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1995E" w14:textId="6AC046D3" w:rsidR="00874210" w:rsidRDefault="00874210" w:rsidP="00874210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604C01" w:rsidRPr="00604C01">
        <w:rPr>
          <w:rFonts w:ascii="Arial" w:hAnsi="Arial" w:cs="Arial"/>
          <w:b/>
          <w:noProof/>
          <w:color w:val="000000"/>
          <w:sz w:val="24"/>
          <w:szCs w:val="24"/>
        </w:rPr>
        <w:t>R4-2315000</w:t>
      </w:r>
    </w:p>
    <w:p w14:paraId="37556AB0" w14:textId="77777777" w:rsidR="00874210" w:rsidRDefault="00874210" w:rsidP="00874210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Xiamen</w:t>
      </w:r>
      <w:r w:rsidRPr="00AB4E9C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China, 09 – 13 October 2023</w:t>
      </w:r>
    </w:p>
    <w:p w14:paraId="62EABCF9" w14:textId="77777777" w:rsidR="00874210" w:rsidRDefault="00874210" w:rsidP="00874210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626090E5" w14:textId="77777777" w:rsidR="00874210" w:rsidRDefault="00874210" w:rsidP="00874210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RAN WG4</w:t>
      </w:r>
      <w:r>
        <w:rPr>
          <w:rFonts w:ascii="Arial" w:hAnsi="Arial" w:cs="Arial"/>
          <w:b/>
          <w:sz w:val="32"/>
        </w:rPr>
        <w:br/>
        <w:t>meeting: 108</w:t>
      </w:r>
    </w:p>
    <w:p w14:paraId="2DA3855F" w14:textId="77777777" w:rsidR="00874210" w:rsidRDefault="00874210" w:rsidP="00874210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Toulouse, France, 21/08/2023 to 25/08/2023</w:t>
      </w:r>
    </w:p>
    <w:p w14:paraId="754061BA" w14:textId="77777777" w:rsidR="00874210" w:rsidRDefault="00874210" w:rsidP="00874210"/>
    <w:p w14:paraId="41F22311" w14:textId="77777777" w:rsidR="00874210" w:rsidRDefault="00874210" w:rsidP="00874210">
      <w:r>
        <w:t>Report generated on Monday, 2023-09-18 14:34  UTC</w:t>
      </w:r>
    </w:p>
    <w:p w14:paraId="01381ED1" w14:textId="77777777" w:rsidR="00874210" w:rsidRDefault="00874210" w:rsidP="00874210"/>
    <w:p w14:paraId="6F229810" w14:textId="77777777" w:rsidR="00CC7474" w:rsidRDefault="00CC7474" w:rsidP="00CC7474">
      <w:pPr>
        <w:pStyle w:val="Heading2"/>
      </w:pPr>
      <w:r>
        <w:br w:type="page"/>
      </w:r>
      <w:r>
        <w:lastRenderedPageBreak/>
        <w:t>Annex A: Contribution documents and status</w:t>
      </w:r>
    </w:p>
    <w:p w14:paraId="4C571C88" w14:textId="77777777" w:rsidR="00CC7474" w:rsidRDefault="00CC7474" w:rsidP="00CC7474">
      <w:pPr>
        <w:pStyle w:val="TH"/>
      </w:pPr>
    </w:p>
    <w:p w14:paraId="06E7E57D" w14:textId="72352929" w:rsidR="00CC7474" w:rsidRDefault="00957784" w:rsidP="00CC7474">
      <w:r w:rsidRPr="0090077D">
        <w:t>See excel file attached to this report.</w:t>
      </w:r>
    </w:p>
    <w:p w14:paraId="71457053" w14:textId="77777777" w:rsidR="00CC7474" w:rsidRDefault="00CC7474" w:rsidP="00CC7474">
      <w:pPr>
        <w:pStyle w:val="Heading2"/>
      </w:pPr>
      <w:r>
        <w:br w:type="page"/>
      </w:r>
      <w:r>
        <w:lastRenderedPageBreak/>
        <w:t>Annex B: List of change requests</w:t>
      </w:r>
    </w:p>
    <w:p w14:paraId="7DA00FA1" w14:textId="77777777" w:rsidR="00CC7474" w:rsidRDefault="00CC7474" w:rsidP="00CC7474">
      <w:pPr>
        <w:pStyle w:val="TH"/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989"/>
        <w:gridCol w:w="2267"/>
        <w:gridCol w:w="1134"/>
        <w:gridCol w:w="849"/>
        <w:gridCol w:w="568"/>
        <w:gridCol w:w="424"/>
        <w:gridCol w:w="711"/>
        <w:gridCol w:w="426"/>
        <w:gridCol w:w="1275"/>
        <w:gridCol w:w="986"/>
      </w:tblGrid>
      <w:tr w:rsidR="00AE7F5C" w14:paraId="3A0C9FB5" w14:textId="77777777" w:rsidTr="00AE7F5C">
        <w:tc>
          <w:tcPr>
            <w:tcW w:w="514" w:type="pct"/>
          </w:tcPr>
          <w:p w14:paraId="2037E6AC" w14:textId="1157B33B" w:rsidR="00CC7474" w:rsidRPr="00E87F10" w:rsidRDefault="00CC7474" w:rsidP="006C1EA4">
            <w:pPr>
              <w:pStyle w:val="TAH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Document</w:t>
            </w:r>
          </w:p>
        </w:tc>
        <w:tc>
          <w:tcPr>
            <w:tcW w:w="1177" w:type="pct"/>
          </w:tcPr>
          <w:p w14:paraId="1B9906FD" w14:textId="6C83950E" w:rsidR="00CC7474" w:rsidRPr="00E87F10" w:rsidRDefault="00CC7474" w:rsidP="006C1EA4">
            <w:pPr>
              <w:pStyle w:val="TAH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Title</w:t>
            </w:r>
          </w:p>
        </w:tc>
        <w:tc>
          <w:tcPr>
            <w:tcW w:w="589" w:type="pct"/>
          </w:tcPr>
          <w:p w14:paraId="58ADDBB8" w14:textId="0EFA23E3" w:rsidR="00CC7474" w:rsidRPr="00E87F10" w:rsidRDefault="00CC7474" w:rsidP="006C1EA4">
            <w:pPr>
              <w:pStyle w:val="TAH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Source</w:t>
            </w:r>
          </w:p>
        </w:tc>
        <w:tc>
          <w:tcPr>
            <w:tcW w:w="441" w:type="pct"/>
          </w:tcPr>
          <w:p w14:paraId="20D30A72" w14:textId="2D3F8139" w:rsidR="00CC7474" w:rsidRPr="00E87F10" w:rsidRDefault="00CC7474" w:rsidP="006C1EA4">
            <w:pPr>
              <w:pStyle w:val="TAH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Spec</w:t>
            </w:r>
          </w:p>
        </w:tc>
        <w:tc>
          <w:tcPr>
            <w:tcW w:w="295" w:type="pct"/>
          </w:tcPr>
          <w:p w14:paraId="5B4480C4" w14:textId="784D45AA" w:rsidR="00CC7474" w:rsidRPr="00E87F10" w:rsidRDefault="00CC7474" w:rsidP="006C1EA4">
            <w:pPr>
              <w:pStyle w:val="TAH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</w:t>
            </w:r>
          </w:p>
        </w:tc>
        <w:tc>
          <w:tcPr>
            <w:tcW w:w="220" w:type="pct"/>
          </w:tcPr>
          <w:p w14:paraId="6E0CD8BC" w14:textId="4776826B" w:rsidR="00CC7474" w:rsidRPr="00E87F10" w:rsidRDefault="00CC7474" w:rsidP="006C1EA4">
            <w:pPr>
              <w:pStyle w:val="TAH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</w:t>
            </w:r>
          </w:p>
        </w:tc>
        <w:tc>
          <w:tcPr>
            <w:tcW w:w="369" w:type="pct"/>
          </w:tcPr>
          <w:p w14:paraId="7DE395F6" w14:textId="28761FDC" w:rsidR="00CC7474" w:rsidRPr="00E87F10" w:rsidRDefault="00CC7474" w:rsidP="006C1EA4">
            <w:pPr>
              <w:pStyle w:val="TAH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</w:t>
            </w:r>
          </w:p>
        </w:tc>
        <w:tc>
          <w:tcPr>
            <w:tcW w:w="221" w:type="pct"/>
          </w:tcPr>
          <w:p w14:paraId="1EFCED57" w14:textId="56B0FE5B" w:rsidR="00CC7474" w:rsidRPr="00E87F10" w:rsidRDefault="00CC7474" w:rsidP="006C1EA4">
            <w:pPr>
              <w:pStyle w:val="TAH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</w:t>
            </w:r>
          </w:p>
        </w:tc>
        <w:tc>
          <w:tcPr>
            <w:tcW w:w="662" w:type="pct"/>
          </w:tcPr>
          <w:p w14:paraId="6829D687" w14:textId="5F1AD52E" w:rsidR="00CC7474" w:rsidRPr="00E87F10" w:rsidRDefault="00CC7474" w:rsidP="006C1EA4">
            <w:pPr>
              <w:pStyle w:val="TAH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</w:t>
            </w:r>
          </w:p>
        </w:tc>
        <w:tc>
          <w:tcPr>
            <w:tcW w:w="512" w:type="pct"/>
          </w:tcPr>
          <w:p w14:paraId="2817F487" w14:textId="237123AC" w:rsidR="00CC7474" w:rsidRPr="00E87F10" w:rsidRDefault="00CC7474" w:rsidP="006C1EA4">
            <w:pPr>
              <w:pStyle w:val="TAH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Decision</w:t>
            </w:r>
          </w:p>
        </w:tc>
      </w:tr>
      <w:tr w:rsidR="00AE7F5C" w14:paraId="591CE73B" w14:textId="77777777" w:rsidTr="00AE7F5C">
        <w:tc>
          <w:tcPr>
            <w:tcW w:w="514" w:type="pct"/>
          </w:tcPr>
          <w:p w14:paraId="4C3D8516" w14:textId="44DF95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R4-2311068</w:t>
            </w:r>
          </w:p>
        </w:tc>
        <w:tc>
          <w:tcPr>
            <w:tcW w:w="1177" w:type="pct"/>
          </w:tcPr>
          <w:p w14:paraId="6F277555" w14:textId="506427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36.101 Adding Measurement bandwidth value for NS_24 and NS_25</w:t>
            </w:r>
          </w:p>
        </w:tc>
        <w:tc>
          <w:tcPr>
            <w:tcW w:w="589" w:type="pct"/>
          </w:tcPr>
          <w:p w14:paraId="57CD1DA3" w14:textId="2D51CE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Spreadtrum Communications</w:t>
            </w:r>
          </w:p>
        </w:tc>
        <w:tc>
          <w:tcPr>
            <w:tcW w:w="441" w:type="pct"/>
          </w:tcPr>
          <w:p w14:paraId="72F6D572" w14:textId="366995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02677173" w14:textId="0B9173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5982</w:t>
            </w:r>
          </w:p>
        </w:tc>
        <w:tc>
          <w:tcPr>
            <w:tcW w:w="220" w:type="pct"/>
          </w:tcPr>
          <w:p w14:paraId="5578062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8908A37" w14:textId="65F7AF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C13497A" w14:textId="6A235C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AF6C3EE" w14:textId="699113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LTE_bands_R16_M2_NB2</w:t>
            </w:r>
          </w:p>
        </w:tc>
        <w:tc>
          <w:tcPr>
            <w:tcW w:w="512" w:type="pct"/>
          </w:tcPr>
          <w:p w14:paraId="17C76FE8" w14:textId="7DAA0A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650158A2" w14:textId="77777777" w:rsidTr="00AE7F5C">
        <w:tc>
          <w:tcPr>
            <w:tcW w:w="514" w:type="pct"/>
          </w:tcPr>
          <w:p w14:paraId="57E11A1F" w14:textId="7FB220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R4-2311120</w:t>
            </w:r>
          </w:p>
        </w:tc>
        <w:tc>
          <w:tcPr>
            <w:tcW w:w="1177" w:type="pct"/>
          </w:tcPr>
          <w:p w14:paraId="71B405A1" w14:textId="6F8983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36.101 Rel-18 Removal of Cat-M2 REFSENS in B71</w:t>
            </w:r>
          </w:p>
        </w:tc>
        <w:tc>
          <w:tcPr>
            <w:tcW w:w="589" w:type="pct"/>
          </w:tcPr>
          <w:p w14:paraId="2248E0AF" w14:textId="0974FA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 Inc.</w:t>
            </w:r>
          </w:p>
        </w:tc>
        <w:tc>
          <w:tcPr>
            <w:tcW w:w="441" w:type="pct"/>
          </w:tcPr>
          <w:p w14:paraId="60E06254" w14:textId="67AA13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1B2918AB" w14:textId="02AD82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5983</w:t>
            </w:r>
          </w:p>
        </w:tc>
        <w:tc>
          <w:tcPr>
            <w:tcW w:w="220" w:type="pct"/>
          </w:tcPr>
          <w:p w14:paraId="12A41E0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D20DE71" w14:textId="557DF9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1025E1B" w14:textId="5CE54F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2E10F78" w14:textId="6437D3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</w:t>
            </w:r>
          </w:p>
        </w:tc>
        <w:tc>
          <w:tcPr>
            <w:tcW w:w="512" w:type="pct"/>
          </w:tcPr>
          <w:p w14:paraId="4F1B4A61" w14:textId="4CB6A3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A82D7DB" w14:textId="77777777" w:rsidTr="00AE7F5C">
        <w:tc>
          <w:tcPr>
            <w:tcW w:w="514" w:type="pct"/>
          </w:tcPr>
          <w:p w14:paraId="1A8FB9E5" w14:textId="389FD6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R4-2311121</w:t>
            </w:r>
          </w:p>
        </w:tc>
        <w:tc>
          <w:tcPr>
            <w:tcW w:w="1177" w:type="pct"/>
          </w:tcPr>
          <w:p w14:paraId="16DB47E8" w14:textId="66F22D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36.101 Rel-18 Removal of Cat-M2 REFSENS in B71</w:t>
            </w:r>
          </w:p>
        </w:tc>
        <w:tc>
          <w:tcPr>
            <w:tcW w:w="589" w:type="pct"/>
          </w:tcPr>
          <w:p w14:paraId="75624E38" w14:textId="73B725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575FAA5C" w14:textId="5428D6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0C177A8B" w14:textId="3DCC5B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5984</w:t>
            </w:r>
          </w:p>
        </w:tc>
        <w:tc>
          <w:tcPr>
            <w:tcW w:w="220" w:type="pct"/>
          </w:tcPr>
          <w:p w14:paraId="7BC4E84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C0FFE6D" w14:textId="63CF37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CA08792" w14:textId="1F83BD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57DBC10" w14:textId="1BF81B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</w:t>
            </w:r>
          </w:p>
        </w:tc>
        <w:tc>
          <w:tcPr>
            <w:tcW w:w="512" w:type="pct"/>
          </w:tcPr>
          <w:p w14:paraId="53A48B5A" w14:textId="184C62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BDCF10B" w14:textId="77777777" w:rsidTr="00AE7F5C">
        <w:tc>
          <w:tcPr>
            <w:tcW w:w="514" w:type="pct"/>
          </w:tcPr>
          <w:p w14:paraId="5C032315" w14:textId="761813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R4-2311122</w:t>
            </w:r>
          </w:p>
        </w:tc>
        <w:tc>
          <w:tcPr>
            <w:tcW w:w="1177" w:type="pct"/>
          </w:tcPr>
          <w:p w14:paraId="7F65D423" w14:textId="14AE34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36.101 Rel-18 Removal of Cat-M2 REFSENS in B71</w:t>
            </w:r>
          </w:p>
        </w:tc>
        <w:tc>
          <w:tcPr>
            <w:tcW w:w="589" w:type="pct"/>
          </w:tcPr>
          <w:p w14:paraId="0088380F" w14:textId="7A0F05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04DB35F3" w14:textId="2D4FFD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68B15BFB" w14:textId="70B7BF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5985</w:t>
            </w:r>
          </w:p>
        </w:tc>
        <w:tc>
          <w:tcPr>
            <w:tcW w:w="220" w:type="pct"/>
          </w:tcPr>
          <w:p w14:paraId="7722941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4972FA3" w14:textId="54465F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370B4394" w14:textId="2AB8B9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62C438E" w14:textId="0BAD9C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</w:t>
            </w:r>
          </w:p>
        </w:tc>
        <w:tc>
          <w:tcPr>
            <w:tcW w:w="512" w:type="pct"/>
          </w:tcPr>
          <w:p w14:paraId="2B2880AB" w14:textId="1E4C68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9205F37" w14:textId="77777777" w:rsidTr="00AE7F5C">
        <w:tc>
          <w:tcPr>
            <w:tcW w:w="514" w:type="pct"/>
          </w:tcPr>
          <w:p w14:paraId="6BBFA8DB" w14:textId="09F188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R4-2311123</w:t>
            </w:r>
          </w:p>
        </w:tc>
        <w:tc>
          <w:tcPr>
            <w:tcW w:w="1177" w:type="pct"/>
          </w:tcPr>
          <w:p w14:paraId="32BDCBFA" w14:textId="12017C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36.101 Rel-18 Removal of Cat-M2 REFSENS in B71</w:t>
            </w:r>
          </w:p>
        </w:tc>
        <w:tc>
          <w:tcPr>
            <w:tcW w:w="589" w:type="pct"/>
          </w:tcPr>
          <w:p w14:paraId="3646F762" w14:textId="5E0526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5B8D41F7" w14:textId="06B54F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552898FD" w14:textId="74ACB7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5986</w:t>
            </w:r>
          </w:p>
        </w:tc>
        <w:tc>
          <w:tcPr>
            <w:tcW w:w="220" w:type="pct"/>
          </w:tcPr>
          <w:p w14:paraId="1182103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5B4831E" w14:textId="20FF6D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3916E2C7" w14:textId="0220E0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E06ADB5" w14:textId="424C5C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</w:t>
            </w:r>
          </w:p>
        </w:tc>
        <w:tc>
          <w:tcPr>
            <w:tcW w:w="512" w:type="pct"/>
          </w:tcPr>
          <w:p w14:paraId="2142C230" w14:textId="068B38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39F069C" w14:textId="77777777" w:rsidTr="00AE7F5C">
        <w:tc>
          <w:tcPr>
            <w:tcW w:w="514" w:type="pct"/>
          </w:tcPr>
          <w:p w14:paraId="4FFC4944" w14:textId="66CD87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R4-2311223</w:t>
            </w:r>
          </w:p>
        </w:tc>
        <w:tc>
          <w:tcPr>
            <w:tcW w:w="1177" w:type="pct"/>
          </w:tcPr>
          <w:p w14:paraId="1C9396F6" w14:textId="75D265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36.101 18.2.0 Bug fixes for CA tables</w:t>
            </w:r>
          </w:p>
        </w:tc>
        <w:tc>
          <w:tcPr>
            <w:tcW w:w="589" w:type="pct"/>
          </w:tcPr>
          <w:p w14:paraId="65132C5D" w14:textId="239A27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2B99D330" w14:textId="6BED02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4747A564" w14:textId="7E7489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5987</w:t>
            </w:r>
          </w:p>
        </w:tc>
        <w:tc>
          <w:tcPr>
            <w:tcW w:w="220" w:type="pct"/>
          </w:tcPr>
          <w:p w14:paraId="22A0B5B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A67CC6E" w14:textId="57D6AE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B1A4C1C" w14:textId="61F40D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AE6B832" w14:textId="6AA588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NR_CADC_R18_yBDL_xBUL-Core</w:t>
            </w:r>
          </w:p>
        </w:tc>
        <w:tc>
          <w:tcPr>
            <w:tcW w:w="512" w:type="pct"/>
          </w:tcPr>
          <w:p w14:paraId="103530D5" w14:textId="6B7D51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FC86DA0" w14:textId="77777777" w:rsidTr="00AE7F5C">
        <w:tc>
          <w:tcPr>
            <w:tcW w:w="514" w:type="pct"/>
          </w:tcPr>
          <w:p w14:paraId="476977CA" w14:textId="372256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R4-2314852</w:t>
            </w:r>
          </w:p>
        </w:tc>
        <w:tc>
          <w:tcPr>
            <w:tcW w:w="1177" w:type="pct"/>
          </w:tcPr>
          <w:p w14:paraId="34256610" w14:textId="3B5138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36.101 18.2.0 Bug fixes for CA tables</w:t>
            </w:r>
          </w:p>
        </w:tc>
        <w:tc>
          <w:tcPr>
            <w:tcW w:w="589" w:type="pct"/>
          </w:tcPr>
          <w:p w14:paraId="19C939F3" w14:textId="35F9B7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57C0D35A" w14:textId="47F016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1B7906C1" w14:textId="60A6E5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5987</w:t>
            </w:r>
          </w:p>
        </w:tc>
        <w:tc>
          <w:tcPr>
            <w:tcW w:w="220" w:type="pct"/>
          </w:tcPr>
          <w:p w14:paraId="0D04D28A" w14:textId="7DB2C61C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D0DA2FF" w14:textId="4E672D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F32C037" w14:textId="6745FE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904E4EF" w14:textId="0332B1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NR_CADC_R18_yBDL_xBUL-Core</w:t>
            </w:r>
          </w:p>
        </w:tc>
        <w:tc>
          <w:tcPr>
            <w:tcW w:w="512" w:type="pct"/>
          </w:tcPr>
          <w:p w14:paraId="0BCF6E55" w14:textId="4AC0CA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F86D143" w14:textId="77777777" w:rsidTr="00AE7F5C">
        <w:tc>
          <w:tcPr>
            <w:tcW w:w="514" w:type="pct"/>
          </w:tcPr>
          <w:p w14:paraId="6BB168EC" w14:textId="6216D5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R4-2311436</w:t>
            </w:r>
          </w:p>
        </w:tc>
        <w:tc>
          <w:tcPr>
            <w:tcW w:w="1177" w:type="pct"/>
          </w:tcPr>
          <w:p w14:paraId="101321F8" w14:textId="211B9B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36.101 Rel-13 Adding Measurement bandwidth value for NS_24 and NS_25</w:t>
            </w:r>
          </w:p>
        </w:tc>
        <w:tc>
          <w:tcPr>
            <w:tcW w:w="589" w:type="pct"/>
          </w:tcPr>
          <w:p w14:paraId="490AE0DD" w14:textId="3B1A38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Spreadtrum Communications</w:t>
            </w:r>
          </w:p>
        </w:tc>
        <w:tc>
          <w:tcPr>
            <w:tcW w:w="441" w:type="pct"/>
          </w:tcPr>
          <w:p w14:paraId="416159D9" w14:textId="78094E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4EC0B252" w14:textId="18146E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5988</w:t>
            </w:r>
          </w:p>
        </w:tc>
        <w:tc>
          <w:tcPr>
            <w:tcW w:w="220" w:type="pct"/>
          </w:tcPr>
          <w:p w14:paraId="5185E17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82828E4" w14:textId="62EE1E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Rel-13</w:t>
            </w:r>
          </w:p>
        </w:tc>
        <w:tc>
          <w:tcPr>
            <w:tcW w:w="221" w:type="pct"/>
          </w:tcPr>
          <w:p w14:paraId="57B57A4F" w14:textId="641BBF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8220D7A" w14:textId="178E2D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LTE_bands_R16_M2_NB2</w:t>
            </w:r>
          </w:p>
        </w:tc>
        <w:tc>
          <w:tcPr>
            <w:tcW w:w="512" w:type="pct"/>
          </w:tcPr>
          <w:p w14:paraId="7D6BE6EB" w14:textId="4466E5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7EC1C267" w14:textId="77777777" w:rsidTr="00AE7F5C">
        <w:tc>
          <w:tcPr>
            <w:tcW w:w="514" w:type="pct"/>
          </w:tcPr>
          <w:p w14:paraId="5211DC3F" w14:textId="6A4BE7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R4-2311437</w:t>
            </w:r>
          </w:p>
        </w:tc>
        <w:tc>
          <w:tcPr>
            <w:tcW w:w="1177" w:type="pct"/>
          </w:tcPr>
          <w:p w14:paraId="123B3515" w14:textId="7D0C2D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36.101 Rel-14: Adding Measurement bandwidth value for NS_24 and NS_25</w:t>
            </w:r>
          </w:p>
        </w:tc>
        <w:tc>
          <w:tcPr>
            <w:tcW w:w="589" w:type="pct"/>
          </w:tcPr>
          <w:p w14:paraId="04701217" w14:textId="5736DA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Spreadtrum Communications</w:t>
            </w:r>
          </w:p>
        </w:tc>
        <w:tc>
          <w:tcPr>
            <w:tcW w:w="441" w:type="pct"/>
          </w:tcPr>
          <w:p w14:paraId="5A72BD51" w14:textId="6E5ECF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7ED5B8C5" w14:textId="463F68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5989</w:t>
            </w:r>
          </w:p>
        </w:tc>
        <w:tc>
          <w:tcPr>
            <w:tcW w:w="220" w:type="pct"/>
          </w:tcPr>
          <w:p w14:paraId="681E506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E007755" w14:textId="09A2D2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Rel-14</w:t>
            </w:r>
          </w:p>
        </w:tc>
        <w:tc>
          <w:tcPr>
            <w:tcW w:w="221" w:type="pct"/>
          </w:tcPr>
          <w:p w14:paraId="22EEDCE2" w14:textId="466A25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09C9E3F" w14:textId="712861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LTE_bands_R16_M2_NB2</w:t>
            </w:r>
          </w:p>
        </w:tc>
        <w:tc>
          <w:tcPr>
            <w:tcW w:w="512" w:type="pct"/>
          </w:tcPr>
          <w:p w14:paraId="536FB00D" w14:textId="353A5A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422326EF" w14:textId="77777777" w:rsidTr="00AE7F5C">
        <w:tc>
          <w:tcPr>
            <w:tcW w:w="514" w:type="pct"/>
          </w:tcPr>
          <w:p w14:paraId="17765773" w14:textId="599985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R4-2311438</w:t>
            </w:r>
          </w:p>
        </w:tc>
        <w:tc>
          <w:tcPr>
            <w:tcW w:w="1177" w:type="pct"/>
          </w:tcPr>
          <w:p w14:paraId="32058921" w14:textId="71AB0C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36.101 Rel-15: Adding Measurement bandwidth value for NS_24 and NS_25</w:t>
            </w:r>
          </w:p>
        </w:tc>
        <w:tc>
          <w:tcPr>
            <w:tcW w:w="589" w:type="pct"/>
          </w:tcPr>
          <w:p w14:paraId="196A933A" w14:textId="4A1BC5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Spreadtrum Communications</w:t>
            </w:r>
          </w:p>
        </w:tc>
        <w:tc>
          <w:tcPr>
            <w:tcW w:w="441" w:type="pct"/>
          </w:tcPr>
          <w:p w14:paraId="289EE28D" w14:textId="266DEA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726603D3" w14:textId="61C179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5990</w:t>
            </w:r>
          </w:p>
        </w:tc>
        <w:tc>
          <w:tcPr>
            <w:tcW w:w="220" w:type="pct"/>
          </w:tcPr>
          <w:p w14:paraId="4EADB63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934C395" w14:textId="566165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78401646" w14:textId="7192DB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DA3720A" w14:textId="2A0BE9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LTE_bands_R16_M2_NB2</w:t>
            </w:r>
          </w:p>
        </w:tc>
        <w:tc>
          <w:tcPr>
            <w:tcW w:w="512" w:type="pct"/>
          </w:tcPr>
          <w:p w14:paraId="125AD828" w14:textId="26038B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768FB5EE" w14:textId="77777777" w:rsidTr="00AE7F5C">
        <w:tc>
          <w:tcPr>
            <w:tcW w:w="514" w:type="pct"/>
          </w:tcPr>
          <w:p w14:paraId="4A675152" w14:textId="024354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R4-2311439</w:t>
            </w:r>
          </w:p>
        </w:tc>
        <w:tc>
          <w:tcPr>
            <w:tcW w:w="1177" w:type="pct"/>
          </w:tcPr>
          <w:p w14:paraId="78A7A2D5" w14:textId="6C13B2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36.101 Rel-16  Adding Measurement bandwidth value for NS_24 and NS_25</w:t>
            </w:r>
          </w:p>
        </w:tc>
        <w:tc>
          <w:tcPr>
            <w:tcW w:w="589" w:type="pct"/>
          </w:tcPr>
          <w:p w14:paraId="521EC2BC" w14:textId="4AA59A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Spreadtrum Communications</w:t>
            </w:r>
          </w:p>
        </w:tc>
        <w:tc>
          <w:tcPr>
            <w:tcW w:w="441" w:type="pct"/>
          </w:tcPr>
          <w:p w14:paraId="01217BCB" w14:textId="4E350E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7C96D7E2" w14:textId="6483AC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5991</w:t>
            </w:r>
          </w:p>
        </w:tc>
        <w:tc>
          <w:tcPr>
            <w:tcW w:w="220" w:type="pct"/>
          </w:tcPr>
          <w:p w14:paraId="41E501B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97EF424" w14:textId="2A78A3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668C0D3" w14:textId="7122BA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BBA3DE3" w14:textId="5C6836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LTE_bands_R16_M2_NB2</w:t>
            </w:r>
          </w:p>
        </w:tc>
        <w:tc>
          <w:tcPr>
            <w:tcW w:w="512" w:type="pct"/>
          </w:tcPr>
          <w:p w14:paraId="12E50223" w14:textId="2503D5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005E6AA9" w14:textId="77777777" w:rsidTr="00AE7F5C">
        <w:tc>
          <w:tcPr>
            <w:tcW w:w="514" w:type="pct"/>
          </w:tcPr>
          <w:p w14:paraId="61C6B55B" w14:textId="412E86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R4-2311440</w:t>
            </w:r>
          </w:p>
        </w:tc>
        <w:tc>
          <w:tcPr>
            <w:tcW w:w="1177" w:type="pct"/>
          </w:tcPr>
          <w:p w14:paraId="1F2842B2" w14:textId="30F808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36.101 Rel -17 Adding Measurement bandwidth value for NS_24 and NS_25</w:t>
            </w:r>
          </w:p>
        </w:tc>
        <w:tc>
          <w:tcPr>
            <w:tcW w:w="589" w:type="pct"/>
          </w:tcPr>
          <w:p w14:paraId="669369F3" w14:textId="365E8A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Spreadtrum Communications</w:t>
            </w:r>
          </w:p>
        </w:tc>
        <w:tc>
          <w:tcPr>
            <w:tcW w:w="441" w:type="pct"/>
          </w:tcPr>
          <w:p w14:paraId="40546D76" w14:textId="63EC91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01F82E13" w14:textId="059C79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5992</w:t>
            </w:r>
          </w:p>
        </w:tc>
        <w:tc>
          <w:tcPr>
            <w:tcW w:w="220" w:type="pct"/>
          </w:tcPr>
          <w:p w14:paraId="290C391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4F6E4F3" w14:textId="5EF987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EBA1499" w14:textId="25DFD8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3B4EEA6" w14:textId="178929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LTE_bands_R16_M2_NB2</w:t>
            </w:r>
          </w:p>
        </w:tc>
        <w:tc>
          <w:tcPr>
            <w:tcW w:w="512" w:type="pct"/>
          </w:tcPr>
          <w:p w14:paraId="2F343192" w14:textId="0415E1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2A41BAC5" w14:textId="77777777" w:rsidTr="00AE7F5C">
        <w:tc>
          <w:tcPr>
            <w:tcW w:w="514" w:type="pct"/>
          </w:tcPr>
          <w:p w14:paraId="63C2CED3" w14:textId="36A6D2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R4-2311481</w:t>
            </w:r>
          </w:p>
        </w:tc>
        <w:tc>
          <w:tcPr>
            <w:tcW w:w="1177" w:type="pct"/>
          </w:tcPr>
          <w:p w14:paraId="438554C9" w14:textId="38E1E9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 36.101: Addition of CAT-M operation for B106</w:t>
            </w:r>
          </w:p>
        </w:tc>
        <w:tc>
          <w:tcPr>
            <w:tcW w:w="589" w:type="pct"/>
          </w:tcPr>
          <w:p w14:paraId="6D127E94" w14:textId="4DDAA0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Anterix</w:t>
            </w:r>
          </w:p>
        </w:tc>
        <w:tc>
          <w:tcPr>
            <w:tcW w:w="441" w:type="pct"/>
          </w:tcPr>
          <w:p w14:paraId="798EF29E" w14:textId="57577E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7BFE852A" w14:textId="52A3F1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5993</w:t>
            </w:r>
          </w:p>
        </w:tc>
        <w:tc>
          <w:tcPr>
            <w:tcW w:w="220" w:type="pct"/>
          </w:tcPr>
          <w:p w14:paraId="6E47A08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CE565A1" w14:textId="76819F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778B991" w14:textId="65BE5B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0D73AE9E" w14:textId="52C76C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LTE_900MHz_US-Core</w:t>
            </w:r>
          </w:p>
        </w:tc>
        <w:tc>
          <w:tcPr>
            <w:tcW w:w="512" w:type="pct"/>
          </w:tcPr>
          <w:p w14:paraId="29FEAD0E" w14:textId="47A796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38364D6" w14:textId="77777777" w:rsidTr="00AE7F5C">
        <w:tc>
          <w:tcPr>
            <w:tcW w:w="514" w:type="pct"/>
          </w:tcPr>
          <w:p w14:paraId="4F1E3900" w14:textId="42C045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R4-2314653</w:t>
            </w:r>
          </w:p>
        </w:tc>
        <w:tc>
          <w:tcPr>
            <w:tcW w:w="1177" w:type="pct"/>
          </w:tcPr>
          <w:p w14:paraId="557D8B3E" w14:textId="653FBE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 36.101: Addition of CAT-M operation for B106</w:t>
            </w:r>
          </w:p>
        </w:tc>
        <w:tc>
          <w:tcPr>
            <w:tcW w:w="589" w:type="pct"/>
          </w:tcPr>
          <w:p w14:paraId="4C53A5FC" w14:textId="597064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Anterix</w:t>
            </w:r>
          </w:p>
        </w:tc>
        <w:tc>
          <w:tcPr>
            <w:tcW w:w="441" w:type="pct"/>
          </w:tcPr>
          <w:p w14:paraId="401393EE" w14:textId="47DB92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4A1EF411" w14:textId="4D8226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5993</w:t>
            </w:r>
          </w:p>
        </w:tc>
        <w:tc>
          <w:tcPr>
            <w:tcW w:w="220" w:type="pct"/>
          </w:tcPr>
          <w:p w14:paraId="20860B84" w14:textId="150FAC4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1748A8A" w14:textId="1550DA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EF3A3D3" w14:textId="59D9C3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3E0D1BB" w14:textId="122714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LTE_900MHz_US-Core</w:t>
            </w:r>
          </w:p>
        </w:tc>
        <w:tc>
          <w:tcPr>
            <w:tcW w:w="512" w:type="pct"/>
          </w:tcPr>
          <w:p w14:paraId="42DAEB58" w14:textId="004C57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B7907C1" w14:textId="77777777" w:rsidTr="00AE7F5C">
        <w:tc>
          <w:tcPr>
            <w:tcW w:w="514" w:type="pct"/>
          </w:tcPr>
          <w:p w14:paraId="44217863" w14:textId="6D2B5F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R4-2311485</w:t>
            </w:r>
          </w:p>
        </w:tc>
        <w:tc>
          <w:tcPr>
            <w:tcW w:w="1177" w:type="pct"/>
          </w:tcPr>
          <w:p w14:paraId="53145092" w14:textId="340C58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36.101: uplink inter-band carrier aggregation UEtoUE co-ex table cell border correction R18</w:t>
            </w:r>
          </w:p>
        </w:tc>
        <w:tc>
          <w:tcPr>
            <w:tcW w:w="589" w:type="pct"/>
          </w:tcPr>
          <w:p w14:paraId="4D63CC60" w14:textId="58ACDA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</w:t>
            </w:r>
          </w:p>
        </w:tc>
        <w:tc>
          <w:tcPr>
            <w:tcW w:w="441" w:type="pct"/>
          </w:tcPr>
          <w:p w14:paraId="08A468D4" w14:textId="7A4862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26563A59" w14:textId="45FE8D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5994</w:t>
            </w:r>
          </w:p>
        </w:tc>
        <w:tc>
          <w:tcPr>
            <w:tcW w:w="220" w:type="pct"/>
          </w:tcPr>
          <w:p w14:paraId="55093E0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E9E4AC5" w14:textId="519283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9A73D6E" w14:textId="7CD849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FECAB4F" w14:textId="1079A2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LTE_CA</w:t>
            </w:r>
          </w:p>
        </w:tc>
        <w:tc>
          <w:tcPr>
            <w:tcW w:w="512" w:type="pct"/>
          </w:tcPr>
          <w:p w14:paraId="5574C366" w14:textId="256ED2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4D5BD3E" w14:textId="77777777" w:rsidTr="00AE7F5C">
        <w:tc>
          <w:tcPr>
            <w:tcW w:w="514" w:type="pct"/>
          </w:tcPr>
          <w:p w14:paraId="3F379C19" w14:textId="66C9A0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R4-2311486</w:t>
            </w:r>
          </w:p>
        </w:tc>
        <w:tc>
          <w:tcPr>
            <w:tcW w:w="1177" w:type="pct"/>
          </w:tcPr>
          <w:p w14:paraId="536C3184" w14:textId="602427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36.101: uplink inter-band carrier aggregation UEtoUE co-ex table cell border correction R17</w:t>
            </w:r>
          </w:p>
        </w:tc>
        <w:tc>
          <w:tcPr>
            <w:tcW w:w="589" w:type="pct"/>
          </w:tcPr>
          <w:p w14:paraId="78B464E6" w14:textId="661283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</w:t>
            </w:r>
          </w:p>
        </w:tc>
        <w:tc>
          <w:tcPr>
            <w:tcW w:w="441" w:type="pct"/>
          </w:tcPr>
          <w:p w14:paraId="3B8FC47D" w14:textId="6F3EDD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1571CFD9" w14:textId="59BF23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5995</w:t>
            </w:r>
          </w:p>
        </w:tc>
        <w:tc>
          <w:tcPr>
            <w:tcW w:w="220" w:type="pct"/>
          </w:tcPr>
          <w:p w14:paraId="4A3F628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CB43680" w14:textId="14BB59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89BBBB2" w14:textId="725649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97C646B" w14:textId="735C49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LTE_CA</w:t>
            </w:r>
          </w:p>
        </w:tc>
        <w:tc>
          <w:tcPr>
            <w:tcW w:w="512" w:type="pct"/>
          </w:tcPr>
          <w:p w14:paraId="34254506" w14:textId="36851F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2CADBA3" w14:textId="77777777" w:rsidTr="00AE7F5C">
        <w:tc>
          <w:tcPr>
            <w:tcW w:w="514" w:type="pct"/>
          </w:tcPr>
          <w:p w14:paraId="30E625EA" w14:textId="7B58D1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R4-2311487</w:t>
            </w:r>
          </w:p>
        </w:tc>
        <w:tc>
          <w:tcPr>
            <w:tcW w:w="1177" w:type="pct"/>
          </w:tcPr>
          <w:p w14:paraId="08495F72" w14:textId="1971F0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36.101: uplink inter-band carrier aggregation UEtoUE co-ex table cell border correction R16</w:t>
            </w:r>
          </w:p>
        </w:tc>
        <w:tc>
          <w:tcPr>
            <w:tcW w:w="589" w:type="pct"/>
          </w:tcPr>
          <w:p w14:paraId="01DF5F4D" w14:textId="431AF6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</w:t>
            </w:r>
          </w:p>
        </w:tc>
        <w:tc>
          <w:tcPr>
            <w:tcW w:w="441" w:type="pct"/>
          </w:tcPr>
          <w:p w14:paraId="7157BA00" w14:textId="7C642E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4D879893" w14:textId="2A49E6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5996</w:t>
            </w:r>
          </w:p>
        </w:tc>
        <w:tc>
          <w:tcPr>
            <w:tcW w:w="220" w:type="pct"/>
          </w:tcPr>
          <w:p w14:paraId="65F512A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5D93C94" w14:textId="70253F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79F5BE2C" w14:textId="6000A6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38D97F7" w14:textId="14014A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LTE_CA</w:t>
            </w:r>
          </w:p>
        </w:tc>
        <w:tc>
          <w:tcPr>
            <w:tcW w:w="512" w:type="pct"/>
          </w:tcPr>
          <w:p w14:paraId="4A0BD3D8" w14:textId="10A373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077EBB7" w14:textId="77777777" w:rsidTr="00AE7F5C">
        <w:tc>
          <w:tcPr>
            <w:tcW w:w="514" w:type="pct"/>
          </w:tcPr>
          <w:p w14:paraId="361C2DBE" w14:textId="539AA5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R4-2311492</w:t>
            </w:r>
          </w:p>
        </w:tc>
        <w:tc>
          <w:tcPr>
            <w:tcW w:w="1177" w:type="pct"/>
          </w:tcPr>
          <w:p w14:paraId="72139E73" w14:textId="6ED942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[LTE_CA_R14_intra-Core] CR for adding Band46 downlink RMC definition</w:t>
            </w:r>
          </w:p>
        </w:tc>
        <w:tc>
          <w:tcPr>
            <w:tcW w:w="589" w:type="pct"/>
          </w:tcPr>
          <w:p w14:paraId="75B2861A" w14:textId="1FDB41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Limited, Rohde &amp; Schwarz</w:t>
            </w:r>
          </w:p>
        </w:tc>
        <w:tc>
          <w:tcPr>
            <w:tcW w:w="441" w:type="pct"/>
          </w:tcPr>
          <w:p w14:paraId="5CCF9C0A" w14:textId="3977B4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23A20A92" w14:textId="404636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5997</w:t>
            </w:r>
          </w:p>
        </w:tc>
        <w:tc>
          <w:tcPr>
            <w:tcW w:w="220" w:type="pct"/>
          </w:tcPr>
          <w:p w14:paraId="1A7C3BD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B104E72" w14:textId="609FBE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Rel-14</w:t>
            </w:r>
          </w:p>
        </w:tc>
        <w:tc>
          <w:tcPr>
            <w:tcW w:w="221" w:type="pct"/>
          </w:tcPr>
          <w:p w14:paraId="2B9E2CC1" w14:textId="6B599A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E27AA92" w14:textId="67950C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LTE_CA_R14_intra-Core</w:t>
            </w:r>
          </w:p>
        </w:tc>
        <w:tc>
          <w:tcPr>
            <w:tcW w:w="512" w:type="pct"/>
          </w:tcPr>
          <w:p w14:paraId="02C7A7AB" w14:textId="5C08D7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53A39C90" w14:textId="77777777" w:rsidTr="00AE7F5C">
        <w:tc>
          <w:tcPr>
            <w:tcW w:w="514" w:type="pct"/>
          </w:tcPr>
          <w:p w14:paraId="2A3C2293" w14:textId="46BA27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R4-2311493</w:t>
            </w:r>
          </w:p>
        </w:tc>
        <w:tc>
          <w:tcPr>
            <w:tcW w:w="1177" w:type="pct"/>
          </w:tcPr>
          <w:p w14:paraId="60073D0A" w14:textId="6E9B04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[LTE_CA_R14_intra-Core] CR for adding Band46 downlink RMC definition</w:t>
            </w:r>
          </w:p>
        </w:tc>
        <w:tc>
          <w:tcPr>
            <w:tcW w:w="589" w:type="pct"/>
          </w:tcPr>
          <w:p w14:paraId="10BD95BB" w14:textId="4BF6FC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Limited, Rohde &amp; Schwarz</w:t>
            </w:r>
          </w:p>
        </w:tc>
        <w:tc>
          <w:tcPr>
            <w:tcW w:w="441" w:type="pct"/>
          </w:tcPr>
          <w:p w14:paraId="5425EC64" w14:textId="5D3CDB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4DEAA0C7" w14:textId="02C705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5998</w:t>
            </w:r>
          </w:p>
        </w:tc>
        <w:tc>
          <w:tcPr>
            <w:tcW w:w="220" w:type="pct"/>
          </w:tcPr>
          <w:p w14:paraId="3D26D41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5A2B851" w14:textId="28234F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1E85C5FB" w14:textId="6DB8B2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D08FDC3" w14:textId="61AB93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LTE_CA_R14_intra-Core</w:t>
            </w:r>
          </w:p>
        </w:tc>
        <w:tc>
          <w:tcPr>
            <w:tcW w:w="512" w:type="pct"/>
          </w:tcPr>
          <w:p w14:paraId="2CFBD192" w14:textId="0E5304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236B8AA" w14:textId="77777777" w:rsidTr="00AE7F5C">
        <w:tc>
          <w:tcPr>
            <w:tcW w:w="514" w:type="pct"/>
          </w:tcPr>
          <w:p w14:paraId="046F6D33" w14:textId="485737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R4-2314896</w:t>
            </w:r>
          </w:p>
        </w:tc>
        <w:tc>
          <w:tcPr>
            <w:tcW w:w="1177" w:type="pct"/>
          </w:tcPr>
          <w:p w14:paraId="41BCF5CC" w14:textId="54F969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[LTE_CA_R14_intra-Core] CR for adding Band46 downlink RMC definition</w:t>
            </w:r>
          </w:p>
        </w:tc>
        <w:tc>
          <w:tcPr>
            <w:tcW w:w="589" w:type="pct"/>
          </w:tcPr>
          <w:p w14:paraId="092E7CC3" w14:textId="7F5881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Limited, Rohde &amp; Schwarz</w:t>
            </w:r>
          </w:p>
        </w:tc>
        <w:tc>
          <w:tcPr>
            <w:tcW w:w="441" w:type="pct"/>
          </w:tcPr>
          <w:p w14:paraId="5774FCA9" w14:textId="01716D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3E0DC599" w14:textId="778F39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5998</w:t>
            </w:r>
          </w:p>
        </w:tc>
        <w:tc>
          <w:tcPr>
            <w:tcW w:w="220" w:type="pct"/>
          </w:tcPr>
          <w:p w14:paraId="31624F22" w14:textId="4C981BA5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238288F2" w14:textId="026968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61CC6B3A" w14:textId="20CE5B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A3A7C90" w14:textId="27868C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LTE_CA_R14_intra-Core</w:t>
            </w:r>
          </w:p>
        </w:tc>
        <w:tc>
          <w:tcPr>
            <w:tcW w:w="512" w:type="pct"/>
          </w:tcPr>
          <w:p w14:paraId="30C9A11E" w14:textId="6FB70F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2529BA9" w14:textId="77777777" w:rsidTr="00AE7F5C">
        <w:tc>
          <w:tcPr>
            <w:tcW w:w="514" w:type="pct"/>
          </w:tcPr>
          <w:p w14:paraId="3B4CEF59" w14:textId="662A8A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R4-2311494</w:t>
            </w:r>
          </w:p>
        </w:tc>
        <w:tc>
          <w:tcPr>
            <w:tcW w:w="1177" w:type="pct"/>
          </w:tcPr>
          <w:p w14:paraId="11870A38" w14:textId="091A82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[LTE_CA_R14_intra-Core] CR for adding Band46 downlink RMC definition</w:t>
            </w:r>
          </w:p>
        </w:tc>
        <w:tc>
          <w:tcPr>
            <w:tcW w:w="589" w:type="pct"/>
          </w:tcPr>
          <w:p w14:paraId="049FB481" w14:textId="590B82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Limited, Rohde &amp; Schwarz</w:t>
            </w:r>
          </w:p>
        </w:tc>
        <w:tc>
          <w:tcPr>
            <w:tcW w:w="441" w:type="pct"/>
          </w:tcPr>
          <w:p w14:paraId="7DDC6824" w14:textId="299FBA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0B941E86" w14:textId="6FAF65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5999</w:t>
            </w:r>
          </w:p>
        </w:tc>
        <w:tc>
          <w:tcPr>
            <w:tcW w:w="220" w:type="pct"/>
          </w:tcPr>
          <w:p w14:paraId="4C63AE7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72885B0" w14:textId="36D493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589D79D7" w14:textId="1435CB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C582332" w14:textId="6EBB8D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LTE_CA_R14_intra-Core</w:t>
            </w:r>
          </w:p>
        </w:tc>
        <w:tc>
          <w:tcPr>
            <w:tcW w:w="512" w:type="pct"/>
          </w:tcPr>
          <w:p w14:paraId="4C4AF2D4" w14:textId="2C2DC1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9269362" w14:textId="77777777" w:rsidTr="00AE7F5C">
        <w:tc>
          <w:tcPr>
            <w:tcW w:w="514" w:type="pct"/>
          </w:tcPr>
          <w:p w14:paraId="67BE0252" w14:textId="17F0F5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R4-2311495</w:t>
            </w:r>
          </w:p>
        </w:tc>
        <w:tc>
          <w:tcPr>
            <w:tcW w:w="1177" w:type="pct"/>
          </w:tcPr>
          <w:p w14:paraId="7F6C009E" w14:textId="120588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[LTE_CA_R14_intra-Core] CR for adding Band46 downlink RMC definition</w:t>
            </w:r>
          </w:p>
        </w:tc>
        <w:tc>
          <w:tcPr>
            <w:tcW w:w="589" w:type="pct"/>
          </w:tcPr>
          <w:p w14:paraId="6D609EC3" w14:textId="794179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Limited, Rohde &amp; Schwarz</w:t>
            </w:r>
          </w:p>
        </w:tc>
        <w:tc>
          <w:tcPr>
            <w:tcW w:w="441" w:type="pct"/>
          </w:tcPr>
          <w:p w14:paraId="2EB7984D" w14:textId="5FD633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545A8662" w14:textId="377E6F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6000</w:t>
            </w:r>
          </w:p>
        </w:tc>
        <w:tc>
          <w:tcPr>
            <w:tcW w:w="220" w:type="pct"/>
          </w:tcPr>
          <w:p w14:paraId="2FE2313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3872676" w14:textId="0891EC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2DB2CAC" w14:textId="612007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D4D97FA" w14:textId="24CD57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LTE_CA_R14_intra-Core</w:t>
            </w:r>
          </w:p>
        </w:tc>
        <w:tc>
          <w:tcPr>
            <w:tcW w:w="512" w:type="pct"/>
          </w:tcPr>
          <w:p w14:paraId="54CC3553" w14:textId="74AB4F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A0584FA" w14:textId="77777777" w:rsidTr="00AE7F5C">
        <w:tc>
          <w:tcPr>
            <w:tcW w:w="514" w:type="pct"/>
          </w:tcPr>
          <w:p w14:paraId="70871821" w14:textId="20CB58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R4-2311496</w:t>
            </w:r>
          </w:p>
        </w:tc>
        <w:tc>
          <w:tcPr>
            <w:tcW w:w="1177" w:type="pct"/>
          </w:tcPr>
          <w:p w14:paraId="09B5AA92" w14:textId="3420D6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[LTE_CA_R14_intra-Core] CR for adding Band46 downlink RMC definition</w:t>
            </w:r>
          </w:p>
        </w:tc>
        <w:tc>
          <w:tcPr>
            <w:tcW w:w="589" w:type="pct"/>
          </w:tcPr>
          <w:p w14:paraId="195D4AD4" w14:textId="6ABF52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Limited, Rohde &amp; Schwarz</w:t>
            </w:r>
          </w:p>
        </w:tc>
        <w:tc>
          <w:tcPr>
            <w:tcW w:w="441" w:type="pct"/>
          </w:tcPr>
          <w:p w14:paraId="2B0C6BCD" w14:textId="48DD81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16906793" w14:textId="74CB58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6001</w:t>
            </w:r>
          </w:p>
        </w:tc>
        <w:tc>
          <w:tcPr>
            <w:tcW w:w="220" w:type="pct"/>
          </w:tcPr>
          <w:p w14:paraId="3CE22C8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BD3CEE6" w14:textId="381575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7B537CE" w14:textId="2A3A76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E2AA30B" w14:textId="1FE7E4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LTE_CA_R14_intra-Core</w:t>
            </w:r>
          </w:p>
        </w:tc>
        <w:tc>
          <w:tcPr>
            <w:tcW w:w="512" w:type="pct"/>
          </w:tcPr>
          <w:p w14:paraId="64BDA23A" w14:textId="1E2E37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5118669" w14:textId="77777777" w:rsidTr="00AE7F5C">
        <w:tc>
          <w:tcPr>
            <w:tcW w:w="514" w:type="pct"/>
          </w:tcPr>
          <w:p w14:paraId="3E5B3927" w14:textId="6C5E54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R4-2311523</w:t>
            </w:r>
          </w:p>
        </w:tc>
        <w:tc>
          <w:tcPr>
            <w:tcW w:w="1177" w:type="pct"/>
          </w:tcPr>
          <w:p w14:paraId="4CAC6150" w14:textId="79DB4F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[LTE_bands_R18_M1_M2_NB1-NB2-Core] CR to update NB1, NB2 ASE requirements for Band 54</w:t>
            </w:r>
          </w:p>
        </w:tc>
        <w:tc>
          <w:tcPr>
            <w:tcW w:w="589" w:type="pct"/>
          </w:tcPr>
          <w:p w14:paraId="0C1E133B" w14:textId="6D8FF9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Ligado Networks</w:t>
            </w:r>
          </w:p>
        </w:tc>
        <w:tc>
          <w:tcPr>
            <w:tcW w:w="441" w:type="pct"/>
          </w:tcPr>
          <w:p w14:paraId="78D477C0" w14:textId="47701B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0A02FF3C" w14:textId="32ECFC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6002</w:t>
            </w:r>
          </w:p>
        </w:tc>
        <w:tc>
          <w:tcPr>
            <w:tcW w:w="220" w:type="pct"/>
          </w:tcPr>
          <w:p w14:paraId="3006454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B9CECF7" w14:textId="48995E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E3BABB4" w14:textId="3ED9F6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236E87D" w14:textId="4AD8CD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LTE_bands_R18_M1_M2_NB1_NB2-Core</w:t>
            </w:r>
          </w:p>
        </w:tc>
        <w:tc>
          <w:tcPr>
            <w:tcW w:w="512" w:type="pct"/>
          </w:tcPr>
          <w:p w14:paraId="6F81E3EA" w14:textId="7A523C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3DC1146" w14:textId="77777777" w:rsidTr="00AE7F5C">
        <w:tc>
          <w:tcPr>
            <w:tcW w:w="514" w:type="pct"/>
          </w:tcPr>
          <w:p w14:paraId="3E542325" w14:textId="6C8F8F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R4-2311664</w:t>
            </w:r>
          </w:p>
        </w:tc>
        <w:tc>
          <w:tcPr>
            <w:tcW w:w="1177" w:type="pct"/>
          </w:tcPr>
          <w:p w14:paraId="3CD511CA" w14:textId="5A8149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addition of PC1 operation for band 12</w:t>
            </w:r>
          </w:p>
        </w:tc>
        <w:tc>
          <w:tcPr>
            <w:tcW w:w="589" w:type="pct"/>
          </w:tcPr>
          <w:p w14:paraId="551859EF" w14:textId="2CE763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U.S. Cellular</w:t>
            </w:r>
          </w:p>
        </w:tc>
        <w:tc>
          <w:tcPr>
            <w:tcW w:w="441" w:type="pct"/>
          </w:tcPr>
          <w:p w14:paraId="223F00B7" w14:textId="43E6B7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660B2C9E" w14:textId="05153F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6003</w:t>
            </w:r>
          </w:p>
        </w:tc>
        <w:tc>
          <w:tcPr>
            <w:tcW w:w="220" w:type="pct"/>
          </w:tcPr>
          <w:p w14:paraId="55BB95D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86F6CC3" w14:textId="1B2D48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5AC35A8" w14:textId="33509A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3A932614" w14:textId="3636A4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LTE_NR_HPUE_FWVM_R18-Core</w:t>
            </w:r>
          </w:p>
        </w:tc>
        <w:tc>
          <w:tcPr>
            <w:tcW w:w="512" w:type="pct"/>
          </w:tcPr>
          <w:p w14:paraId="3A28A203" w14:textId="6952D1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AFD2EE2" w14:textId="77777777" w:rsidTr="00AE7F5C">
        <w:tc>
          <w:tcPr>
            <w:tcW w:w="514" w:type="pct"/>
          </w:tcPr>
          <w:p w14:paraId="5CC4E5D2" w14:textId="5DFC8B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R4-2314624</w:t>
            </w:r>
          </w:p>
        </w:tc>
        <w:tc>
          <w:tcPr>
            <w:tcW w:w="1177" w:type="pct"/>
          </w:tcPr>
          <w:p w14:paraId="08B18408" w14:textId="3C7955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addition of PC1 operation for band 12</w:t>
            </w:r>
          </w:p>
        </w:tc>
        <w:tc>
          <w:tcPr>
            <w:tcW w:w="589" w:type="pct"/>
          </w:tcPr>
          <w:p w14:paraId="1D22D91C" w14:textId="15D5D1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U.S. Cellular</w:t>
            </w:r>
          </w:p>
        </w:tc>
        <w:tc>
          <w:tcPr>
            <w:tcW w:w="441" w:type="pct"/>
          </w:tcPr>
          <w:p w14:paraId="5CEFD578" w14:textId="46C3E2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77DD55AD" w14:textId="63DC20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6003</w:t>
            </w:r>
          </w:p>
        </w:tc>
        <w:tc>
          <w:tcPr>
            <w:tcW w:w="220" w:type="pct"/>
          </w:tcPr>
          <w:p w14:paraId="012CBC12" w14:textId="0ED003D1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2C37B982" w14:textId="5D2F14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0D48831" w14:textId="72281B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479AE96" w14:textId="07A7CE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LTE_NR_HPUE_FWVM_R18-Core</w:t>
            </w:r>
          </w:p>
        </w:tc>
        <w:tc>
          <w:tcPr>
            <w:tcW w:w="512" w:type="pct"/>
          </w:tcPr>
          <w:p w14:paraId="6B2B6637" w14:textId="4BB01B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9686F89" w14:textId="77777777" w:rsidTr="00AE7F5C">
        <w:tc>
          <w:tcPr>
            <w:tcW w:w="514" w:type="pct"/>
          </w:tcPr>
          <w:p w14:paraId="2B2DAA20" w14:textId="268BB4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R4-2311729</w:t>
            </w:r>
          </w:p>
        </w:tc>
        <w:tc>
          <w:tcPr>
            <w:tcW w:w="1177" w:type="pct"/>
          </w:tcPr>
          <w:p w14:paraId="11E44839" w14:textId="588877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on Introduction of completed R18 x(x&lt;=6) DL y(y&lt;=2) UL CA band combinations to TS 36.101</w:t>
            </w:r>
          </w:p>
        </w:tc>
        <w:tc>
          <w:tcPr>
            <w:tcW w:w="589" w:type="pct"/>
          </w:tcPr>
          <w:p w14:paraId="7DB367D4" w14:textId="0653A2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 Technologies France</w:t>
            </w:r>
          </w:p>
        </w:tc>
        <w:tc>
          <w:tcPr>
            <w:tcW w:w="441" w:type="pct"/>
          </w:tcPr>
          <w:p w14:paraId="66A327E6" w14:textId="517F71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1C3E9460" w14:textId="2127A2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6004</w:t>
            </w:r>
          </w:p>
        </w:tc>
        <w:tc>
          <w:tcPr>
            <w:tcW w:w="220" w:type="pct"/>
          </w:tcPr>
          <w:p w14:paraId="27CED6F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51A2630" w14:textId="0890E5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737D276" w14:textId="39B12A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5391B63C" w14:textId="5CB467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LTE_CA_R18_xBDL_yBUL-Core</w:t>
            </w:r>
          </w:p>
        </w:tc>
        <w:tc>
          <w:tcPr>
            <w:tcW w:w="512" w:type="pct"/>
          </w:tcPr>
          <w:p w14:paraId="1808EC93" w14:textId="0FFCB1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76DF3AD" w14:textId="77777777" w:rsidTr="00AE7F5C">
        <w:tc>
          <w:tcPr>
            <w:tcW w:w="514" w:type="pct"/>
          </w:tcPr>
          <w:p w14:paraId="135B5C21" w14:textId="2029FA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R4-2312530</w:t>
            </w:r>
          </w:p>
        </w:tc>
        <w:tc>
          <w:tcPr>
            <w:tcW w:w="1177" w:type="pct"/>
          </w:tcPr>
          <w:p w14:paraId="32EA204D" w14:textId="058D4A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[TEI15] CR TS 36.101: Band 28 3 MHz operation for Japan [Japan_3MHz_n28]</w:t>
            </w:r>
          </w:p>
        </w:tc>
        <w:tc>
          <w:tcPr>
            <w:tcW w:w="589" w:type="pct"/>
          </w:tcPr>
          <w:p w14:paraId="5AE5FA4B" w14:textId="1880D3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Rakuten Mobile, Inc</w:t>
            </w:r>
          </w:p>
        </w:tc>
        <w:tc>
          <w:tcPr>
            <w:tcW w:w="441" w:type="pct"/>
          </w:tcPr>
          <w:p w14:paraId="43C004A9" w14:textId="213AAD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387F9313" w14:textId="6318F9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6005</w:t>
            </w:r>
          </w:p>
        </w:tc>
        <w:tc>
          <w:tcPr>
            <w:tcW w:w="220" w:type="pct"/>
          </w:tcPr>
          <w:p w14:paraId="113A04E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9DB43A5" w14:textId="501A8A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6BBF0B72" w14:textId="2539B7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1B271405" w14:textId="324DBE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</w:t>
            </w:r>
          </w:p>
        </w:tc>
        <w:tc>
          <w:tcPr>
            <w:tcW w:w="512" w:type="pct"/>
          </w:tcPr>
          <w:p w14:paraId="4537C42E" w14:textId="6B8176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5E3F486" w14:textId="77777777" w:rsidTr="00AE7F5C">
        <w:tc>
          <w:tcPr>
            <w:tcW w:w="514" w:type="pct"/>
          </w:tcPr>
          <w:p w14:paraId="4322170E" w14:textId="7528A6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R4-2312531</w:t>
            </w:r>
          </w:p>
        </w:tc>
        <w:tc>
          <w:tcPr>
            <w:tcW w:w="1177" w:type="pct"/>
          </w:tcPr>
          <w:p w14:paraId="0DDB593E" w14:textId="338387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[TEI15] CR TS 36.101: Band 28 3 MHz operation for Japan [Japan_3MHz_n28]</w:t>
            </w:r>
          </w:p>
        </w:tc>
        <w:tc>
          <w:tcPr>
            <w:tcW w:w="589" w:type="pct"/>
          </w:tcPr>
          <w:p w14:paraId="32FB5B3E" w14:textId="57FA65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Rakuten Mobile, Inc</w:t>
            </w:r>
          </w:p>
        </w:tc>
        <w:tc>
          <w:tcPr>
            <w:tcW w:w="441" w:type="pct"/>
          </w:tcPr>
          <w:p w14:paraId="6FE82A72" w14:textId="3C10E5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38B137D9" w14:textId="6F4CCA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6006</w:t>
            </w:r>
          </w:p>
        </w:tc>
        <w:tc>
          <w:tcPr>
            <w:tcW w:w="220" w:type="pct"/>
          </w:tcPr>
          <w:p w14:paraId="01B850F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7077C29" w14:textId="7012D8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1532F59C" w14:textId="1E0A27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F051B71" w14:textId="069B80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</w:t>
            </w:r>
          </w:p>
        </w:tc>
        <w:tc>
          <w:tcPr>
            <w:tcW w:w="512" w:type="pct"/>
          </w:tcPr>
          <w:p w14:paraId="61FA999D" w14:textId="16ADA2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9B6810C" w14:textId="77777777" w:rsidTr="00AE7F5C">
        <w:tc>
          <w:tcPr>
            <w:tcW w:w="514" w:type="pct"/>
          </w:tcPr>
          <w:p w14:paraId="1A0AE2A6" w14:textId="79817F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R4-2312532</w:t>
            </w:r>
          </w:p>
        </w:tc>
        <w:tc>
          <w:tcPr>
            <w:tcW w:w="1177" w:type="pct"/>
          </w:tcPr>
          <w:p w14:paraId="2EA5C742" w14:textId="7811B3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[TEI15] CR TS 36.101: Band 28 3 MHz operation for Japan [Japan_3MHz_n28]</w:t>
            </w:r>
          </w:p>
        </w:tc>
        <w:tc>
          <w:tcPr>
            <w:tcW w:w="589" w:type="pct"/>
          </w:tcPr>
          <w:p w14:paraId="28D9F75C" w14:textId="5A0D99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Rakuten Mobile, Inc</w:t>
            </w:r>
          </w:p>
        </w:tc>
        <w:tc>
          <w:tcPr>
            <w:tcW w:w="441" w:type="pct"/>
          </w:tcPr>
          <w:p w14:paraId="4CF349BB" w14:textId="56D66A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2C606573" w14:textId="7ABD5E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6007</w:t>
            </w:r>
          </w:p>
        </w:tc>
        <w:tc>
          <w:tcPr>
            <w:tcW w:w="220" w:type="pct"/>
          </w:tcPr>
          <w:p w14:paraId="0920B07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61D935A" w14:textId="4DDED6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7AAB54A" w14:textId="78D8A8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AF9D0AA" w14:textId="2AD542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</w:t>
            </w:r>
          </w:p>
        </w:tc>
        <w:tc>
          <w:tcPr>
            <w:tcW w:w="512" w:type="pct"/>
          </w:tcPr>
          <w:p w14:paraId="0CC70279" w14:textId="525957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D4DC982" w14:textId="77777777" w:rsidTr="00AE7F5C">
        <w:tc>
          <w:tcPr>
            <w:tcW w:w="514" w:type="pct"/>
          </w:tcPr>
          <w:p w14:paraId="6ED89459" w14:textId="5C386E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R4-2312533</w:t>
            </w:r>
          </w:p>
        </w:tc>
        <w:tc>
          <w:tcPr>
            <w:tcW w:w="1177" w:type="pct"/>
          </w:tcPr>
          <w:p w14:paraId="05C00110" w14:textId="7C004C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[TEI15] CR TS 36.101: Band 28 3 MHz operation for Japan [Japan_3MHz_n28]</w:t>
            </w:r>
          </w:p>
        </w:tc>
        <w:tc>
          <w:tcPr>
            <w:tcW w:w="589" w:type="pct"/>
          </w:tcPr>
          <w:p w14:paraId="31F5777D" w14:textId="327164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Rakuten Mobile, Inc</w:t>
            </w:r>
          </w:p>
        </w:tc>
        <w:tc>
          <w:tcPr>
            <w:tcW w:w="441" w:type="pct"/>
          </w:tcPr>
          <w:p w14:paraId="30F5C47D" w14:textId="433A0E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5F7FAD39" w14:textId="254176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6008</w:t>
            </w:r>
          </w:p>
        </w:tc>
        <w:tc>
          <w:tcPr>
            <w:tcW w:w="220" w:type="pct"/>
          </w:tcPr>
          <w:p w14:paraId="40255E4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49F1D03" w14:textId="5B6D0B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728FE05" w14:textId="01632F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AA5B819" w14:textId="55129A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</w:t>
            </w:r>
          </w:p>
        </w:tc>
        <w:tc>
          <w:tcPr>
            <w:tcW w:w="512" w:type="pct"/>
          </w:tcPr>
          <w:p w14:paraId="629445FC" w14:textId="45B3EC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C284D88" w14:textId="77777777" w:rsidTr="00AE7F5C">
        <w:tc>
          <w:tcPr>
            <w:tcW w:w="514" w:type="pct"/>
          </w:tcPr>
          <w:p w14:paraId="1AE17FA4" w14:textId="31334B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R4-2312596</w:t>
            </w:r>
          </w:p>
        </w:tc>
        <w:tc>
          <w:tcPr>
            <w:tcW w:w="1177" w:type="pct"/>
          </w:tcPr>
          <w:p w14:paraId="57EA8613" w14:textId="17F47D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36.101 [LTE_CA_R16_2BDL_2BUL] Addition of missing CA operating bands</w:t>
            </w:r>
          </w:p>
        </w:tc>
        <w:tc>
          <w:tcPr>
            <w:tcW w:w="589" w:type="pct"/>
          </w:tcPr>
          <w:p w14:paraId="5B267C63" w14:textId="1989AA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6E7EDAF9" w14:textId="5164E2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13A369B6" w14:textId="265D77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6009</w:t>
            </w:r>
          </w:p>
        </w:tc>
        <w:tc>
          <w:tcPr>
            <w:tcW w:w="220" w:type="pct"/>
          </w:tcPr>
          <w:p w14:paraId="7F1B2A4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031EAB7" w14:textId="6ACF05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6065150" w14:textId="2304C6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B6A33F1" w14:textId="09311B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LTE_CA_R16_2BDL_2BUL-Core</w:t>
            </w:r>
          </w:p>
        </w:tc>
        <w:tc>
          <w:tcPr>
            <w:tcW w:w="512" w:type="pct"/>
          </w:tcPr>
          <w:p w14:paraId="14578224" w14:textId="3BFBDC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099C0EBE" w14:textId="77777777" w:rsidTr="00AE7F5C">
        <w:tc>
          <w:tcPr>
            <w:tcW w:w="514" w:type="pct"/>
          </w:tcPr>
          <w:p w14:paraId="2A2D2644" w14:textId="42EE3C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R4-2314870</w:t>
            </w:r>
          </w:p>
        </w:tc>
        <w:tc>
          <w:tcPr>
            <w:tcW w:w="1177" w:type="pct"/>
          </w:tcPr>
          <w:p w14:paraId="2121DB18" w14:textId="4896E4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36.101 [LTE_CA_R16_2BDL_2BUL] Addition of missing CA operating bands</w:t>
            </w:r>
          </w:p>
        </w:tc>
        <w:tc>
          <w:tcPr>
            <w:tcW w:w="589" w:type="pct"/>
          </w:tcPr>
          <w:p w14:paraId="2ADEF0C7" w14:textId="5FC496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45C7B997" w14:textId="13BBC8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1A27B1A5" w14:textId="25F7A3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6009</w:t>
            </w:r>
          </w:p>
        </w:tc>
        <w:tc>
          <w:tcPr>
            <w:tcW w:w="220" w:type="pct"/>
          </w:tcPr>
          <w:p w14:paraId="7FD6CDF8" w14:textId="2836DFE6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EA8AAC9" w14:textId="5C383A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57ACDF6C" w14:textId="742AC4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E041C8F" w14:textId="27D3AC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LTE_CA_R16_2BDL_2BUL-Core</w:t>
            </w:r>
          </w:p>
        </w:tc>
        <w:tc>
          <w:tcPr>
            <w:tcW w:w="512" w:type="pct"/>
          </w:tcPr>
          <w:p w14:paraId="1EC86A20" w14:textId="7E9CB3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E12CC1A" w14:textId="77777777" w:rsidTr="00AE7F5C">
        <w:tc>
          <w:tcPr>
            <w:tcW w:w="514" w:type="pct"/>
          </w:tcPr>
          <w:p w14:paraId="2EC305C3" w14:textId="422CD5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R4-2312597</w:t>
            </w:r>
          </w:p>
        </w:tc>
        <w:tc>
          <w:tcPr>
            <w:tcW w:w="1177" w:type="pct"/>
          </w:tcPr>
          <w:p w14:paraId="0AC0C75C" w14:textId="4D165A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36.101 [LTE_CA_R16_2BDL_2BUL] Addition of missing CA operating bands (R17_CAT A)</w:t>
            </w:r>
          </w:p>
        </w:tc>
        <w:tc>
          <w:tcPr>
            <w:tcW w:w="589" w:type="pct"/>
          </w:tcPr>
          <w:p w14:paraId="20ACCCC5" w14:textId="6D9AD6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20386BD3" w14:textId="6812FD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2F8D315B" w14:textId="3B9121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6010</w:t>
            </w:r>
          </w:p>
        </w:tc>
        <w:tc>
          <w:tcPr>
            <w:tcW w:w="220" w:type="pct"/>
          </w:tcPr>
          <w:p w14:paraId="56AB304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067BA76" w14:textId="49C7C2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668E9DB" w14:textId="0F76B7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1E037C0" w14:textId="58610E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LTE_CA_R16_2BDL_2BUL-Core</w:t>
            </w:r>
          </w:p>
        </w:tc>
        <w:tc>
          <w:tcPr>
            <w:tcW w:w="512" w:type="pct"/>
          </w:tcPr>
          <w:p w14:paraId="31C783AA" w14:textId="1E86A3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AED2B95" w14:textId="77777777" w:rsidTr="00AE7F5C">
        <w:tc>
          <w:tcPr>
            <w:tcW w:w="514" w:type="pct"/>
          </w:tcPr>
          <w:p w14:paraId="6310B02A" w14:textId="07ADCF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R4-2312598</w:t>
            </w:r>
          </w:p>
        </w:tc>
        <w:tc>
          <w:tcPr>
            <w:tcW w:w="1177" w:type="pct"/>
          </w:tcPr>
          <w:p w14:paraId="12431CF8" w14:textId="31F074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36.101 [LTE_CA_R16_2BDL_2BUL] Addition of missing CA operating bands (R18_CAT A)</w:t>
            </w:r>
          </w:p>
        </w:tc>
        <w:tc>
          <w:tcPr>
            <w:tcW w:w="589" w:type="pct"/>
          </w:tcPr>
          <w:p w14:paraId="33BB042D" w14:textId="709F92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289C0106" w14:textId="34C112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03E01262" w14:textId="6DE8D2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6011</w:t>
            </w:r>
          </w:p>
        </w:tc>
        <w:tc>
          <w:tcPr>
            <w:tcW w:w="220" w:type="pct"/>
          </w:tcPr>
          <w:p w14:paraId="462DECD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AE44A53" w14:textId="17F14A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30437E7" w14:textId="1ECDBA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3E18C88" w14:textId="55856C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LTE_CA_R16_2BDL_2BUL-Core</w:t>
            </w:r>
          </w:p>
        </w:tc>
        <w:tc>
          <w:tcPr>
            <w:tcW w:w="512" w:type="pct"/>
          </w:tcPr>
          <w:p w14:paraId="5ED921A9" w14:textId="7AA8CB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1537831" w14:textId="77777777" w:rsidTr="00AE7F5C">
        <w:tc>
          <w:tcPr>
            <w:tcW w:w="514" w:type="pct"/>
          </w:tcPr>
          <w:p w14:paraId="364C0CC3" w14:textId="3A36C0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R4-2312719</w:t>
            </w:r>
          </w:p>
        </w:tc>
        <w:tc>
          <w:tcPr>
            <w:tcW w:w="1177" w:type="pct"/>
          </w:tcPr>
          <w:p w14:paraId="1E925BCD" w14:textId="6194F9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36.101 Rel-18: Adding Measurement bandwidth value for NS_24 and NS_25</w:t>
            </w:r>
          </w:p>
        </w:tc>
        <w:tc>
          <w:tcPr>
            <w:tcW w:w="589" w:type="pct"/>
          </w:tcPr>
          <w:p w14:paraId="6FD87B78" w14:textId="2B2AF7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Spreadtrum Communications</w:t>
            </w:r>
          </w:p>
        </w:tc>
        <w:tc>
          <w:tcPr>
            <w:tcW w:w="441" w:type="pct"/>
          </w:tcPr>
          <w:p w14:paraId="5F05AD0B" w14:textId="2A5EF4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77CC61F9" w14:textId="17CE52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6012</w:t>
            </w:r>
          </w:p>
        </w:tc>
        <w:tc>
          <w:tcPr>
            <w:tcW w:w="220" w:type="pct"/>
          </w:tcPr>
          <w:p w14:paraId="76D78BA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614C18F" w14:textId="614AC0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5526098" w14:textId="0BCEE7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450724C" w14:textId="1B8DF8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LTE_bands_R16_M2_NB2</w:t>
            </w:r>
          </w:p>
        </w:tc>
        <w:tc>
          <w:tcPr>
            <w:tcW w:w="512" w:type="pct"/>
          </w:tcPr>
          <w:p w14:paraId="7D3DA798" w14:textId="308DD4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43E78DF5" w14:textId="77777777" w:rsidTr="00AE7F5C">
        <w:tc>
          <w:tcPr>
            <w:tcW w:w="514" w:type="pct"/>
          </w:tcPr>
          <w:p w14:paraId="0064E988" w14:textId="253DB5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R4-2313421</w:t>
            </w:r>
          </w:p>
        </w:tc>
        <w:tc>
          <w:tcPr>
            <w:tcW w:w="1177" w:type="pct"/>
          </w:tcPr>
          <w:p w14:paraId="3A5FA919" w14:textId="4B7897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36.101 Rel-17: Adding Measurement bandwidth value for NS_24 and NS_25</w:t>
            </w:r>
          </w:p>
        </w:tc>
        <w:tc>
          <w:tcPr>
            <w:tcW w:w="589" w:type="pct"/>
          </w:tcPr>
          <w:p w14:paraId="02E701BF" w14:textId="6C5A78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Spreadtrum Communications</w:t>
            </w:r>
          </w:p>
        </w:tc>
        <w:tc>
          <w:tcPr>
            <w:tcW w:w="441" w:type="pct"/>
          </w:tcPr>
          <w:p w14:paraId="733AC032" w14:textId="65CF96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2FEC26C5" w14:textId="67DC38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6013</w:t>
            </w:r>
          </w:p>
        </w:tc>
        <w:tc>
          <w:tcPr>
            <w:tcW w:w="220" w:type="pct"/>
          </w:tcPr>
          <w:p w14:paraId="11980DA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14FF74A" w14:textId="065EAC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3CE99E4" w14:textId="791069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7F288A8" w14:textId="059A56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LTE_bands_R16_M2_NB2</w:t>
            </w:r>
          </w:p>
        </w:tc>
        <w:tc>
          <w:tcPr>
            <w:tcW w:w="512" w:type="pct"/>
          </w:tcPr>
          <w:p w14:paraId="5E718426" w14:textId="0D07DD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3BC31ECD" w14:textId="77777777" w:rsidTr="00AE7F5C">
        <w:tc>
          <w:tcPr>
            <w:tcW w:w="514" w:type="pct"/>
          </w:tcPr>
          <w:p w14:paraId="0A088073" w14:textId="47816E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R4-2313447</w:t>
            </w:r>
          </w:p>
        </w:tc>
        <w:tc>
          <w:tcPr>
            <w:tcW w:w="1177" w:type="pct"/>
          </w:tcPr>
          <w:p w14:paraId="033484B0" w14:textId="4B7E97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[LTE_CA_R14_intra-Core]   CR for adding Band46 downlink RMC definition</w:t>
            </w:r>
          </w:p>
        </w:tc>
        <w:tc>
          <w:tcPr>
            <w:tcW w:w="589" w:type="pct"/>
          </w:tcPr>
          <w:p w14:paraId="10D2FD4D" w14:textId="5283B7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Limited, Rohde &amp; Schwarz</w:t>
            </w:r>
          </w:p>
        </w:tc>
        <w:tc>
          <w:tcPr>
            <w:tcW w:w="441" w:type="pct"/>
          </w:tcPr>
          <w:p w14:paraId="094C30A5" w14:textId="222EAB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4AF2E0DD" w14:textId="736331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6014</w:t>
            </w:r>
          </w:p>
        </w:tc>
        <w:tc>
          <w:tcPr>
            <w:tcW w:w="220" w:type="pct"/>
          </w:tcPr>
          <w:p w14:paraId="62A95D9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6786BDC" w14:textId="3F6B60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Rel-14</w:t>
            </w:r>
          </w:p>
        </w:tc>
        <w:tc>
          <w:tcPr>
            <w:tcW w:w="221" w:type="pct"/>
          </w:tcPr>
          <w:p w14:paraId="24CE9005" w14:textId="1553F4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377D307" w14:textId="50CC78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LTE_CA_R14_intra-Core</w:t>
            </w:r>
          </w:p>
        </w:tc>
        <w:tc>
          <w:tcPr>
            <w:tcW w:w="512" w:type="pct"/>
          </w:tcPr>
          <w:p w14:paraId="46E78AC2" w14:textId="4F418C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CA3320C" w14:textId="77777777" w:rsidTr="00AE7F5C">
        <w:tc>
          <w:tcPr>
            <w:tcW w:w="514" w:type="pct"/>
          </w:tcPr>
          <w:p w14:paraId="1FC179AB" w14:textId="0BC3D3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R4-2313726</w:t>
            </w:r>
          </w:p>
        </w:tc>
        <w:tc>
          <w:tcPr>
            <w:tcW w:w="1177" w:type="pct"/>
          </w:tcPr>
          <w:p w14:paraId="5C656272" w14:textId="729B40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[Ext_B12_LTE-Core] CR for 36.101: Correction for Band 85 UE coexistence</w:t>
            </w:r>
          </w:p>
        </w:tc>
        <w:tc>
          <w:tcPr>
            <w:tcW w:w="589" w:type="pct"/>
          </w:tcPr>
          <w:p w14:paraId="387E9AA3" w14:textId="48FCB2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T-Mobile USA, Apple</w:t>
            </w:r>
          </w:p>
        </w:tc>
        <w:tc>
          <w:tcPr>
            <w:tcW w:w="441" w:type="pct"/>
          </w:tcPr>
          <w:p w14:paraId="6BFF3647" w14:textId="21678E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38D2448B" w14:textId="1CBF60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6015</w:t>
            </w:r>
          </w:p>
        </w:tc>
        <w:tc>
          <w:tcPr>
            <w:tcW w:w="220" w:type="pct"/>
          </w:tcPr>
          <w:p w14:paraId="759C60F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B41913F" w14:textId="74D997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D6DCE5D" w14:textId="5AA1A4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892B3A2" w14:textId="0631E8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Ext_B12_LTE-Core</w:t>
            </w:r>
          </w:p>
        </w:tc>
        <w:tc>
          <w:tcPr>
            <w:tcW w:w="512" w:type="pct"/>
          </w:tcPr>
          <w:p w14:paraId="1F020C6B" w14:textId="43AE4A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1E3E75EA" w14:textId="77777777" w:rsidTr="00AE7F5C">
        <w:tc>
          <w:tcPr>
            <w:tcW w:w="514" w:type="pct"/>
          </w:tcPr>
          <w:p w14:paraId="5267A684" w14:textId="5D3E65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R4-2314723</w:t>
            </w:r>
          </w:p>
        </w:tc>
        <w:tc>
          <w:tcPr>
            <w:tcW w:w="1177" w:type="pct"/>
          </w:tcPr>
          <w:p w14:paraId="6D6BEA82" w14:textId="3DBF40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[Ext_B12_LTE-Core] CR for 36.101: Correction for Band 85 UE coexistence</w:t>
            </w:r>
          </w:p>
        </w:tc>
        <w:tc>
          <w:tcPr>
            <w:tcW w:w="589" w:type="pct"/>
          </w:tcPr>
          <w:p w14:paraId="60106992" w14:textId="6D2908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T-Mobile USA, Apple</w:t>
            </w:r>
          </w:p>
        </w:tc>
        <w:tc>
          <w:tcPr>
            <w:tcW w:w="441" w:type="pct"/>
          </w:tcPr>
          <w:p w14:paraId="70AEF90D" w14:textId="5A464C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039560F6" w14:textId="5604A1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6015</w:t>
            </w:r>
          </w:p>
        </w:tc>
        <w:tc>
          <w:tcPr>
            <w:tcW w:w="220" w:type="pct"/>
          </w:tcPr>
          <w:p w14:paraId="14B56CF3" w14:textId="0AB02923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F2166DE" w14:textId="2326D2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F741C28" w14:textId="23738B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468E546" w14:textId="22CDB1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Ext_B12_LTE-Core</w:t>
            </w:r>
          </w:p>
        </w:tc>
        <w:tc>
          <w:tcPr>
            <w:tcW w:w="512" w:type="pct"/>
          </w:tcPr>
          <w:p w14:paraId="773097DA" w14:textId="48268B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F59FA86" w14:textId="77777777" w:rsidTr="00AE7F5C">
        <w:tc>
          <w:tcPr>
            <w:tcW w:w="514" w:type="pct"/>
          </w:tcPr>
          <w:p w14:paraId="2EFBAB5F" w14:textId="69ECCA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R4-2313789</w:t>
            </w:r>
          </w:p>
        </w:tc>
        <w:tc>
          <w:tcPr>
            <w:tcW w:w="1177" w:type="pct"/>
          </w:tcPr>
          <w:p w14:paraId="07EA247F" w14:textId="3C182F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Introduction of 5G broadcast UHF bands</w:t>
            </w:r>
          </w:p>
        </w:tc>
        <w:tc>
          <w:tcPr>
            <w:tcW w:w="589" w:type="pct"/>
          </w:tcPr>
          <w:p w14:paraId="3C86CC77" w14:textId="06D98B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Incorporated, Nokia, SWR, EBU, Rohde &amp; Schwarz</w:t>
            </w:r>
          </w:p>
        </w:tc>
        <w:tc>
          <w:tcPr>
            <w:tcW w:w="441" w:type="pct"/>
          </w:tcPr>
          <w:p w14:paraId="1A5ED124" w14:textId="62DB0A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428A18BC" w14:textId="082CAC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6016</w:t>
            </w:r>
          </w:p>
        </w:tc>
        <w:tc>
          <w:tcPr>
            <w:tcW w:w="220" w:type="pct"/>
          </w:tcPr>
          <w:p w14:paraId="46E3C92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BA8A361" w14:textId="34E0AD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F907B47" w14:textId="2A66BC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64D65817" w14:textId="424F93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LTE_terr_bcast_bands_part2-Core</w:t>
            </w:r>
          </w:p>
        </w:tc>
        <w:tc>
          <w:tcPr>
            <w:tcW w:w="512" w:type="pct"/>
          </w:tcPr>
          <w:p w14:paraId="0DFE4998" w14:textId="01D96E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1E15B89C" w14:textId="77777777" w:rsidTr="00AE7F5C">
        <w:tc>
          <w:tcPr>
            <w:tcW w:w="514" w:type="pct"/>
          </w:tcPr>
          <w:p w14:paraId="450AAE0F" w14:textId="42580D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R4-2314756</w:t>
            </w:r>
          </w:p>
        </w:tc>
        <w:tc>
          <w:tcPr>
            <w:tcW w:w="1177" w:type="pct"/>
          </w:tcPr>
          <w:p w14:paraId="45C4605F" w14:textId="471755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Introduction of 5G broadcast UHF bands</w:t>
            </w:r>
          </w:p>
        </w:tc>
        <w:tc>
          <w:tcPr>
            <w:tcW w:w="589" w:type="pct"/>
          </w:tcPr>
          <w:p w14:paraId="19B1FE12" w14:textId="6531F2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Incorporated, Nokia, SWR, EBU, Rohde &amp; Schwarz</w:t>
            </w:r>
          </w:p>
        </w:tc>
        <w:tc>
          <w:tcPr>
            <w:tcW w:w="441" w:type="pct"/>
          </w:tcPr>
          <w:p w14:paraId="5C6CBF0C" w14:textId="4831EB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36.101</w:t>
            </w:r>
          </w:p>
        </w:tc>
        <w:tc>
          <w:tcPr>
            <w:tcW w:w="295" w:type="pct"/>
          </w:tcPr>
          <w:p w14:paraId="52EA0646" w14:textId="3E2657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6016</w:t>
            </w:r>
          </w:p>
        </w:tc>
        <w:tc>
          <w:tcPr>
            <w:tcW w:w="220" w:type="pct"/>
          </w:tcPr>
          <w:p w14:paraId="76FFA03D" w14:textId="5FE9CE8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7B34B2E" w14:textId="27A4F1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45809D7" w14:textId="7DD946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007E46B0" w14:textId="135F76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LTE_terr_bcast_bands_part2-Core</w:t>
            </w:r>
          </w:p>
        </w:tc>
        <w:tc>
          <w:tcPr>
            <w:tcW w:w="512" w:type="pct"/>
          </w:tcPr>
          <w:p w14:paraId="076A8FA7" w14:textId="504CE4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9F7A91C" w14:textId="77777777" w:rsidTr="00AE7F5C">
        <w:tc>
          <w:tcPr>
            <w:tcW w:w="514" w:type="pct"/>
          </w:tcPr>
          <w:p w14:paraId="5C8EDB19" w14:textId="4D1F5F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R4-2311069</w:t>
            </w:r>
          </w:p>
        </w:tc>
        <w:tc>
          <w:tcPr>
            <w:tcW w:w="1177" w:type="pct"/>
          </w:tcPr>
          <w:p w14:paraId="6F782752" w14:textId="479050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of Spurious emission for category in 36.102 Rel-18</w:t>
            </w:r>
          </w:p>
        </w:tc>
        <w:tc>
          <w:tcPr>
            <w:tcW w:w="589" w:type="pct"/>
          </w:tcPr>
          <w:p w14:paraId="6F895B70" w14:textId="0673A3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Spreadtrum Communications</w:t>
            </w:r>
          </w:p>
        </w:tc>
        <w:tc>
          <w:tcPr>
            <w:tcW w:w="441" w:type="pct"/>
          </w:tcPr>
          <w:p w14:paraId="0385D233" w14:textId="1D4EE8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36.102</w:t>
            </w:r>
          </w:p>
        </w:tc>
        <w:tc>
          <w:tcPr>
            <w:tcW w:w="295" w:type="pct"/>
          </w:tcPr>
          <w:p w14:paraId="3FDDA167" w14:textId="772EB5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0014</w:t>
            </w:r>
          </w:p>
        </w:tc>
        <w:tc>
          <w:tcPr>
            <w:tcW w:w="220" w:type="pct"/>
          </w:tcPr>
          <w:p w14:paraId="3485D31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CFF2D8A" w14:textId="560752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482AC00" w14:textId="71E71C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40D3D91" w14:textId="4A44CE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2" w:type="pct"/>
          </w:tcPr>
          <w:p w14:paraId="5AFF94AD" w14:textId="4CC23F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0672323C" w14:textId="77777777" w:rsidTr="00AE7F5C">
        <w:tc>
          <w:tcPr>
            <w:tcW w:w="514" w:type="pct"/>
          </w:tcPr>
          <w:p w14:paraId="76ED08A2" w14:textId="65FDD5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R4-2311303</w:t>
            </w:r>
          </w:p>
        </w:tc>
        <w:tc>
          <w:tcPr>
            <w:tcW w:w="1177" w:type="pct"/>
          </w:tcPr>
          <w:p w14:paraId="7E7113DA" w14:textId="55E628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TS36.102: Corrections to IoT-NTN requirements</w:t>
            </w:r>
          </w:p>
        </w:tc>
        <w:tc>
          <w:tcPr>
            <w:tcW w:w="589" w:type="pct"/>
          </w:tcPr>
          <w:p w14:paraId="53138CB4" w14:textId="79B479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MediaTek, Qualcomm</w:t>
            </w:r>
          </w:p>
        </w:tc>
        <w:tc>
          <w:tcPr>
            <w:tcW w:w="441" w:type="pct"/>
          </w:tcPr>
          <w:p w14:paraId="3009AEA2" w14:textId="1BB183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36.102</w:t>
            </w:r>
          </w:p>
        </w:tc>
        <w:tc>
          <w:tcPr>
            <w:tcW w:w="295" w:type="pct"/>
          </w:tcPr>
          <w:p w14:paraId="7E7D3D23" w14:textId="040880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0015</w:t>
            </w:r>
          </w:p>
        </w:tc>
        <w:tc>
          <w:tcPr>
            <w:tcW w:w="220" w:type="pct"/>
          </w:tcPr>
          <w:p w14:paraId="259F621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E823E34" w14:textId="553FAE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5993FCA" w14:textId="070B99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330D544" w14:textId="630100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737263F9" w14:textId="388ACE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B562C96" w14:textId="77777777" w:rsidTr="00AE7F5C">
        <w:tc>
          <w:tcPr>
            <w:tcW w:w="514" w:type="pct"/>
          </w:tcPr>
          <w:p w14:paraId="6C651606" w14:textId="23F938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R4-2312046</w:t>
            </w:r>
          </w:p>
        </w:tc>
        <w:tc>
          <w:tcPr>
            <w:tcW w:w="1177" w:type="pct"/>
          </w:tcPr>
          <w:p w14:paraId="7D0AD16C" w14:textId="2B07E7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TS36.102 Introduction of a new FDD band (L+S band) for IoT NTN operation</w:t>
            </w:r>
          </w:p>
        </w:tc>
        <w:tc>
          <w:tcPr>
            <w:tcW w:w="589" w:type="pct"/>
          </w:tcPr>
          <w:p w14:paraId="23111625" w14:textId="6936E8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618B514C" w14:textId="7A8F25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36.102</w:t>
            </w:r>
          </w:p>
        </w:tc>
        <w:tc>
          <w:tcPr>
            <w:tcW w:w="295" w:type="pct"/>
          </w:tcPr>
          <w:p w14:paraId="38BAB1DE" w14:textId="60A9C4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0016</w:t>
            </w:r>
          </w:p>
        </w:tc>
        <w:tc>
          <w:tcPr>
            <w:tcW w:w="220" w:type="pct"/>
          </w:tcPr>
          <w:p w14:paraId="6D4662A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0433B58" w14:textId="6BE7F2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E486BEB" w14:textId="3C40BF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6B61051D" w14:textId="1B1066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IoT_NTN_FDD_LS_band-Core</w:t>
            </w:r>
          </w:p>
        </w:tc>
        <w:tc>
          <w:tcPr>
            <w:tcW w:w="512" w:type="pct"/>
          </w:tcPr>
          <w:p w14:paraId="040E155C" w14:textId="5F346B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05E32C51" w14:textId="77777777" w:rsidTr="00AE7F5C">
        <w:tc>
          <w:tcPr>
            <w:tcW w:w="514" w:type="pct"/>
          </w:tcPr>
          <w:p w14:paraId="7EFD5042" w14:textId="7727DB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R4-2312720</w:t>
            </w:r>
          </w:p>
        </w:tc>
        <w:tc>
          <w:tcPr>
            <w:tcW w:w="1177" w:type="pct"/>
          </w:tcPr>
          <w:p w14:paraId="56FCEC89" w14:textId="4F1A6A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of Spurious emissions for category in 36.102 Rel-18</w:t>
            </w:r>
          </w:p>
        </w:tc>
        <w:tc>
          <w:tcPr>
            <w:tcW w:w="589" w:type="pct"/>
          </w:tcPr>
          <w:p w14:paraId="400B27A6" w14:textId="4381D6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Spreadtrum Communications</w:t>
            </w:r>
          </w:p>
        </w:tc>
        <w:tc>
          <w:tcPr>
            <w:tcW w:w="441" w:type="pct"/>
          </w:tcPr>
          <w:p w14:paraId="06FCEA05" w14:textId="671989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36.102</w:t>
            </w:r>
          </w:p>
        </w:tc>
        <w:tc>
          <w:tcPr>
            <w:tcW w:w="295" w:type="pct"/>
          </w:tcPr>
          <w:p w14:paraId="2FAA65B5" w14:textId="59B256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0017</w:t>
            </w:r>
          </w:p>
        </w:tc>
        <w:tc>
          <w:tcPr>
            <w:tcW w:w="220" w:type="pct"/>
          </w:tcPr>
          <w:p w14:paraId="370CAAD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C01FA80" w14:textId="29A7A4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2F3F3E3" w14:textId="1F52E2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3E0412E" w14:textId="49C4C4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2" w:type="pct"/>
          </w:tcPr>
          <w:p w14:paraId="1D3142FA" w14:textId="1CB6A4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BD72F29" w14:textId="77777777" w:rsidTr="00AE7F5C">
        <w:tc>
          <w:tcPr>
            <w:tcW w:w="514" w:type="pct"/>
          </w:tcPr>
          <w:p w14:paraId="11B81891" w14:textId="49391E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R4-2313479</w:t>
            </w:r>
          </w:p>
        </w:tc>
        <w:tc>
          <w:tcPr>
            <w:tcW w:w="1177" w:type="pct"/>
          </w:tcPr>
          <w:p w14:paraId="5E932DF1" w14:textId="2F5894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remove PC5 for A-MPR table</w:t>
            </w:r>
          </w:p>
        </w:tc>
        <w:tc>
          <w:tcPr>
            <w:tcW w:w="589" w:type="pct"/>
          </w:tcPr>
          <w:p w14:paraId="4F566A64" w14:textId="744E6A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413C5120" w14:textId="7F5F57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36.102</w:t>
            </w:r>
          </w:p>
        </w:tc>
        <w:tc>
          <w:tcPr>
            <w:tcW w:w="295" w:type="pct"/>
          </w:tcPr>
          <w:p w14:paraId="42010773" w14:textId="079F20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0018</w:t>
            </w:r>
          </w:p>
        </w:tc>
        <w:tc>
          <w:tcPr>
            <w:tcW w:w="220" w:type="pct"/>
          </w:tcPr>
          <w:p w14:paraId="3C87A3E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AA81961" w14:textId="7EB464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DE2821E" w14:textId="696E7E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5A6979B" w14:textId="4EE63E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2" w:type="pct"/>
          </w:tcPr>
          <w:p w14:paraId="731305EC" w14:textId="71FE00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9C83419" w14:textId="77777777" w:rsidTr="00AE7F5C">
        <w:tc>
          <w:tcPr>
            <w:tcW w:w="514" w:type="pct"/>
          </w:tcPr>
          <w:p w14:paraId="683D6AD2" w14:textId="40839B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R4-2314892</w:t>
            </w:r>
          </w:p>
        </w:tc>
        <w:tc>
          <w:tcPr>
            <w:tcW w:w="1177" w:type="pct"/>
          </w:tcPr>
          <w:p w14:paraId="1737F1A7" w14:textId="13FC86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remove PC5 for A-MPR table</w:t>
            </w:r>
          </w:p>
        </w:tc>
        <w:tc>
          <w:tcPr>
            <w:tcW w:w="589" w:type="pct"/>
          </w:tcPr>
          <w:p w14:paraId="583E54B4" w14:textId="59B249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6A4470B4" w14:textId="27AC1F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36.102</w:t>
            </w:r>
          </w:p>
        </w:tc>
        <w:tc>
          <w:tcPr>
            <w:tcW w:w="295" w:type="pct"/>
          </w:tcPr>
          <w:p w14:paraId="5EA49822" w14:textId="114ADB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0018</w:t>
            </w:r>
          </w:p>
        </w:tc>
        <w:tc>
          <w:tcPr>
            <w:tcW w:w="220" w:type="pct"/>
          </w:tcPr>
          <w:p w14:paraId="6B6D3C05" w14:textId="7FCF98F0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8A48CB1" w14:textId="5A2B3A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BB64C53" w14:textId="47808D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B9AE6D0" w14:textId="29B429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2" w:type="pct"/>
          </w:tcPr>
          <w:p w14:paraId="6095B185" w14:textId="7FA5F1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6EF071E" w14:textId="77777777" w:rsidTr="00AE7F5C">
        <w:tc>
          <w:tcPr>
            <w:tcW w:w="514" w:type="pct"/>
          </w:tcPr>
          <w:p w14:paraId="30B94D47" w14:textId="4AF112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R4-2313638</w:t>
            </w:r>
          </w:p>
        </w:tc>
        <w:tc>
          <w:tcPr>
            <w:tcW w:w="1177" w:type="pct"/>
          </w:tcPr>
          <w:p w14:paraId="4FD66E17" w14:textId="1D56AB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Clarifications to 36.102</w:t>
            </w:r>
          </w:p>
        </w:tc>
        <w:tc>
          <w:tcPr>
            <w:tcW w:w="589" w:type="pct"/>
          </w:tcPr>
          <w:p w14:paraId="704A4544" w14:textId="20EBC3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Ltd, THALES</w:t>
            </w:r>
          </w:p>
        </w:tc>
        <w:tc>
          <w:tcPr>
            <w:tcW w:w="441" w:type="pct"/>
          </w:tcPr>
          <w:p w14:paraId="6C502488" w14:textId="0FB2E4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36.102</w:t>
            </w:r>
          </w:p>
        </w:tc>
        <w:tc>
          <w:tcPr>
            <w:tcW w:w="295" w:type="pct"/>
          </w:tcPr>
          <w:p w14:paraId="599665B9" w14:textId="5CE9B7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0019</w:t>
            </w:r>
          </w:p>
        </w:tc>
        <w:tc>
          <w:tcPr>
            <w:tcW w:w="220" w:type="pct"/>
          </w:tcPr>
          <w:p w14:paraId="79C94ED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AE23F69" w14:textId="0D23E3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4A766B4" w14:textId="34E9F5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51BCCC5" w14:textId="0E80A8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</w:t>
            </w:r>
          </w:p>
        </w:tc>
        <w:tc>
          <w:tcPr>
            <w:tcW w:w="512" w:type="pct"/>
          </w:tcPr>
          <w:p w14:paraId="468BA969" w14:textId="78BFE6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30DFFF0" w14:textId="77777777" w:rsidTr="00AE7F5C">
        <w:tc>
          <w:tcPr>
            <w:tcW w:w="514" w:type="pct"/>
          </w:tcPr>
          <w:p w14:paraId="20AF5053" w14:textId="6B205F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R4-2314930</w:t>
            </w:r>
          </w:p>
        </w:tc>
        <w:tc>
          <w:tcPr>
            <w:tcW w:w="1177" w:type="pct"/>
          </w:tcPr>
          <w:p w14:paraId="00A94624" w14:textId="5407E5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Clarifications to 36.102</w:t>
            </w:r>
          </w:p>
        </w:tc>
        <w:tc>
          <w:tcPr>
            <w:tcW w:w="589" w:type="pct"/>
          </w:tcPr>
          <w:p w14:paraId="78F47937" w14:textId="4DEE22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Ltd, THALES</w:t>
            </w:r>
          </w:p>
        </w:tc>
        <w:tc>
          <w:tcPr>
            <w:tcW w:w="441" w:type="pct"/>
          </w:tcPr>
          <w:p w14:paraId="55DB1E47" w14:textId="43BD60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36.102</w:t>
            </w:r>
          </w:p>
        </w:tc>
        <w:tc>
          <w:tcPr>
            <w:tcW w:w="295" w:type="pct"/>
          </w:tcPr>
          <w:p w14:paraId="5225735E" w14:textId="533EB3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0019</w:t>
            </w:r>
          </w:p>
        </w:tc>
        <w:tc>
          <w:tcPr>
            <w:tcW w:w="220" w:type="pct"/>
          </w:tcPr>
          <w:p w14:paraId="01C7B45E" w14:textId="2783F2BF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55F3E1B" w14:textId="0C0463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1DE885A" w14:textId="1F5F79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1219673" w14:textId="2CCE47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</w:t>
            </w:r>
          </w:p>
        </w:tc>
        <w:tc>
          <w:tcPr>
            <w:tcW w:w="512" w:type="pct"/>
          </w:tcPr>
          <w:p w14:paraId="209584A2" w14:textId="00967B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CC20ECB" w14:textId="77777777" w:rsidTr="00AE7F5C">
        <w:tc>
          <w:tcPr>
            <w:tcW w:w="514" w:type="pct"/>
          </w:tcPr>
          <w:p w14:paraId="31C91278" w14:textId="0BBE40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R4-2312026</w:t>
            </w:r>
          </w:p>
        </w:tc>
        <w:tc>
          <w:tcPr>
            <w:tcW w:w="1177" w:type="pct"/>
          </w:tcPr>
          <w:p w14:paraId="09D640A4" w14:textId="1CC469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36.104: the introduction of band n106</w:t>
            </w:r>
          </w:p>
        </w:tc>
        <w:tc>
          <w:tcPr>
            <w:tcW w:w="589" w:type="pct"/>
          </w:tcPr>
          <w:p w14:paraId="7B7A8C25" w14:textId="3613B4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275F6CF7" w14:textId="2D0FBC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36.104</w:t>
            </w:r>
          </w:p>
        </w:tc>
        <w:tc>
          <w:tcPr>
            <w:tcW w:w="295" w:type="pct"/>
          </w:tcPr>
          <w:p w14:paraId="12E40D96" w14:textId="4FC868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4978</w:t>
            </w:r>
          </w:p>
        </w:tc>
        <w:tc>
          <w:tcPr>
            <w:tcW w:w="220" w:type="pct"/>
          </w:tcPr>
          <w:p w14:paraId="51E9DC6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3B93C01" w14:textId="566513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43FAB02" w14:textId="7EA862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599051DA" w14:textId="1CD57B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NR_900MHz_US</w:t>
            </w:r>
          </w:p>
        </w:tc>
        <w:tc>
          <w:tcPr>
            <w:tcW w:w="512" w:type="pct"/>
          </w:tcPr>
          <w:p w14:paraId="10A10824" w14:textId="44E8AC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endorsed</w:t>
            </w:r>
          </w:p>
        </w:tc>
      </w:tr>
      <w:tr w:rsidR="00AE7F5C" w14:paraId="4C043492" w14:textId="77777777" w:rsidTr="00AE7F5C">
        <w:tc>
          <w:tcPr>
            <w:tcW w:w="514" w:type="pct"/>
          </w:tcPr>
          <w:p w14:paraId="56797311" w14:textId="586196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R4-2313083</w:t>
            </w:r>
          </w:p>
        </w:tc>
        <w:tc>
          <w:tcPr>
            <w:tcW w:w="1177" w:type="pct"/>
          </w:tcPr>
          <w:p w14:paraId="0C40387B" w14:textId="32E27D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Introduction of 5G broadcast UHF bands to 36.104</w:t>
            </w:r>
          </w:p>
        </w:tc>
        <w:tc>
          <w:tcPr>
            <w:tcW w:w="589" w:type="pct"/>
          </w:tcPr>
          <w:p w14:paraId="16C39057" w14:textId="35F0BC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Schwarz, SWR, Qualcomm, EBU</w:t>
            </w:r>
          </w:p>
        </w:tc>
        <w:tc>
          <w:tcPr>
            <w:tcW w:w="441" w:type="pct"/>
          </w:tcPr>
          <w:p w14:paraId="67852249" w14:textId="6F7648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36.104</w:t>
            </w:r>
          </w:p>
        </w:tc>
        <w:tc>
          <w:tcPr>
            <w:tcW w:w="295" w:type="pct"/>
          </w:tcPr>
          <w:p w14:paraId="79812BB3" w14:textId="27B8AF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4979</w:t>
            </w:r>
          </w:p>
        </w:tc>
        <w:tc>
          <w:tcPr>
            <w:tcW w:w="220" w:type="pct"/>
          </w:tcPr>
          <w:p w14:paraId="6B76626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7AA8E65" w14:textId="73330D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5258558" w14:textId="08992B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B7953D7" w14:textId="77231B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LTE_terr_bcast_bands_part2-Core</w:t>
            </w:r>
          </w:p>
        </w:tc>
        <w:tc>
          <w:tcPr>
            <w:tcW w:w="512" w:type="pct"/>
          </w:tcPr>
          <w:p w14:paraId="689234E5" w14:textId="18D7A5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3AD5360" w14:textId="77777777" w:rsidTr="00AE7F5C">
        <w:tc>
          <w:tcPr>
            <w:tcW w:w="514" w:type="pct"/>
          </w:tcPr>
          <w:p w14:paraId="5AB00F02" w14:textId="0B6483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R4-2313909</w:t>
            </w:r>
          </w:p>
        </w:tc>
        <w:tc>
          <w:tcPr>
            <w:tcW w:w="1177" w:type="pct"/>
          </w:tcPr>
          <w:p w14:paraId="2F3C9E70" w14:textId="2A1D9D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Introduction of 5G broadcast UHF bands to 36.104</w:t>
            </w:r>
          </w:p>
        </w:tc>
        <w:tc>
          <w:tcPr>
            <w:tcW w:w="589" w:type="pct"/>
          </w:tcPr>
          <w:p w14:paraId="4396F8F1" w14:textId="4D4091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Schwarz, SWR, Qualcomm, EBU, Nokia</w:t>
            </w:r>
          </w:p>
        </w:tc>
        <w:tc>
          <w:tcPr>
            <w:tcW w:w="441" w:type="pct"/>
          </w:tcPr>
          <w:p w14:paraId="11D90F9E" w14:textId="4128EC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36.104</w:t>
            </w:r>
          </w:p>
        </w:tc>
        <w:tc>
          <w:tcPr>
            <w:tcW w:w="295" w:type="pct"/>
          </w:tcPr>
          <w:p w14:paraId="4F38E09D" w14:textId="5A0F92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4979</w:t>
            </w:r>
          </w:p>
        </w:tc>
        <w:tc>
          <w:tcPr>
            <w:tcW w:w="220" w:type="pct"/>
          </w:tcPr>
          <w:p w14:paraId="540DB40F" w14:textId="227A427A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2CC1992A" w14:textId="4754F7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A1DA173" w14:textId="219742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7DC76D4C" w14:textId="42E22E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LTE_terr_bcast_bands_part2-Core</w:t>
            </w:r>
          </w:p>
        </w:tc>
        <w:tc>
          <w:tcPr>
            <w:tcW w:w="512" w:type="pct"/>
          </w:tcPr>
          <w:p w14:paraId="66B90979" w14:textId="7A12BC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D510895" w14:textId="77777777" w:rsidTr="00AE7F5C">
        <w:tc>
          <w:tcPr>
            <w:tcW w:w="514" w:type="pct"/>
          </w:tcPr>
          <w:p w14:paraId="4C28BB10" w14:textId="18C2FC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R4-2311704</w:t>
            </w:r>
          </w:p>
        </w:tc>
        <w:tc>
          <w:tcPr>
            <w:tcW w:w="1177" w:type="pct"/>
          </w:tcPr>
          <w:p w14:paraId="519D3099" w14:textId="0B5D48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36.108: Out-of-band emissions requirements</w:t>
            </w:r>
          </w:p>
        </w:tc>
        <w:tc>
          <w:tcPr>
            <w:tcW w:w="589" w:type="pct"/>
          </w:tcPr>
          <w:p w14:paraId="165E4AFB" w14:textId="14BC41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NEC</w:t>
            </w:r>
          </w:p>
        </w:tc>
        <w:tc>
          <w:tcPr>
            <w:tcW w:w="441" w:type="pct"/>
          </w:tcPr>
          <w:p w14:paraId="3A6F3A27" w14:textId="1533E4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36.108</w:t>
            </w:r>
          </w:p>
        </w:tc>
        <w:tc>
          <w:tcPr>
            <w:tcW w:w="295" w:type="pct"/>
          </w:tcPr>
          <w:p w14:paraId="5816C222" w14:textId="02D1FC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0007</w:t>
            </w:r>
          </w:p>
        </w:tc>
        <w:tc>
          <w:tcPr>
            <w:tcW w:w="220" w:type="pct"/>
          </w:tcPr>
          <w:p w14:paraId="7C2275A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107952D" w14:textId="4CD88F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AF2CA92" w14:textId="2B0278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F521A1B" w14:textId="18E6EF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2" w:type="pct"/>
          </w:tcPr>
          <w:p w14:paraId="4BC05A32" w14:textId="6E8E1A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90159C3" w14:textId="77777777" w:rsidTr="00AE7F5C">
        <w:tc>
          <w:tcPr>
            <w:tcW w:w="514" w:type="pct"/>
          </w:tcPr>
          <w:p w14:paraId="03B2FC1F" w14:textId="23DD80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R4-2313949</w:t>
            </w:r>
          </w:p>
        </w:tc>
        <w:tc>
          <w:tcPr>
            <w:tcW w:w="1177" w:type="pct"/>
          </w:tcPr>
          <w:p w14:paraId="047EE9E9" w14:textId="03A244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36.108: Out-of-band emissions requirements</w:t>
            </w:r>
          </w:p>
        </w:tc>
        <w:tc>
          <w:tcPr>
            <w:tcW w:w="589" w:type="pct"/>
          </w:tcPr>
          <w:p w14:paraId="13E04F69" w14:textId="032CFB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NEC</w:t>
            </w:r>
          </w:p>
        </w:tc>
        <w:tc>
          <w:tcPr>
            <w:tcW w:w="441" w:type="pct"/>
          </w:tcPr>
          <w:p w14:paraId="1F5338BA" w14:textId="6FC725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36.108</w:t>
            </w:r>
          </w:p>
        </w:tc>
        <w:tc>
          <w:tcPr>
            <w:tcW w:w="295" w:type="pct"/>
          </w:tcPr>
          <w:p w14:paraId="56B3F948" w14:textId="4606CA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0007</w:t>
            </w:r>
          </w:p>
        </w:tc>
        <w:tc>
          <w:tcPr>
            <w:tcW w:w="220" w:type="pct"/>
          </w:tcPr>
          <w:p w14:paraId="516F2475" w14:textId="0D8E5DD4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2FD68C86" w14:textId="29B254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4D9B95C" w14:textId="395310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FA8DF9B" w14:textId="42A2FD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2" w:type="pct"/>
          </w:tcPr>
          <w:p w14:paraId="4C970756" w14:textId="01E6F5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7CC53FAB" w14:textId="77777777" w:rsidTr="00AE7F5C">
        <w:tc>
          <w:tcPr>
            <w:tcW w:w="514" w:type="pct"/>
          </w:tcPr>
          <w:p w14:paraId="30FA8117" w14:textId="36286F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R4-2311706</w:t>
            </w:r>
          </w:p>
        </w:tc>
        <w:tc>
          <w:tcPr>
            <w:tcW w:w="1177" w:type="pct"/>
          </w:tcPr>
          <w:p w14:paraId="15372C58" w14:textId="4851BA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36.108: Characteristics of the interfering signals</w:t>
            </w:r>
          </w:p>
        </w:tc>
        <w:tc>
          <w:tcPr>
            <w:tcW w:w="589" w:type="pct"/>
          </w:tcPr>
          <w:p w14:paraId="00ACEF69" w14:textId="027770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NEC</w:t>
            </w:r>
          </w:p>
        </w:tc>
        <w:tc>
          <w:tcPr>
            <w:tcW w:w="441" w:type="pct"/>
          </w:tcPr>
          <w:p w14:paraId="05692E8B" w14:textId="3B25F8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36.108</w:t>
            </w:r>
          </w:p>
        </w:tc>
        <w:tc>
          <w:tcPr>
            <w:tcW w:w="295" w:type="pct"/>
          </w:tcPr>
          <w:p w14:paraId="2F2B4218" w14:textId="3ACDCF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0008</w:t>
            </w:r>
          </w:p>
        </w:tc>
        <w:tc>
          <w:tcPr>
            <w:tcW w:w="220" w:type="pct"/>
          </w:tcPr>
          <w:p w14:paraId="29936F8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829D882" w14:textId="04B0F1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863C23E" w14:textId="13365E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61F7989" w14:textId="27C452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2" w:type="pct"/>
          </w:tcPr>
          <w:p w14:paraId="40865705" w14:textId="31AF0F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1F2B6BC9" w14:textId="77777777" w:rsidTr="00AE7F5C">
        <w:tc>
          <w:tcPr>
            <w:tcW w:w="514" w:type="pct"/>
          </w:tcPr>
          <w:p w14:paraId="7AD8B4AA" w14:textId="5FD2BA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R4-2312047</w:t>
            </w:r>
          </w:p>
        </w:tc>
        <w:tc>
          <w:tcPr>
            <w:tcW w:w="1177" w:type="pct"/>
          </w:tcPr>
          <w:p w14:paraId="6697CFB9" w14:textId="324077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TS36.108 Introduction of a new FDD band (L+S band) for IoT NTN operation</w:t>
            </w:r>
          </w:p>
        </w:tc>
        <w:tc>
          <w:tcPr>
            <w:tcW w:w="589" w:type="pct"/>
          </w:tcPr>
          <w:p w14:paraId="6908D0AF" w14:textId="6E3C11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123AB9AC" w14:textId="118392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36.108</w:t>
            </w:r>
          </w:p>
        </w:tc>
        <w:tc>
          <w:tcPr>
            <w:tcW w:w="295" w:type="pct"/>
          </w:tcPr>
          <w:p w14:paraId="71F1A4C4" w14:textId="7FA3BE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0009</w:t>
            </w:r>
          </w:p>
        </w:tc>
        <w:tc>
          <w:tcPr>
            <w:tcW w:w="220" w:type="pct"/>
          </w:tcPr>
          <w:p w14:paraId="5E4AF6A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CE4490A" w14:textId="47D4FF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CD2FA92" w14:textId="515AC9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4E38949" w14:textId="22F546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IoT_NTN_FDD_LS_band-Core</w:t>
            </w:r>
          </w:p>
        </w:tc>
        <w:tc>
          <w:tcPr>
            <w:tcW w:w="512" w:type="pct"/>
          </w:tcPr>
          <w:p w14:paraId="48166B9E" w14:textId="368C6B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endorsed</w:t>
            </w:r>
          </w:p>
        </w:tc>
      </w:tr>
      <w:tr w:rsidR="00AE7F5C" w14:paraId="1961D991" w14:textId="77777777" w:rsidTr="00AE7F5C">
        <w:tc>
          <w:tcPr>
            <w:tcW w:w="514" w:type="pct"/>
          </w:tcPr>
          <w:p w14:paraId="4C459954" w14:textId="59E45D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R4-2312639</w:t>
            </w:r>
          </w:p>
        </w:tc>
        <w:tc>
          <w:tcPr>
            <w:tcW w:w="1177" w:type="pct"/>
          </w:tcPr>
          <w:p w14:paraId="251815B1" w14:textId="28D673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Unwanted emission requirement for IoT NTN</w:t>
            </w:r>
          </w:p>
        </w:tc>
        <w:tc>
          <w:tcPr>
            <w:tcW w:w="589" w:type="pct"/>
          </w:tcPr>
          <w:p w14:paraId="2804E98A" w14:textId="462B99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China Telecomunication Corp</w:t>
            </w:r>
          </w:p>
        </w:tc>
        <w:tc>
          <w:tcPr>
            <w:tcW w:w="441" w:type="pct"/>
          </w:tcPr>
          <w:p w14:paraId="5F801C7C" w14:textId="11AEB9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36.108</w:t>
            </w:r>
          </w:p>
        </w:tc>
        <w:tc>
          <w:tcPr>
            <w:tcW w:w="295" w:type="pct"/>
          </w:tcPr>
          <w:p w14:paraId="50D1BA94" w14:textId="7717BF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0010</w:t>
            </w:r>
          </w:p>
        </w:tc>
        <w:tc>
          <w:tcPr>
            <w:tcW w:w="220" w:type="pct"/>
          </w:tcPr>
          <w:p w14:paraId="18EFB16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E76B7DB" w14:textId="651D74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B781FCD" w14:textId="3610BC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A68F41B" w14:textId="3B24FC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2" w:type="pct"/>
          </w:tcPr>
          <w:p w14:paraId="27699ABC" w14:textId="1502CD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D8E019D" w14:textId="77777777" w:rsidTr="00AE7F5C">
        <w:tc>
          <w:tcPr>
            <w:tcW w:w="514" w:type="pct"/>
          </w:tcPr>
          <w:p w14:paraId="32A25B9C" w14:textId="5BE0B6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R4-2313947</w:t>
            </w:r>
          </w:p>
        </w:tc>
        <w:tc>
          <w:tcPr>
            <w:tcW w:w="1177" w:type="pct"/>
          </w:tcPr>
          <w:p w14:paraId="19A13582" w14:textId="56B619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output power dynamic range for IoT NTN</w:t>
            </w:r>
          </w:p>
        </w:tc>
        <w:tc>
          <w:tcPr>
            <w:tcW w:w="589" w:type="pct"/>
          </w:tcPr>
          <w:p w14:paraId="588E7ACA" w14:textId="22FCFD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China Telecomunication Corp</w:t>
            </w:r>
          </w:p>
        </w:tc>
        <w:tc>
          <w:tcPr>
            <w:tcW w:w="441" w:type="pct"/>
          </w:tcPr>
          <w:p w14:paraId="6D098AEB" w14:textId="5E875B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36.108</w:t>
            </w:r>
          </w:p>
        </w:tc>
        <w:tc>
          <w:tcPr>
            <w:tcW w:w="295" w:type="pct"/>
          </w:tcPr>
          <w:p w14:paraId="22235D06" w14:textId="09DCF4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0010</w:t>
            </w:r>
          </w:p>
        </w:tc>
        <w:tc>
          <w:tcPr>
            <w:tcW w:w="220" w:type="pct"/>
          </w:tcPr>
          <w:p w14:paraId="41B46833" w14:textId="7C910F1B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10E4F22" w14:textId="63FD83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CFEA6B0" w14:textId="0F99A0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04D97E3" w14:textId="13BCB3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2" w:type="pct"/>
          </w:tcPr>
          <w:p w14:paraId="2BC8B329" w14:textId="493363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5BF2AD7" w14:textId="77777777" w:rsidTr="00AE7F5C">
        <w:tc>
          <w:tcPr>
            <w:tcW w:w="514" w:type="pct"/>
          </w:tcPr>
          <w:p w14:paraId="54EB0A6C" w14:textId="71DB61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R4-2313943</w:t>
            </w:r>
          </w:p>
        </w:tc>
        <w:tc>
          <w:tcPr>
            <w:tcW w:w="1177" w:type="pct"/>
          </w:tcPr>
          <w:p w14:paraId="57FBAC1F" w14:textId="0846E4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SAN demodulation requirements for NB-IoT over NTN</w:t>
            </w:r>
          </w:p>
        </w:tc>
        <w:tc>
          <w:tcPr>
            <w:tcW w:w="589" w:type="pct"/>
          </w:tcPr>
          <w:p w14:paraId="6D0707C3" w14:textId="22BA0F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41C1B043" w14:textId="56F335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36.108</w:t>
            </w:r>
          </w:p>
        </w:tc>
        <w:tc>
          <w:tcPr>
            <w:tcW w:w="295" w:type="pct"/>
          </w:tcPr>
          <w:p w14:paraId="3E93CDE3" w14:textId="4B46AF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0011</w:t>
            </w:r>
          </w:p>
        </w:tc>
        <w:tc>
          <w:tcPr>
            <w:tcW w:w="220" w:type="pct"/>
          </w:tcPr>
          <w:p w14:paraId="474E453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0C35C2D" w14:textId="71D700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1B3FF78" w14:textId="604077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15C5F41" w14:textId="243962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7FBF3773" w14:textId="487295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16C4970" w14:textId="77777777" w:rsidTr="00AE7F5C">
        <w:tc>
          <w:tcPr>
            <w:tcW w:w="514" w:type="pct"/>
          </w:tcPr>
          <w:p w14:paraId="3C127192" w14:textId="3249F8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R4-2313944</w:t>
            </w:r>
          </w:p>
        </w:tc>
        <w:tc>
          <w:tcPr>
            <w:tcW w:w="1177" w:type="pct"/>
          </w:tcPr>
          <w:p w14:paraId="2A9BCC60" w14:textId="5ACB29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draft CR: Introduction of SAN demodulation requirements for IoT-NTN</w:t>
            </w:r>
          </w:p>
        </w:tc>
        <w:tc>
          <w:tcPr>
            <w:tcW w:w="589" w:type="pct"/>
          </w:tcPr>
          <w:p w14:paraId="35FC4CA7" w14:textId="3EF31F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2B156AFA" w14:textId="0FFEA5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36.108</w:t>
            </w:r>
          </w:p>
        </w:tc>
        <w:tc>
          <w:tcPr>
            <w:tcW w:w="295" w:type="pct"/>
          </w:tcPr>
          <w:p w14:paraId="6FB5B728" w14:textId="372BC8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0012</w:t>
            </w:r>
          </w:p>
        </w:tc>
        <w:tc>
          <w:tcPr>
            <w:tcW w:w="220" w:type="pct"/>
          </w:tcPr>
          <w:p w14:paraId="29407E8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A42EAC5" w14:textId="25A82F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435465B" w14:textId="40206E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AD8F323" w14:textId="3734E6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1FF47D01" w14:textId="0373FF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1F07343" w14:textId="77777777" w:rsidTr="00AE7F5C">
        <w:tc>
          <w:tcPr>
            <w:tcW w:w="514" w:type="pct"/>
          </w:tcPr>
          <w:p w14:paraId="51C28B94" w14:textId="7082A5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R4-2313611</w:t>
            </w:r>
          </w:p>
        </w:tc>
        <w:tc>
          <w:tcPr>
            <w:tcW w:w="1177" w:type="pct"/>
          </w:tcPr>
          <w:p w14:paraId="2F71949E" w14:textId="5F163F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36.113: framework for the EMC-specific manufacturer's declarations, Rel-18</w:t>
            </w:r>
          </w:p>
        </w:tc>
        <w:tc>
          <w:tcPr>
            <w:tcW w:w="589" w:type="pct"/>
          </w:tcPr>
          <w:p w14:paraId="335F41CC" w14:textId="737EE4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86C0520" w14:textId="6607E4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36.113</w:t>
            </w:r>
          </w:p>
        </w:tc>
        <w:tc>
          <w:tcPr>
            <w:tcW w:w="295" w:type="pct"/>
          </w:tcPr>
          <w:p w14:paraId="130D8A8C" w14:textId="57C8E2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0088</w:t>
            </w:r>
          </w:p>
        </w:tc>
        <w:tc>
          <w:tcPr>
            <w:tcW w:w="220" w:type="pct"/>
          </w:tcPr>
          <w:p w14:paraId="0988E23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35C4601" w14:textId="50AAAC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5F67A44" w14:textId="3EAA7F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BBD5DBE" w14:textId="2DE2A4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TEI18, NR_LTE_EMC_enh-Perf</w:t>
            </w:r>
          </w:p>
        </w:tc>
        <w:tc>
          <w:tcPr>
            <w:tcW w:w="512" w:type="pct"/>
          </w:tcPr>
          <w:p w14:paraId="6AC21019" w14:textId="6AC458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13B1227" w14:textId="77777777" w:rsidTr="00AE7F5C">
        <w:tc>
          <w:tcPr>
            <w:tcW w:w="514" w:type="pct"/>
          </w:tcPr>
          <w:p w14:paraId="5A39350C" w14:textId="72342C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R4-2313913</w:t>
            </w:r>
          </w:p>
        </w:tc>
        <w:tc>
          <w:tcPr>
            <w:tcW w:w="1177" w:type="pct"/>
          </w:tcPr>
          <w:p w14:paraId="5FB4FCED" w14:textId="568D85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36.113: framework for the EMC-specific manufacturer's declarations, Rel-18</w:t>
            </w:r>
          </w:p>
        </w:tc>
        <w:tc>
          <w:tcPr>
            <w:tcW w:w="589" w:type="pct"/>
          </w:tcPr>
          <w:p w14:paraId="3D57FBB2" w14:textId="0E5373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735FAF35" w14:textId="328D4C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36.113</w:t>
            </w:r>
          </w:p>
        </w:tc>
        <w:tc>
          <w:tcPr>
            <w:tcW w:w="295" w:type="pct"/>
          </w:tcPr>
          <w:p w14:paraId="38D17266" w14:textId="71B893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0088</w:t>
            </w:r>
          </w:p>
        </w:tc>
        <w:tc>
          <w:tcPr>
            <w:tcW w:w="220" w:type="pct"/>
          </w:tcPr>
          <w:p w14:paraId="561E8D7E" w14:textId="510E3318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D26FDD4" w14:textId="28CB12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BE48CCE" w14:textId="118F09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9FA65C5" w14:textId="377364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TEI18, NR_LTE_EMC_enh-Perf</w:t>
            </w:r>
          </w:p>
        </w:tc>
        <w:tc>
          <w:tcPr>
            <w:tcW w:w="512" w:type="pct"/>
          </w:tcPr>
          <w:p w14:paraId="761F1379" w14:textId="60F0D6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endorsed</w:t>
            </w:r>
          </w:p>
        </w:tc>
      </w:tr>
      <w:tr w:rsidR="00AE7F5C" w14:paraId="054F89BE" w14:textId="77777777" w:rsidTr="00AE7F5C">
        <w:tc>
          <w:tcPr>
            <w:tcW w:w="514" w:type="pct"/>
          </w:tcPr>
          <w:p w14:paraId="1442B3D2" w14:textId="5763FE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R4-2311682</w:t>
            </w:r>
          </w:p>
        </w:tc>
        <w:tc>
          <w:tcPr>
            <w:tcW w:w="1177" w:type="pct"/>
          </w:tcPr>
          <w:p w14:paraId="5DF93024" w14:textId="321497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UE transmit timing requirements for Satellite Access</w:t>
            </w:r>
          </w:p>
        </w:tc>
        <w:tc>
          <w:tcPr>
            <w:tcW w:w="589" w:type="pct"/>
          </w:tcPr>
          <w:p w14:paraId="3BB8BF67" w14:textId="5B07BE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3993A298" w14:textId="531544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6FD16254" w14:textId="720376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7226</w:t>
            </w:r>
          </w:p>
        </w:tc>
        <w:tc>
          <w:tcPr>
            <w:tcW w:w="220" w:type="pct"/>
          </w:tcPr>
          <w:p w14:paraId="4EB62AC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D94BEBC" w14:textId="09F22D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E65F7FC" w14:textId="2AD6F7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8E72F2C" w14:textId="13E62A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2" w:type="pct"/>
          </w:tcPr>
          <w:p w14:paraId="5809A6C4" w14:textId="0009F8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676CAD2" w14:textId="77777777" w:rsidTr="00AE7F5C">
        <w:tc>
          <w:tcPr>
            <w:tcW w:w="514" w:type="pct"/>
          </w:tcPr>
          <w:p w14:paraId="1E541147" w14:textId="564FBD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R4-2311683</w:t>
            </w:r>
          </w:p>
        </w:tc>
        <w:tc>
          <w:tcPr>
            <w:tcW w:w="1177" w:type="pct"/>
          </w:tcPr>
          <w:p w14:paraId="1A27A5C4" w14:textId="4C2B37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clarification on Ksatellite</w:t>
            </w:r>
          </w:p>
        </w:tc>
        <w:tc>
          <w:tcPr>
            <w:tcW w:w="589" w:type="pct"/>
          </w:tcPr>
          <w:p w14:paraId="7E0F02ED" w14:textId="30F2DF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20F03D2E" w14:textId="708451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3B67C396" w14:textId="1F4A7C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7227</w:t>
            </w:r>
          </w:p>
        </w:tc>
        <w:tc>
          <w:tcPr>
            <w:tcW w:w="220" w:type="pct"/>
          </w:tcPr>
          <w:p w14:paraId="16C71BF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F88E80F" w14:textId="079724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23B8806" w14:textId="4C6C82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0DE42B1" w14:textId="79E3C0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2" w:type="pct"/>
          </w:tcPr>
          <w:p w14:paraId="19B16B87" w14:textId="314E85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512B1AF" w14:textId="77777777" w:rsidTr="00AE7F5C">
        <w:tc>
          <w:tcPr>
            <w:tcW w:w="514" w:type="pct"/>
          </w:tcPr>
          <w:p w14:paraId="5F90655A" w14:textId="093739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R4-2311685</w:t>
            </w:r>
          </w:p>
        </w:tc>
        <w:tc>
          <w:tcPr>
            <w:tcW w:w="1177" w:type="pct"/>
          </w:tcPr>
          <w:p w14:paraId="418D08D9" w14:textId="269857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test case of Cell re-selection for satellite access for NB-IoT</w:t>
            </w:r>
          </w:p>
        </w:tc>
        <w:tc>
          <w:tcPr>
            <w:tcW w:w="589" w:type="pct"/>
          </w:tcPr>
          <w:p w14:paraId="5A993237" w14:textId="3D72C3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42284976" w14:textId="76BEC3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1E9719C6" w14:textId="0F5BD5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7228</w:t>
            </w:r>
          </w:p>
        </w:tc>
        <w:tc>
          <w:tcPr>
            <w:tcW w:w="220" w:type="pct"/>
          </w:tcPr>
          <w:p w14:paraId="25C4759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CE08961" w14:textId="51291C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D0358C8" w14:textId="312D21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471C4F4" w14:textId="2B6C42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6B9D8560" w14:textId="7337C9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360D62F" w14:textId="77777777" w:rsidTr="00AE7F5C">
        <w:tc>
          <w:tcPr>
            <w:tcW w:w="514" w:type="pct"/>
          </w:tcPr>
          <w:p w14:paraId="35ECFABF" w14:textId="7505B1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R4-2311686</w:t>
            </w:r>
          </w:p>
        </w:tc>
        <w:tc>
          <w:tcPr>
            <w:tcW w:w="1177" w:type="pct"/>
          </w:tcPr>
          <w:p w14:paraId="5F5C44A1" w14:textId="7686A2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test cases for RRC re-establishment for NB-IoT NTN</w:t>
            </w:r>
          </w:p>
        </w:tc>
        <w:tc>
          <w:tcPr>
            <w:tcW w:w="589" w:type="pct"/>
          </w:tcPr>
          <w:p w14:paraId="71C1CD1F" w14:textId="2620F2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32E70909" w14:textId="5912A2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645271F6" w14:textId="3AF26B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7229</w:t>
            </w:r>
          </w:p>
        </w:tc>
        <w:tc>
          <w:tcPr>
            <w:tcW w:w="220" w:type="pct"/>
          </w:tcPr>
          <w:p w14:paraId="49EAE67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3979BD3" w14:textId="0106EF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A41C384" w14:textId="02142E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7F6A54D" w14:textId="5B5936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5C3048AC" w14:textId="0888FF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D6C5D53" w14:textId="77777777" w:rsidTr="00AE7F5C">
        <w:tc>
          <w:tcPr>
            <w:tcW w:w="514" w:type="pct"/>
          </w:tcPr>
          <w:p w14:paraId="6934EE3A" w14:textId="6144E8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R4-2311687</w:t>
            </w:r>
          </w:p>
        </w:tc>
        <w:tc>
          <w:tcPr>
            <w:tcW w:w="1177" w:type="pct"/>
          </w:tcPr>
          <w:p w14:paraId="2EA4227B" w14:textId="2B92D5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test cases for Random Access for NB-IoT NTN</w:t>
            </w:r>
          </w:p>
        </w:tc>
        <w:tc>
          <w:tcPr>
            <w:tcW w:w="589" w:type="pct"/>
          </w:tcPr>
          <w:p w14:paraId="69CB8260" w14:textId="3B16A0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3F5597D5" w14:textId="6E18C7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51AEA2FD" w14:textId="479E51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7230</w:t>
            </w:r>
          </w:p>
        </w:tc>
        <w:tc>
          <w:tcPr>
            <w:tcW w:w="220" w:type="pct"/>
          </w:tcPr>
          <w:p w14:paraId="33AFB13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62EFECB" w14:textId="1F9A5C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3F1B433" w14:textId="7FDCEA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A9AC524" w14:textId="592C98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4E89F442" w14:textId="1EEDE3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37AE98D" w14:textId="77777777" w:rsidTr="00AE7F5C">
        <w:tc>
          <w:tcPr>
            <w:tcW w:w="514" w:type="pct"/>
          </w:tcPr>
          <w:p w14:paraId="3FFBCA5D" w14:textId="6D5E84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R4-2312048</w:t>
            </w:r>
          </w:p>
        </w:tc>
        <w:tc>
          <w:tcPr>
            <w:tcW w:w="1177" w:type="pct"/>
          </w:tcPr>
          <w:p w14:paraId="398F167F" w14:textId="5DFC47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TS36.133 Introduction of a new FDD band (L+S band) for IoT NTN operation</w:t>
            </w:r>
          </w:p>
        </w:tc>
        <w:tc>
          <w:tcPr>
            <w:tcW w:w="589" w:type="pct"/>
          </w:tcPr>
          <w:p w14:paraId="415ECF44" w14:textId="325D56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6D424854" w14:textId="41C5B0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22DDBC8C" w14:textId="5800C7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7231</w:t>
            </w:r>
          </w:p>
        </w:tc>
        <w:tc>
          <w:tcPr>
            <w:tcW w:w="220" w:type="pct"/>
          </w:tcPr>
          <w:p w14:paraId="2F970E6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110E441" w14:textId="30FC24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0117319" w14:textId="541CF0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087945A0" w14:textId="75319D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IoT_NTN_FDD_LS_band-Core</w:t>
            </w:r>
          </w:p>
        </w:tc>
        <w:tc>
          <w:tcPr>
            <w:tcW w:w="512" w:type="pct"/>
          </w:tcPr>
          <w:p w14:paraId="2F70BFCD" w14:textId="0B7336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52AF285" w14:textId="77777777" w:rsidTr="00AE7F5C">
        <w:tc>
          <w:tcPr>
            <w:tcW w:w="514" w:type="pct"/>
          </w:tcPr>
          <w:p w14:paraId="3F1A0783" w14:textId="3BA6BF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R4-2314715</w:t>
            </w:r>
          </w:p>
        </w:tc>
        <w:tc>
          <w:tcPr>
            <w:tcW w:w="1177" w:type="pct"/>
          </w:tcPr>
          <w:p w14:paraId="649EF7BE" w14:textId="070A43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TS36.133 Introduction of a new FDD band (L+S band) for IoT NTN operation</w:t>
            </w:r>
          </w:p>
        </w:tc>
        <w:tc>
          <w:tcPr>
            <w:tcW w:w="589" w:type="pct"/>
          </w:tcPr>
          <w:p w14:paraId="419314FB" w14:textId="2FC52C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4298BCAC" w14:textId="3A596A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788AE401" w14:textId="134EC1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7231</w:t>
            </w:r>
          </w:p>
        </w:tc>
        <w:tc>
          <w:tcPr>
            <w:tcW w:w="220" w:type="pct"/>
          </w:tcPr>
          <w:p w14:paraId="0359EC2F" w14:textId="4F68867A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2BC67741" w14:textId="77FBC9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7D9CA95" w14:textId="116DB2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793DAB63" w14:textId="385571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IoT_NTN_FDD_LS_band-Core</w:t>
            </w:r>
          </w:p>
        </w:tc>
        <w:tc>
          <w:tcPr>
            <w:tcW w:w="512" w:type="pct"/>
          </w:tcPr>
          <w:p w14:paraId="4DE4FF82" w14:textId="40FE52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endorsed</w:t>
            </w:r>
          </w:p>
        </w:tc>
      </w:tr>
      <w:tr w:rsidR="00AE7F5C" w14:paraId="5BF921DC" w14:textId="77777777" w:rsidTr="00AE7F5C">
        <w:tc>
          <w:tcPr>
            <w:tcW w:w="514" w:type="pct"/>
          </w:tcPr>
          <w:p w14:paraId="25D3D80B" w14:textId="7F94EB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R4-2312405</w:t>
            </w:r>
          </w:p>
        </w:tc>
        <w:tc>
          <w:tcPr>
            <w:tcW w:w="1177" w:type="pct"/>
          </w:tcPr>
          <w:p w14:paraId="4B13DF7C" w14:textId="0F2DEE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[NB_IOTenh4_LTE_eMTC6-Core] CR on maintenance of neighbour cell measurement for NB-IoT R17</w:t>
            </w:r>
          </w:p>
        </w:tc>
        <w:tc>
          <w:tcPr>
            <w:tcW w:w="589" w:type="pct"/>
          </w:tcPr>
          <w:p w14:paraId="54716872" w14:textId="70132C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DC0B36F" w14:textId="2A98CC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04B070E2" w14:textId="42E9AA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7232</w:t>
            </w:r>
          </w:p>
        </w:tc>
        <w:tc>
          <w:tcPr>
            <w:tcW w:w="220" w:type="pct"/>
          </w:tcPr>
          <w:p w14:paraId="7FE7537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87A9D87" w14:textId="195040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2FA2A05" w14:textId="36D239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22AE3D3" w14:textId="39ED60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NB_IOTenh4_LTE_eMTC6-Core</w:t>
            </w:r>
          </w:p>
        </w:tc>
        <w:tc>
          <w:tcPr>
            <w:tcW w:w="512" w:type="pct"/>
          </w:tcPr>
          <w:p w14:paraId="1272DF9C" w14:textId="62A818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6FC8D07" w14:textId="77777777" w:rsidTr="00AE7F5C">
        <w:tc>
          <w:tcPr>
            <w:tcW w:w="514" w:type="pct"/>
          </w:tcPr>
          <w:p w14:paraId="5883BA84" w14:textId="31BB18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R4-2314436</w:t>
            </w:r>
          </w:p>
        </w:tc>
        <w:tc>
          <w:tcPr>
            <w:tcW w:w="1177" w:type="pct"/>
          </w:tcPr>
          <w:p w14:paraId="50974B78" w14:textId="719610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[NB_IOTenh4_LTE_eMTC6-Core] CR on maintenance of neighbour cell measurement for NB-IoT R17</w:t>
            </w:r>
          </w:p>
        </w:tc>
        <w:tc>
          <w:tcPr>
            <w:tcW w:w="589" w:type="pct"/>
          </w:tcPr>
          <w:p w14:paraId="57371B8D" w14:textId="251501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7828CBB5" w14:textId="31E8B4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501BD6A3" w14:textId="4769C9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7232</w:t>
            </w:r>
          </w:p>
        </w:tc>
        <w:tc>
          <w:tcPr>
            <w:tcW w:w="220" w:type="pct"/>
          </w:tcPr>
          <w:p w14:paraId="57061D08" w14:textId="4060C7CA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20949260" w14:textId="5BDD79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EC037E0" w14:textId="5A99A3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F2C85C3" w14:textId="531C7B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NB_IOTenh4_LTE_eMTC6-Core</w:t>
            </w:r>
          </w:p>
        </w:tc>
        <w:tc>
          <w:tcPr>
            <w:tcW w:w="512" w:type="pct"/>
          </w:tcPr>
          <w:p w14:paraId="5A144734" w14:textId="06C551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40C874A" w14:textId="77777777" w:rsidTr="00AE7F5C">
        <w:tc>
          <w:tcPr>
            <w:tcW w:w="514" w:type="pct"/>
          </w:tcPr>
          <w:p w14:paraId="17BC54C1" w14:textId="1FAF22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R4-2312406</w:t>
            </w:r>
          </w:p>
        </w:tc>
        <w:tc>
          <w:tcPr>
            <w:tcW w:w="1177" w:type="pct"/>
          </w:tcPr>
          <w:p w14:paraId="2F0C2B3C" w14:textId="1CD836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[NB_IOTenh4_LTE_eMTC6-Core] CR on maintenance of neighbour cell measurement for NB-IoT R18</w:t>
            </w:r>
          </w:p>
        </w:tc>
        <w:tc>
          <w:tcPr>
            <w:tcW w:w="589" w:type="pct"/>
          </w:tcPr>
          <w:p w14:paraId="00E35C57" w14:textId="2DAD90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2D5A2A48" w14:textId="769DA1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7714DA3B" w14:textId="185AB6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7233</w:t>
            </w:r>
          </w:p>
        </w:tc>
        <w:tc>
          <w:tcPr>
            <w:tcW w:w="220" w:type="pct"/>
          </w:tcPr>
          <w:p w14:paraId="7604F91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7D5B084" w14:textId="6B1A1F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BE18FD9" w14:textId="6448C0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7582DC8" w14:textId="561118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NB_IOTenh4_LTE_eMTC6-Core</w:t>
            </w:r>
          </w:p>
        </w:tc>
        <w:tc>
          <w:tcPr>
            <w:tcW w:w="512" w:type="pct"/>
          </w:tcPr>
          <w:p w14:paraId="4CE1231A" w14:textId="68E6CB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2AC4A35" w14:textId="77777777" w:rsidTr="00AE7F5C">
        <w:tc>
          <w:tcPr>
            <w:tcW w:w="514" w:type="pct"/>
          </w:tcPr>
          <w:p w14:paraId="40342A5A" w14:textId="76A79D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R4-2312408</w:t>
            </w:r>
          </w:p>
        </w:tc>
        <w:tc>
          <w:tcPr>
            <w:tcW w:w="1177" w:type="pct"/>
          </w:tcPr>
          <w:p w14:paraId="2C499DEE" w14:textId="1746DE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maintenance of NB-IoT for IoT NTN</w:t>
            </w:r>
          </w:p>
        </w:tc>
        <w:tc>
          <w:tcPr>
            <w:tcW w:w="589" w:type="pct"/>
          </w:tcPr>
          <w:p w14:paraId="1F3C8822" w14:textId="14DE7C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703F3D91" w14:textId="3649B1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4529CCE0" w14:textId="4437C0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7234</w:t>
            </w:r>
          </w:p>
        </w:tc>
        <w:tc>
          <w:tcPr>
            <w:tcW w:w="220" w:type="pct"/>
          </w:tcPr>
          <w:p w14:paraId="6FA5881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C63991A" w14:textId="29EE0C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3F548E5" w14:textId="2C60FD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3FA59DA" w14:textId="1FED1A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2" w:type="pct"/>
          </w:tcPr>
          <w:p w14:paraId="3655BFCF" w14:textId="661E13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2E3A2876" w14:textId="77777777" w:rsidTr="00AE7F5C">
        <w:tc>
          <w:tcPr>
            <w:tcW w:w="514" w:type="pct"/>
          </w:tcPr>
          <w:p w14:paraId="5E13DA44" w14:textId="082EF4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R4-2312410</w:t>
            </w:r>
          </w:p>
        </w:tc>
        <w:tc>
          <w:tcPr>
            <w:tcW w:w="1177" w:type="pct"/>
          </w:tcPr>
          <w:p w14:paraId="3AA94C47" w14:textId="0C56B2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maintenance of test cases for IoT NTN</w:t>
            </w:r>
          </w:p>
        </w:tc>
        <w:tc>
          <w:tcPr>
            <w:tcW w:w="589" w:type="pct"/>
          </w:tcPr>
          <w:p w14:paraId="0BE01703" w14:textId="751749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2EDF920D" w14:textId="197549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51F2CCE5" w14:textId="439866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7235</w:t>
            </w:r>
          </w:p>
        </w:tc>
        <w:tc>
          <w:tcPr>
            <w:tcW w:w="220" w:type="pct"/>
          </w:tcPr>
          <w:p w14:paraId="6AAB54A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9DBF80A" w14:textId="48A742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6C78242" w14:textId="539DD2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EDCE3A8" w14:textId="68A8FF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7B16A162" w14:textId="364CC6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61591B1" w14:textId="77777777" w:rsidTr="00AE7F5C">
        <w:tc>
          <w:tcPr>
            <w:tcW w:w="514" w:type="pct"/>
          </w:tcPr>
          <w:p w14:paraId="5A28824A" w14:textId="748302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R4-2312626</w:t>
            </w:r>
          </w:p>
        </w:tc>
        <w:tc>
          <w:tcPr>
            <w:tcW w:w="1177" w:type="pct"/>
          </w:tcPr>
          <w:p w14:paraId="5F1B3EE0" w14:textId="610C61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PHR reporting requirements for NB-IoT over NTN</w:t>
            </w:r>
          </w:p>
        </w:tc>
        <w:tc>
          <w:tcPr>
            <w:tcW w:w="589" w:type="pct"/>
          </w:tcPr>
          <w:p w14:paraId="33480A17" w14:textId="330DF3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6DB7F1B7" w14:textId="393FF0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44C0DFC2" w14:textId="650CFE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7236</w:t>
            </w:r>
          </w:p>
        </w:tc>
        <w:tc>
          <w:tcPr>
            <w:tcW w:w="220" w:type="pct"/>
          </w:tcPr>
          <w:p w14:paraId="3654ED1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3178BF9" w14:textId="3E938B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961D7C0" w14:textId="3D5D12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99ECA2C" w14:textId="36A1BB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0BBEE9A2" w14:textId="75B462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50B63090" w14:textId="77777777" w:rsidTr="00AE7F5C">
        <w:tc>
          <w:tcPr>
            <w:tcW w:w="514" w:type="pct"/>
          </w:tcPr>
          <w:p w14:paraId="2DD7CEF9" w14:textId="7871DD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R4-2312627</w:t>
            </w:r>
          </w:p>
        </w:tc>
        <w:tc>
          <w:tcPr>
            <w:tcW w:w="1177" w:type="pct"/>
          </w:tcPr>
          <w:p w14:paraId="4B2BF236" w14:textId="4355F0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to IDLE mode cat-M IoT NTN requirements</w:t>
            </w:r>
          </w:p>
        </w:tc>
        <w:tc>
          <w:tcPr>
            <w:tcW w:w="589" w:type="pct"/>
          </w:tcPr>
          <w:p w14:paraId="6FF7CD98" w14:textId="52F7B3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1097211B" w14:textId="039F59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10DDB70B" w14:textId="132E92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7237</w:t>
            </w:r>
          </w:p>
        </w:tc>
        <w:tc>
          <w:tcPr>
            <w:tcW w:w="220" w:type="pct"/>
          </w:tcPr>
          <w:p w14:paraId="24C3D73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82552D9" w14:textId="7CBA44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AE802D6" w14:textId="10ED80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1C18177" w14:textId="026D51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2" w:type="pct"/>
          </w:tcPr>
          <w:p w14:paraId="07909524" w14:textId="36EE85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1D64E56E" w14:textId="77777777" w:rsidTr="00AE7F5C">
        <w:tc>
          <w:tcPr>
            <w:tcW w:w="514" w:type="pct"/>
          </w:tcPr>
          <w:p w14:paraId="3CEFA79C" w14:textId="42C270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R4-2312630</w:t>
            </w:r>
          </w:p>
        </w:tc>
        <w:tc>
          <w:tcPr>
            <w:tcW w:w="1177" w:type="pct"/>
          </w:tcPr>
          <w:p w14:paraId="50FDDE8B" w14:textId="3875BD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monitoring of paging occasions for CG-SDT with HD-FDD Redcap UEs</w:t>
            </w:r>
          </w:p>
        </w:tc>
        <w:tc>
          <w:tcPr>
            <w:tcW w:w="589" w:type="pct"/>
          </w:tcPr>
          <w:p w14:paraId="364F504A" w14:textId="17FE5E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1BC7FFE6" w14:textId="1481DA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62B0EC4D" w14:textId="54AC06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7238</w:t>
            </w:r>
          </w:p>
        </w:tc>
        <w:tc>
          <w:tcPr>
            <w:tcW w:w="220" w:type="pct"/>
          </w:tcPr>
          <w:p w14:paraId="3866265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1D954FC" w14:textId="66893F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99E13AC" w14:textId="3A4355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0659C4D" w14:textId="442CEE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652A289C" w14:textId="0ACA4C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2FA07A6D" w14:textId="77777777" w:rsidTr="00AE7F5C">
        <w:tc>
          <w:tcPr>
            <w:tcW w:w="514" w:type="pct"/>
          </w:tcPr>
          <w:p w14:paraId="696D0E5E" w14:textId="3A8571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R4-2312631</w:t>
            </w:r>
          </w:p>
        </w:tc>
        <w:tc>
          <w:tcPr>
            <w:tcW w:w="1177" w:type="pct"/>
          </w:tcPr>
          <w:p w14:paraId="17CD1187" w14:textId="2C6212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Inter-RAT NR cell reselection requiremetns under eDRX for NR-U and NR</w:t>
            </w:r>
          </w:p>
        </w:tc>
        <w:tc>
          <w:tcPr>
            <w:tcW w:w="589" w:type="pct"/>
          </w:tcPr>
          <w:p w14:paraId="312638AB" w14:textId="49772C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2258BCAF" w14:textId="7C05D7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414B40C5" w14:textId="0734B0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7239</w:t>
            </w:r>
          </w:p>
        </w:tc>
        <w:tc>
          <w:tcPr>
            <w:tcW w:w="220" w:type="pct"/>
          </w:tcPr>
          <w:p w14:paraId="7F008C1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30A8BD1" w14:textId="0B73A1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6A2C5BD" w14:textId="6E0B6B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D88C451" w14:textId="472091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NR_unlic-Core</w:t>
            </w:r>
          </w:p>
        </w:tc>
        <w:tc>
          <w:tcPr>
            <w:tcW w:w="512" w:type="pct"/>
          </w:tcPr>
          <w:p w14:paraId="42E03D67" w14:textId="4785AF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54034F13" w14:textId="77777777" w:rsidTr="00AE7F5C">
        <w:tc>
          <w:tcPr>
            <w:tcW w:w="514" w:type="pct"/>
          </w:tcPr>
          <w:p w14:paraId="18365A70" w14:textId="1DFD62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R4-2312632</w:t>
            </w:r>
          </w:p>
        </w:tc>
        <w:tc>
          <w:tcPr>
            <w:tcW w:w="1177" w:type="pct"/>
          </w:tcPr>
          <w:p w14:paraId="78382CBD" w14:textId="1CC200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Inter-RAT NR cell reselection requiremetns under eDRX for NR-U and NR-R17</w:t>
            </w:r>
          </w:p>
        </w:tc>
        <w:tc>
          <w:tcPr>
            <w:tcW w:w="589" w:type="pct"/>
          </w:tcPr>
          <w:p w14:paraId="1E193564" w14:textId="59A829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4821F201" w14:textId="234A20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594DDE70" w14:textId="6DC22A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7240</w:t>
            </w:r>
          </w:p>
        </w:tc>
        <w:tc>
          <w:tcPr>
            <w:tcW w:w="220" w:type="pct"/>
          </w:tcPr>
          <w:p w14:paraId="1B5B52D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986E2DF" w14:textId="4CD439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6BA3EC8" w14:textId="04B451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2075A39" w14:textId="14B1E2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NR_unlic-Core</w:t>
            </w:r>
          </w:p>
        </w:tc>
        <w:tc>
          <w:tcPr>
            <w:tcW w:w="512" w:type="pct"/>
          </w:tcPr>
          <w:p w14:paraId="3F1CEED6" w14:textId="0756FC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28F5B33B" w14:textId="77777777" w:rsidTr="00AE7F5C">
        <w:tc>
          <w:tcPr>
            <w:tcW w:w="514" w:type="pct"/>
          </w:tcPr>
          <w:p w14:paraId="662538F8" w14:textId="74E99D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R4-2312807</w:t>
            </w:r>
          </w:p>
        </w:tc>
        <w:tc>
          <w:tcPr>
            <w:tcW w:w="1177" w:type="pct"/>
          </w:tcPr>
          <w:p w14:paraId="3D0780F3" w14:textId="415B54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[LTE_feMob-Core] CR on CHO requirements</w:t>
            </w:r>
          </w:p>
        </w:tc>
        <w:tc>
          <w:tcPr>
            <w:tcW w:w="589" w:type="pct"/>
          </w:tcPr>
          <w:p w14:paraId="63EAB19B" w14:textId="67CA50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DAC8484" w14:textId="577DFD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1E648370" w14:textId="176C9B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7241</w:t>
            </w:r>
          </w:p>
        </w:tc>
        <w:tc>
          <w:tcPr>
            <w:tcW w:w="220" w:type="pct"/>
          </w:tcPr>
          <w:p w14:paraId="11131E1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576B10D" w14:textId="3C9F97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5572FEE3" w14:textId="51765F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7A92906" w14:textId="4538A6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LTE_feMob-Core</w:t>
            </w:r>
          </w:p>
        </w:tc>
        <w:tc>
          <w:tcPr>
            <w:tcW w:w="512" w:type="pct"/>
          </w:tcPr>
          <w:p w14:paraId="6F97ADDC" w14:textId="29463F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F85EEEC" w14:textId="77777777" w:rsidTr="00AE7F5C">
        <w:tc>
          <w:tcPr>
            <w:tcW w:w="514" w:type="pct"/>
          </w:tcPr>
          <w:p w14:paraId="0CF16045" w14:textId="002BC1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R4-2312808</w:t>
            </w:r>
          </w:p>
        </w:tc>
        <w:tc>
          <w:tcPr>
            <w:tcW w:w="1177" w:type="pct"/>
          </w:tcPr>
          <w:p w14:paraId="2306E1C7" w14:textId="299CF0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[LTE_feMob-Core] CR on CHO requirements R17</w:t>
            </w:r>
          </w:p>
        </w:tc>
        <w:tc>
          <w:tcPr>
            <w:tcW w:w="589" w:type="pct"/>
          </w:tcPr>
          <w:p w14:paraId="5A10574C" w14:textId="04BC51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FF1EDCE" w14:textId="47994A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3F3CC097" w14:textId="5ED6A3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7242</w:t>
            </w:r>
          </w:p>
        </w:tc>
        <w:tc>
          <w:tcPr>
            <w:tcW w:w="220" w:type="pct"/>
          </w:tcPr>
          <w:p w14:paraId="18B5490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DBE97A2" w14:textId="6B3F3B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3CC0DC0" w14:textId="73E17A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63847CF" w14:textId="2C329B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LTE_feMob-Core</w:t>
            </w:r>
          </w:p>
        </w:tc>
        <w:tc>
          <w:tcPr>
            <w:tcW w:w="512" w:type="pct"/>
          </w:tcPr>
          <w:p w14:paraId="08278780" w14:textId="2C802C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1CFA70A" w14:textId="77777777" w:rsidTr="00AE7F5C">
        <w:tc>
          <w:tcPr>
            <w:tcW w:w="514" w:type="pct"/>
          </w:tcPr>
          <w:p w14:paraId="369A9A8B" w14:textId="3647F9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R4-2312809</w:t>
            </w:r>
          </w:p>
        </w:tc>
        <w:tc>
          <w:tcPr>
            <w:tcW w:w="1177" w:type="pct"/>
          </w:tcPr>
          <w:p w14:paraId="6427964B" w14:textId="022E5B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[LTE_feMob-Core] CR on CHO requirements R18</w:t>
            </w:r>
          </w:p>
        </w:tc>
        <w:tc>
          <w:tcPr>
            <w:tcW w:w="589" w:type="pct"/>
          </w:tcPr>
          <w:p w14:paraId="5DBDA63E" w14:textId="476BEF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F9F810C" w14:textId="12CB8B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3526921C" w14:textId="25ADB2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7243</w:t>
            </w:r>
          </w:p>
        </w:tc>
        <w:tc>
          <w:tcPr>
            <w:tcW w:w="220" w:type="pct"/>
          </w:tcPr>
          <w:p w14:paraId="23C0137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AB78729" w14:textId="13AFF6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DC8FBF3" w14:textId="608E6D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2765AC3" w14:textId="52FF11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LTE_feMob-Core</w:t>
            </w:r>
          </w:p>
        </w:tc>
        <w:tc>
          <w:tcPr>
            <w:tcW w:w="512" w:type="pct"/>
          </w:tcPr>
          <w:p w14:paraId="4184E19A" w14:textId="1E4367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5800E0C" w14:textId="77777777" w:rsidTr="00AE7F5C">
        <w:tc>
          <w:tcPr>
            <w:tcW w:w="514" w:type="pct"/>
          </w:tcPr>
          <w:p w14:paraId="7B2C2BD0" w14:textId="2CA7BB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R4-2313381</w:t>
            </w:r>
          </w:p>
        </w:tc>
        <w:tc>
          <w:tcPr>
            <w:tcW w:w="1177" w:type="pct"/>
          </w:tcPr>
          <w:p w14:paraId="6899CD9C" w14:textId="39C663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test cases for timing for NB-IoT NTN</w:t>
            </w:r>
          </w:p>
        </w:tc>
        <w:tc>
          <w:tcPr>
            <w:tcW w:w="589" w:type="pct"/>
          </w:tcPr>
          <w:p w14:paraId="6F71CE08" w14:textId="0AF297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7BFA0C7A" w14:textId="17A4AD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42BDA306" w14:textId="23B289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7244</w:t>
            </w:r>
          </w:p>
        </w:tc>
        <w:tc>
          <w:tcPr>
            <w:tcW w:w="220" w:type="pct"/>
          </w:tcPr>
          <w:p w14:paraId="0023FD0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FAE4223" w14:textId="13533E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B2C480E" w14:textId="7B8F17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CD51561" w14:textId="3B7A92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25A21157" w14:textId="68567D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404DB25" w14:textId="77777777" w:rsidTr="00AE7F5C">
        <w:tc>
          <w:tcPr>
            <w:tcW w:w="514" w:type="pct"/>
          </w:tcPr>
          <w:p w14:paraId="00C1535B" w14:textId="1957D1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R4-2313429</w:t>
            </w:r>
          </w:p>
        </w:tc>
        <w:tc>
          <w:tcPr>
            <w:tcW w:w="1177" w:type="pct"/>
          </w:tcPr>
          <w:p w14:paraId="13A77226" w14:textId="58FF1C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36.133 on fixing the band indication on transmit timing tests</w:t>
            </w:r>
          </w:p>
        </w:tc>
        <w:tc>
          <w:tcPr>
            <w:tcW w:w="589" w:type="pct"/>
          </w:tcPr>
          <w:p w14:paraId="19D2D61A" w14:textId="4DF482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486C6E90" w14:textId="384651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02DA549C" w14:textId="7CC125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7245</w:t>
            </w:r>
          </w:p>
        </w:tc>
        <w:tc>
          <w:tcPr>
            <w:tcW w:w="220" w:type="pct"/>
          </w:tcPr>
          <w:p w14:paraId="0CEC88A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942B63F" w14:textId="18C568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F568856" w14:textId="68485A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5B926A7" w14:textId="3AD482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</w:t>
            </w:r>
          </w:p>
        </w:tc>
        <w:tc>
          <w:tcPr>
            <w:tcW w:w="512" w:type="pct"/>
          </w:tcPr>
          <w:p w14:paraId="5B0CC595" w14:textId="059590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7338B8B" w14:textId="77777777" w:rsidTr="00AE7F5C">
        <w:tc>
          <w:tcPr>
            <w:tcW w:w="514" w:type="pct"/>
          </w:tcPr>
          <w:p w14:paraId="0AFDBDBB" w14:textId="7F7D28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R4-2314434</w:t>
            </w:r>
          </w:p>
        </w:tc>
        <w:tc>
          <w:tcPr>
            <w:tcW w:w="1177" w:type="pct"/>
          </w:tcPr>
          <w:p w14:paraId="43646A34" w14:textId="7F8636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36.133 on fixing the band indication on transmit timing tests</w:t>
            </w:r>
          </w:p>
        </w:tc>
        <w:tc>
          <w:tcPr>
            <w:tcW w:w="589" w:type="pct"/>
          </w:tcPr>
          <w:p w14:paraId="7E4B1A5D" w14:textId="5ADEC0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223F5AF2" w14:textId="2E8ED1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7390C4D0" w14:textId="37F686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7245</w:t>
            </w:r>
          </w:p>
        </w:tc>
        <w:tc>
          <w:tcPr>
            <w:tcW w:w="220" w:type="pct"/>
          </w:tcPr>
          <w:p w14:paraId="13DB43AB" w14:textId="0799D2CD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DBFC45F" w14:textId="3338B3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0DD54C5" w14:textId="213EA1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609BE64" w14:textId="7ACF81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</w:t>
            </w:r>
          </w:p>
        </w:tc>
        <w:tc>
          <w:tcPr>
            <w:tcW w:w="512" w:type="pct"/>
          </w:tcPr>
          <w:p w14:paraId="1ED9DE58" w14:textId="05B009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AA3387D" w14:textId="77777777" w:rsidTr="00AE7F5C">
        <w:tc>
          <w:tcPr>
            <w:tcW w:w="514" w:type="pct"/>
          </w:tcPr>
          <w:p w14:paraId="6E4C3D56" w14:textId="12BB14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R4-2313639</w:t>
            </w:r>
          </w:p>
        </w:tc>
        <w:tc>
          <w:tcPr>
            <w:tcW w:w="1177" w:type="pct"/>
          </w:tcPr>
          <w:p w14:paraId="7DD9F1D7" w14:textId="2E033E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New Annex B.8 definition for High level test procedure for SAN RRM tests</w:t>
            </w:r>
          </w:p>
        </w:tc>
        <w:tc>
          <w:tcPr>
            <w:tcW w:w="589" w:type="pct"/>
          </w:tcPr>
          <w:p w14:paraId="2D1FD100" w14:textId="4D882B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Ltd, THALES</w:t>
            </w:r>
          </w:p>
        </w:tc>
        <w:tc>
          <w:tcPr>
            <w:tcW w:w="441" w:type="pct"/>
          </w:tcPr>
          <w:p w14:paraId="38A1A546" w14:textId="7BF0C7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2C4E31B8" w14:textId="5F1A37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7246</w:t>
            </w:r>
          </w:p>
        </w:tc>
        <w:tc>
          <w:tcPr>
            <w:tcW w:w="220" w:type="pct"/>
          </w:tcPr>
          <w:p w14:paraId="4ED617A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656BAF7" w14:textId="0BDC80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84F3FEA" w14:textId="254163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353D7F7" w14:textId="589A0D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6290DE0B" w14:textId="290710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2881F79" w14:textId="77777777" w:rsidTr="00AE7F5C">
        <w:tc>
          <w:tcPr>
            <w:tcW w:w="514" w:type="pct"/>
          </w:tcPr>
          <w:p w14:paraId="59C9CEE9" w14:textId="0B2C17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R4-2313839</w:t>
            </w:r>
          </w:p>
        </w:tc>
        <w:tc>
          <w:tcPr>
            <w:tcW w:w="1177" w:type="pct"/>
          </w:tcPr>
          <w:p w14:paraId="2E139E4E" w14:textId="357B8E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[NR_unlic-Core]CR on inter-RAT measurement on NR-U with eDRX in IDLE mode R17</w:t>
            </w:r>
          </w:p>
        </w:tc>
        <w:tc>
          <w:tcPr>
            <w:tcW w:w="589" w:type="pct"/>
          </w:tcPr>
          <w:p w14:paraId="41ACF220" w14:textId="6014D3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 AB</w:t>
            </w:r>
          </w:p>
        </w:tc>
        <w:tc>
          <w:tcPr>
            <w:tcW w:w="441" w:type="pct"/>
          </w:tcPr>
          <w:p w14:paraId="22D17CA9" w14:textId="19F379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59A81A5D" w14:textId="2C98EE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7247</w:t>
            </w:r>
          </w:p>
        </w:tc>
        <w:tc>
          <w:tcPr>
            <w:tcW w:w="220" w:type="pct"/>
          </w:tcPr>
          <w:p w14:paraId="210839C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39C5E07" w14:textId="01FB20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0D0263C" w14:textId="1A1C58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C5790A8" w14:textId="4C6E99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NR_unlic-Core</w:t>
            </w:r>
          </w:p>
        </w:tc>
        <w:tc>
          <w:tcPr>
            <w:tcW w:w="512" w:type="pct"/>
          </w:tcPr>
          <w:p w14:paraId="0655541A" w14:textId="4A15D3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DD98715" w14:textId="77777777" w:rsidTr="00AE7F5C">
        <w:tc>
          <w:tcPr>
            <w:tcW w:w="514" w:type="pct"/>
          </w:tcPr>
          <w:p w14:paraId="05333919" w14:textId="5D2015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R4-2313840</w:t>
            </w:r>
          </w:p>
        </w:tc>
        <w:tc>
          <w:tcPr>
            <w:tcW w:w="1177" w:type="pct"/>
          </w:tcPr>
          <w:p w14:paraId="1922290F" w14:textId="32E4FC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[NR_unlic-Core]CR on inter-RAT measurement on NR-U with eDRX in IDLE mode R18</w:t>
            </w:r>
          </w:p>
        </w:tc>
        <w:tc>
          <w:tcPr>
            <w:tcW w:w="589" w:type="pct"/>
          </w:tcPr>
          <w:p w14:paraId="4E8DE809" w14:textId="15AE2B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350B74F7" w14:textId="55B53D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1392FD74" w14:textId="250ECD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7248</w:t>
            </w:r>
          </w:p>
        </w:tc>
        <w:tc>
          <w:tcPr>
            <w:tcW w:w="220" w:type="pct"/>
          </w:tcPr>
          <w:p w14:paraId="0911F6D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136D286" w14:textId="43FE31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F37184C" w14:textId="09B7E4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FAC0F98" w14:textId="6ECC5C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NR_unlic-Core</w:t>
            </w:r>
          </w:p>
        </w:tc>
        <w:tc>
          <w:tcPr>
            <w:tcW w:w="512" w:type="pct"/>
          </w:tcPr>
          <w:p w14:paraId="06DF4151" w14:textId="31168E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63CB371" w14:textId="77777777" w:rsidTr="00AE7F5C">
        <w:tc>
          <w:tcPr>
            <w:tcW w:w="514" w:type="pct"/>
          </w:tcPr>
          <w:p w14:paraId="7228252B" w14:textId="11BCF8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R4-2313843</w:t>
            </w:r>
          </w:p>
        </w:tc>
        <w:tc>
          <w:tcPr>
            <w:tcW w:w="1177" w:type="pct"/>
          </w:tcPr>
          <w:p w14:paraId="0926D93C" w14:textId="199349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[NR_unlic-Core] CR on inter-RAT measurement on NR-U with eDRX in IDLE mode R17</w:t>
            </w:r>
          </w:p>
        </w:tc>
        <w:tc>
          <w:tcPr>
            <w:tcW w:w="589" w:type="pct"/>
          </w:tcPr>
          <w:p w14:paraId="32689AF4" w14:textId="4278E1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720D5968" w14:textId="3278E8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052BD1A9" w14:textId="6385E6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7249</w:t>
            </w:r>
          </w:p>
        </w:tc>
        <w:tc>
          <w:tcPr>
            <w:tcW w:w="220" w:type="pct"/>
          </w:tcPr>
          <w:p w14:paraId="7D17030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6DB298F" w14:textId="22E73F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0D637E0" w14:textId="1C7AA9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52A7FFD" w14:textId="28B506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NR_unlic-Core</w:t>
            </w:r>
          </w:p>
        </w:tc>
        <w:tc>
          <w:tcPr>
            <w:tcW w:w="512" w:type="pct"/>
          </w:tcPr>
          <w:p w14:paraId="0A7CF12B" w14:textId="43C783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3042134" w14:textId="77777777" w:rsidTr="00AE7F5C">
        <w:tc>
          <w:tcPr>
            <w:tcW w:w="514" w:type="pct"/>
          </w:tcPr>
          <w:p w14:paraId="6A938D13" w14:textId="607AA5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R4-2314391</w:t>
            </w:r>
          </w:p>
        </w:tc>
        <w:tc>
          <w:tcPr>
            <w:tcW w:w="1177" w:type="pct"/>
          </w:tcPr>
          <w:p w14:paraId="3997FEC6" w14:textId="5C254E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[NR_unlic-Core] CR on inter-RAT measurement on NR-U with eDRX in IDLE mode R17</w:t>
            </w:r>
          </w:p>
        </w:tc>
        <w:tc>
          <w:tcPr>
            <w:tcW w:w="589" w:type="pct"/>
          </w:tcPr>
          <w:p w14:paraId="1715C8D9" w14:textId="1E3D72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Apple, Ericsson</w:t>
            </w:r>
          </w:p>
        </w:tc>
        <w:tc>
          <w:tcPr>
            <w:tcW w:w="441" w:type="pct"/>
          </w:tcPr>
          <w:p w14:paraId="39C6FB48" w14:textId="365C85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21A2D9D1" w14:textId="168CF7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7249</w:t>
            </w:r>
          </w:p>
        </w:tc>
        <w:tc>
          <w:tcPr>
            <w:tcW w:w="220" w:type="pct"/>
          </w:tcPr>
          <w:p w14:paraId="7F8AE689" w14:textId="38EF8EA3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EBB1E24" w14:textId="593FCA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B801508" w14:textId="7F5893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BB3B876" w14:textId="040E59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NR_unlic-Core</w:t>
            </w:r>
          </w:p>
        </w:tc>
        <w:tc>
          <w:tcPr>
            <w:tcW w:w="512" w:type="pct"/>
          </w:tcPr>
          <w:p w14:paraId="78B85790" w14:textId="3585AB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39ED171" w14:textId="77777777" w:rsidTr="00AE7F5C">
        <w:tc>
          <w:tcPr>
            <w:tcW w:w="514" w:type="pct"/>
          </w:tcPr>
          <w:p w14:paraId="6D362AC9" w14:textId="1ED5A2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R4-2314468</w:t>
            </w:r>
          </w:p>
        </w:tc>
        <w:tc>
          <w:tcPr>
            <w:tcW w:w="1177" w:type="pct"/>
          </w:tcPr>
          <w:p w14:paraId="5214456C" w14:textId="04D2BE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[NR_unlic-Core] CR on inter-RAT measurement on NR-U with eDRX in IDLE mode R17</w:t>
            </w:r>
          </w:p>
        </w:tc>
        <w:tc>
          <w:tcPr>
            <w:tcW w:w="589" w:type="pct"/>
          </w:tcPr>
          <w:p w14:paraId="6EB8295B" w14:textId="23E236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Apple, Ericsson</w:t>
            </w:r>
          </w:p>
        </w:tc>
        <w:tc>
          <w:tcPr>
            <w:tcW w:w="441" w:type="pct"/>
          </w:tcPr>
          <w:p w14:paraId="2A178232" w14:textId="385C05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36.133</w:t>
            </w:r>
          </w:p>
        </w:tc>
        <w:tc>
          <w:tcPr>
            <w:tcW w:w="295" w:type="pct"/>
          </w:tcPr>
          <w:p w14:paraId="62EA6EA3" w14:textId="3D4602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7249</w:t>
            </w:r>
          </w:p>
        </w:tc>
        <w:tc>
          <w:tcPr>
            <w:tcW w:w="220" w:type="pct"/>
          </w:tcPr>
          <w:p w14:paraId="56A33F13" w14:textId="41E423F1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2</w:t>
            </w:r>
          </w:p>
        </w:tc>
        <w:tc>
          <w:tcPr>
            <w:tcW w:w="369" w:type="pct"/>
          </w:tcPr>
          <w:p w14:paraId="4FB7B044" w14:textId="6843A4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4F1FDEA" w14:textId="05FC35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2A6D259" w14:textId="37A5A2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NR_unlic-Core</w:t>
            </w:r>
          </w:p>
        </w:tc>
        <w:tc>
          <w:tcPr>
            <w:tcW w:w="512" w:type="pct"/>
          </w:tcPr>
          <w:p w14:paraId="34E08017" w14:textId="6852D7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6850E5E" w14:textId="77777777" w:rsidTr="00AE7F5C">
        <w:tc>
          <w:tcPr>
            <w:tcW w:w="514" w:type="pct"/>
          </w:tcPr>
          <w:p w14:paraId="7940D82F" w14:textId="3984D0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R4-2312027</w:t>
            </w:r>
          </w:p>
        </w:tc>
        <w:tc>
          <w:tcPr>
            <w:tcW w:w="1177" w:type="pct"/>
          </w:tcPr>
          <w:p w14:paraId="47B26BF9" w14:textId="375068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36.141: the introduction of band n106</w:t>
            </w:r>
          </w:p>
        </w:tc>
        <w:tc>
          <w:tcPr>
            <w:tcW w:w="589" w:type="pct"/>
          </w:tcPr>
          <w:p w14:paraId="22E514B0" w14:textId="22B82E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495766A0" w14:textId="0EED31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36.141</w:t>
            </w:r>
          </w:p>
        </w:tc>
        <w:tc>
          <w:tcPr>
            <w:tcW w:w="295" w:type="pct"/>
          </w:tcPr>
          <w:p w14:paraId="3908D4ED" w14:textId="3CA35C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1366</w:t>
            </w:r>
          </w:p>
        </w:tc>
        <w:tc>
          <w:tcPr>
            <w:tcW w:w="220" w:type="pct"/>
          </w:tcPr>
          <w:p w14:paraId="22DD68E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30E59D6" w14:textId="620D42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8991A24" w14:textId="31BBC0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48CC826" w14:textId="0AD880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NR_900MHz_US</w:t>
            </w:r>
          </w:p>
        </w:tc>
        <w:tc>
          <w:tcPr>
            <w:tcW w:w="512" w:type="pct"/>
          </w:tcPr>
          <w:p w14:paraId="47E71107" w14:textId="2ECA77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endorsed</w:t>
            </w:r>
          </w:p>
        </w:tc>
      </w:tr>
      <w:tr w:rsidR="00AE7F5C" w14:paraId="0D01BF39" w14:textId="77777777" w:rsidTr="00AE7F5C">
        <w:tc>
          <w:tcPr>
            <w:tcW w:w="514" w:type="pct"/>
          </w:tcPr>
          <w:p w14:paraId="1F38EA4A" w14:textId="1711B3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R4-2311070</w:t>
            </w:r>
          </w:p>
        </w:tc>
        <w:tc>
          <w:tcPr>
            <w:tcW w:w="1177" w:type="pct"/>
          </w:tcPr>
          <w:p w14:paraId="6580CBFB" w14:textId="1D219A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[LTE_NBIoT_eMTC_NTN_req] CR on TS 36.181 for SAN Demodulation on PUSCH</w:t>
            </w:r>
          </w:p>
        </w:tc>
        <w:tc>
          <w:tcPr>
            <w:tcW w:w="589" w:type="pct"/>
          </w:tcPr>
          <w:p w14:paraId="191E57BE" w14:textId="2D2024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3C18DBA8" w14:textId="4537DB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36.181</w:t>
            </w:r>
          </w:p>
        </w:tc>
        <w:tc>
          <w:tcPr>
            <w:tcW w:w="295" w:type="pct"/>
          </w:tcPr>
          <w:p w14:paraId="20AF8863" w14:textId="0AE0EC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0001</w:t>
            </w:r>
          </w:p>
        </w:tc>
        <w:tc>
          <w:tcPr>
            <w:tcW w:w="220" w:type="pct"/>
          </w:tcPr>
          <w:p w14:paraId="090FF4F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43567A5" w14:textId="71DCB9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FD5FC75" w14:textId="3BC8DB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F42F456" w14:textId="23A065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26A46D4C" w14:textId="5B6577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03512B9" w14:textId="77777777" w:rsidTr="00AE7F5C">
        <w:tc>
          <w:tcPr>
            <w:tcW w:w="514" w:type="pct"/>
          </w:tcPr>
          <w:p w14:paraId="1CF007B0" w14:textId="2F1BFB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R4-2313941</w:t>
            </w:r>
          </w:p>
        </w:tc>
        <w:tc>
          <w:tcPr>
            <w:tcW w:w="1177" w:type="pct"/>
          </w:tcPr>
          <w:p w14:paraId="3F63A41C" w14:textId="5F9400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[LTE_NBIoT_eMTC_NTN_req] CR on TS 36.181 for SAN Demodulation on PUSCH</w:t>
            </w:r>
          </w:p>
        </w:tc>
        <w:tc>
          <w:tcPr>
            <w:tcW w:w="589" w:type="pct"/>
          </w:tcPr>
          <w:p w14:paraId="6C9B9059" w14:textId="4BE725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26FD9FCB" w14:textId="7DA7C2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36.181</w:t>
            </w:r>
          </w:p>
        </w:tc>
        <w:tc>
          <w:tcPr>
            <w:tcW w:w="295" w:type="pct"/>
          </w:tcPr>
          <w:p w14:paraId="6AE7F327" w14:textId="27E17A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0001</w:t>
            </w:r>
          </w:p>
        </w:tc>
        <w:tc>
          <w:tcPr>
            <w:tcW w:w="220" w:type="pct"/>
          </w:tcPr>
          <w:p w14:paraId="5F681926" w14:textId="101D5BE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799BBEB" w14:textId="515B59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FCAFC8A" w14:textId="388280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9470FA0" w14:textId="018455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462F50A1" w14:textId="4CCAE2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31B9E8A" w14:textId="77777777" w:rsidTr="00AE7F5C">
        <w:tc>
          <w:tcPr>
            <w:tcW w:w="514" w:type="pct"/>
          </w:tcPr>
          <w:p w14:paraId="7863F69C" w14:textId="759DDA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R4-2311705</w:t>
            </w:r>
          </w:p>
        </w:tc>
        <w:tc>
          <w:tcPr>
            <w:tcW w:w="1177" w:type="pct"/>
          </w:tcPr>
          <w:p w14:paraId="2DF8B3A3" w14:textId="43CB3D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36.181: Out-of-band emissions requirements</w:t>
            </w:r>
          </w:p>
        </w:tc>
        <w:tc>
          <w:tcPr>
            <w:tcW w:w="589" w:type="pct"/>
          </w:tcPr>
          <w:p w14:paraId="39103C85" w14:textId="66F571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NEC</w:t>
            </w:r>
          </w:p>
        </w:tc>
        <w:tc>
          <w:tcPr>
            <w:tcW w:w="441" w:type="pct"/>
          </w:tcPr>
          <w:p w14:paraId="3EEE9F05" w14:textId="7104E4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36.181</w:t>
            </w:r>
          </w:p>
        </w:tc>
        <w:tc>
          <w:tcPr>
            <w:tcW w:w="295" w:type="pct"/>
          </w:tcPr>
          <w:p w14:paraId="63576173" w14:textId="63ABED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0002</w:t>
            </w:r>
          </w:p>
        </w:tc>
        <w:tc>
          <w:tcPr>
            <w:tcW w:w="220" w:type="pct"/>
          </w:tcPr>
          <w:p w14:paraId="2A42626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FC6CDC8" w14:textId="55CFB4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8D157DC" w14:textId="1C48E4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2246379" w14:textId="33668F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3908D68D" w14:textId="00A981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3CBCE654" w14:textId="77777777" w:rsidTr="00AE7F5C">
        <w:tc>
          <w:tcPr>
            <w:tcW w:w="514" w:type="pct"/>
          </w:tcPr>
          <w:p w14:paraId="22DFE644" w14:textId="35DCF7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R4-2311707</w:t>
            </w:r>
          </w:p>
        </w:tc>
        <w:tc>
          <w:tcPr>
            <w:tcW w:w="1177" w:type="pct"/>
          </w:tcPr>
          <w:p w14:paraId="0291727C" w14:textId="78FD07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36.181: Characteristics of the interfering signals</w:t>
            </w:r>
          </w:p>
        </w:tc>
        <w:tc>
          <w:tcPr>
            <w:tcW w:w="589" w:type="pct"/>
          </w:tcPr>
          <w:p w14:paraId="20E19FDE" w14:textId="1E11E8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NEC</w:t>
            </w:r>
          </w:p>
        </w:tc>
        <w:tc>
          <w:tcPr>
            <w:tcW w:w="441" w:type="pct"/>
          </w:tcPr>
          <w:p w14:paraId="0ABED08F" w14:textId="2FFF97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36.181</w:t>
            </w:r>
          </w:p>
        </w:tc>
        <w:tc>
          <w:tcPr>
            <w:tcW w:w="295" w:type="pct"/>
          </w:tcPr>
          <w:p w14:paraId="5553BE50" w14:textId="7B6701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0003</w:t>
            </w:r>
          </w:p>
        </w:tc>
        <w:tc>
          <w:tcPr>
            <w:tcW w:w="220" w:type="pct"/>
          </w:tcPr>
          <w:p w14:paraId="08B8DE0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72A79A7" w14:textId="39B910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389BD9A" w14:textId="0BB390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63BB728" w14:textId="02B2A4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3BEE36E6" w14:textId="1A6338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1E4E6358" w14:textId="77777777" w:rsidTr="00AE7F5C">
        <w:tc>
          <w:tcPr>
            <w:tcW w:w="514" w:type="pct"/>
          </w:tcPr>
          <w:p w14:paraId="21560302" w14:textId="4045E8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R4-2311708</w:t>
            </w:r>
          </w:p>
        </w:tc>
        <w:tc>
          <w:tcPr>
            <w:tcW w:w="1177" w:type="pct"/>
          </w:tcPr>
          <w:p w14:paraId="7BBE3565" w14:textId="54F680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36.181: Test model correction for total power dynamic range requirements</w:t>
            </w:r>
          </w:p>
        </w:tc>
        <w:tc>
          <w:tcPr>
            <w:tcW w:w="589" w:type="pct"/>
          </w:tcPr>
          <w:p w14:paraId="4B136372" w14:textId="0FB6FD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NEC</w:t>
            </w:r>
          </w:p>
        </w:tc>
        <w:tc>
          <w:tcPr>
            <w:tcW w:w="441" w:type="pct"/>
          </w:tcPr>
          <w:p w14:paraId="41DADAB7" w14:textId="7A3475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36.181</w:t>
            </w:r>
          </w:p>
        </w:tc>
        <w:tc>
          <w:tcPr>
            <w:tcW w:w="295" w:type="pct"/>
          </w:tcPr>
          <w:p w14:paraId="04057135" w14:textId="499DAD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0004</w:t>
            </w:r>
          </w:p>
        </w:tc>
        <w:tc>
          <w:tcPr>
            <w:tcW w:w="220" w:type="pct"/>
          </w:tcPr>
          <w:p w14:paraId="5FD49FB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B0143A4" w14:textId="41080B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A8CE1F0" w14:textId="6C9BFA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9C49BAB" w14:textId="36DDAE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56949CC0" w14:textId="717068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A1583BC" w14:textId="77777777" w:rsidTr="00AE7F5C">
        <w:tc>
          <w:tcPr>
            <w:tcW w:w="514" w:type="pct"/>
          </w:tcPr>
          <w:p w14:paraId="0A621877" w14:textId="066B98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R4-2313950</w:t>
            </w:r>
          </w:p>
        </w:tc>
        <w:tc>
          <w:tcPr>
            <w:tcW w:w="1177" w:type="pct"/>
          </w:tcPr>
          <w:p w14:paraId="70514E57" w14:textId="68B782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36.181: Test model correction for total power dynamic range requirements</w:t>
            </w:r>
          </w:p>
        </w:tc>
        <w:tc>
          <w:tcPr>
            <w:tcW w:w="589" w:type="pct"/>
          </w:tcPr>
          <w:p w14:paraId="7A3759E3" w14:textId="63050D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NEC</w:t>
            </w:r>
          </w:p>
        </w:tc>
        <w:tc>
          <w:tcPr>
            <w:tcW w:w="441" w:type="pct"/>
          </w:tcPr>
          <w:p w14:paraId="38804417" w14:textId="53EAA7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36.181</w:t>
            </w:r>
          </w:p>
        </w:tc>
        <w:tc>
          <w:tcPr>
            <w:tcW w:w="295" w:type="pct"/>
          </w:tcPr>
          <w:p w14:paraId="2BC0EC1E" w14:textId="6C304F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0004</w:t>
            </w:r>
          </w:p>
        </w:tc>
        <w:tc>
          <w:tcPr>
            <w:tcW w:w="220" w:type="pct"/>
          </w:tcPr>
          <w:p w14:paraId="232EF27F" w14:textId="14689FAE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B19C36F" w14:textId="0CC286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66B563D" w14:textId="1DAA7C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ED81EA0" w14:textId="306F64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241BD05F" w14:textId="3C7DA3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242158E" w14:textId="77777777" w:rsidTr="00AE7F5C">
        <w:tc>
          <w:tcPr>
            <w:tcW w:w="514" w:type="pct"/>
          </w:tcPr>
          <w:p w14:paraId="0C933D54" w14:textId="5C41A5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R4-2312640</w:t>
            </w:r>
          </w:p>
        </w:tc>
        <w:tc>
          <w:tcPr>
            <w:tcW w:w="1177" w:type="pct"/>
          </w:tcPr>
          <w:p w14:paraId="07A47372" w14:textId="5D65D3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Unwanted emission requirement for IoT NTN</w:t>
            </w:r>
          </w:p>
        </w:tc>
        <w:tc>
          <w:tcPr>
            <w:tcW w:w="589" w:type="pct"/>
          </w:tcPr>
          <w:p w14:paraId="4AED8B2B" w14:textId="268188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China Telecomunication Corp</w:t>
            </w:r>
          </w:p>
        </w:tc>
        <w:tc>
          <w:tcPr>
            <w:tcW w:w="441" w:type="pct"/>
          </w:tcPr>
          <w:p w14:paraId="1600D7A6" w14:textId="525760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36.181</w:t>
            </w:r>
          </w:p>
        </w:tc>
        <w:tc>
          <w:tcPr>
            <w:tcW w:w="295" w:type="pct"/>
          </w:tcPr>
          <w:p w14:paraId="395DCBC7" w14:textId="7D141C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0005</w:t>
            </w:r>
          </w:p>
        </w:tc>
        <w:tc>
          <w:tcPr>
            <w:tcW w:w="220" w:type="pct"/>
          </w:tcPr>
          <w:p w14:paraId="5E5F6E4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E168398" w14:textId="07848C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0C323FB" w14:textId="031258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9480BC8" w14:textId="71D9B9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2" w:type="pct"/>
          </w:tcPr>
          <w:p w14:paraId="4BF8C8F4" w14:textId="48A3F6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C770FD3" w14:textId="77777777" w:rsidTr="00AE7F5C">
        <w:tc>
          <w:tcPr>
            <w:tcW w:w="514" w:type="pct"/>
          </w:tcPr>
          <w:p w14:paraId="1BE1BEDA" w14:textId="5EA6FA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R4-2313948</w:t>
            </w:r>
          </w:p>
        </w:tc>
        <w:tc>
          <w:tcPr>
            <w:tcW w:w="1177" w:type="pct"/>
          </w:tcPr>
          <w:p w14:paraId="3E637F7F" w14:textId="46D2B9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Unwanted emission requirement for IoT NTN</w:t>
            </w:r>
          </w:p>
        </w:tc>
        <w:tc>
          <w:tcPr>
            <w:tcW w:w="589" w:type="pct"/>
          </w:tcPr>
          <w:p w14:paraId="0A1EFDDC" w14:textId="1D1DB7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China Telecomunication Corp</w:t>
            </w:r>
          </w:p>
        </w:tc>
        <w:tc>
          <w:tcPr>
            <w:tcW w:w="441" w:type="pct"/>
          </w:tcPr>
          <w:p w14:paraId="61FDA8C7" w14:textId="18190C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36.181</w:t>
            </w:r>
          </w:p>
        </w:tc>
        <w:tc>
          <w:tcPr>
            <w:tcW w:w="295" w:type="pct"/>
          </w:tcPr>
          <w:p w14:paraId="5B40BB8C" w14:textId="13FD78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0005</w:t>
            </w:r>
          </w:p>
        </w:tc>
        <w:tc>
          <w:tcPr>
            <w:tcW w:w="220" w:type="pct"/>
          </w:tcPr>
          <w:p w14:paraId="5D67E138" w14:textId="7DF73480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753808BE" w14:textId="0FA605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1B45458" w14:textId="6F2E6B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E14560F" w14:textId="62EE33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2" w:type="pct"/>
          </w:tcPr>
          <w:p w14:paraId="6D367017" w14:textId="67337F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135F5894" w14:textId="77777777" w:rsidTr="00AE7F5C">
        <w:tc>
          <w:tcPr>
            <w:tcW w:w="514" w:type="pct"/>
          </w:tcPr>
          <w:p w14:paraId="1FD86BF0" w14:textId="4BD5DA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R4-2313664</w:t>
            </w:r>
          </w:p>
        </w:tc>
        <w:tc>
          <w:tcPr>
            <w:tcW w:w="1177" w:type="pct"/>
          </w:tcPr>
          <w:p w14:paraId="4CB192CE" w14:textId="662CCE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[LTE_NBIOT_eMTC_NTN_req-Perf] CR on IOT NTN demodulation performance requirements (TS36.181, Rel-18)</w:t>
            </w:r>
          </w:p>
        </w:tc>
        <w:tc>
          <w:tcPr>
            <w:tcW w:w="589" w:type="pct"/>
          </w:tcPr>
          <w:p w14:paraId="5359C0A7" w14:textId="600DEC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5409C03" w14:textId="113E3D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36.181</w:t>
            </w:r>
          </w:p>
        </w:tc>
        <w:tc>
          <w:tcPr>
            <w:tcW w:w="295" w:type="pct"/>
          </w:tcPr>
          <w:p w14:paraId="0AADF4A9" w14:textId="1BC0E9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0006</w:t>
            </w:r>
          </w:p>
        </w:tc>
        <w:tc>
          <w:tcPr>
            <w:tcW w:w="220" w:type="pct"/>
          </w:tcPr>
          <w:p w14:paraId="4E8FBB8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B1921F8" w14:textId="52CE0C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E392CB2" w14:textId="45CE61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274570B" w14:textId="198F9D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043C2B8C" w14:textId="358DF6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99DFEFA" w14:textId="77777777" w:rsidTr="00AE7F5C">
        <w:tc>
          <w:tcPr>
            <w:tcW w:w="514" w:type="pct"/>
          </w:tcPr>
          <w:p w14:paraId="65CB3D86" w14:textId="1D4BA4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R4-2313942</w:t>
            </w:r>
          </w:p>
        </w:tc>
        <w:tc>
          <w:tcPr>
            <w:tcW w:w="1177" w:type="pct"/>
          </w:tcPr>
          <w:p w14:paraId="4104229C" w14:textId="79EACB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[LTE_NBIOT_eMTC_NTN_req-Perf] CR on IOT NTN demodulation performance requirements (TS36.181, Rel-18)</w:t>
            </w:r>
          </w:p>
        </w:tc>
        <w:tc>
          <w:tcPr>
            <w:tcW w:w="589" w:type="pct"/>
          </w:tcPr>
          <w:p w14:paraId="56B087D9" w14:textId="3F8EE4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D586D1E" w14:textId="67E739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36.181</w:t>
            </w:r>
          </w:p>
        </w:tc>
        <w:tc>
          <w:tcPr>
            <w:tcW w:w="295" w:type="pct"/>
          </w:tcPr>
          <w:p w14:paraId="545EF735" w14:textId="2CA44A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0006</w:t>
            </w:r>
          </w:p>
        </w:tc>
        <w:tc>
          <w:tcPr>
            <w:tcW w:w="220" w:type="pct"/>
          </w:tcPr>
          <w:p w14:paraId="5A3E87E4" w14:textId="35D28653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2BF0154A" w14:textId="6877FB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46D7B18" w14:textId="5DE777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7181EEF" w14:textId="13E5BE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2367A126" w14:textId="6FD65B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949B43E" w14:textId="77777777" w:rsidTr="00AE7F5C">
        <w:tc>
          <w:tcPr>
            <w:tcW w:w="514" w:type="pct"/>
          </w:tcPr>
          <w:p w14:paraId="3CB66BFD" w14:textId="7B9487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R4-2311296</w:t>
            </w:r>
          </w:p>
        </w:tc>
        <w:tc>
          <w:tcPr>
            <w:tcW w:w="1177" w:type="pct"/>
          </w:tcPr>
          <w:p w14:paraId="3D599257" w14:textId="0C1ACB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36.307: Release independent for IoT-NTN demodulation requirements</w:t>
            </w:r>
          </w:p>
        </w:tc>
        <w:tc>
          <w:tcPr>
            <w:tcW w:w="589" w:type="pct"/>
          </w:tcPr>
          <w:p w14:paraId="304FEDBF" w14:textId="7AEFE6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</w:t>
            </w:r>
          </w:p>
        </w:tc>
        <w:tc>
          <w:tcPr>
            <w:tcW w:w="441" w:type="pct"/>
          </w:tcPr>
          <w:p w14:paraId="05607F93" w14:textId="60665A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36.307</w:t>
            </w:r>
          </w:p>
        </w:tc>
        <w:tc>
          <w:tcPr>
            <w:tcW w:w="295" w:type="pct"/>
          </w:tcPr>
          <w:p w14:paraId="620ACCF1" w14:textId="51B087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4492</w:t>
            </w:r>
          </w:p>
        </w:tc>
        <w:tc>
          <w:tcPr>
            <w:tcW w:w="220" w:type="pct"/>
          </w:tcPr>
          <w:p w14:paraId="53652FA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BE1643E" w14:textId="7C5369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0CF8B2B" w14:textId="2703FE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51AD925" w14:textId="5F4E8B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22094931" w14:textId="6337F3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D907B39" w14:textId="77777777" w:rsidTr="00AE7F5C">
        <w:tc>
          <w:tcPr>
            <w:tcW w:w="514" w:type="pct"/>
          </w:tcPr>
          <w:p w14:paraId="2A27AB7E" w14:textId="4AD402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R4-2311297</w:t>
            </w:r>
          </w:p>
        </w:tc>
        <w:tc>
          <w:tcPr>
            <w:tcW w:w="1177" w:type="pct"/>
          </w:tcPr>
          <w:p w14:paraId="4EEAB7EC" w14:textId="426C71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36.307: Release independent for IoT-NTN UE demodulation requirements (Rel-18)</w:t>
            </w:r>
          </w:p>
        </w:tc>
        <w:tc>
          <w:tcPr>
            <w:tcW w:w="589" w:type="pct"/>
          </w:tcPr>
          <w:p w14:paraId="1D9EA696" w14:textId="553D88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6A6997C4" w14:textId="34B73E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36.307</w:t>
            </w:r>
          </w:p>
        </w:tc>
        <w:tc>
          <w:tcPr>
            <w:tcW w:w="295" w:type="pct"/>
          </w:tcPr>
          <w:p w14:paraId="6FF01AC8" w14:textId="74F4F0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4493</w:t>
            </w:r>
          </w:p>
        </w:tc>
        <w:tc>
          <w:tcPr>
            <w:tcW w:w="220" w:type="pct"/>
          </w:tcPr>
          <w:p w14:paraId="6940700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816A2AB" w14:textId="73BB04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76B6A10" w14:textId="6896CD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ED0CFE2" w14:textId="7C5B2C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2" w:type="pct"/>
          </w:tcPr>
          <w:p w14:paraId="2BC41CC5" w14:textId="50C4E9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7D1FD6A" w14:textId="77777777" w:rsidTr="00AE7F5C">
        <w:tc>
          <w:tcPr>
            <w:tcW w:w="514" w:type="pct"/>
          </w:tcPr>
          <w:p w14:paraId="1BFC8873" w14:textId="2DF39D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R4-2313790</w:t>
            </w:r>
          </w:p>
        </w:tc>
        <w:tc>
          <w:tcPr>
            <w:tcW w:w="1177" w:type="pct"/>
          </w:tcPr>
          <w:p w14:paraId="420B7201" w14:textId="75FE85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Release independence of SDO bands for 5G broadcast</w:t>
            </w:r>
          </w:p>
        </w:tc>
        <w:tc>
          <w:tcPr>
            <w:tcW w:w="589" w:type="pct"/>
          </w:tcPr>
          <w:p w14:paraId="4C215C1E" w14:textId="406021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36D7B6E0" w14:textId="42F4FA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36.307</w:t>
            </w:r>
          </w:p>
        </w:tc>
        <w:tc>
          <w:tcPr>
            <w:tcW w:w="295" w:type="pct"/>
          </w:tcPr>
          <w:p w14:paraId="0C8F9043" w14:textId="4B3791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4494</w:t>
            </w:r>
          </w:p>
        </w:tc>
        <w:tc>
          <w:tcPr>
            <w:tcW w:w="220" w:type="pct"/>
          </w:tcPr>
          <w:p w14:paraId="7A9E087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BB8C5C8" w14:textId="2DD858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A8854D0" w14:textId="5FC5CF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7B2A6A27" w14:textId="42A504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LTE_terr_bcast_bands_part2-Core</w:t>
            </w:r>
          </w:p>
        </w:tc>
        <w:tc>
          <w:tcPr>
            <w:tcW w:w="512" w:type="pct"/>
          </w:tcPr>
          <w:p w14:paraId="25375C05" w14:textId="4F9981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068C8C7C" w14:textId="77777777" w:rsidTr="00AE7F5C">
        <w:tc>
          <w:tcPr>
            <w:tcW w:w="514" w:type="pct"/>
          </w:tcPr>
          <w:p w14:paraId="67D5FBDF" w14:textId="58F632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R4-2312028</w:t>
            </w:r>
          </w:p>
        </w:tc>
        <w:tc>
          <w:tcPr>
            <w:tcW w:w="1177" w:type="pct"/>
          </w:tcPr>
          <w:p w14:paraId="172C7EF1" w14:textId="77EF22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37.104: the introduction of band n106</w:t>
            </w:r>
          </w:p>
        </w:tc>
        <w:tc>
          <w:tcPr>
            <w:tcW w:w="589" w:type="pct"/>
          </w:tcPr>
          <w:p w14:paraId="210EB0BB" w14:textId="2C1770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4B9EACDB" w14:textId="1A37A7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37.104</w:t>
            </w:r>
          </w:p>
        </w:tc>
        <w:tc>
          <w:tcPr>
            <w:tcW w:w="295" w:type="pct"/>
          </w:tcPr>
          <w:p w14:paraId="215A2CDF" w14:textId="641607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0987</w:t>
            </w:r>
          </w:p>
        </w:tc>
        <w:tc>
          <w:tcPr>
            <w:tcW w:w="220" w:type="pct"/>
          </w:tcPr>
          <w:p w14:paraId="1B781C4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9E1FBFA" w14:textId="3C1C27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D8C8F66" w14:textId="1F3465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3465ECE9" w14:textId="382C4D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NR_900MHz_US</w:t>
            </w:r>
          </w:p>
        </w:tc>
        <w:tc>
          <w:tcPr>
            <w:tcW w:w="512" w:type="pct"/>
          </w:tcPr>
          <w:p w14:paraId="453E6A9B" w14:textId="16B06E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565807F9" w14:textId="77777777" w:rsidTr="00AE7F5C">
        <w:tc>
          <w:tcPr>
            <w:tcW w:w="514" w:type="pct"/>
          </w:tcPr>
          <w:p w14:paraId="37198C3F" w14:textId="0A36B4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R4-2312104</w:t>
            </w:r>
          </w:p>
        </w:tc>
        <w:tc>
          <w:tcPr>
            <w:tcW w:w="1177" w:type="pct"/>
          </w:tcPr>
          <w:p w14:paraId="6A261DA8" w14:textId="6FC4B7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37.104: Correction to ACLR and CACLR requirement</w:t>
            </w:r>
          </w:p>
        </w:tc>
        <w:tc>
          <w:tcPr>
            <w:tcW w:w="589" w:type="pct"/>
          </w:tcPr>
          <w:p w14:paraId="534CAEE4" w14:textId="68AF86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3FDE3A25" w14:textId="30BC44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37.104</w:t>
            </w:r>
          </w:p>
        </w:tc>
        <w:tc>
          <w:tcPr>
            <w:tcW w:w="295" w:type="pct"/>
          </w:tcPr>
          <w:p w14:paraId="4B6964B3" w14:textId="41ADB9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0988</w:t>
            </w:r>
          </w:p>
        </w:tc>
        <w:tc>
          <w:tcPr>
            <w:tcW w:w="220" w:type="pct"/>
          </w:tcPr>
          <w:p w14:paraId="2548F6E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B34C784" w14:textId="40AE74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32D71DB9" w14:textId="7FC44B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19C04F9" w14:textId="28A24A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597771DD" w14:textId="750FC9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0D29061" w14:textId="77777777" w:rsidTr="00AE7F5C">
        <w:tc>
          <w:tcPr>
            <w:tcW w:w="514" w:type="pct"/>
          </w:tcPr>
          <w:p w14:paraId="4EE15E49" w14:textId="38F9CB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R4-2312105</w:t>
            </w:r>
          </w:p>
        </w:tc>
        <w:tc>
          <w:tcPr>
            <w:tcW w:w="1177" w:type="pct"/>
          </w:tcPr>
          <w:p w14:paraId="36EAFF92" w14:textId="620F4D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37.104: Correction to ACLR and CACLR requirement</w:t>
            </w:r>
          </w:p>
        </w:tc>
        <w:tc>
          <w:tcPr>
            <w:tcW w:w="589" w:type="pct"/>
          </w:tcPr>
          <w:p w14:paraId="705B50D7" w14:textId="000ED5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7A3928E9" w14:textId="541D0E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37.104</w:t>
            </w:r>
          </w:p>
        </w:tc>
        <w:tc>
          <w:tcPr>
            <w:tcW w:w="295" w:type="pct"/>
          </w:tcPr>
          <w:p w14:paraId="7DE3668E" w14:textId="79B305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0989</w:t>
            </w:r>
          </w:p>
        </w:tc>
        <w:tc>
          <w:tcPr>
            <w:tcW w:w="220" w:type="pct"/>
          </w:tcPr>
          <w:p w14:paraId="17E255C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101F821" w14:textId="63D9FE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398EA59" w14:textId="3CF960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C632270" w14:textId="4605C7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22CEED1" w14:textId="66C5D1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4D93904" w14:textId="77777777" w:rsidTr="00AE7F5C">
        <w:tc>
          <w:tcPr>
            <w:tcW w:w="514" w:type="pct"/>
          </w:tcPr>
          <w:p w14:paraId="401B74DC" w14:textId="4C6D41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R4-2312106</w:t>
            </w:r>
          </w:p>
        </w:tc>
        <w:tc>
          <w:tcPr>
            <w:tcW w:w="1177" w:type="pct"/>
          </w:tcPr>
          <w:p w14:paraId="785EE739" w14:textId="1686AA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37.104: Correction to ACLR and CACLR requirement</w:t>
            </w:r>
          </w:p>
        </w:tc>
        <w:tc>
          <w:tcPr>
            <w:tcW w:w="589" w:type="pct"/>
          </w:tcPr>
          <w:p w14:paraId="6BD96499" w14:textId="4751E5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DF53B32" w14:textId="2BD42C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37.104</w:t>
            </w:r>
          </w:p>
        </w:tc>
        <w:tc>
          <w:tcPr>
            <w:tcW w:w="295" w:type="pct"/>
          </w:tcPr>
          <w:p w14:paraId="13EC9926" w14:textId="05B469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0990</w:t>
            </w:r>
          </w:p>
        </w:tc>
        <w:tc>
          <w:tcPr>
            <w:tcW w:w="220" w:type="pct"/>
          </w:tcPr>
          <w:p w14:paraId="76BC122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8126493" w14:textId="75398F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4A92A9A" w14:textId="3C4EDF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8D42F8F" w14:textId="38D964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0F316415" w14:textId="06EE0F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5C04D17" w14:textId="77777777" w:rsidTr="00AE7F5C">
        <w:tc>
          <w:tcPr>
            <w:tcW w:w="514" w:type="pct"/>
          </w:tcPr>
          <w:p w14:paraId="602BAAAD" w14:textId="2D5A30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R4-2312107</w:t>
            </w:r>
          </w:p>
        </w:tc>
        <w:tc>
          <w:tcPr>
            <w:tcW w:w="1177" w:type="pct"/>
          </w:tcPr>
          <w:p w14:paraId="063F8B9D" w14:textId="77F885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37.104: Correction to ACLR and CACLR requirement</w:t>
            </w:r>
          </w:p>
        </w:tc>
        <w:tc>
          <w:tcPr>
            <w:tcW w:w="589" w:type="pct"/>
          </w:tcPr>
          <w:p w14:paraId="4EDBCB91" w14:textId="1414F9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611D6918" w14:textId="03BDEC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37.104</w:t>
            </w:r>
          </w:p>
        </w:tc>
        <w:tc>
          <w:tcPr>
            <w:tcW w:w="295" w:type="pct"/>
          </w:tcPr>
          <w:p w14:paraId="40559B61" w14:textId="28353B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0991</w:t>
            </w:r>
          </w:p>
        </w:tc>
        <w:tc>
          <w:tcPr>
            <w:tcW w:w="220" w:type="pct"/>
          </w:tcPr>
          <w:p w14:paraId="2F36B40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0A53793" w14:textId="1D27F8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D51E3BC" w14:textId="21708F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99A7B44" w14:textId="762DFD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06779CA0" w14:textId="5D5F64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26B44BA" w14:textId="77777777" w:rsidTr="00AE7F5C">
        <w:tc>
          <w:tcPr>
            <w:tcW w:w="514" w:type="pct"/>
          </w:tcPr>
          <w:p w14:paraId="0C08EE59" w14:textId="283874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R4-2313600</w:t>
            </w:r>
          </w:p>
        </w:tc>
        <w:tc>
          <w:tcPr>
            <w:tcW w:w="1177" w:type="pct"/>
          </w:tcPr>
          <w:p w14:paraId="4DAC8C8C" w14:textId="18C71B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[RInImp9-Rfmulti, TEI12] CR to TS 37.104: FFS removal, Rel-12</w:t>
            </w:r>
          </w:p>
        </w:tc>
        <w:tc>
          <w:tcPr>
            <w:tcW w:w="589" w:type="pct"/>
          </w:tcPr>
          <w:p w14:paraId="6F98A3E2" w14:textId="29745F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DD40AD0" w14:textId="7087F8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37.104</w:t>
            </w:r>
          </w:p>
        </w:tc>
        <w:tc>
          <w:tcPr>
            <w:tcW w:w="295" w:type="pct"/>
          </w:tcPr>
          <w:p w14:paraId="5AAFB530" w14:textId="2B54E8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0992</w:t>
            </w:r>
          </w:p>
        </w:tc>
        <w:tc>
          <w:tcPr>
            <w:tcW w:w="220" w:type="pct"/>
          </w:tcPr>
          <w:p w14:paraId="21C6D44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3CB23A0" w14:textId="73775B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Rel-12</w:t>
            </w:r>
          </w:p>
        </w:tc>
        <w:tc>
          <w:tcPr>
            <w:tcW w:w="221" w:type="pct"/>
          </w:tcPr>
          <w:p w14:paraId="03229DED" w14:textId="44ECF4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21136AE" w14:textId="517E69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RInImp9-RFmulti, TEI12</w:t>
            </w:r>
          </w:p>
        </w:tc>
        <w:tc>
          <w:tcPr>
            <w:tcW w:w="512" w:type="pct"/>
          </w:tcPr>
          <w:p w14:paraId="496BAA26" w14:textId="799A39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5D3EBD2D" w14:textId="77777777" w:rsidTr="00AE7F5C">
        <w:tc>
          <w:tcPr>
            <w:tcW w:w="514" w:type="pct"/>
          </w:tcPr>
          <w:p w14:paraId="18179548" w14:textId="4AEC54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R4-2313601</w:t>
            </w:r>
          </w:p>
        </w:tc>
        <w:tc>
          <w:tcPr>
            <w:tcW w:w="1177" w:type="pct"/>
          </w:tcPr>
          <w:p w14:paraId="5BC69DE2" w14:textId="6764DF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[RInImp9-Rfmulti, TEI12] CR to TS 37.104: FFS removal, Rel-13</w:t>
            </w:r>
          </w:p>
        </w:tc>
        <w:tc>
          <w:tcPr>
            <w:tcW w:w="589" w:type="pct"/>
          </w:tcPr>
          <w:p w14:paraId="6DA3BFD0" w14:textId="23DAD1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E02912A" w14:textId="1CB344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37.104</w:t>
            </w:r>
          </w:p>
        </w:tc>
        <w:tc>
          <w:tcPr>
            <w:tcW w:w="295" w:type="pct"/>
          </w:tcPr>
          <w:p w14:paraId="0387C2D1" w14:textId="2464AF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0993</w:t>
            </w:r>
          </w:p>
        </w:tc>
        <w:tc>
          <w:tcPr>
            <w:tcW w:w="220" w:type="pct"/>
          </w:tcPr>
          <w:p w14:paraId="0A49752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F1F95CF" w14:textId="45A3AD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Rel-13</w:t>
            </w:r>
          </w:p>
        </w:tc>
        <w:tc>
          <w:tcPr>
            <w:tcW w:w="221" w:type="pct"/>
          </w:tcPr>
          <w:p w14:paraId="39C2F4BA" w14:textId="334E4D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73344D6" w14:textId="5DED3B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RInImp9-RFmulti, TEI12</w:t>
            </w:r>
          </w:p>
        </w:tc>
        <w:tc>
          <w:tcPr>
            <w:tcW w:w="512" w:type="pct"/>
          </w:tcPr>
          <w:p w14:paraId="54E4813C" w14:textId="711F5E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22A16ACB" w14:textId="77777777" w:rsidTr="00AE7F5C">
        <w:tc>
          <w:tcPr>
            <w:tcW w:w="514" w:type="pct"/>
          </w:tcPr>
          <w:p w14:paraId="4133B3C1" w14:textId="258AA0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R4-2313602</w:t>
            </w:r>
          </w:p>
        </w:tc>
        <w:tc>
          <w:tcPr>
            <w:tcW w:w="1177" w:type="pct"/>
          </w:tcPr>
          <w:p w14:paraId="7783CDB3" w14:textId="5229DB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[RInImp9-Rfmulti, TEI12] CR to TS 37.104: FFS removal, Rel-14</w:t>
            </w:r>
          </w:p>
        </w:tc>
        <w:tc>
          <w:tcPr>
            <w:tcW w:w="589" w:type="pct"/>
          </w:tcPr>
          <w:p w14:paraId="16773D06" w14:textId="2AD499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776CBF5B" w14:textId="390CE6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37.104</w:t>
            </w:r>
          </w:p>
        </w:tc>
        <w:tc>
          <w:tcPr>
            <w:tcW w:w="295" w:type="pct"/>
          </w:tcPr>
          <w:p w14:paraId="21F5FE65" w14:textId="3EF267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0994</w:t>
            </w:r>
          </w:p>
        </w:tc>
        <w:tc>
          <w:tcPr>
            <w:tcW w:w="220" w:type="pct"/>
          </w:tcPr>
          <w:p w14:paraId="752D37B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2C03FB3" w14:textId="7472E4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Rel-14</w:t>
            </w:r>
          </w:p>
        </w:tc>
        <w:tc>
          <w:tcPr>
            <w:tcW w:w="221" w:type="pct"/>
          </w:tcPr>
          <w:p w14:paraId="0458A18E" w14:textId="76AC14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73A6ACC" w14:textId="42952F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RInImp9-RFmulti, TEI12</w:t>
            </w:r>
          </w:p>
        </w:tc>
        <w:tc>
          <w:tcPr>
            <w:tcW w:w="512" w:type="pct"/>
          </w:tcPr>
          <w:p w14:paraId="7720065F" w14:textId="7047C4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5859420C" w14:textId="77777777" w:rsidTr="00AE7F5C">
        <w:tc>
          <w:tcPr>
            <w:tcW w:w="514" w:type="pct"/>
          </w:tcPr>
          <w:p w14:paraId="1A09B97A" w14:textId="7347A9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R4-2313603</w:t>
            </w:r>
          </w:p>
        </w:tc>
        <w:tc>
          <w:tcPr>
            <w:tcW w:w="1177" w:type="pct"/>
          </w:tcPr>
          <w:p w14:paraId="021D3452" w14:textId="1F3286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[RInImp9-Rfmulti, TEI15] CR to TS 37.104: FFS removal, Rel-15</w:t>
            </w:r>
          </w:p>
        </w:tc>
        <w:tc>
          <w:tcPr>
            <w:tcW w:w="589" w:type="pct"/>
          </w:tcPr>
          <w:p w14:paraId="356CEDB4" w14:textId="70659E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2EE7E9E9" w14:textId="058F8C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37.104</w:t>
            </w:r>
          </w:p>
        </w:tc>
        <w:tc>
          <w:tcPr>
            <w:tcW w:w="295" w:type="pct"/>
          </w:tcPr>
          <w:p w14:paraId="1205601F" w14:textId="6F1465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0995</w:t>
            </w:r>
          </w:p>
        </w:tc>
        <w:tc>
          <w:tcPr>
            <w:tcW w:w="220" w:type="pct"/>
          </w:tcPr>
          <w:p w14:paraId="73453BE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21736E7" w14:textId="7C8875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0FA201AE" w14:textId="1A02B2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52727CF" w14:textId="748403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RInImp9-RFmulti, TEI15</w:t>
            </w:r>
          </w:p>
        </w:tc>
        <w:tc>
          <w:tcPr>
            <w:tcW w:w="512" w:type="pct"/>
          </w:tcPr>
          <w:p w14:paraId="5A2F017F" w14:textId="078326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79FAC8F" w14:textId="77777777" w:rsidTr="00AE7F5C">
        <w:tc>
          <w:tcPr>
            <w:tcW w:w="514" w:type="pct"/>
          </w:tcPr>
          <w:p w14:paraId="25C7F532" w14:textId="63AB9F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R4-2313604</w:t>
            </w:r>
          </w:p>
        </w:tc>
        <w:tc>
          <w:tcPr>
            <w:tcW w:w="1177" w:type="pct"/>
          </w:tcPr>
          <w:p w14:paraId="031635B7" w14:textId="4A082D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[RInImp9-Rfmulti, TEI15] CR to TS 37.104: FFS removal, Rel-16</w:t>
            </w:r>
          </w:p>
        </w:tc>
        <w:tc>
          <w:tcPr>
            <w:tcW w:w="589" w:type="pct"/>
          </w:tcPr>
          <w:p w14:paraId="061769F4" w14:textId="36B98D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B485929" w14:textId="0782FB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37.104</w:t>
            </w:r>
          </w:p>
        </w:tc>
        <w:tc>
          <w:tcPr>
            <w:tcW w:w="295" w:type="pct"/>
          </w:tcPr>
          <w:p w14:paraId="3191481D" w14:textId="46FAE0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0996</w:t>
            </w:r>
          </w:p>
        </w:tc>
        <w:tc>
          <w:tcPr>
            <w:tcW w:w="220" w:type="pct"/>
          </w:tcPr>
          <w:p w14:paraId="2D883D0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E99193E" w14:textId="218504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326A3D1C" w14:textId="0710FB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0B72FFE" w14:textId="3190F0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RInImp9-RFmulti, TEI15</w:t>
            </w:r>
          </w:p>
        </w:tc>
        <w:tc>
          <w:tcPr>
            <w:tcW w:w="512" w:type="pct"/>
          </w:tcPr>
          <w:p w14:paraId="7EB8EE6C" w14:textId="206749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4E6AB40" w14:textId="77777777" w:rsidTr="00AE7F5C">
        <w:tc>
          <w:tcPr>
            <w:tcW w:w="514" w:type="pct"/>
          </w:tcPr>
          <w:p w14:paraId="525AB079" w14:textId="104484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R4-2313605</w:t>
            </w:r>
          </w:p>
        </w:tc>
        <w:tc>
          <w:tcPr>
            <w:tcW w:w="1177" w:type="pct"/>
          </w:tcPr>
          <w:p w14:paraId="7C30EFFD" w14:textId="2FA687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[RInImp9-Rfmulti, TEI15] CR to TS 37.104: FFS removal, Rel-17</w:t>
            </w:r>
          </w:p>
        </w:tc>
        <w:tc>
          <w:tcPr>
            <w:tcW w:w="589" w:type="pct"/>
          </w:tcPr>
          <w:p w14:paraId="7C73BB89" w14:textId="22AB34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7EEE7612" w14:textId="1D07B5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37.104</w:t>
            </w:r>
          </w:p>
        </w:tc>
        <w:tc>
          <w:tcPr>
            <w:tcW w:w="295" w:type="pct"/>
          </w:tcPr>
          <w:p w14:paraId="1D3481C2" w14:textId="4BC829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0997</w:t>
            </w:r>
          </w:p>
        </w:tc>
        <w:tc>
          <w:tcPr>
            <w:tcW w:w="220" w:type="pct"/>
          </w:tcPr>
          <w:p w14:paraId="0262B4A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FB89DCB" w14:textId="58F6C7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88A40A8" w14:textId="0E4D73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ADF1139" w14:textId="4C4818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RInImp9-RFmulti, TEI15</w:t>
            </w:r>
          </w:p>
        </w:tc>
        <w:tc>
          <w:tcPr>
            <w:tcW w:w="512" w:type="pct"/>
          </w:tcPr>
          <w:p w14:paraId="1AA48749" w14:textId="04F03F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637C292" w14:textId="77777777" w:rsidTr="00AE7F5C">
        <w:tc>
          <w:tcPr>
            <w:tcW w:w="514" w:type="pct"/>
          </w:tcPr>
          <w:p w14:paraId="239850A0" w14:textId="543046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R4-2313606</w:t>
            </w:r>
          </w:p>
        </w:tc>
        <w:tc>
          <w:tcPr>
            <w:tcW w:w="1177" w:type="pct"/>
          </w:tcPr>
          <w:p w14:paraId="2559C5D8" w14:textId="5AFBAF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[RInImp9-Rfmulti, TEI15] CR to TS 37.104: FFS removal, Rel-18</w:t>
            </w:r>
          </w:p>
        </w:tc>
        <w:tc>
          <w:tcPr>
            <w:tcW w:w="589" w:type="pct"/>
          </w:tcPr>
          <w:p w14:paraId="0007C065" w14:textId="0493E7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46C9CC3" w14:textId="3924CA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37.104</w:t>
            </w:r>
          </w:p>
        </w:tc>
        <w:tc>
          <w:tcPr>
            <w:tcW w:w="295" w:type="pct"/>
          </w:tcPr>
          <w:p w14:paraId="15C6B5EB" w14:textId="5376A8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0998</w:t>
            </w:r>
          </w:p>
        </w:tc>
        <w:tc>
          <w:tcPr>
            <w:tcW w:w="220" w:type="pct"/>
          </w:tcPr>
          <w:p w14:paraId="033DA7A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F557CBE" w14:textId="0A39FE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D9F8561" w14:textId="6DF3E5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BCCAA7D" w14:textId="40BBA2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RInImp9-RFmulti, TEI15</w:t>
            </w:r>
          </w:p>
        </w:tc>
        <w:tc>
          <w:tcPr>
            <w:tcW w:w="512" w:type="pct"/>
          </w:tcPr>
          <w:p w14:paraId="65B5457D" w14:textId="794C6D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4758EAD8" w14:textId="77777777" w:rsidTr="00AE7F5C">
        <w:tc>
          <w:tcPr>
            <w:tcW w:w="514" w:type="pct"/>
          </w:tcPr>
          <w:p w14:paraId="6ADB9366" w14:textId="393631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R4-2313809</w:t>
            </w:r>
          </w:p>
        </w:tc>
        <w:tc>
          <w:tcPr>
            <w:tcW w:w="1177" w:type="pct"/>
          </w:tcPr>
          <w:p w14:paraId="04B296EF" w14:textId="6F1D34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[RInImp9-Rfmulti, TEI18] CR to TS 37.104: FFS removal, Rel-18</w:t>
            </w:r>
          </w:p>
        </w:tc>
        <w:tc>
          <w:tcPr>
            <w:tcW w:w="589" w:type="pct"/>
          </w:tcPr>
          <w:p w14:paraId="5255116F" w14:textId="4E7BE2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248ABB86" w14:textId="01B459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37.104</w:t>
            </w:r>
          </w:p>
        </w:tc>
        <w:tc>
          <w:tcPr>
            <w:tcW w:w="295" w:type="pct"/>
          </w:tcPr>
          <w:p w14:paraId="7948C23E" w14:textId="7ECDC1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0999</w:t>
            </w:r>
          </w:p>
        </w:tc>
        <w:tc>
          <w:tcPr>
            <w:tcW w:w="220" w:type="pct"/>
          </w:tcPr>
          <w:p w14:paraId="7750B80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EB21B3F" w14:textId="368B07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1CC2D35" w14:textId="0EA1FC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0EF24B1" w14:textId="7750D0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RInImp9-RFmulti, TEI15</w:t>
            </w:r>
          </w:p>
        </w:tc>
        <w:tc>
          <w:tcPr>
            <w:tcW w:w="512" w:type="pct"/>
          </w:tcPr>
          <w:p w14:paraId="015F7D5C" w14:textId="724975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6A68D77" w14:textId="77777777" w:rsidTr="00AE7F5C">
        <w:tc>
          <w:tcPr>
            <w:tcW w:w="514" w:type="pct"/>
          </w:tcPr>
          <w:p w14:paraId="1DF8D628" w14:textId="2E8DF2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R4-2313951</w:t>
            </w:r>
          </w:p>
        </w:tc>
        <w:tc>
          <w:tcPr>
            <w:tcW w:w="1177" w:type="pct"/>
          </w:tcPr>
          <w:p w14:paraId="6E3C7C4B" w14:textId="1693C6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[RInImp9-Rfmulti, TEI18] CR to TS 37.104: FFS removal, Rel-18</w:t>
            </w:r>
          </w:p>
        </w:tc>
        <w:tc>
          <w:tcPr>
            <w:tcW w:w="589" w:type="pct"/>
          </w:tcPr>
          <w:p w14:paraId="21793931" w14:textId="3E231A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293CEAA" w14:textId="63B6B8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37.104</w:t>
            </w:r>
          </w:p>
        </w:tc>
        <w:tc>
          <w:tcPr>
            <w:tcW w:w="295" w:type="pct"/>
          </w:tcPr>
          <w:p w14:paraId="3B6C1CA3" w14:textId="73DC5C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0999</w:t>
            </w:r>
          </w:p>
        </w:tc>
        <w:tc>
          <w:tcPr>
            <w:tcW w:w="220" w:type="pct"/>
          </w:tcPr>
          <w:p w14:paraId="3D935AA1" w14:textId="67D94866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9089BEB" w14:textId="15BB63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A526083" w14:textId="50EF59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54D48C7" w14:textId="0959BF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RInImp9-RFmulti, TEI15</w:t>
            </w:r>
          </w:p>
        </w:tc>
        <w:tc>
          <w:tcPr>
            <w:tcW w:w="512" w:type="pct"/>
          </w:tcPr>
          <w:p w14:paraId="00ED9CD7" w14:textId="530F9D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B3559FF" w14:textId="77777777" w:rsidTr="00AE7F5C">
        <w:tc>
          <w:tcPr>
            <w:tcW w:w="514" w:type="pct"/>
          </w:tcPr>
          <w:p w14:paraId="319C5A57" w14:textId="08CA6A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R4-2312913</w:t>
            </w:r>
          </w:p>
        </w:tc>
        <w:tc>
          <w:tcPr>
            <w:tcW w:w="1177" w:type="pct"/>
          </w:tcPr>
          <w:p w14:paraId="56428E40" w14:textId="5875A1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37.113 Implementation of EMC enhancements</w:t>
            </w:r>
          </w:p>
        </w:tc>
        <w:tc>
          <w:tcPr>
            <w:tcW w:w="589" w:type="pct"/>
          </w:tcPr>
          <w:p w14:paraId="52581480" w14:textId="33C37D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181757E1" w14:textId="6DB965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37.113</w:t>
            </w:r>
          </w:p>
        </w:tc>
        <w:tc>
          <w:tcPr>
            <w:tcW w:w="295" w:type="pct"/>
          </w:tcPr>
          <w:p w14:paraId="5293235C" w14:textId="7C82A7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0127</w:t>
            </w:r>
          </w:p>
        </w:tc>
        <w:tc>
          <w:tcPr>
            <w:tcW w:w="220" w:type="pct"/>
          </w:tcPr>
          <w:p w14:paraId="71C06B5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DE2F086" w14:textId="3B5693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63231B4" w14:textId="0356DC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4EA984F5" w14:textId="365655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NR_LTE_EMC_enh-Perf</w:t>
            </w:r>
          </w:p>
        </w:tc>
        <w:tc>
          <w:tcPr>
            <w:tcW w:w="512" w:type="pct"/>
          </w:tcPr>
          <w:p w14:paraId="585E782E" w14:textId="292177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3BD4FE85" w14:textId="77777777" w:rsidTr="00AE7F5C">
        <w:tc>
          <w:tcPr>
            <w:tcW w:w="514" w:type="pct"/>
          </w:tcPr>
          <w:p w14:paraId="37926CE9" w14:textId="7534FA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R4-2313608</w:t>
            </w:r>
          </w:p>
        </w:tc>
        <w:tc>
          <w:tcPr>
            <w:tcW w:w="1177" w:type="pct"/>
          </w:tcPr>
          <w:p w14:paraId="0768E8BC" w14:textId="0C8467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37.113: framework for the EMC-specific manufacturer's declarations, Rel-18</w:t>
            </w:r>
          </w:p>
        </w:tc>
        <w:tc>
          <w:tcPr>
            <w:tcW w:w="589" w:type="pct"/>
          </w:tcPr>
          <w:p w14:paraId="5EB52FB7" w14:textId="4E8B10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7F45AE4" w14:textId="480B7D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37.113</w:t>
            </w:r>
          </w:p>
        </w:tc>
        <w:tc>
          <w:tcPr>
            <w:tcW w:w="295" w:type="pct"/>
          </w:tcPr>
          <w:p w14:paraId="244FCDBF" w14:textId="7BE37A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0128</w:t>
            </w:r>
          </w:p>
        </w:tc>
        <w:tc>
          <w:tcPr>
            <w:tcW w:w="220" w:type="pct"/>
          </w:tcPr>
          <w:p w14:paraId="2494E7F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F939E75" w14:textId="60E60F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D32E364" w14:textId="74EC59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44A5AF5" w14:textId="2A32FE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TEI18, NR_LTE_EMC_enh-Perf</w:t>
            </w:r>
          </w:p>
        </w:tc>
        <w:tc>
          <w:tcPr>
            <w:tcW w:w="512" w:type="pct"/>
          </w:tcPr>
          <w:p w14:paraId="33902480" w14:textId="015AAE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2093F6A3" w14:textId="77777777" w:rsidTr="00AE7F5C">
        <w:tc>
          <w:tcPr>
            <w:tcW w:w="514" w:type="pct"/>
          </w:tcPr>
          <w:p w14:paraId="2E48698B" w14:textId="676995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R4-2313609</w:t>
            </w:r>
          </w:p>
        </w:tc>
        <w:tc>
          <w:tcPr>
            <w:tcW w:w="1177" w:type="pct"/>
          </w:tcPr>
          <w:p w14:paraId="2B05C8C6" w14:textId="588F57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37.114: framework for the EMC-specific manufacturer's declarations, Rel-18</w:t>
            </w:r>
          </w:p>
        </w:tc>
        <w:tc>
          <w:tcPr>
            <w:tcW w:w="589" w:type="pct"/>
          </w:tcPr>
          <w:p w14:paraId="17F40E27" w14:textId="0E0B33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8CFA6D1" w14:textId="5ED44A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37.114</w:t>
            </w:r>
          </w:p>
        </w:tc>
        <w:tc>
          <w:tcPr>
            <w:tcW w:w="295" w:type="pct"/>
          </w:tcPr>
          <w:p w14:paraId="213F5FB1" w14:textId="112B2E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0107</w:t>
            </w:r>
          </w:p>
        </w:tc>
        <w:tc>
          <w:tcPr>
            <w:tcW w:w="220" w:type="pct"/>
          </w:tcPr>
          <w:p w14:paraId="1746D2E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314E9D1" w14:textId="409AE5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45AB5DE" w14:textId="116B26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6FFCF4E" w14:textId="569E82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TEI18, NR_LTE_EMC_enh-Perf</w:t>
            </w:r>
          </w:p>
        </w:tc>
        <w:tc>
          <w:tcPr>
            <w:tcW w:w="512" w:type="pct"/>
          </w:tcPr>
          <w:p w14:paraId="5EC0AC04" w14:textId="1A0BFA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1BE5232E" w14:textId="77777777" w:rsidTr="00AE7F5C">
        <w:tc>
          <w:tcPr>
            <w:tcW w:w="514" w:type="pct"/>
          </w:tcPr>
          <w:p w14:paraId="7247B925" w14:textId="40834D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R4-2311538</w:t>
            </w:r>
          </w:p>
        </w:tc>
        <w:tc>
          <w:tcPr>
            <w:tcW w:w="1177" w:type="pct"/>
          </w:tcPr>
          <w:p w14:paraId="4496BD1F" w14:textId="083F99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[MSR_NC-Perf] CR to TS 37.141 NR with Multipath fading of GSM for MSR BS</w:t>
            </w:r>
          </w:p>
        </w:tc>
        <w:tc>
          <w:tcPr>
            <w:tcW w:w="589" w:type="pct"/>
          </w:tcPr>
          <w:p w14:paraId="65E231B1" w14:textId="0AE0A6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31992E91" w14:textId="675012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37.141</w:t>
            </w:r>
          </w:p>
        </w:tc>
        <w:tc>
          <w:tcPr>
            <w:tcW w:w="295" w:type="pct"/>
          </w:tcPr>
          <w:p w14:paraId="5C9C2D4B" w14:textId="05F0EB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1047</w:t>
            </w:r>
          </w:p>
        </w:tc>
        <w:tc>
          <w:tcPr>
            <w:tcW w:w="220" w:type="pct"/>
          </w:tcPr>
          <w:p w14:paraId="6E826E0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CC53129" w14:textId="068381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53FBA12C" w14:textId="7E0F80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763066C" w14:textId="33BCF3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MSR_NC-Perf</w:t>
            </w:r>
          </w:p>
        </w:tc>
        <w:tc>
          <w:tcPr>
            <w:tcW w:w="512" w:type="pct"/>
          </w:tcPr>
          <w:p w14:paraId="2CFA5D97" w14:textId="72C76C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AF5F229" w14:textId="77777777" w:rsidTr="00AE7F5C">
        <w:tc>
          <w:tcPr>
            <w:tcW w:w="514" w:type="pct"/>
          </w:tcPr>
          <w:p w14:paraId="72E2B905" w14:textId="7857F5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R4-2311539</w:t>
            </w:r>
          </w:p>
        </w:tc>
        <w:tc>
          <w:tcPr>
            <w:tcW w:w="1177" w:type="pct"/>
          </w:tcPr>
          <w:p w14:paraId="7EE0DCE3" w14:textId="61822F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[MSR_NC-Perf] CR to TS 37.141 NR with Multipath fading of GSM for MSR BS</w:t>
            </w:r>
          </w:p>
        </w:tc>
        <w:tc>
          <w:tcPr>
            <w:tcW w:w="589" w:type="pct"/>
          </w:tcPr>
          <w:p w14:paraId="1386FC36" w14:textId="5A5CC1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3C864DF4" w14:textId="336C14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37.141</w:t>
            </w:r>
          </w:p>
        </w:tc>
        <w:tc>
          <w:tcPr>
            <w:tcW w:w="295" w:type="pct"/>
          </w:tcPr>
          <w:p w14:paraId="0769552C" w14:textId="5463BF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1048</w:t>
            </w:r>
          </w:p>
        </w:tc>
        <w:tc>
          <w:tcPr>
            <w:tcW w:w="220" w:type="pct"/>
          </w:tcPr>
          <w:p w14:paraId="6EF5300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F417655" w14:textId="11ABA2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D656E6D" w14:textId="0078B8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74A1361" w14:textId="323A2E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MSR_NC-Perf</w:t>
            </w:r>
          </w:p>
        </w:tc>
        <w:tc>
          <w:tcPr>
            <w:tcW w:w="512" w:type="pct"/>
          </w:tcPr>
          <w:p w14:paraId="4FD64A87" w14:textId="7D112C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13B95F9" w14:textId="77777777" w:rsidTr="00AE7F5C">
        <w:tc>
          <w:tcPr>
            <w:tcW w:w="514" w:type="pct"/>
          </w:tcPr>
          <w:p w14:paraId="11EDE8A5" w14:textId="15F571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R4-2311540</w:t>
            </w:r>
          </w:p>
        </w:tc>
        <w:tc>
          <w:tcPr>
            <w:tcW w:w="1177" w:type="pct"/>
          </w:tcPr>
          <w:p w14:paraId="6F02B231" w14:textId="041632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[MSR_NC-Perf] CR to TS 37.141 NR with Multipath fading of GSM for MSR BS</w:t>
            </w:r>
          </w:p>
        </w:tc>
        <w:tc>
          <w:tcPr>
            <w:tcW w:w="589" w:type="pct"/>
          </w:tcPr>
          <w:p w14:paraId="557B011A" w14:textId="628E6F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6AE633A9" w14:textId="0D55E5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37.141</w:t>
            </w:r>
          </w:p>
        </w:tc>
        <w:tc>
          <w:tcPr>
            <w:tcW w:w="295" w:type="pct"/>
          </w:tcPr>
          <w:p w14:paraId="1C58C5D8" w14:textId="335D68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1049</w:t>
            </w:r>
          </w:p>
        </w:tc>
        <w:tc>
          <w:tcPr>
            <w:tcW w:w="220" w:type="pct"/>
          </w:tcPr>
          <w:p w14:paraId="14AAB53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3F75007" w14:textId="218D21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1C61433" w14:textId="3E57B4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701EBE0" w14:textId="45BA67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MSR_NC-Perf</w:t>
            </w:r>
          </w:p>
        </w:tc>
        <w:tc>
          <w:tcPr>
            <w:tcW w:w="512" w:type="pct"/>
          </w:tcPr>
          <w:p w14:paraId="7FC2DA3F" w14:textId="1B1E84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F1864CE" w14:textId="77777777" w:rsidTr="00AE7F5C">
        <w:tc>
          <w:tcPr>
            <w:tcW w:w="514" w:type="pct"/>
          </w:tcPr>
          <w:p w14:paraId="6976F1AD" w14:textId="35DFF5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R4-2311541</w:t>
            </w:r>
          </w:p>
        </w:tc>
        <w:tc>
          <w:tcPr>
            <w:tcW w:w="1177" w:type="pct"/>
          </w:tcPr>
          <w:p w14:paraId="1322775B" w14:textId="6BD802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[MSR_NC-Perf] CR to TS 37.141 with correction to interference signal bandwidth for MSR BS</w:t>
            </w:r>
          </w:p>
        </w:tc>
        <w:tc>
          <w:tcPr>
            <w:tcW w:w="589" w:type="pct"/>
          </w:tcPr>
          <w:p w14:paraId="2C499B0D" w14:textId="58E8FF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1ECE1605" w14:textId="7DA284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37.141</w:t>
            </w:r>
          </w:p>
        </w:tc>
        <w:tc>
          <w:tcPr>
            <w:tcW w:w="295" w:type="pct"/>
          </w:tcPr>
          <w:p w14:paraId="632F7E8D" w14:textId="5EB656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1050</w:t>
            </w:r>
          </w:p>
        </w:tc>
        <w:tc>
          <w:tcPr>
            <w:tcW w:w="220" w:type="pct"/>
          </w:tcPr>
          <w:p w14:paraId="3016E50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95D1668" w14:textId="141E22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03317DF5" w14:textId="631335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CB9E251" w14:textId="72ECDF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MSR_NC-Perf</w:t>
            </w:r>
          </w:p>
        </w:tc>
        <w:tc>
          <w:tcPr>
            <w:tcW w:w="512" w:type="pct"/>
          </w:tcPr>
          <w:p w14:paraId="222C0DC1" w14:textId="044A53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5E20272" w14:textId="77777777" w:rsidTr="00AE7F5C">
        <w:tc>
          <w:tcPr>
            <w:tcW w:w="514" w:type="pct"/>
          </w:tcPr>
          <w:p w14:paraId="20BF3930" w14:textId="6A8488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R4-2311542</w:t>
            </w:r>
          </w:p>
        </w:tc>
        <w:tc>
          <w:tcPr>
            <w:tcW w:w="1177" w:type="pct"/>
          </w:tcPr>
          <w:p w14:paraId="6301B243" w14:textId="79814C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[MSR_NC-Perf] CR to TS 37.141 with correction to interference signal bandwidth for MSR BS</w:t>
            </w:r>
          </w:p>
        </w:tc>
        <w:tc>
          <w:tcPr>
            <w:tcW w:w="589" w:type="pct"/>
          </w:tcPr>
          <w:p w14:paraId="5320ADA6" w14:textId="705853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27B29611" w14:textId="077EAA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37.141</w:t>
            </w:r>
          </w:p>
        </w:tc>
        <w:tc>
          <w:tcPr>
            <w:tcW w:w="295" w:type="pct"/>
          </w:tcPr>
          <w:p w14:paraId="0933DF13" w14:textId="214F5D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1051</w:t>
            </w:r>
          </w:p>
        </w:tc>
        <w:tc>
          <w:tcPr>
            <w:tcW w:w="220" w:type="pct"/>
          </w:tcPr>
          <w:p w14:paraId="260187A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3BE3B3C" w14:textId="7CB217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53F3224B" w14:textId="573EC6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1778B9C" w14:textId="1E55F3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MSR_NC-Perf</w:t>
            </w:r>
          </w:p>
        </w:tc>
        <w:tc>
          <w:tcPr>
            <w:tcW w:w="512" w:type="pct"/>
          </w:tcPr>
          <w:p w14:paraId="5233BCE2" w14:textId="626417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E851300" w14:textId="77777777" w:rsidTr="00AE7F5C">
        <w:tc>
          <w:tcPr>
            <w:tcW w:w="514" w:type="pct"/>
          </w:tcPr>
          <w:p w14:paraId="39748312" w14:textId="223691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R4-2311543</w:t>
            </w:r>
          </w:p>
        </w:tc>
        <w:tc>
          <w:tcPr>
            <w:tcW w:w="1177" w:type="pct"/>
          </w:tcPr>
          <w:p w14:paraId="45D513F1" w14:textId="227AFB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[MSR_NC-Perf] CR to TS 37.141 with correction to interference signal bandwidth for MSR BS</w:t>
            </w:r>
          </w:p>
        </w:tc>
        <w:tc>
          <w:tcPr>
            <w:tcW w:w="589" w:type="pct"/>
          </w:tcPr>
          <w:p w14:paraId="1A6AEC8E" w14:textId="630AAF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1301BB8F" w14:textId="2C0247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37.141</w:t>
            </w:r>
          </w:p>
        </w:tc>
        <w:tc>
          <w:tcPr>
            <w:tcW w:w="295" w:type="pct"/>
          </w:tcPr>
          <w:p w14:paraId="44852ABA" w14:textId="6E8B65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1052</w:t>
            </w:r>
          </w:p>
        </w:tc>
        <w:tc>
          <w:tcPr>
            <w:tcW w:w="220" w:type="pct"/>
          </w:tcPr>
          <w:p w14:paraId="43C4E9E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44D1B13" w14:textId="74BD76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D14ACE6" w14:textId="2367EB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D39DD48" w14:textId="64CFFD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MSR_NC-Perf</w:t>
            </w:r>
          </w:p>
        </w:tc>
        <w:tc>
          <w:tcPr>
            <w:tcW w:w="512" w:type="pct"/>
          </w:tcPr>
          <w:p w14:paraId="1FEAD1F3" w14:textId="1A3D52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FA406F7" w14:textId="77777777" w:rsidTr="00AE7F5C">
        <w:tc>
          <w:tcPr>
            <w:tcW w:w="514" w:type="pct"/>
          </w:tcPr>
          <w:p w14:paraId="5EB07523" w14:textId="52AC28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R4-2311544</w:t>
            </w:r>
          </w:p>
        </w:tc>
        <w:tc>
          <w:tcPr>
            <w:tcW w:w="1177" w:type="pct"/>
          </w:tcPr>
          <w:p w14:paraId="328AB37B" w14:textId="31975F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[MSR_NC-Perf] CR to TS 37.141 with correction to interference signal bandwidth for MSR BS</w:t>
            </w:r>
          </w:p>
        </w:tc>
        <w:tc>
          <w:tcPr>
            <w:tcW w:w="589" w:type="pct"/>
          </w:tcPr>
          <w:p w14:paraId="0E144184" w14:textId="1747AC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3A221189" w14:textId="33AE23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37.141</w:t>
            </w:r>
          </w:p>
        </w:tc>
        <w:tc>
          <w:tcPr>
            <w:tcW w:w="295" w:type="pct"/>
          </w:tcPr>
          <w:p w14:paraId="48079188" w14:textId="3A9563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1053</w:t>
            </w:r>
          </w:p>
        </w:tc>
        <w:tc>
          <w:tcPr>
            <w:tcW w:w="220" w:type="pct"/>
          </w:tcPr>
          <w:p w14:paraId="6566E34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72AD318" w14:textId="102882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0F11C8F" w14:textId="7D15C4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CE14F73" w14:textId="47323D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MSR_NC-Perf</w:t>
            </w:r>
          </w:p>
        </w:tc>
        <w:tc>
          <w:tcPr>
            <w:tcW w:w="512" w:type="pct"/>
          </w:tcPr>
          <w:p w14:paraId="2AB1BCC8" w14:textId="6D78D3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C55D0AF" w14:textId="77777777" w:rsidTr="00AE7F5C">
        <w:tc>
          <w:tcPr>
            <w:tcW w:w="514" w:type="pct"/>
          </w:tcPr>
          <w:p w14:paraId="7F0A8A48" w14:textId="0333CE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R4-2311548</w:t>
            </w:r>
          </w:p>
        </w:tc>
        <w:tc>
          <w:tcPr>
            <w:tcW w:w="1177" w:type="pct"/>
          </w:tcPr>
          <w:p w14:paraId="5267E95C" w14:textId="758B80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[MSR_NC-Perf] CR to TS 37.141 with the rated output power definition of the test signal for MSR BS</w:t>
            </w:r>
          </w:p>
        </w:tc>
        <w:tc>
          <w:tcPr>
            <w:tcW w:w="589" w:type="pct"/>
          </w:tcPr>
          <w:p w14:paraId="77705C57" w14:textId="03CFC8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2C93615B" w14:textId="553918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37.141</w:t>
            </w:r>
          </w:p>
        </w:tc>
        <w:tc>
          <w:tcPr>
            <w:tcW w:w="295" w:type="pct"/>
          </w:tcPr>
          <w:p w14:paraId="2D0A9B54" w14:textId="0A7722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1054</w:t>
            </w:r>
          </w:p>
        </w:tc>
        <w:tc>
          <w:tcPr>
            <w:tcW w:w="220" w:type="pct"/>
          </w:tcPr>
          <w:p w14:paraId="0AF5B2F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EE08D13" w14:textId="176C49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5790BA5D" w14:textId="304BB5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64A5EEB" w14:textId="637229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MSR_NC-Perf</w:t>
            </w:r>
          </w:p>
        </w:tc>
        <w:tc>
          <w:tcPr>
            <w:tcW w:w="512" w:type="pct"/>
          </w:tcPr>
          <w:p w14:paraId="4E28551B" w14:textId="2DAA6A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832CED0" w14:textId="77777777" w:rsidTr="00AE7F5C">
        <w:tc>
          <w:tcPr>
            <w:tcW w:w="514" w:type="pct"/>
          </w:tcPr>
          <w:p w14:paraId="198FF51A" w14:textId="1034D4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R4-2313952</w:t>
            </w:r>
          </w:p>
        </w:tc>
        <w:tc>
          <w:tcPr>
            <w:tcW w:w="1177" w:type="pct"/>
          </w:tcPr>
          <w:p w14:paraId="42BA9A39" w14:textId="55CF1B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[MSR_NC-Perf] CR to TS 37.141 with the rated output power definition of the test signal for MSR BS</w:t>
            </w:r>
          </w:p>
        </w:tc>
        <w:tc>
          <w:tcPr>
            <w:tcW w:w="589" w:type="pct"/>
          </w:tcPr>
          <w:p w14:paraId="0BBB43E4" w14:textId="0567A1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2A284ABC" w14:textId="73AECA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37.141</w:t>
            </w:r>
          </w:p>
        </w:tc>
        <w:tc>
          <w:tcPr>
            <w:tcW w:w="295" w:type="pct"/>
          </w:tcPr>
          <w:p w14:paraId="66C7DE05" w14:textId="139627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1054</w:t>
            </w:r>
          </w:p>
        </w:tc>
        <w:tc>
          <w:tcPr>
            <w:tcW w:w="220" w:type="pct"/>
          </w:tcPr>
          <w:p w14:paraId="1C9D49D9" w14:textId="027931DC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926D01D" w14:textId="7E7A77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410AD0E9" w14:textId="3B3E94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6FD5575" w14:textId="6ADA45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MSR_NC-Perf</w:t>
            </w:r>
          </w:p>
        </w:tc>
        <w:tc>
          <w:tcPr>
            <w:tcW w:w="512" w:type="pct"/>
          </w:tcPr>
          <w:p w14:paraId="4FC44909" w14:textId="52AD0A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9318B01" w14:textId="77777777" w:rsidTr="00AE7F5C">
        <w:tc>
          <w:tcPr>
            <w:tcW w:w="514" w:type="pct"/>
          </w:tcPr>
          <w:p w14:paraId="66F8A863" w14:textId="4CAE57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R4-2311549</w:t>
            </w:r>
          </w:p>
        </w:tc>
        <w:tc>
          <w:tcPr>
            <w:tcW w:w="1177" w:type="pct"/>
          </w:tcPr>
          <w:p w14:paraId="6C60C570" w14:textId="5753C4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[MSR_NC-Perf] CR to TS 37.141 with the rated output power definition of the test signal for MSR BS</w:t>
            </w:r>
          </w:p>
        </w:tc>
        <w:tc>
          <w:tcPr>
            <w:tcW w:w="589" w:type="pct"/>
          </w:tcPr>
          <w:p w14:paraId="578353F8" w14:textId="43AAEF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64393BB7" w14:textId="0FA30B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37.141</w:t>
            </w:r>
          </w:p>
        </w:tc>
        <w:tc>
          <w:tcPr>
            <w:tcW w:w="295" w:type="pct"/>
          </w:tcPr>
          <w:p w14:paraId="02B4C788" w14:textId="7CF6D5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1055</w:t>
            </w:r>
          </w:p>
        </w:tc>
        <w:tc>
          <w:tcPr>
            <w:tcW w:w="220" w:type="pct"/>
          </w:tcPr>
          <w:p w14:paraId="6C575D0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E98F7B0" w14:textId="245A58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D630E8C" w14:textId="38F2E1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C321B8D" w14:textId="58CEF3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MSR_NC-Perf</w:t>
            </w:r>
          </w:p>
        </w:tc>
        <w:tc>
          <w:tcPr>
            <w:tcW w:w="512" w:type="pct"/>
          </w:tcPr>
          <w:p w14:paraId="0957D275" w14:textId="16694C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DA3805D" w14:textId="77777777" w:rsidTr="00AE7F5C">
        <w:tc>
          <w:tcPr>
            <w:tcW w:w="514" w:type="pct"/>
          </w:tcPr>
          <w:p w14:paraId="78D26FF7" w14:textId="248020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R4-2311550</w:t>
            </w:r>
          </w:p>
        </w:tc>
        <w:tc>
          <w:tcPr>
            <w:tcW w:w="1177" w:type="pct"/>
          </w:tcPr>
          <w:p w14:paraId="3C1E4ACC" w14:textId="6273D7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[MSR_NC-Perf] CR to TS 37.141 with the rated output power definition of the test signal for MSR BS</w:t>
            </w:r>
          </w:p>
        </w:tc>
        <w:tc>
          <w:tcPr>
            <w:tcW w:w="589" w:type="pct"/>
          </w:tcPr>
          <w:p w14:paraId="71283585" w14:textId="111BA3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2E9A1F1C" w14:textId="6C509D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37.141</w:t>
            </w:r>
          </w:p>
        </w:tc>
        <w:tc>
          <w:tcPr>
            <w:tcW w:w="295" w:type="pct"/>
          </w:tcPr>
          <w:p w14:paraId="69A84F4F" w14:textId="6BA472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1056</w:t>
            </w:r>
          </w:p>
        </w:tc>
        <w:tc>
          <w:tcPr>
            <w:tcW w:w="220" w:type="pct"/>
          </w:tcPr>
          <w:p w14:paraId="78F7773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8A674CB" w14:textId="1ED6EB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4DB5F8C" w14:textId="360D44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EED427E" w14:textId="360911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MSR_NC-Perf</w:t>
            </w:r>
          </w:p>
        </w:tc>
        <w:tc>
          <w:tcPr>
            <w:tcW w:w="512" w:type="pct"/>
          </w:tcPr>
          <w:p w14:paraId="4F1CC44C" w14:textId="14E8AE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9264846" w14:textId="77777777" w:rsidTr="00AE7F5C">
        <w:tc>
          <w:tcPr>
            <w:tcW w:w="514" w:type="pct"/>
          </w:tcPr>
          <w:p w14:paraId="16D48ABB" w14:textId="0CAF65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R4-2312029</w:t>
            </w:r>
          </w:p>
        </w:tc>
        <w:tc>
          <w:tcPr>
            <w:tcW w:w="1177" w:type="pct"/>
          </w:tcPr>
          <w:p w14:paraId="72DAF495" w14:textId="3FCFB8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TS37.141: the introduction of band n106</w:t>
            </w:r>
          </w:p>
        </w:tc>
        <w:tc>
          <w:tcPr>
            <w:tcW w:w="589" w:type="pct"/>
          </w:tcPr>
          <w:p w14:paraId="54E5F15D" w14:textId="1EE54C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146952BB" w14:textId="5DC339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37.141</w:t>
            </w:r>
          </w:p>
        </w:tc>
        <w:tc>
          <w:tcPr>
            <w:tcW w:w="295" w:type="pct"/>
          </w:tcPr>
          <w:p w14:paraId="27979086" w14:textId="258CE3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1057</w:t>
            </w:r>
          </w:p>
        </w:tc>
        <w:tc>
          <w:tcPr>
            <w:tcW w:w="220" w:type="pct"/>
          </w:tcPr>
          <w:p w14:paraId="7C902E2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248A22E" w14:textId="28FB06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782A822" w14:textId="412BD0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6A790FFE" w14:textId="48EC31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NR_900MHz_US</w:t>
            </w:r>
          </w:p>
        </w:tc>
        <w:tc>
          <w:tcPr>
            <w:tcW w:w="512" w:type="pct"/>
          </w:tcPr>
          <w:p w14:paraId="416775FD" w14:textId="283A70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07F96384" w14:textId="77777777" w:rsidTr="00AE7F5C">
        <w:tc>
          <w:tcPr>
            <w:tcW w:w="514" w:type="pct"/>
          </w:tcPr>
          <w:p w14:paraId="44BAB5F1" w14:textId="056B81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R4-2314652</w:t>
            </w:r>
          </w:p>
        </w:tc>
        <w:tc>
          <w:tcPr>
            <w:tcW w:w="1177" w:type="pct"/>
          </w:tcPr>
          <w:p w14:paraId="49E2B58B" w14:textId="08537D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TS37.141: the introduction of band n106</w:t>
            </w:r>
          </w:p>
        </w:tc>
        <w:tc>
          <w:tcPr>
            <w:tcW w:w="589" w:type="pct"/>
          </w:tcPr>
          <w:p w14:paraId="195B6AEB" w14:textId="0607BF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63216F8B" w14:textId="724160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37.141</w:t>
            </w:r>
          </w:p>
        </w:tc>
        <w:tc>
          <w:tcPr>
            <w:tcW w:w="295" w:type="pct"/>
          </w:tcPr>
          <w:p w14:paraId="14C10DDA" w14:textId="512015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1057</w:t>
            </w:r>
          </w:p>
        </w:tc>
        <w:tc>
          <w:tcPr>
            <w:tcW w:w="220" w:type="pct"/>
          </w:tcPr>
          <w:p w14:paraId="4D3D1C51" w14:textId="56EC3509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C742B23" w14:textId="3EBB74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FA7C424" w14:textId="385F47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721C7E87" w14:textId="3A58F8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NR_900MHz_US</w:t>
            </w:r>
          </w:p>
        </w:tc>
        <w:tc>
          <w:tcPr>
            <w:tcW w:w="512" w:type="pct"/>
          </w:tcPr>
          <w:p w14:paraId="4A2EFEFF" w14:textId="02540F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6E081770" w14:textId="77777777" w:rsidTr="00AE7F5C">
        <w:tc>
          <w:tcPr>
            <w:tcW w:w="514" w:type="pct"/>
          </w:tcPr>
          <w:p w14:paraId="25116B11" w14:textId="47781E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R4-2312108</w:t>
            </w:r>
          </w:p>
        </w:tc>
        <w:tc>
          <w:tcPr>
            <w:tcW w:w="1177" w:type="pct"/>
          </w:tcPr>
          <w:p w14:paraId="28452E77" w14:textId="6633DD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37.141: Correction to ACLR and CACLR requirement</w:t>
            </w:r>
          </w:p>
        </w:tc>
        <w:tc>
          <w:tcPr>
            <w:tcW w:w="589" w:type="pct"/>
          </w:tcPr>
          <w:p w14:paraId="0114430E" w14:textId="6EB59C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15D2FEE" w14:textId="484604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37.141</w:t>
            </w:r>
          </w:p>
        </w:tc>
        <w:tc>
          <w:tcPr>
            <w:tcW w:w="295" w:type="pct"/>
          </w:tcPr>
          <w:p w14:paraId="6F0467A5" w14:textId="41158E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1058</w:t>
            </w:r>
          </w:p>
        </w:tc>
        <w:tc>
          <w:tcPr>
            <w:tcW w:w="220" w:type="pct"/>
          </w:tcPr>
          <w:p w14:paraId="1709146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2604420" w14:textId="730419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52226CDF" w14:textId="7F53ED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DB77A69" w14:textId="51DBFC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52DFC7FD" w14:textId="7F6B40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0997EF3" w14:textId="77777777" w:rsidTr="00AE7F5C">
        <w:tc>
          <w:tcPr>
            <w:tcW w:w="514" w:type="pct"/>
          </w:tcPr>
          <w:p w14:paraId="57D39403" w14:textId="7BA807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R4-2312109</w:t>
            </w:r>
          </w:p>
        </w:tc>
        <w:tc>
          <w:tcPr>
            <w:tcW w:w="1177" w:type="pct"/>
          </w:tcPr>
          <w:p w14:paraId="6AE225C2" w14:textId="7828D7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37.141: Correction to ACLR and CACLR requirement</w:t>
            </w:r>
          </w:p>
        </w:tc>
        <w:tc>
          <w:tcPr>
            <w:tcW w:w="589" w:type="pct"/>
          </w:tcPr>
          <w:p w14:paraId="00CF682F" w14:textId="51E482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2FDC8B59" w14:textId="467986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37.141</w:t>
            </w:r>
          </w:p>
        </w:tc>
        <w:tc>
          <w:tcPr>
            <w:tcW w:w="295" w:type="pct"/>
          </w:tcPr>
          <w:p w14:paraId="3ADA989F" w14:textId="3F1F1D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1059</w:t>
            </w:r>
          </w:p>
        </w:tc>
        <w:tc>
          <w:tcPr>
            <w:tcW w:w="220" w:type="pct"/>
          </w:tcPr>
          <w:p w14:paraId="6F1DCF1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59E4D84" w14:textId="27BDE3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0510A895" w14:textId="3ACE46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B20179F" w14:textId="167C06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49371124" w14:textId="2F0472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806885B" w14:textId="77777777" w:rsidTr="00AE7F5C">
        <w:tc>
          <w:tcPr>
            <w:tcW w:w="514" w:type="pct"/>
          </w:tcPr>
          <w:p w14:paraId="4AFA4C99" w14:textId="2DA9FC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R4-2312110</w:t>
            </w:r>
          </w:p>
        </w:tc>
        <w:tc>
          <w:tcPr>
            <w:tcW w:w="1177" w:type="pct"/>
          </w:tcPr>
          <w:p w14:paraId="7F5956C1" w14:textId="6D56F3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37.141: Correction to ACLR and CACLR requirement</w:t>
            </w:r>
          </w:p>
        </w:tc>
        <w:tc>
          <w:tcPr>
            <w:tcW w:w="589" w:type="pct"/>
          </w:tcPr>
          <w:p w14:paraId="21622DC4" w14:textId="3BD850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4E827139" w14:textId="748F0F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37.141</w:t>
            </w:r>
          </w:p>
        </w:tc>
        <w:tc>
          <w:tcPr>
            <w:tcW w:w="295" w:type="pct"/>
          </w:tcPr>
          <w:p w14:paraId="7D3E7A4F" w14:textId="2F3FFE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1060</w:t>
            </w:r>
          </w:p>
        </w:tc>
        <w:tc>
          <w:tcPr>
            <w:tcW w:w="220" w:type="pct"/>
          </w:tcPr>
          <w:p w14:paraId="60E72A6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F527515" w14:textId="451313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9625AEE" w14:textId="07D817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D472E10" w14:textId="07FE58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7EBEC7DE" w14:textId="438FDB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F7C1AF4" w14:textId="77777777" w:rsidTr="00AE7F5C">
        <w:tc>
          <w:tcPr>
            <w:tcW w:w="514" w:type="pct"/>
          </w:tcPr>
          <w:p w14:paraId="4A18080F" w14:textId="5722FA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R4-2312111</w:t>
            </w:r>
          </w:p>
        </w:tc>
        <w:tc>
          <w:tcPr>
            <w:tcW w:w="1177" w:type="pct"/>
          </w:tcPr>
          <w:p w14:paraId="16FA00D7" w14:textId="73E379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37.141: Correction to ACLR and CACLR requirement</w:t>
            </w:r>
          </w:p>
        </w:tc>
        <w:tc>
          <w:tcPr>
            <w:tcW w:w="589" w:type="pct"/>
          </w:tcPr>
          <w:p w14:paraId="0FFF0655" w14:textId="78AE25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45A2B6A2" w14:textId="4BCF1C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37.141</w:t>
            </w:r>
          </w:p>
        </w:tc>
        <w:tc>
          <w:tcPr>
            <w:tcW w:w="295" w:type="pct"/>
          </w:tcPr>
          <w:p w14:paraId="0E4530D5" w14:textId="637F02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1061</w:t>
            </w:r>
          </w:p>
        </w:tc>
        <w:tc>
          <w:tcPr>
            <w:tcW w:w="220" w:type="pct"/>
          </w:tcPr>
          <w:p w14:paraId="0F6F15E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3A7ED13" w14:textId="1A8670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C3EC78C" w14:textId="32A40A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F7A10F1" w14:textId="5A3875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28E8A12E" w14:textId="42F2B7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F1E3E33" w14:textId="77777777" w:rsidTr="00AE7F5C">
        <w:tc>
          <w:tcPr>
            <w:tcW w:w="514" w:type="pct"/>
          </w:tcPr>
          <w:p w14:paraId="6B2F321E" w14:textId="76451B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R4-2311545</w:t>
            </w:r>
          </w:p>
        </w:tc>
        <w:tc>
          <w:tcPr>
            <w:tcW w:w="1177" w:type="pct"/>
          </w:tcPr>
          <w:p w14:paraId="0CA29CD1" w14:textId="544ED3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[AAS_BS_LTE_UTRA-Perf] CR to TS 37.145-1 with corrections to TCs for AAS BS conformance testing</w:t>
            </w:r>
          </w:p>
        </w:tc>
        <w:tc>
          <w:tcPr>
            <w:tcW w:w="589" w:type="pct"/>
          </w:tcPr>
          <w:p w14:paraId="5566B167" w14:textId="6F0A6C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5FB08E17" w14:textId="7DE024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37.145-1</w:t>
            </w:r>
          </w:p>
        </w:tc>
        <w:tc>
          <w:tcPr>
            <w:tcW w:w="295" w:type="pct"/>
          </w:tcPr>
          <w:p w14:paraId="1347E1BF" w14:textId="1AF6BD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0317</w:t>
            </w:r>
          </w:p>
        </w:tc>
        <w:tc>
          <w:tcPr>
            <w:tcW w:w="220" w:type="pct"/>
          </w:tcPr>
          <w:p w14:paraId="47AC2A9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2EB94CA" w14:textId="06C21A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12B7D55D" w14:textId="5F7856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1810B4E" w14:textId="26AB1F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AAS_BS_LTE_UTRA-Perf</w:t>
            </w:r>
          </w:p>
        </w:tc>
        <w:tc>
          <w:tcPr>
            <w:tcW w:w="512" w:type="pct"/>
          </w:tcPr>
          <w:p w14:paraId="3E9B83DB" w14:textId="0DE0AE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83CBC4B" w14:textId="77777777" w:rsidTr="00AE7F5C">
        <w:tc>
          <w:tcPr>
            <w:tcW w:w="514" w:type="pct"/>
          </w:tcPr>
          <w:p w14:paraId="603059BF" w14:textId="0D1063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R4-2313953</w:t>
            </w:r>
          </w:p>
        </w:tc>
        <w:tc>
          <w:tcPr>
            <w:tcW w:w="1177" w:type="pct"/>
          </w:tcPr>
          <w:p w14:paraId="39EFCE74" w14:textId="48C753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[AAS_BS_LTE_UTRA-Perf] CR to TS 37.145-1 with corrections to TCs for AAS BS conformance testing</w:t>
            </w:r>
          </w:p>
        </w:tc>
        <w:tc>
          <w:tcPr>
            <w:tcW w:w="589" w:type="pct"/>
          </w:tcPr>
          <w:p w14:paraId="3FCFF85B" w14:textId="21EA12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28778816" w14:textId="2BD43C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37.145-1</w:t>
            </w:r>
          </w:p>
        </w:tc>
        <w:tc>
          <w:tcPr>
            <w:tcW w:w="295" w:type="pct"/>
          </w:tcPr>
          <w:p w14:paraId="0CAC8358" w14:textId="081819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0317</w:t>
            </w:r>
          </w:p>
        </w:tc>
        <w:tc>
          <w:tcPr>
            <w:tcW w:w="220" w:type="pct"/>
          </w:tcPr>
          <w:p w14:paraId="51378828" w14:textId="1FA569D0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A6F416B" w14:textId="27D916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792D8C5F" w14:textId="4E3A25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36F04EE" w14:textId="27C708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AAS_BS_LTE_UTRA-Perf</w:t>
            </w:r>
          </w:p>
        </w:tc>
        <w:tc>
          <w:tcPr>
            <w:tcW w:w="512" w:type="pct"/>
          </w:tcPr>
          <w:p w14:paraId="351D185F" w14:textId="198C91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2019AB1" w14:textId="77777777" w:rsidTr="00AE7F5C">
        <w:tc>
          <w:tcPr>
            <w:tcW w:w="514" w:type="pct"/>
          </w:tcPr>
          <w:p w14:paraId="74A9EE77" w14:textId="22984D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R4-2311546</w:t>
            </w:r>
          </w:p>
        </w:tc>
        <w:tc>
          <w:tcPr>
            <w:tcW w:w="1177" w:type="pct"/>
          </w:tcPr>
          <w:p w14:paraId="362E41D8" w14:textId="47F307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[AAS_BS_LTE_UTRA-Perf] CR to TS 37.145-1 with corrections to TCs for AAS BS conformance testing</w:t>
            </w:r>
          </w:p>
        </w:tc>
        <w:tc>
          <w:tcPr>
            <w:tcW w:w="589" w:type="pct"/>
          </w:tcPr>
          <w:p w14:paraId="27A0C3A0" w14:textId="518675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5D7DA7E4" w14:textId="2E4D6A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37.145-1</w:t>
            </w:r>
          </w:p>
        </w:tc>
        <w:tc>
          <w:tcPr>
            <w:tcW w:w="295" w:type="pct"/>
          </w:tcPr>
          <w:p w14:paraId="389EBCB5" w14:textId="6B0CBD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0318</w:t>
            </w:r>
          </w:p>
        </w:tc>
        <w:tc>
          <w:tcPr>
            <w:tcW w:w="220" w:type="pct"/>
          </w:tcPr>
          <w:p w14:paraId="3CBA2E4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D8EB21C" w14:textId="62CBCD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653C538" w14:textId="3F9A45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6C1E883" w14:textId="1C5FF2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AAS_BS_LTE_UTRA-Perf</w:t>
            </w:r>
          </w:p>
        </w:tc>
        <w:tc>
          <w:tcPr>
            <w:tcW w:w="512" w:type="pct"/>
          </w:tcPr>
          <w:p w14:paraId="5801A41C" w14:textId="27E35C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8AEA296" w14:textId="77777777" w:rsidTr="00AE7F5C">
        <w:tc>
          <w:tcPr>
            <w:tcW w:w="514" w:type="pct"/>
          </w:tcPr>
          <w:p w14:paraId="1F233DF1" w14:textId="5EA03C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R4-2311547</w:t>
            </w:r>
          </w:p>
        </w:tc>
        <w:tc>
          <w:tcPr>
            <w:tcW w:w="1177" w:type="pct"/>
          </w:tcPr>
          <w:p w14:paraId="260C178D" w14:textId="4437CC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[AAS_BS_LTE_UTRA-Perf] CR to TS 37.145-1 with corrections to TCs for AAS BS conformance testing</w:t>
            </w:r>
          </w:p>
        </w:tc>
        <w:tc>
          <w:tcPr>
            <w:tcW w:w="589" w:type="pct"/>
          </w:tcPr>
          <w:p w14:paraId="38F03D43" w14:textId="2BADC7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736B004A" w14:textId="44DAF4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37.145-1</w:t>
            </w:r>
          </w:p>
        </w:tc>
        <w:tc>
          <w:tcPr>
            <w:tcW w:w="295" w:type="pct"/>
          </w:tcPr>
          <w:p w14:paraId="6AF705A0" w14:textId="1EF447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0319</w:t>
            </w:r>
          </w:p>
        </w:tc>
        <w:tc>
          <w:tcPr>
            <w:tcW w:w="220" w:type="pct"/>
          </w:tcPr>
          <w:p w14:paraId="219FB6F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73A4A71" w14:textId="1C67D3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246936F" w14:textId="563A81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89306FB" w14:textId="1D7D06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AAS_BS_LTE_UTRA-Perf</w:t>
            </w:r>
          </w:p>
        </w:tc>
        <w:tc>
          <w:tcPr>
            <w:tcW w:w="512" w:type="pct"/>
          </w:tcPr>
          <w:p w14:paraId="4B7F961D" w14:textId="6067D5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A7520A3" w14:textId="77777777" w:rsidTr="00AE7F5C">
        <w:tc>
          <w:tcPr>
            <w:tcW w:w="514" w:type="pct"/>
          </w:tcPr>
          <w:p w14:paraId="268553D0" w14:textId="2A71FC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R4-2311551</w:t>
            </w:r>
          </w:p>
        </w:tc>
        <w:tc>
          <w:tcPr>
            <w:tcW w:w="1177" w:type="pct"/>
          </w:tcPr>
          <w:p w14:paraId="63ED2C1A" w14:textId="71EA31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[AAS_BS_LTE_UTRA-Perf] CR to TS 37.145-1 with test signal configuration changes for AAS BS</w:t>
            </w:r>
          </w:p>
        </w:tc>
        <w:tc>
          <w:tcPr>
            <w:tcW w:w="589" w:type="pct"/>
          </w:tcPr>
          <w:p w14:paraId="1CC1BD9C" w14:textId="4067C5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4F93CD2F" w14:textId="681CA8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37.145-1</w:t>
            </w:r>
          </w:p>
        </w:tc>
        <w:tc>
          <w:tcPr>
            <w:tcW w:w="295" w:type="pct"/>
          </w:tcPr>
          <w:p w14:paraId="743350CC" w14:textId="2E7A5F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0320</w:t>
            </w:r>
          </w:p>
        </w:tc>
        <w:tc>
          <w:tcPr>
            <w:tcW w:w="220" w:type="pct"/>
          </w:tcPr>
          <w:p w14:paraId="6FAFA24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FF2A8CF" w14:textId="27B9C8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5B42EDA1" w14:textId="1D4574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1A330ED" w14:textId="0C9A21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AAS_BS_LTE_UTRA-Perf</w:t>
            </w:r>
          </w:p>
        </w:tc>
        <w:tc>
          <w:tcPr>
            <w:tcW w:w="512" w:type="pct"/>
          </w:tcPr>
          <w:p w14:paraId="5C98BC1A" w14:textId="0FF415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891E7B8" w14:textId="77777777" w:rsidTr="00AE7F5C">
        <w:tc>
          <w:tcPr>
            <w:tcW w:w="514" w:type="pct"/>
          </w:tcPr>
          <w:p w14:paraId="44D004C4" w14:textId="20735E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R4-2313954</w:t>
            </w:r>
          </w:p>
        </w:tc>
        <w:tc>
          <w:tcPr>
            <w:tcW w:w="1177" w:type="pct"/>
          </w:tcPr>
          <w:p w14:paraId="7B539A62" w14:textId="0508B9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[AAS_BS_LTE_UTRA-Perf] CR to TS 37.145-1 with test signal configuration changes for AAS BS</w:t>
            </w:r>
          </w:p>
        </w:tc>
        <w:tc>
          <w:tcPr>
            <w:tcW w:w="589" w:type="pct"/>
          </w:tcPr>
          <w:p w14:paraId="515690DF" w14:textId="3AD2E3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01008AD1" w14:textId="477D6D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37.145-1</w:t>
            </w:r>
          </w:p>
        </w:tc>
        <w:tc>
          <w:tcPr>
            <w:tcW w:w="295" w:type="pct"/>
          </w:tcPr>
          <w:p w14:paraId="0CDA1233" w14:textId="31D639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0320</w:t>
            </w:r>
          </w:p>
        </w:tc>
        <w:tc>
          <w:tcPr>
            <w:tcW w:w="220" w:type="pct"/>
          </w:tcPr>
          <w:p w14:paraId="24F8F0B1" w14:textId="026D7A22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7D36842F" w14:textId="3CF317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F7A0B61" w14:textId="54C68B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81353B0" w14:textId="5FE0EF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AAS_BS_LTE_UTRA-Perf</w:t>
            </w:r>
          </w:p>
        </w:tc>
        <w:tc>
          <w:tcPr>
            <w:tcW w:w="512" w:type="pct"/>
          </w:tcPr>
          <w:p w14:paraId="187E83C5" w14:textId="534866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CCECE49" w14:textId="77777777" w:rsidTr="00AE7F5C">
        <w:tc>
          <w:tcPr>
            <w:tcW w:w="514" w:type="pct"/>
          </w:tcPr>
          <w:p w14:paraId="481BB2B9" w14:textId="64CC93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R4-2311552</w:t>
            </w:r>
          </w:p>
        </w:tc>
        <w:tc>
          <w:tcPr>
            <w:tcW w:w="1177" w:type="pct"/>
          </w:tcPr>
          <w:p w14:paraId="69A44DE7" w14:textId="174531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[AAS_BS_LTE_UTRA-Perf] CR to TS 37.145-1 with test signal configuration changes for AAS BS</w:t>
            </w:r>
          </w:p>
        </w:tc>
        <w:tc>
          <w:tcPr>
            <w:tcW w:w="589" w:type="pct"/>
          </w:tcPr>
          <w:p w14:paraId="5F4D89EE" w14:textId="547DA5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3CB168B2" w14:textId="734EAA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37.145-1</w:t>
            </w:r>
          </w:p>
        </w:tc>
        <w:tc>
          <w:tcPr>
            <w:tcW w:w="295" w:type="pct"/>
          </w:tcPr>
          <w:p w14:paraId="7D0A4A74" w14:textId="2BF861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0321</w:t>
            </w:r>
          </w:p>
        </w:tc>
        <w:tc>
          <w:tcPr>
            <w:tcW w:w="220" w:type="pct"/>
          </w:tcPr>
          <w:p w14:paraId="0ED7438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346170F" w14:textId="72C949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2EFA12B" w14:textId="2F0916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E06DF3E" w14:textId="0ABD37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AAS_BS_LTE_UTRA-Perf</w:t>
            </w:r>
          </w:p>
        </w:tc>
        <w:tc>
          <w:tcPr>
            <w:tcW w:w="512" w:type="pct"/>
          </w:tcPr>
          <w:p w14:paraId="08AF013A" w14:textId="17FD7E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B885B84" w14:textId="77777777" w:rsidTr="00AE7F5C">
        <w:tc>
          <w:tcPr>
            <w:tcW w:w="514" w:type="pct"/>
          </w:tcPr>
          <w:p w14:paraId="5B24ED0A" w14:textId="092B9F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R4-2311553</w:t>
            </w:r>
          </w:p>
        </w:tc>
        <w:tc>
          <w:tcPr>
            <w:tcW w:w="1177" w:type="pct"/>
          </w:tcPr>
          <w:p w14:paraId="32A67D7D" w14:textId="69898B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[AAS_BS_LTE_UTRA-Perf] CR to TS 37.145-1 with test signal configuration changes for AAS BS</w:t>
            </w:r>
          </w:p>
        </w:tc>
        <w:tc>
          <w:tcPr>
            <w:tcW w:w="589" w:type="pct"/>
          </w:tcPr>
          <w:p w14:paraId="3828EA9E" w14:textId="5CC070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14BD90CF" w14:textId="5DB5F8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37.145-1</w:t>
            </w:r>
          </w:p>
        </w:tc>
        <w:tc>
          <w:tcPr>
            <w:tcW w:w="295" w:type="pct"/>
          </w:tcPr>
          <w:p w14:paraId="47690DC5" w14:textId="28FC75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0322</w:t>
            </w:r>
          </w:p>
        </w:tc>
        <w:tc>
          <w:tcPr>
            <w:tcW w:w="220" w:type="pct"/>
          </w:tcPr>
          <w:p w14:paraId="24421DB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77B3646" w14:textId="78248C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CDDDCC4" w14:textId="2D3B97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66B3408" w14:textId="624043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AAS_BS_LTE_UTRA-Perf</w:t>
            </w:r>
          </w:p>
        </w:tc>
        <w:tc>
          <w:tcPr>
            <w:tcW w:w="512" w:type="pct"/>
          </w:tcPr>
          <w:p w14:paraId="29B7CEE1" w14:textId="565C0F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780D83C" w14:textId="77777777" w:rsidTr="00AE7F5C">
        <w:tc>
          <w:tcPr>
            <w:tcW w:w="514" w:type="pct"/>
          </w:tcPr>
          <w:p w14:paraId="4F282C9E" w14:textId="34F44C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R4-2312030</w:t>
            </w:r>
          </w:p>
        </w:tc>
        <w:tc>
          <w:tcPr>
            <w:tcW w:w="1177" w:type="pct"/>
          </w:tcPr>
          <w:p w14:paraId="534489AE" w14:textId="1B2A17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TS37.145-1: the introduction of band n106</w:t>
            </w:r>
          </w:p>
        </w:tc>
        <w:tc>
          <w:tcPr>
            <w:tcW w:w="589" w:type="pct"/>
          </w:tcPr>
          <w:p w14:paraId="0762C1B7" w14:textId="38C875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72AE335D" w14:textId="7D4A49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37.145-1</w:t>
            </w:r>
          </w:p>
        </w:tc>
        <w:tc>
          <w:tcPr>
            <w:tcW w:w="295" w:type="pct"/>
          </w:tcPr>
          <w:p w14:paraId="1FF5653B" w14:textId="25F169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0323</w:t>
            </w:r>
          </w:p>
        </w:tc>
        <w:tc>
          <w:tcPr>
            <w:tcW w:w="220" w:type="pct"/>
          </w:tcPr>
          <w:p w14:paraId="2439586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7007A2C" w14:textId="396EAB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85BCA44" w14:textId="65C538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746B7C33" w14:textId="5A1824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NR_900MHz_US</w:t>
            </w:r>
          </w:p>
        </w:tc>
        <w:tc>
          <w:tcPr>
            <w:tcW w:w="512" w:type="pct"/>
          </w:tcPr>
          <w:p w14:paraId="5A88A723" w14:textId="6B4534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5D2BC6EB" w14:textId="77777777" w:rsidTr="00AE7F5C">
        <w:tc>
          <w:tcPr>
            <w:tcW w:w="514" w:type="pct"/>
          </w:tcPr>
          <w:p w14:paraId="74782D85" w14:textId="737B0F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R4-2312112</w:t>
            </w:r>
          </w:p>
        </w:tc>
        <w:tc>
          <w:tcPr>
            <w:tcW w:w="1177" w:type="pct"/>
          </w:tcPr>
          <w:p w14:paraId="41774B31" w14:textId="53130F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37.145-1: Correction to ACLR and CACLR requirement</w:t>
            </w:r>
          </w:p>
        </w:tc>
        <w:tc>
          <w:tcPr>
            <w:tcW w:w="589" w:type="pct"/>
          </w:tcPr>
          <w:p w14:paraId="188C64A7" w14:textId="1D5862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5CFE29F1" w14:textId="62C3E3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37.145-1</w:t>
            </w:r>
          </w:p>
        </w:tc>
        <w:tc>
          <w:tcPr>
            <w:tcW w:w="295" w:type="pct"/>
          </w:tcPr>
          <w:p w14:paraId="1D9BE323" w14:textId="100C0B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0324</w:t>
            </w:r>
          </w:p>
        </w:tc>
        <w:tc>
          <w:tcPr>
            <w:tcW w:w="220" w:type="pct"/>
          </w:tcPr>
          <w:p w14:paraId="00656E5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E47A58C" w14:textId="39216E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2DA6DBCE" w14:textId="52A10D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54B3DEE" w14:textId="0797F7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6293DA54" w14:textId="6C0E2B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27B7144" w14:textId="77777777" w:rsidTr="00AE7F5C">
        <w:tc>
          <w:tcPr>
            <w:tcW w:w="514" w:type="pct"/>
          </w:tcPr>
          <w:p w14:paraId="788C2A69" w14:textId="44B4F9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R4-2312113</w:t>
            </w:r>
          </w:p>
        </w:tc>
        <w:tc>
          <w:tcPr>
            <w:tcW w:w="1177" w:type="pct"/>
          </w:tcPr>
          <w:p w14:paraId="3443E5B2" w14:textId="6DD175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37.145-1: Correction to ACLR and CACLR requirement</w:t>
            </w:r>
          </w:p>
        </w:tc>
        <w:tc>
          <w:tcPr>
            <w:tcW w:w="589" w:type="pct"/>
          </w:tcPr>
          <w:p w14:paraId="2BCFB8B4" w14:textId="17885F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5AED9F77" w14:textId="65D657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37.145-1</w:t>
            </w:r>
          </w:p>
        </w:tc>
        <w:tc>
          <w:tcPr>
            <w:tcW w:w="295" w:type="pct"/>
          </w:tcPr>
          <w:p w14:paraId="690B7C68" w14:textId="6AF621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0325</w:t>
            </w:r>
          </w:p>
        </w:tc>
        <w:tc>
          <w:tcPr>
            <w:tcW w:w="220" w:type="pct"/>
          </w:tcPr>
          <w:p w14:paraId="78B09C5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A6B7BEB" w14:textId="7F782E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787DC201" w14:textId="4090D7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B88A630" w14:textId="0F952D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145C42CD" w14:textId="68ED8C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0C60B1A" w14:textId="77777777" w:rsidTr="00AE7F5C">
        <w:tc>
          <w:tcPr>
            <w:tcW w:w="514" w:type="pct"/>
          </w:tcPr>
          <w:p w14:paraId="56FD22A1" w14:textId="08A4AE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R4-2312114</w:t>
            </w:r>
          </w:p>
        </w:tc>
        <w:tc>
          <w:tcPr>
            <w:tcW w:w="1177" w:type="pct"/>
          </w:tcPr>
          <w:p w14:paraId="48265E98" w14:textId="30C923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37.145-1: Correction to ACLR and CACLR requirement</w:t>
            </w:r>
          </w:p>
        </w:tc>
        <w:tc>
          <w:tcPr>
            <w:tcW w:w="589" w:type="pct"/>
          </w:tcPr>
          <w:p w14:paraId="0307BA79" w14:textId="2F5DFC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5A8971D9" w14:textId="439F30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37.145-1</w:t>
            </w:r>
          </w:p>
        </w:tc>
        <w:tc>
          <w:tcPr>
            <w:tcW w:w="295" w:type="pct"/>
          </w:tcPr>
          <w:p w14:paraId="65E16D05" w14:textId="4D125B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0326</w:t>
            </w:r>
          </w:p>
        </w:tc>
        <w:tc>
          <w:tcPr>
            <w:tcW w:w="220" w:type="pct"/>
          </w:tcPr>
          <w:p w14:paraId="14204BD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609FD40" w14:textId="5458D8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845560B" w14:textId="6F6C4C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702BD03" w14:textId="28D076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1F19EDD7" w14:textId="606086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761CAAB" w14:textId="77777777" w:rsidTr="00AE7F5C">
        <w:tc>
          <w:tcPr>
            <w:tcW w:w="514" w:type="pct"/>
          </w:tcPr>
          <w:p w14:paraId="60EC24BC" w14:textId="5DA8D5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R4-2312115</w:t>
            </w:r>
          </w:p>
        </w:tc>
        <w:tc>
          <w:tcPr>
            <w:tcW w:w="1177" w:type="pct"/>
          </w:tcPr>
          <w:p w14:paraId="5E4A1F01" w14:textId="3116E9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37.145-1: Correction to ACLR and CACLR requirement</w:t>
            </w:r>
          </w:p>
        </w:tc>
        <w:tc>
          <w:tcPr>
            <w:tcW w:w="589" w:type="pct"/>
          </w:tcPr>
          <w:p w14:paraId="5C9459FB" w14:textId="56F6B6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424CCC3F" w14:textId="51BD16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37.145-1</w:t>
            </w:r>
          </w:p>
        </w:tc>
        <w:tc>
          <w:tcPr>
            <w:tcW w:w="295" w:type="pct"/>
          </w:tcPr>
          <w:p w14:paraId="17447377" w14:textId="5E085A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0327</w:t>
            </w:r>
          </w:p>
        </w:tc>
        <w:tc>
          <w:tcPr>
            <w:tcW w:w="220" w:type="pct"/>
          </w:tcPr>
          <w:p w14:paraId="380E694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BE8D854" w14:textId="017808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EBFCFB4" w14:textId="74F296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F900748" w14:textId="1976B8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4374154C" w14:textId="7A8268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A71C2C3" w14:textId="77777777" w:rsidTr="00AE7F5C">
        <w:tc>
          <w:tcPr>
            <w:tcW w:w="514" w:type="pct"/>
          </w:tcPr>
          <w:p w14:paraId="1911079F" w14:textId="494956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R4-2311723</w:t>
            </w:r>
          </w:p>
        </w:tc>
        <w:tc>
          <w:tcPr>
            <w:tcW w:w="1177" w:type="pct"/>
          </w:tcPr>
          <w:p w14:paraId="3D5E239F" w14:textId="1D7FDE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[AASenh_BS_LTE_UTRA-Perf] CR to TR 37.145-2: Corrections on table references for E-UTRA in-channel selectivity test requirement</w:t>
            </w:r>
          </w:p>
        </w:tc>
        <w:tc>
          <w:tcPr>
            <w:tcW w:w="589" w:type="pct"/>
          </w:tcPr>
          <w:p w14:paraId="5F8961D4" w14:textId="4D922A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347ADE67" w14:textId="7B8377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37.145-2</w:t>
            </w:r>
          </w:p>
        </w:tc>
        <w:tc>
          <w:tcPr>
            <w:tcW w:w="295" w:type="pct"/>
          </w:tcPr>
          <w:p w14:paraId="68B2EDD5" w14:textId="7D9764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0354</w:t>
            </w:r>
          </w:p>
        </w:tc>
        <w:tc>
          <w:tcPr>
            <w:tcW w:w="220" w:type="pct"/>
          </w:tcPr>
          <w:p w14:paraId="335AEB1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1FA45C6" w14:textId="34053C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3953840A" w14:textId="47DF15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3FD3592" w14:textId="54374D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AASenh_BS_LTE_UTRA-Perf</w:t>
            </w:r>
          </w:p>
        </w:tc>
        <w:tc>
          <w:tcPr>
            <w:tcW w:w="512" w:type="pct"/>
          </w:tcPr>
          <w:p w14:paraId="33FCF5E3" w14:textId="689C16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9B07A37" w14:textId="77777777" w:rsidTr="00AE7F5C">
        <w:tc>
          <w:tcPr>
            <w:tcW w:w="514" w:type="pct"/>
          </w:tcPr>
          <w:p w14:paraId="235E08D1" w14:textId="424D6A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R4-2311724</w:t>
            </w:r>
          </w:p>
        </w:tc>
        <w:tc>
          <w:tcPr>
            <w:tcW w:w="1177" w:type="pct"/>
          </w:tcPr>
          <w:p w14:paraId="69850CA5" w14:textId="2F010D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[AASenh_BS_LTE_UTRA-Perf] CR to TR 37.145-2: Corrections on table references for E-UTRA in-channel selectivity test requirement</w:t>
            </w:r>
          </w:p>
        </w:tc>
        <w:tc>
          <w:tcPr>
            <w:tcW w:w="589" w:type="pct"/>
          </w:tcPr>
          <w:p w14:paraId="3043042A" w14:textId="567139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16037A28" w14:textId="50B9CE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37.145-2</w:t>
            </w:r>
          </w:p>
        </w:tc>
        <w:tc>
          <w:tcPr>
            <w:tcW w:w="295" w:type="pct"/>
          </w:tcPr>
          <w:p w14:paraId="1E71FB2B" w14:textId="034472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0355</w:t>
            </w:r>
          </w:p>
        </w:tc>
        <w:tc>
          <w:tcPr>
            <w:tcW w:w="220" w:type="pct"/>
          </w:tcPr>
          <w:p w14:paraId="15BD61A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D585D59" w14:textId="73DE04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201E7B6" w14:textId="275B3F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E231CC9" w14:textId="729E2E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AASenh_BS_LTE_UTRA-Perf</w:t>
            </w:r>
          </w:p>
        </w:tc>
        <w:tc>
          <w:tcPr>
            <w:tcW w:w="512" w:type="pct"/>
          </w:tcPr>
          <w:p w14:paraId="24144BE6" w14:textId="3978B9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5A73478" w14:textId="77777777" w:rsidTr="00AE7F5C">
        <w:tc>
          <w:tcPr>
            <w:tcW w:w="514" w:type="pct"/>
          </w:tcPr>
          <w:p w14:paraId="2FDBC5D6" w14:textId="5A94D2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R4-2311725</w:t>
            </w:r>
          </w:p>
        </w:tc>
        <w:tc>
          <w:tcPr>
            <w:tcW w:w="1177" w:type="pct"/>
          </w:tcPr>
          <w:p w14:paraId="1D417F95" w14:textId="1A497E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[AASenh_BS_LTE_UTRA-Perf] CR to TR 37.145-2: Corrections on table references for E-UTRA in-channel selectivity test requirement</w:t>
            </w:r>
          </w:p>
        </w:tc>
        <w:tc>
          <w:tcPr>
            <w:tcW w:w="589" w:type="pct"/>
          </w:tcPr>
          <w:p w14:paraId="74C82CA0" w14:textId="1089C4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3E64EA7D" w14:textId="103755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37.145-2</w:t>
            </w:r>
          </w:p>
        </w:tc>
        <w:tc>
          <w:tcPr>
            <w:tcW w:w="295" w:type="pct"/>
          </w:tcPr>
          <w:p w14:paraId="40849AB2" w14:textId="35CF4C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0356</w:t>
            </w:r>
          </w:p>
        </w:tc>
        <w:tc>
          <w:tcPr>
            <w:tcW w:w="220" w:type="pct"/>
          </w:tcPr>
          <w:p w14:paraId="3A2F7DF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B009518" w14:textId="6CB0DE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064992D" w14:textId="584486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E553CEC" w14:textId="57F233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AASenh_BS_LTE_UTRA-Perf</w:t>
            </w:r>
          </w:p>
        </w:tc>
        <w:tc>
          <w:tcPr>
            <w:tcW w:w="512" w:type="pct"/>
          </w:tcPr>
          <w:p w14:paraId="070F0108" w14:textId="01A958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C9AE518" w14:textId="77777777" w:rsidTr="00AE7F5C">
        <w:tc>
          <w:tcPr>
            <w:tcW w:w="514" w:type="pct"/>
          </w:tcPr>
          <w:p w14:paraId="671F8DCF" w14:textId="5D53D5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R4-2311726</w:t>
            </w:r>
          </w:p>
        </w:tc>
        <w:tc>
          <w:tcPr>
            <w:tcW w:w="1177" w:type="pct"/>
          </w:tcPr>
          <w:p w14:paraId="40903124" w14:textId="742B20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[AASenh_BS_LTE_UTRA-Perf] CR to TR 37.145-2: Corrections on tables for E-UTRA in-channel selectivity test requirement</w:t>
            </w:r>
          </w:p>
        </w:tc>
        <w:tc>
          <w:tcPr>
            <w:tcW w:w="589" w:type="pct"/>
          </w:tcPr>
          <w:p w14:paraId="76B9FDFA" w14:textId="359712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58516019" w14:textId="7FAA96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37.145-2</w:t>
            </w:r>
          </w:p>
        </w:tc>
        <w:tc>
          <w:tcPr>
            <w:tcW w:w="295" w:type="pct"/>
          </w:tcPr>
          <w:p w14:paraId="44E077B9" w14:textId="4E4C0C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0357</w:t>
            </w:r>
          </w:p>
        </w:tc>
        <w:tc>
          <w:tcPr>
            <w:tcW w:w="220" w:type="pct"/>
          </w:tcPr>
          <w:p w14:paraId="725DC97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3071BEC" w14:textId="568499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2C6F50B" w14:textId="38043A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5B36555" w14:textId="155180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AASenh_BS_LTE_UTRA-Perf</w:t>
            </w:r>
          </w:p>
        </w:tc>
        <w:tc>
          <w:tcPr>
            <w:tcW w:w="512" w:type="pct"/>
          </w:tcPr>
          <w:p w14:paraId="7E4372E0" w14:textId="72C526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526FC17" w14:textId="77777777" w:rsidTr="00AE7F5C">
        <w:tc>
          <w:tcPr>
            <w:tcW w:w="514" w:type="pct"/>
          </w:tcPr>
          <w:p w14:paraId="617EE4C7" w14:textId="63A1D6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R4-2312031</w:t>
            </w:r>
          </w:p>
        </w:tc>
        <w:tc>
          <w:tcPr>
            <w:tcW w:w="1177" w:type="pct"/>
          </w:tcPr>
          <w:p w14:paraId="5C1B853A" w14:textId="52BC0A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TS37.145-2: the introduction of band n106</w:t>
            </w:r>
          </w:p>
        </w:tc>
        <w:tc>
          <w:tcPr>
            <w:tcW w:w="589" w:type="pct"/>
          </w:tcPr>
          <w:p w14:paraId="26D2E13B" w14:textId="12DEC4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03176223" w14:textId="0715E0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37.145-2</w:t>
            </w:r>
          </w:p>
        </w:tc>
        <w:tc>
          <w:tcPr>
            <w:tcW w:w="295" w:type="pct"/>
          </w:tcPr>
          <w:p w14:paraId="331C9A0E" w14:textId="6D62C8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0358</w:t>
            </w:r>
          </w:p>
        </w:tc>
        <w:tc>
          <w:tcPr>
            <w:tcW w:w="220" w:type="pct"/>
          </w:tcPr>
          <w:p w14:paraId="6B4ECD8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930691F" w14:textId="01C11E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13DAE70" w14:textId="68CE42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1659F946" w14:textId="4BD42E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NR_900MHz_US</w:t>
            </w:r>
          </w:p>
        </w:tc>
        <w:tc>
          <w:tcPr>
            <w:tcW w:w="512" w:type="pct"/>
          </w:tcPr>
          <w:p w14:paraId="14BCAC34" w14:textId="2617DA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68F3527A" w14:textId="77777777" w:rsidTr="00AE7F5C">
        <w:tc>
          <w:tcPr>
            <w:tcW w:w="514" w:type="pct"/>
          </w:tcPr>
          <w:p w14:paraId="20198A7D" w14:textId="59AFF1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R4-2312116</w:t>
            </w:r>
          </w:p>
        </w:tc>
        <w:tc>
          <w:tcPr>
            <w:tcW w:w="1177" w:type="pct"/>
          </w:tcPr>
          <w:p w14:paraId="0EE28F8A" w14:textId="4DCFC9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37.145-2: Correction to ACLR and CACLR requirement</w:t>
            </w:r>
          </w:p>
        </w:tc>
        <w:tc>
          <w:tcPr>
            <w:tcW w:w="589" w:type="pct"/>
          </w:tcPr>
          <w:p w14:paraId="24A96877" w14:textId="376D9C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12197413" w14:textId="03121E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37.145-2</w:t>
            </w:r>
          </w:p>
        </w:tc>
        <w:tc>
          <w:tcPr>
            <w:tcW w:w="295" w:type="pct"/>
          </w:tcPr>
          <w:p w14:paraId="7586C462" w14:textId="693456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0359</w:t>
            </w:r>
          </w:p>
        </w:tc>
        <w:tc>
          <w:tcPr>
            <w:tcW w:w="220" w:type="pct"/>
          </w:tcPr>
          <w:p w14:paraId="4E28C86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D9C16EB" w14:textId="17E241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3827FB81" w14:textId="5DF0CA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0E85E4D" w14:textId="798AA1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1D769308" w14:textId="56669A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0D3EFB8" w14:textId="77777777" w:rsidTr="00AE7F5C">
        <w:tc>
          <w:tcPr>
            <w:tcW w:w="514" w:type="pct"/>
          </w:tcPr>
          <w:p w14:paraId="68439015" w14:textId="2DA02A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R4-2312117</w:t>
            </w:r>
          </w:p>
        </w:tc>
        <w:tc>
          <w:tcPr>
            <w:tcW w:w="1177" w:type="pct"/>
          </w:tcPr>
          <w:p w14:paraId="02FB67D3" w14:textId="748A72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37.145-2: Correction to ACLR and CACLR requirement</w:t>
            </w:r>
          </w:p>
        </w:tc>
        <w:tc>
          <w:tcPr>
            <w:tcW w:w="589" w:type="pct"/>
          </w:tcPr>
          <w:p w14:paraId="01CAB63D" w14:textId="7E64B1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58BDF88F" w14:textId="77EF88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37.145-2</w:t>
            </w:r>
          </w:p>
        </w:tc>
        <w:tc>
          <w:tcPr>
            <w:tcW w:w="295" w:type="pct"/>
          </w:tcPr>
          <w:p w14:paraId="0AF571D8" w14:textId="3B5F5F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0360</w:t>
            </w:r>
          </w:p>
        </w:tc>
        <w:tc>
          <w:tcPr>
            <w:tcW w:w="220" w:type="pct"/>
          </w:tcPr>
          <w:p w14:paraId="051D2CE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B4FA388" w14:textId="54F12B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4941728B" w14:textId="4313EE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ED42C0A" w14:textId="6EBCA7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5CAA6AE6" w14:textId="566D1E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074FBB9" w14:textId="77777777" w:rsidTr="00AE7F5C">
        <w:tc>
          <w:tcPr>
            <w:tcW w:w="514" w:type="pct"/>
          </w:tcPr>
          <w:p w14:paraId="17F00274" w14:textId="52E9D3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R4-2312118</w:t>
            </w:r>
          </w:p>
        </w:tc>
        <w:tc>
          <w:tcPr>
            <w:tcW w:w="1177" w:type="pct"/>
          </w:tcPr>
          <w:p w14:paraId="6D9AD1B6" w14:textId="6F6C79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37.145-2: Correction to ACLR and CACLR requirement</w:t>
            </w:r>
          </w:p>
        </w:tc>
        <w:tc>
          <w:tcPr>
            <w:tcW w:w="589" w:type="pct"/>
          </w:tcPr>
          <w:p w14:paraId="676C2E72" w14:textId="2F8142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3C3ECB04" w14:textId="0CDBBF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37.145-2</w:t>
            </w:r>
          </w:p>
        </w:tc>
        <w:tc>
          <w:tcPr>
            <w:tcW w:w="295" w:type="pct"/>
          </w:tcPr>
          <w:p w14:paraId="4FFF3F1B" w14:textId="655729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0361</w:t>
            </w:r>
          </w:p>
        </w:tc>
        <w:tc>
          <w:tcPr>
            <w:tcW w:w="220" w:type="pct"/>
          </w:tcPr>
          <w:p w14:paraId="0E24C2C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3522411" w14:textId="5BE0C3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13E61BC" w14:textId="58ACC3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1386708" w14:textId="76C8A5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6BD54996" w14:textId="0A73F9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4BC778D" w14:textId="77777777" w:rsidTr="00AE7F5C">
        <w:tc>
          <w:tcPr>
            <w:tcW w:w="514" w:type="pct"/>
          </w:tcPr>
          <w:p w14:paraId="029F60AE" w14:textId="1D4311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R4-2312119</w:t>
            </w:r>
          </w:p>
        </w:tc>
        <w:tc>
          <w:tcPr>
            <w:tcW w:w="1177" w:type="pct"/>
          </w:tcPr>
          <w:p w14:paraId="374CAE2E" w14:textId="3105F4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37.145-2: Correction to ACLR and CACLR requirement</w:t>
            </w:r>
          </w:p>
        </w:tc>
        <w:tc>
          <w:tcPr>
            <w:tcW w:w="589" w:type="pct"/>
          </w:tcPr>
          <w:p w14:paraId="13C2F2AF" w14:textId="4C805E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38E4D122" w14:textId="73BD37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37.145-2</w:t>
            </w:r>
          </w:p>
        </w:tc>
        <w:tc>
          <w:tcPr>
            <w:tcW w:w="295" w:type="pct"/>
          </w:tcPr>
          <w:p w14:paraId="3D37C99D" w14:textId="3CFA2D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0362</w:t>
            </w:r>
          </w:p>
        </w:tc>
        <w:tc>
          <w:tcPr>
            <w:tcW w:w="220" w:type="pct"/>
          </w:tcPr>
          <w:p w14:paraId="203E51B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1D1D6D7" w14:textId="649F7A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A2BA529" w14:textId="5526C4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76BF26F" w14:textId="4B5097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43404C50" w14:textId="6DC41C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C9F3653" w14:textId="77777777" w:rsidTr="00AE7F5C">
        <w:tc>
          <w:tcPr>
            <w:tcW w:w="514" w:type="pct"/>
          </w:tcPr>
          <w:p w14:paraId="7D447996" w14:textId="42F3D1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R4-2313736</w:t>
            </w:r>
          </w:p>
        </w:tc>
        <w:tc>
          <w:tcPr>
            <w:tcW w:w="1177" w:type="pct"/>
          </w:tcPr>
          <w:p w14:paraId="46F95A91" w14:textId="1EBC53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TS 37.145-2: Corrections</w:t>
            </w:r>
          </w:p>
        </w:tc>
        <w:tc>
          <w:tcPr>
            <w:tcW w:w="589" w:type="pct"/>
          </w:tcPr>
          <w:p w14:paraId="671435E1" w14:textId="39E08B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D63E457" w14:textId="766786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37.145-2</w:t>
            </w:r>
          </w:p>
        </w:tc>
        <w:tc>
          <w:tcPr>
            <w:tcW w:w="295" w:type="pct"/>
          </w:tcPr>
          <w:p w14:paraId="4C3B8AC9" w14:textId="7CB05B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0363</w:t>
            </w:r>
          </w:p>
        </w:tc>
        <w:tc>
          <w:tcPr>
            <w:tcW w:w="220" w:type="pct"/>
          </w:tcPr>
          <w:p w14:paraId="23482F2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346388C" w14:textId="14BC1E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57F427FA" w14:textId="0FDCA1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CAE88D9" w14:textId="1E3D7F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5EC4BD4E" w14:textId="3841FF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9CAD989" w14:textId="77777777" w:rsidTr="00AE7F5C">
        <w:tc>
          <w:tcPr>
            <w:tcW w:w="514" w:type="pct"/>
          </w:tcPr>
          <w:p w14:paraId="45285619" w14:textId="660823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R4-2313956</w:t>
            </w:r>
          </w:p>
        </w:tc>
        <w:tc>
          <w:tcPr>
            <w:tcW w:w="1177" w:type="pct"/>
          </w:tcPr>
          <w:p w14:paraId="377BDFB0" w14:textId="614111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TS 37.145-2: Corrections</w:t>
            </w:r>
          </w:p>
        </w:tc>
        <w:tc>
          <w:tcPr>
            <w:tcW w:w="589" w:type="pct"/>
          </w:tcPr>
          <w:p w14:paraId="26413E47" w14:textId="184C4B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2FFEED61" w14:textId="41F7A8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37.145-2</w:t>
            </w:r>
          </w:p>
        </w:tc>
        <w:tc>
          <w:tcPr>
            <w:tcW w:w="295" w:type="pct"/>
          </w:tcPr>
          <w:p w14:paraId="61E575EE" w14:textId="550972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0363</w:t>
            </w:r>
          </w:p>
        </w:tc>
        <w:tc>
          <w:tcPr>
            <w:tcW w:w="220" w:type="pct"/>
          </w:tcPr>
          <w:p w14:paraId="3AEA278B" w14:textId="666FE878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3FBD18B" w14:textId="6E3635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2EA2975E" w14:textId="30BA32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E95AAC5" w14:textId="72420A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3EC51531" w14:textId="6A9C38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267A359" w14:textId="77777777" w:rsidTr="00AE7F5C">
        <w:tc>
          <w:tcPr>
            <w:tcW w:w="514" w:type="pct"/>
          </w:tcPr>
          <w:p w14:paraId="563F4602" w14:textId="3CF27C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R4-2313737</w:t>
            </w:r>
          </w:p>
        </w:tc>
        <w:tc>
          <w:tcPr>
            <w:tcW w:w="1177" w:type="pct"/>
          </w:tcPr>
          <w:p w14:paraId="546D8FD9" w14:textId="3D8ED0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TS 37.145-2: Corrections</w:t>
            </w:r>
          </w:p>
        </w:tc>
        <w:tc>
          <w:tcPr>
            <w:tcW w:w="589" w:type="pct"/>
          </w:tcPr>
          <w:p w14:paraId="0A344F80" w14:textId="2AE471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13DAA8E9" w14:textId="18F308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37.145-2</w:t>
            </w:r>
          </w:p>
        </w:tc>
        <w:tc>
          <w:tcPr>
            <w:tcW w:w="295" w:type="pct"/>
          </w:tcPr>
          <w:p w14:paraId="468EAA17" w14:textId="3E87F5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0364</w:t>
            </w:r>
          </w:p>
        </w:tc>
        <w:tc>
          <w:tcPr>
            <w:tcW w:w="220" w:type="pct"/>
          </w:tcPr>
          <w:p w14:paraId="6A201E1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D2ECA6B" w14:textId="00E4B3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37184CF4" w14:textId="60CC46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A4CFDA4" w14:textId="17BEAD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36AB3D9E" w14:textId="091544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FC0C648" w14:textId="77777777" w:rsidTr="00AE7F5C">
        <w:tc>
          <w:tcPr>
            <w:tcW w:w="514" w:type="pct"/>
          </w:tcPr>
          <w:p w14:paraId="0FE2DC4D" w14:textId="418371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R4-2313738</w:t>
            </w:r>
          </w:p>
        </w:tc>
        <w:tc>
          <w:tcPr>
            <w:tcW w:w="1177" w:type="pct"/>
          </w:tcPr>
          <w:p w14:paraId="0D2A275B" w14:textId="6AB66C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TS 37.145-2: Corrections</w:t>
            </w:r>
          </w:p>
        </w:tc>
        <w:tc>
          <w:tcPr>
            <w:tcW w:w="589" w:type="pct"/>
          </w:tcPr>
          <w:p w14:paraId="25347613" w14:textId="737367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68A26A3A" w14:textId="2D6536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37.145-2</w:t>
            </w:r>
          </w:p>
        </w:tc>
        <w:tc>
          <w:tcPr>
            <w:tcW w:w="295" w:type="pct"/>
          </w:tcPr>
          <w:p w14:paraId="39D21D2B" w14:textId="1EF406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0365</w:t>
            </w:r>
          </w:p>
        </w:tc>
        <w:tc>
          <w:tcPr>
            <w:tcW w:w="220" w:type="pct"/>
          </w:tcPr>
          <w:p w14:paraId="4CB5DC4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7CF7716" w14:textId="12BB86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D188026" w14:textId="3F1538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FF92711" w14:textId="2C13BD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745C9B5A" w14:textId="0C4F8C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8F1A46B" w14:textId="77777777" w:rsidTr="00AE7F5C">
        <w:tc>
          <w:tcPr>
            <w:tcW w:w="514" w:type="pct"/>
          </w:tcPr>
          <w:p w14:paraId="2FD4E168" w14:textId="493D8A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R4-2313739</w:t>
            </w:r>
          </w:p>
        </w:tc>
        <w:tc>
          <w:tcPr>
            <w:tcW w:w="1177" w:type="pct"/>
          </w:tcPr>
          <w:p w14:paraId="14D80E0D" w14:textId="58F3F3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TS 37.145-2: Corrections</w:t>
            </w:r>
          </w:p>
        </w:tc>
        <w:tc>
          <w:tcPr>
            <w:tcW w:w="589" w:type="pct"/>
          </w:tcPr>
          <w:p w14:paraId="3F9FD633" w14:textId="21DBE9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71E93552" w14:textId="0C8722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37.145-2</w:t>
            </w:r>
          </w:p>
        </w:tc>
        <w:tc>
          <w:tcPr>
            <w:tcW w:w="295" w:type="pct"/>
          </w:tcPr>
          <w:p w14:paraId="1AAF7FFB" w14:textId="3742B5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0366</w:t>
            </w:r>
          </w:p>
        </w:tc>
        <w:tc>
          <w:tcPr>
            <w:tcW w:w="220" w:type="pct"/>
          </w:tcPr>
          <w:p w14:paraId="59CD76F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A596660" w14:textId="15333F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2B954C2" w14:textId="6A26E8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AF54ED2" w14:textId="71B7BB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5FDDBEE8" w14:textId="309211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4467588" w14:textId="77777777" w:rsidTr="00AE7F5C">
        <w:tc>
          <w:tcPr>
            <w:tcW w:w="514" w:type="pct"/>
          </w:tcPr>
          <w:p w14:paraId="527ECEC6" w14:textId="6E17A0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R4-2312370</w:t>
            </w:r>
          </w:p>
        </w:tc>
        <w:tc>
          <w:tcPr>
            <w:tcW w:w="1177" w:type="pct"/>
          </w:tcPr>
          <w:p w14:paraId="65CF5F83" w14:textId="1B6A7E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TR 37.941: Addition of technical background related to additional power level calibration in subclause 7.3.1, 8.3 and 8.8</w:t>
            </w:r>
          </w:p>
        </w:tc>
        <w:tc>
          <w:tcPr>
            <w:tcW w:w="589" w:type="pct"/>
          </w:tcPr>
          <w:p w14:paraId="5F901FC5" w14:textId="5F942A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371FBA15" w14:textId="5224F4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37.941</w:t>
            </w:r>
          </w:p>
        </w:tc>
        <w:tc>
          <w:tcPr>
            <w:tcW w:w="295" w:type="pct"/>
          </w:tcPr>
          <w:p w14:paraId="57329896" w14:textId="6ED7B3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0040</w:t>
            </w:r>
          </w:p>
        </w:tc>
        <w:tc>
          <w:tcPr>
            <w:tcW w:w="220" w:type="pct"/>
          </w:tcPr>
          <w:p w14:paraId="4B148DF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E97A7B4" w14:textId="63FFC0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B099635" w14:textId="6581E0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9D445CC" w14:textId="42936E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6F867514" w14:textId="2CFC97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DA53188" w14:textId="77777777" w:rsidTr="00AE7F5C">
        <w:tc>
          <w:tcPr>
            <w:tcW w:w="514" w:type="pct"/>
          </w:tcPr>
          <w:p w14:paraId="7EED5456" w14:textId="3569EA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R4-2313858</w:t>
            </w:r>
          </w:p>
        </w:tc>
        <w:tc>
          <w:tcPr>
            <w:tcW w:w="1177" w:type="pct"/>
          </w:tcPr>
          <w:p w14:paraId="71C97049" w14:textId="3B55FD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TR 37.941: Addition of technical background related to additional power level calibration in subclause 7.3.1, 8.3 and 8.8</w:t>
            </w:r>
          </w:p>
        </w:tc>
        <w:tc>
          <w:tcPr>
            <w:tcW w:w="589" w:type="pct"/>
          </w:tcPr>
          <w:p w14:paraId="57E582E6" w14:textId="6CFA52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1ADB9E6E" w14:textId="5A453C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37.941</w:t>
            </w:r>
          </w:p>
        </w:tc>
        <w:tc>
          <w:tcPr>
            <w:tcW w:w="295" w:type="pct"/>
          </w:tcPr>
          <w:p w14:paraId="76599283" w14:textId="2D2865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0040</w:t>
            </w:r>
          </w:p>
        </w:tc>
        <w:tc>
          <w:tcPr>
            <w:tcW w:w="220" w:type="pct"/>
          </w:tcPr>
          <w:p w14:paraId="6556A067" w14:textId="01D2F959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7547026" w14:textId="15B472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D5F4EC1" w14:textId="46AB71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C5CF9A3" w14:textId="3A26AC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35E1AC8B" w14:textId="78BB65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AE1D52E" w14:textId="77777777" w:rsidTr="00AE7F5C">
        <w:tc>
          <w:tcPr>
            <w:tcW w:w="514" w:type="pct"/>
          </w:tcPr>
          <w:p w14:paraId="2814F250" w14:textId="44BC41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R4-2312371</w:t>
            </w:r>
          </w:p>
        </w:tc>
        <w:tc>
          <w:tcPr>
            <w:tcW w:w="1177" w:type="pct"/>
          </w:tcPr>
          <w:p w14:paraId="46A0A6D4" w14:textId="05267B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TR 37.941: Addition of FR2-2 MU evaluation for EIRP measured in CATR in subclause 9.2 and 9.3</w:t>
            </w:r>
          </w:p>
        </w:tc>
        <w:tc>
          <w:tcPr>
            <w:tcW w:w="589" w:type="pct"/>
          </w:tcPr>
          <w:p w14:paraId="1C2CDC99" w14:textId="305D42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0179B4C" w14:textId="04BB06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37.941</w:t>
            </w:r>
          </w:p>
        </w:tc>
        <w:tc>
          <w:tcPr>
            <w:tcW w:w="295" w:type="pct"/>
          </w:tcPr>
          <w:p w14:paraId="24AD718D" w14:textId="16045E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0041</w:t>
            </w:r>
          </w:p>
        </w:tc>
        <w:tc>
          <w:tcPr>
            <w:tcW w:w="220" w:type="pct"/>
          </w:tcPr>
          <w:p w14:paraId="2CE9F7E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6D7490F" w14:textId="40B5AF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C1A8184" w14:textId="151F35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FE78038" w14:textId="695D58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3F2EA0F6" w14:textId="3D13FD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7DEB9D1" w14:textId="77777777" w:rsidTr="00AE7F5C">
        <w:tc>
          <w:tcPr>
            <w:tcW w:w="514" w:type="pct"/>
          </w:tcPr>
          <w:p w14:paraId="1085363E" w14:textId="468B56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R4-2313859</w:t>
            </w:r>
          </w:p>
        </w:tc>
        <w:tc>
          <w:tcPr>
            <w:tcW w:w="1177" w:type="pct"/>
          </w:tcPr>
          <w:p w14:paraId="617EA8E3" w14:textId="6A8DC2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TR 37.941: Addition of FR2-2 MU evaluation for EIRP measured in CATR in subclause 9.2 and 9.3</w:t>
            </w:r>
          </w:p>
        </w:tc>
        <w:tc>
          <w:tcPr>
            <w:tcW w:w="589" w:type="pct"/>
          </w:tcPr>
          <w:p w14:paraId="5321E76D" w14:textId="5B5B37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56B82E11" w14:textId="556594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37.941</w:t>
            </w:r>
          </w:p>
        </w:tc>
        <w:tc>
          <w:tcPr>
            <w:tcW w:w="295" w:type="pct"/>
          </w:tcPr>
          <w:p w14:paraId="72CC2A79" w14:textId="34FD46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0041</w:t>
            </w:r>
          </w:p>
        </w:tc>
        <w:tc>
          <w:tcPr>
            <w:tcW w:w="220" w:type="pct"/>
          </w:tcPr>
          <w:p w14:paraId="1D865E2B" w14:textId="738BB7E6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6D754FD" w14:textId="521AE6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DE43EAF" w14:textId="6D16C2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8459212" w14:textId="1D389C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300195DB" w14:textId="1FDBB9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4C7AA66A" w14:textId="77777777" w:rsidTr="00AE7F5C">
        <w:tc>
          <w:tcPr>
            <w:tcW w:w="514" w:type="pct"/>
          </w:tcPr>
          <w:p w14:paraId="62E3BDDD" w14:textId="184F1A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R4-2312372</w:t>
            </w:r>
          </w:p>
        </w:tc>
        <w:tc>
          <w:tcPr>
            <w:tcW w:w="1177" w:type="pct"/>
          </w:tcPr>
          <w:p w14:paraId="55F7B61A" w14:textId="2DC52D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TR 37.941: Addition of FR2-2 MU evaluation for TRP in RC in subclause 11.2, 11.3, 11.4 and 12.2</w:t>
            </w:r>
          </w:p>
        </w:tc>
        <w:tc>
          <w:tcPr>
            <w:tcW w:w="589" w:type="pct"/>
          </w:tcPr>
          <w:p w14:paraId="1B11F617" w14:textId="007161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1B1A8063" w14:textId="18BDE3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37.941</w:t>
            </w:r>
          </w:p>
        </w:tc>
        <w:tc>
          <w:tcPr>
            <w:tcW w:w="295" w:type="pct"/>
          </w:tcPr>
          <w:p w14:paraId="62BC19FF" w14:textId="47DEA5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0042</w:t>
            </w:r>
          </w:p>
        </w:tc>
        <w:tc>
          <w:tcPr>
            <w:tcW w:w="220" w:type="pct"/>
          </w:tcPr>
          <w:p w14:paraId="653E492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188CD6F" w14:textId="438170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83DEF9F" w14:textId="57BEB9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B1E6781" w14:textId="4ACD27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787570F0" w14:textId="3B60BC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575FD3F2" w14:textId="77777777" w:rsidTr="00AE7F5C">
        <w:tc>
          <w:tcPr>
            <w:tcW w:w="514" w:type="pct"/>
          </w:tcPr>
          <w:p w14:paraId="38943A5C" w14:textId="1252DE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R4-2312375</w:t>
            </w:r>
          </w:p>
        </w:tc>
        <w:tc>
          <w:tcPr>
            <w:tcW w:w="1177" w:type="pct"/>
          </w:tcPr>
          <w:p w14:paraId="298FA8E6" w14:textId="102725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TR 37.941: Improvement of RC description in subclause 7.8, 8.8, 11.2.5, 11.3.5 and 11.4.5</w:t>
            </w:r>
          </w:p>
        </w:tc>
        <w:tc>
          <w:tcPr>
            <w:tcW w:w="589" w:type="pct"/>
          </w:tcPr>
          <w:p w14:paraId="074F525B" w14:textId="48DD92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9171586" w14:textId="773BB0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37.941</w:t>
            </w:r>
          </w:p>
        </w:tc>
        <w:tc>
          <w:tcPr>
            <w:tcW w:w="295" w:type="pct"/>
          </w:tcPr>
          <w:p w14:paraId="55A16C74" w14:textId="47EF78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0043</w:t>
            </w:r>
          </w:p>
        </w:tc>
        <w:tc>
          <w:tcPr>
            <w:tcW w:w="220" w:type="pct"/>
          </w:tcPr>
          <w:p w14:paraId="2CCA6F8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D24D878" w14:textId="48DEF6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991524E" w14:textId="2CAE03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70F4498" w14:textId="2AD337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OTA_BS_testing-Perf</w:t>
            </w:r>
          </w:p>
        </w:tc>
        <w:tc>
          <w:tcPr>
            <w:tcW w:w="512" w:type="pct"/>
          </w:tcPr>
          <w:p w14:paraId="3FC72EEB" w14:textId="03F272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BA78658" w14:textId="77777777" w:rsidTr="00AE7F5C">
        <w:tc>
          <w:tcPr>
            <w:tcW w:w="514" w:type="pct"/>
          </w:tcPr>
          <w:p w14:paraId="66D0F277" w14:textId="24D9B5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R4-2313968</w:t>
            </w:r>
          </w:p>
        </w:tc>
        <w:tc>
          <w:tcPr>
            <w:tcW w:w="1177" w:type="pct"/>
          </w:tcPr>
          <w:p w14:paraId="78F2AE32" w14:textId="4F1156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TR 37.941: Improvement of RC description in subclause 7.8, 8.8, 11.2.5, 11.3.5 and 11.4.5</w:t>
            </w:r>
          </w:p>
        </w:tc>
        <w:tc>
          <w:tcPr>
            <w:tcW w:w="589" w:type="pct"/>
          </w:tcPr>
          <w:p w14:paraId="1111B4BF" w14:textId="671D74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6F4FAB2C" w14:textId="701A84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37.941</w:t>
            </w:r>
          </w:p>
        </w:tc>
        <w:tc>
          <w:tcPr>
            <w:tcW w:w="295" w:type="pct"/>
          </w:tcPr>
          <w:p w14:paraId="5E66A221" w14:textId="444CBB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0043</w:t>
            </w:r>
          </w:p>
        </w:tc>
        <w:tc>
          <w:tcPr>
            <w:tcW w:w="220" w:type="pct"/>
          </w:tcPr>
          <w:p w14:paraId="2266C29A" w14:textId="4ED0C6B6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B445606" w14:textId="3A6406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7A51A57" w14:textId="2A55EE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3F0669A" w14:textId="3DB49C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OTA_BS_testing-Perf</w:t>
            </w:r>
          </w:p>
        </w:tc>
        <w:tc>
          <w:tcPr>
            <w:tcW w:w="512" w:type="pct"/>
          </w:tcPr>
          <w:p w14:paraId="789D0A78" w14:textId="54DC44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F8B430C" w14:textId="77777777" w:rsidTr="00AE7F5C">
        <w:tc>
          <w:tcPr>
            <w:tcW w:w="514" w:type="pct"/>
          </w:tcPr>
          <w:p w14:paraId="6819349E" w14:textId="0C97E5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R4-2313235</w:t>
            </w:r>
          </w:p>
        </w:tc>
        <w:tc>
          <w:tcPr>
            <w:tcW w:w="1177" w:type="pct"/>
          </w:tcPr>
          <w:p w14:paraId="2A048145" w14:textId="3A5E47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[NR_ext_to_71GHz-Perf] CR to 37.941: 71 GHz Extension BS conformance test MU update</w:t>
            </w:r>
          </w:p>
        </w:tc>
        <w:tc>
          <w:tcPr>
            <w:tcW w:w="589" w:type="pct"/>
          </w:tcPr>
          <w:p w14:paraId="09DFEED0" w14:textId="4DE1C6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6ED9649F" w14:textId="6994E6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37.941</w:t>
            </w:r>
          </w:p>
        </w:tc>
        <w:tc>
          <w:tcPr>
            <w:tcW w:w="295" w:type="pct"/>
          </w:tcPr>
          <w:p w14:paraId="24F61768" w14:textId="1064BD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0044</w:t>
            </w:r>
          </w:p>
        </w:tc>
        <w:tc>
          <w:tcPr>
            <w:tcW w:w="220" w:type="pct"/>
          </w:tcPr>
          <w:p w14:paraId="0FECBD2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8209EB7" w14:textId="03D7CC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6759264" w14:textId="08C282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77E0435" w14:textId="290F49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48744516" w14:textId="4A80C4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6AF8953" w14:textId="77777777" w:rsidTr="00AE7F5C">
        <w:tc>
          <w:tcPr>
            <w:tcW w:w="514" w:type="pct"/>
          </w:tcPr>
          <w:p w14:paraId="106C0C93" w14:textId="57341F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R4-2313860</w:t>
            </w:r>
          </w:p>
        </w:tc>
        <w:tc>
          <w:tcPr>
            <w:tcW w:w="1177" w:type="pct"/>
          </w:tcPr>
          <w:p w14:paraId="1C2B147C" w14:textId="05B99A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[NR_ext_to_71GHz-Perf] CR to 37.941: 71 GHz Extension BS conformance test MU update</w:t>
            </w:r>
          </w:p>
        </w:tc>
        <w:tc>
          <w:tcPr>
            <w:tcW w:w="589" w:type="pct"/>
          </w:tcPr>
          <w:p w14:paraId="3BBD8B8D" w14:textId="3C7153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719F6408" w14:textId="62A0C4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37.941</w:t>
            </w:r>
          </w:p>
        </w:tc>
        <w:tc>
          <w:tcPr>
            <w:tcW w:w="295" w:type="pct"/>
          </w:tcPr>
          <w:p w14:paraId="0ACD6F82" w14:textId="4C9ADF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0044</w:t>
            </w:r>
          </w:p>
        </w:tc>
        <w:tc>
          <w:tcPr>
            <w:tcW w:w="220" w:type="pct"/>
          </w:tcPr>
          <w:p w14:paraId="063B9796" w14:textId="6C7B6F02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733024D" w14:textId="565E81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AEC0F47" w14:textId="02AC72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D12DF54" w14:textId="2CC240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280E4666" w14:textId="332B64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E2619C9" w14:textId="77777777" w:rsidTr="00AE7F5C">
        <w:tc>
          <w:tcPr>
            <w:tcW w:w="514" w:type="pct"/>
          </w:tcPr>
          <w:p w14:paraId="2C085533" w14:textId="16B822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R4-2313596</w:t>
            </w:r>
          </w:p>
        </w:tc>
        <w:tc>
          <w:tcPr>
            <w:tcW w:w="1177" w:type="pct"/>
          </w:tcPr>
          <w:p w14:paraId="56B9540D" w14:textId="310EFF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[OTA_BS_testing-Perf] CR to TR 37.941: correction of the applicability of General Chamber (co-location, out-of-band requirements), Rel-15</w:t>
            </w:r>
          </w:p>
        </w:tc>
        <w:tc>
          <w:tcPr>
            <w:tcW w:w="589" w:type="pct"/>
          </w:tcPr>
          <w:p w14:paraId="1EDA5E5A" w14:textId="27605A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A625E30" w14:textId="36745C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37.941</w:t>
            </w:r>
          </w:p>
        </w:tc>
        <w:tc>
          <w:tcPr>
            <w:tcW w:w="295" w:type="pct"/>
          </w:tcPr>
          <w:p w14:paraId="6AC439D1" w14:textId="290B1E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0045</w:t>
            </w:r>
          </w:p>
        </w:tc>
        <w:tc>
          <w:tcPr>
            <w:tcW w:w="220" w:type="pct"/>
          </w:tcPr>
          <w:p w14:paraId="04EAF3B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494D028" w14:textId="2A91E7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1C02611B" w14:textId="3A7213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25402BB" w14:textId="455076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OTA_BS_testing-Perf</w:t>
            </w:r>
          </w:p>
        </w:tc>
        <w:tc>
          <w:tcPr>
            <w:tcW w:w="512" w:type="pct"/>
          </w:tcPr>
          <w:p w14:paraId="0BF98313" w14:textId="3AE350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1751E4D" w14:textId="77777777" w:rsidTr="00AE7F5C">
        <w:tc>
          <w:tcPr>
            <w:tcW w:w="514" w:type="pct"/>
          </w:tcPr>
          <w:p w14:paraId="36056740" w14:textId="15183F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R4-2313597</w:t>
            </w:r>
          </w:p>
        </w:tc>
        <w:tc>
          <w:tcPr>
            <w:tcW w:w="1177" w:type="pct"/>
          </w:tcPr>
          <w:p w14:paraId="0856E409" w14:textId="5E5913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[OTA_BS_testing-Perf] CR to TR 37.941: correction of the applicability of General Chamber (co-location, out-of-band requirements), Rel-16</w:t>
            </w:r>
          </w:p>
        </w:tc>
        <w:tc>
          <w:tcPr>
            <w:tcW w:w="589" w:type="pct"/>
          </w:tcPr>
          <w:p w14:paraId="0876E253" w14:textId="1A4677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53D52E58" w14:textId="1C67D1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37.941</w:t>
            </w:r>
          </w:p>
        </w:tc>
        <w:tc>
          <w:tcPr>
            <w:tcW w:w="295" w:type="pct"/>
          </w:tcPr>
          <w:p w14:paraId="345FB58B" w14:textId="55EC34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0046</w:t>
            </w:r>
          </w:p>
        </w:tc>
        <w:tc>
          <w:tcPr>
            <w:tcW w:w="220" w:type="pct"/>
          </w:tcPr>
          <w:p w14:paraId="56C46B9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8604E61" w14:textId="61B28A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31ABC6DE" w14:textId="198829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5F8EE25" w14:textId="17A041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OTA_BS_testing-Perf</w:t>
            </w:r>
          </w:p>
        </w:tc>
        <w:tc>
          <w:tcPr>
            <w:tcW w:w="512" w:type="pct"/>
          </w:tcPr>
          <w:p w14:paraId="59D4BD75" w14:textId="7A0232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E132BC6" w14:textId="77777777" w:rsidTr="00AE7F5C">
        <w:tc>
          <w:tcPr>
            <w:tcW w:w="514" w:type="pct"/>
          </w:tcPr>
          <w:p w14:paraId="6D294D73" w14:textId="10830F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R4-2313598</w:t>
            </w:r>
          </w:p>
        </w:tc>
        <w:tc>
          <w:tcPr>
            <w:tcW w:w="1177" w:type="pct"/>
          </w:tcPr>
          <w:p w14:paraId="648D320E" w14:textId="0EFEAF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[OTA_BS_testing-Perf] CR to TR 37.941: correction of the applicability of General Chamber (co-location, out-of-band requirements), Rel-17</w:t>
            </w:r>
          </w:p>
        </w:tc>
        <w:tc>
          <w:tcPr>
            <w:tcW w:w="589" w:type="pct"/>
          </w:tcPr>
          <w:p w14:paraId="17C637E7" w14:textId="5BA2A1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2A5B5337" w14:textId="0911D2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37.941</w:t>
            </w:r>
          </w:p>
        </w:tc>
        <w:tc>
          <w:tcPr>
            <w:tcW w:w="295" w:type="pct"/>
          </w:tcPr>
          <w:p w14:paraId="0C942499" w14:textId="0BC42F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0047</w:t>
            </w:r>
          </w:p>
        </w:tc>
        <w:tc>
          <w:tcPr>
            <w:tcW w:w="220" w:type="pct"/>
          </w:tcPr>
          <w:p w14:paraId="2A4CBD3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D042406" w14:textId="006C3A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2E6DEBD" w14:textId="5313C4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DFBA2FE" w14:textId="38562D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OTA_BS_testing-Perf</w:t>
            </w:r>
          </w:p>
        </w:tc>
        <w:tc>
          <w:tcPr>
            <w:tcW w:w="512" w:type="pct"/>
          </w:tcPr>
          <w:p w14:paraId="69A8DC2A" w14:textId="5D0FEA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0CD20FB" w14:textId="77777777" w:rsidTr="00AE7F5C">
        <w:tc>
          <w:tcPr>
            <w:tcW w:w="514" w:type="pct"/>
          </w:tcPr>
          <w:p w14:paraId="248BF8C1" w14:textId="5876ED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R4-2313599</w:t>
            </w:r>
          </w:p>
        </w:tc>
        <w:tc>
          <w:tcPr>
            <w:tcW w:w="1177" w:type="pct"/>
          </w:tcPr>
          <w:p w14:paraId="28D2D710" w14:textId="6593D9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[OTA_BS_testing-Perf] CR to TR 37.941: correction of the applicability of General Chamber (co-location, out-of-band requirements), Rel-18</w:t>
            </w:r>
          </w:p>
        </w:tc>
        <w:tc>
          <w:tcPr>
            <w:tcW w:w="589" w:type="pct"/>
          </w:tcPr>
          <w:p w14:paraId="3B913736" w14:textId="74146D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CFFE783" w14:textId="4ECB7B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37.941</w:t>
            </w:r>
          </w:p>
        </w:tc>
        <w:tc>
          <w:tcPr>
            <w:tcW w:w="295" w:type="pct"/>
          </w:tcPr>
          <w:p w14:paraId="10615EB7" w14:textId="6F59C7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0048</w:t>
            </w:r>
          </w:p>
        </w:tc>
        <w:tc>
          <w:tcPr>
            <w:tcW w:w="220" w:type="pct"/>
          </w:tcPr>
          <w:p w14:paraId="027B48F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EAA9481" w14:textId="625043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10FE6DF" w14:textId="3C42F4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A18A07F" w14:textId="6FAC0D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OTA_BS_testing-Perf</w:t>
            </w:r>
          </w:p>
        </w:tc>
        <w:tc>
          <w:tcPr>
            <w:tcW w:w="512" w:type="pct"/>
          </w:tcPr>
          <w:p w14:paraId="7DD21DC6" w14:textId="369F14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57BC4298" w14:textId="77777777" w:rsidTr="00AE7F5C">
        <w:tc>
          <w:tcPr>
            <w:tcW w:w="514" w:type="pct"/>
          </w:tcPr>
          <w:p w14:paraId="10BBB9D8" w14:textId="6C539F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R4-2313810</w:t>
            </w:r>
          </w:p>
        </w:tc>
        <w:tc>
          <w:tcPr>
            <w:tcW w:w="1177" w:type="pct"/>
          </w:tcPr>
          <w:p w14:paraId="0CD55E8D" w14:textId="5F08B9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TR 37.941: implementation of FR2-2 MU and TT derivations, Rel-17</w:t>
            </w:r>
          </w:p>
        </w:tc>
        <w:tc>
          <w:tcPr>
            <w:tcW w:w="589" w:type="pct"/>
          </w:tcPr>
          <w:p w14:paraId="7098FAD8" w14:textId="6CB84A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7DC3671" w14:textId="751F75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37.941</w:t>
            </w:r>
          </w:p>
        </w:tc>
        <w:tc>
          <w:tcPr>
            <w:tcW w:w="295" w:type="pct"/>
          </w:tcPr>
          <w:p w14:paraId="16215E33" w14:textId="52EBEF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0049</w:t>
            </w:r>
          </w:p>
        </w:tc>
        <w:tc>
          <w:tcPr>
            <w:tcW w:w="220" w:type="pct"/>
          </w:tcPr>
          <w:p w14:paraId="1927998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F38AE93" w14:textId="40516F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C8E0688" w14:textId="0F40AF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F9D7409" w14:textId="3FA9A0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667954EF" w14:textId="698943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1E7CA719" w14:textId="77777777" w:rsidTr="00AE7F5C">
        <w:tc>
          <w:tcPr>
            <w:tcW w:w="514" w:type="pct"/>
          </w:tcPr>
          <w:p w14:paraId="256B525B" w14:textId="2F232A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R4-2313861</w:t>
            </w:r>
          </w:p>
        </w:tc>
        <w:tc>
          <w:tcPr>
            <w:tcW w:w="1177" w:type="pct"/>
          </w:tcPr>
          <w:p w14:paraId="214332BE" w14:textId="732312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TR 37.941: implementation of FR2-2 MU and TT derivations, Rel-17</w:t>
            </w:r>
          </w:p>
        </w:tc>
        <w:tc>
          <w:tcPr>
            <w:tcW w:w="589" w:type="pct"/>
          </w:tcPr>
          <w:p w14:paraId="29FE7A04" w14:textId="237FE4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229BC0E0" w14:textId="7C63BA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37.941</w:t>
            </w:r>
          </w:p>
        </w:tc>
        <w:tc>
          <w:tcPr>
            <w:tcW w:w="295" w:type="pct"/>
          </w:tcPr>
          <w:p w14:paraId="4C43078C" w14:textId="18FB44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0049</w:t>
            </w:r>
          </w:p>
        </w:tc>
        <w:tc>
          <w:tcPr>
            <w:tcW w:w="220" w:type="pct"/>
          </w:tcPr>
          <w:p w14:paraId="42856C36" w14:textId="7A6D6122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395321B" w14:textId="513456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DAFEB28" w14:textId="5FD719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0DD43F5" w14:textId="59FA34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0384F376" w14:textId="6EB6DC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F8EB4C6" w14:textId="77777777" w:rsidTr="00AE7F5C">
        <w:tc>
          <w:tcPr>
            <w:tcW w:w="514" w:type="pct"/>
          </w:tcPr>
          <w:p w14:paraId="21EEF619" w14:textId="20BA1E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R4-2313989</w:t>
            </w:r>
          </w:p>
        </w:tc>
        <w:tc>
          <w:tcPr>
            <w:tcW w:w="1177" w:type="pct"/>
          </w:tcPr>
          <w:p w14:paraId="6763DA5F" w14:textId="1F2BE1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TR 37.941: implementation of FR2-2 MU and TT derivations, Rel-17</w:t>
            </w:r>
          </w:p>
        </w:tc>
        <w:tc>
          <w:tcPr>
            <w:tcW w:w="589" w:type="pct"/>
          </w:tcPr>
          <w:p w14:paraId="7CBD5EAD" w14:textId="7177C8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7E60FD5" w14:textId="1B5A0C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37.941</w:t>
            </w:r>
          </w:p>
        </w:tc>
        <w:tc>
          <w:tcPr>
            <w:tcW w:w="295" w:type="pct"/>
          </w:tcPr>
          <w:p w14:paraId="1FFA10F5" w14:textId="68A550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0049</w:t>
            </w:r>
          </w:p>
        </w:tc>
        <w:tc>
          <w:tcPr>
            <w:tcW w:w="220" w:type="pct"/>
          </w:tcPr>
          <w:p w14:paraId="576951C8" w14:textId="291B3BF2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2</w:t>
            </w:r>
          </w:p>
        </w:tc>
        <w:tc>
          <w:tcPr>
            <w:tcW w:w="369" w:type="pct"/>
          </w:tcPr>
          <w:p w14:paraId="7E734A22" w14:textId="14D785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7EFEA72" w14:textId="2B3165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A01E710" w14:textId="2120AB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760A2DDF" w14:textId="7D6750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136502C" w14:textId="77777777" w:rsidTr="00AE7F5C">
        <w:tc>
          <w:tcPr>
            <w:tcW w:w="514" w:type="pct"/>
          </w:tcPr>
          <w:p w14:paraId="18416A7C" w14:textId="0BAE84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R4-2313811</w:t>
            </w:r>
          </w:p>
        </w:tc>
        <w:tc>
          <w:tcPr>
            <w:tcW w:w="1177" w:type="pct"/>
          </w:tcPr>
          <w:p w14:paraId="209EC521" w14:textId="411629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TR 37.941: implementation of FR2-2 MU and TT derivations, Rel-18</w:t>
            </w:r>
          </w:p>
        </w:tc>
        <w:tc>
          <w:tcPr>
            <w:tcW w:w="589" w:type="pct"/>
          </w:tcPr>
          <w:p w14:paraId="05FD51AB" w14:textId="0A31E8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232B5F5" w14:textId="37C1F3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37.941</w:t>
            </w:r>
          </w:p>
        </w:tc>
        <w:tc>
          <w:tcPr>
            <w:tcW w:w="295" w:type="pct"/>
          </w:tcPr>
          <w:p w14:paraId="4E7B519E" w14:textId="26A3F4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0050</w:t>
            </w:r>
          </w:p>
        </w:tc>
        <w:tc>
          <w:tcPr>
            <w:tcW w:w="220" w:type="pct"/>
          </w:tcPr>
          <w:p w14:paraId="6BF6FD8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D6909CB" w14:textId="7AD9B9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1A9A45C" w14:textId="0DA4EA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41341C1" w14:textId="0AD63B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11CE44E9" w14:textId="57AED1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F48696B" w14:textId="77777777" w:rsidTr="00AE7F5C">
        <w:tc>
          <w:tcPr>
            <w:tcW w:w="514" w:type="pct"/>
          </w:tcPr>
          <w:p w14:paraId="20262CD0" w14:textId="180129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R4-2311153</w:t>
            </w:r>
          </w:p>
        </w:tc>
        <w:tc>
          <w:tcPr>
            <w:tcW w:w="1177" w:type="pct"/>
          </w:tcPr>
          <w:p w14:paraId="7391F051" w14:textId="7F9968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38.101-1: Time mask for switching across three or four uplink bands</w:t>
            </w:r>
          </w:p>
        </w:tc>
        <w:tc>
          <w:tcPr>
            <w:tcW w:w="589" w:type="pct"/>
          </w:tcPr>
          <w:p w14:paraId="40BD3B94" w14:textId="3B5B27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China Telecom, [Huawei, Hisilicon, Qualcomm, Apple, Ericsson, CHTTL, Xiaomi, vivo, CMCC, NTT DOCOMO, ZTE]</w:t>
            </w:r>
          </w:p>
        </w:tc>
        <w:tc>
          <w:tcPr>
            <w:tcW w:w="441" w:type="pct"/>
          </w:tcPr>
          <w:p w14:paraId="36A362D3" w14:textId="330D57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5130C20" w14:textId="21D0C9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1505</w:t>
            </w:r>
          </w:p>
        </w:tc>
        <w:tc>
          <w:tcPr>
            <w:tcW w:w="220" w:type="pct"/>
          </w:tcPr>
          <w:p w14:paraId="36C4E870" w14:textId="61D081BB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2</w:t>
            </w:r>
          </w:p>
        </w:tc>
        <w:tc>
          <w:tcPr>
            <w:tcW w:w="369" w:type="pct"/>
          </w:tcPr>
          <w:p w14:paraId="3B15EF19" w14:textId="170DD1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38266D3" w14:textId="082C05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4CAF9733" w14:textId="1BE686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NR_MC_enh-Core</w:t>
            </w:r>
          </w:p>
        </w:tc>
        <w:tc>
          <w:tcPr>
            <w:tcW w:w="512" w:type="pct"/>
          </w:tcPr>
          <w:p w14:paraId="0748649C" w14:textId="75B163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478AFEE" w14:textId="77777777" w:rsidTr="00AE7F5C">
        <w:tc>
          <w:tcPr>
            <w:tcW w:w="514" w:type="pct"/>
          </w:tcPr>
          <w:p w14:paraId="347A5E73" w14:textId="350222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R4-2314673</w:t>
            </w:r>
          </w:p>
        </w:tc>
        <w:tc>
          <w:tcPr>
            <w:tcW w:w="1177" w:type="pct"/>
          </w:tcPr>
          <w:p w14:paraId="5586303A" w14:textId="2DF6C3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Alternative 1 CR for 38.101-1: Time mask for switching across three or four uplink bands</w:t>
            </w:r>
          </w:p>
        </w:tc>
        <w:tc>
          <w:tcPr>
            <w:tcW w:w="589" w:type="pct"/>
          </w:tcPr>
          <w:p w14:paraId="17F501BB" w14:textId="6EA826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China Telecom</w:t>
            </w:r>
          </w:p>
        </w:tc>
        <w:tc>
          <w:tcPr>
            <w:tcW w:w="441" w:type="pct"/>
          </w:tcPr>
          <w:p w14:paraId="2D50228D" w14:textId="43E626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64A36DD" w14:textId="6F6858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1505</w:t>
            </w:r>
          </w:p>
        </w:tc>
        <w:tc>
          <w:tcPr>
            <w:tcW w:w="220" w:type="pct"/>
          </w:tcPr>
          <w:p w14:paraId="1827AC9B" w14:textId="11126A09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</w:t>
            </w:r>
          </w:p>
        </w:tc>
        <w:tc>
          <w:tcPr>
            <w:tcW w:w="369" w:type="pct"/>
          </w:tcPr>
          <w:p w14:paraId="45157493" w14:textId="0A7AA0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3260311" w14:textId="1D5DE9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445090F2" w14:textId="36C29A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NR_MC_enh-Core</w:t>
            </w:r>
          </w:p>
        </w:tc>
        <w:tc>
          <w:tcPr>
            <w:tcW w:w="512" w:type="pct"/>
          </w:tcPr>
          <w:p w14:paraId="61D571B9" w14:textId="62ACEC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131F6FD2" w14:textId="77777777" w:rsidTr="00AE7F5C">
        <w:tc>
          <w:tcPr>
            <w:tcW w:w="514" w:type="pct"/>
          </w:tcPr>
          <w:p w14:paraId="04ABACAE" w14:textId="381185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R4-2314908</w:t>
            </w:r>
          </w:p>
        </w:tc>
        <w:tc>
          <w:tcPr>
            <w:tcW w:w="1177" w:type="pct"/>
          </w:tcPr>
          <w:p w14:paraId="490C54D2" w14:textId="1338CB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Alternative 1 CR for 38.101-1: Time mask for switching across three or four uplink bands</w:t>
            </w:r>
          </w:p>
        </w:tc>
        <w:tc>
          <w:tcPr>
            <w:tcW w:w="589" w:type="pct"/>
          </w:tcPr>
          <w:p w14:paraId="791ECC4F" w14:textId="04DE99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China Telecom</w:t>
            </w:r>
          </w:p>
        </w:tc>
        <w:tc>
          <w:tcPr>
            <w:tcW w:w="441" w:type="pct"/>
          </w:tcPr>
          <w:p w14:paraId="2D90F29A" w14:textId="6AA1B7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CB7DA2F" w14:textId="590888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1505</w:t>
            </w:r>
          </w:p>
        </w:tc>
        <w:tc>
          <w:tcPr>
            <w:tcW w:w="220" w:type="pct"/>
          </w:tcPr>
          <w:p w14:paraId="243A078E" w14:textId="376B8322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4</w:t>
            </w:r>
          </w:p>
        </w:tc>
        <w:tc>
          <w:tcPr>
            <w:tcW w:w="369" w:type="pct"/>
          </w:tcPr>
          <w:p w14:paraId="61409B31" w14:textId="329277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68E8105" w14:textId="37F12D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3F8449B" w14:textId="3A70C1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NR_MC_enh-Core</w:t>
            </w:r>
          </w:p>
        </w:tc>
        <w:tc>
          <w:tcPr>
            <w:tcW w:w="512" w:type="pct"/>
          </w:tcPr>
          <w:p w14:paraId="066CB319" w14:textId="12C3B0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03F61451" w14:textId="77777777" w:rsidTr="00AE7F5C">
        <w:tc>
          <w:tcPr>
            <w:tcW w:w="514" w:type="pct"/>
          </w:tcPr>
          <w:p w14:paraId="4AA99187" w14:textId="127617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R4-2311040</w:t>
            </w:r>
          </w:p>
        </w:tc>
        <w:tc>
          <w:tcPr>
            <w:tcW w:w="1177" w:type="pct"/>
          </w:tcPr>
          <w:p w14:paraId="6640C327" w14:textId="575D68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Introduction of higherPowerLimit-r17 into NR CA of PC3+PC5 including UL Intra band CA</w:t>
            </w:r>
          </w:p>
        </w:tc>
        <w:tc>
          <w:tcPr>
            <w:tcW w:w="589" w:type="pct"/>
          </w:tcPr>
          <w:p w14:paraId="5D8BAA93" w14:textId="3577B4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Bell, Samsung</w:t>
            </w:r>
          </w:p>
        </w:tc>
        <w:tc>
          <w:tcPr>
            <w:tcW w:w="441" w:type="pct"/>
          </w:tcPr>
          <w:p w14:paraId="521BA976" w14:textId="4C64EF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A40E877" w14:textId="574777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1641</w:t>
            </w:r>
          </w:p>
        </w:tc>
        <w:tc>
          <w:tcPr>
            <w:tcW w:w="220" w:type="pct"/>
          </w:tcPr>
          <w:p w14:paraId="7722D37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E17DCA5" w14:textId="6BB0E9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4785A04" w14:textId="7D0350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58222E82" w14:textId="033E8B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NR_cov_enh2-Core</w:t>
            </w:r>
          </w:p>
        </w:tc>
        <w:tc>
          <w:tcPr>
            <w:tcW w:w="512" w:type="pct"/>
          </w:tcPr>
          <w:p w14:paraId="325F1003" w14:textId="1177CA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5D419A2E" w14:textId="77777777" w:rsidTr="00AE7F5C">
        <w:tc>
          <w:tcPr>
            <w:tcW w:w="514" w:type="pct"/>
          </w:tcPr>
          <w:p w14:paraId="0F8496E2" w14:textId="38C4BD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R4-2311066</w:t>
            </w:r>
          </w:p>
        </w:tc>
        <w:tc>
          <w:tcPr>
            <w:tcW w:w="1177" w:type="pct"/>
          </w:tcPr>
          <w:p w14:paraId="6C9D0B74" w14:textId="6E9BAD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to 38.101-1 new combinations for Rel-18 NR HPUE Inter-band</w:t>
            </w:r>
          </w:p>
        </w:tc>
        <w:tc>
          <w:tcPr>
            <w:tcW w:w="589" w:type="pct"/>
          </w:tcPr>
          <w:p w14:paraId="5FCD598C" w14:textId="654A2C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China Telecom</w:t>
            </w:r>
          </w:p>
        </w:tc>
        <w:tc>
          <w:tcPr>
            <w:tcW w:w="441" w:type="pct"/>
          </w:tcPr>
          <w:p w14:paraId="63F14C2A" w14:textId="698AC8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B03CE36" w14:textId="0C4519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1642</w:t>
            </w:r>
          </w:p>
        </w:tc>
        <w:tc>
          <w:tcPr>
            <w:tcW w:w="220" w:type="pct"/>
          </w:tcPr>
          <w:p w14:paraId="1C0AB72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220015E" w14:textId="51FFF2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0E15C94" w14:textId="630750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60A93CAE" w14:textId="2AA902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HPUE_FR1_TDD_NR_CADC_SUL_R18</w:t>
            </w:r>
          </w:p>
        </w:tc>
        <w:tc>
          <w:tcPr>
            <w:tcW w:w="512" w:type="pct"/>
          </w:tcPr>
          <w:p w14:paraId="5789D1C7" w14:textId="30D9FE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9F27608" w14:textId="77777777" w:rsidTr="00AE7F5C">
        <w:tc>
          <w:tcPr>
            <w:tcW w:w="514" w:type="pct"/>
          </w:tcPr>
          <w:p w14:paraId="29F9569E" w14:textId="65A70C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R4-2311102</w:t>
            </w:r>
          </w:p>
        </w:tc>
        <w:tc>
          <w:tcPr>
            <w:tcW w:w="1177" w:type="pct"/>
          </w:tcPr>
          <w:p w14:paraId="5D7CC503" w14:textId="54A458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38.101-1 new combinations Rel-18 NR Intra-band</w:t>
            </w:r>
          </w:p>
        </w:tc>
        <w:tc>
          <w:tcPr>
            <w:tcW w:w="589" w:type="pct"/>
          </w:tcPr>
          <w:p w14:paraId="169EE739" w14:textId="3FDED3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69193518" w14:textId="627169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716CD30" w14:textId="33E436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1643</w:t>
            </w:r>
          </w:p>
        </w:tc>
        <w:tc>
          <w:tcPr>
            <w:tcW w:w="220" w:type="pct"/>
          </w:tcPr>
          <w:p w14:paraId="10CA5A6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DFA91C2" w14:textId="551C24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0B69ABD" w14:textId="33C430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085B27A5" w14:textId="089838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NR_CA_R18_Intra</w:t>
            </w:r>
          </w:p>
        </w:tc>
        <w:tc>
          <w:tcPr>
            <w:tcW w:w="512" w:type="pct"/>
          </w:tcPr>
          <w:p w14:paraId="2C0C9665" w14:textId="52B856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95288C0" w14:textId="77777777" w:rsidTr="00AE7F5C">
        <w:tc>
          <w:tcPr>
            <w:tcW w:w="514" w:type="pct"/>
          </w:tcPr>
          <w:p w14:paraId="254FD3F1" w14:textId="6E5528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R4-2311124</w:t>
            </w:r>
          </w:p>
        </w:tc>
        <w:tc>
          <w:tcPr>
            <w:tcW w:w="1177" w:type="pct"/>
          </w:tcPr>
          <w:p w14:paraId="02828345" w14:textId="5404A4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 Rel-18 Corrections to UE co-existence requirements</w:t>
            </w:r>
          </w:p>
        </w:tc>
        <w:tc>
          <w:tcPr>
            <w:tcW w:w="589" w:type="pct"/>
          </w:tcPr>
          <w:p w14:paraId="63F2A2D0" w14:textId="512767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 Inc.</w:t>
            </w:r>
          </w:p>
        </w:tc>
        <w:tc>
          <w:tcPr>
            <w:tcW w:w="441" w:type="pct"/>
          </w:tcPr>
          <w:p w14:paraId="6E5D00F8" w14:textId="6FB262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0FB2129" w14:textId="2986AD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1644</w:t>
            </w:r>
          </w:p>
        </w:tc>
        <w:tc>
          <w:tcPr>
            <w:tcW w:w="220" w:type="pct"/>
          </w:tcPr>
          <w:p w14:paraId="3D33C72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66B47C3" w14:textId="2EBE71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CACABB3" w14:textId="5B2131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743E424" w14:textId="236EF5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32942B6B" w14:textId="72D3DF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2632FA8" w14:textId="77777777" w:rsidTr="00AE7F5C">
        <w:tc>
          <w:tcPr>
            <w:tcW w:w="514" w:type="pct"/>
          </w:tcPr>
          <w:p w14:paraId="62D9407F" w14:textId="22280E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R4-2311125</w:t>
            </w:r>
          </w:p>
        </w:tc>
        <w:tc>
          <w:tcPr>
            <w:tcW w:w="1177" w:type="pct"/>
          </w:tcPr>
          <w:p w14:paraId="438C2E1D" w14:textId="75B4E5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 Rel-17 Corrections to UE co-existence requirements</w:t>
            </w:r>
          </w:p>
        </w:tc>
        <w:tc>
          <w:tcPr>
            <w:tcW w:w="589" w:type="pct"/>
          </w:tcPr>
          <w:p w14:paraId="73D1F08A" w14:textId="37E2F9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 Inc.</w:t>
            </w:r>
          </w:p>
        </w:tc>
        <w:tc>
          <w:tcPr>
            <w:tcW w:w="441" w:type="pct"/>
          </w:tcPr>
          <w:p w14:paraId="5805CE73" w14:textId="197815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1CDF667" w14:textId="2ED9C9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1645</w:t>
            </w:r>
          </w:p>
        </w:tc>
        <w:tc>
          <w:tcPr>
            <w:tcW w:w="220" w:type="pct"/>
          </w:tcPr>
          <w:p w14:paraId="0572CB7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FF3C256" w14:textId="740350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57322A0" w14:textId="3E44F7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D04359C" w14:textId="76C995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75896135" w14:textId="2E6E2B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30D2FE8" w14:textId="77777777" w:rsidTr="00AE7F5C">
        <w:tc>
          <w:tcPr>
            <w:tcW w:w="514" w:type="pct"/>
          </w:tcPr>
          <w:p w14:paraId="3AC5DDB3" w14:textId="2BF37A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R4-2311126</w:t>
            </w:r>
          </w:p>
        </w:tc>
        <w:tc>
          <w:tcPr>
            <w:tcW w:w="1177" w:type="pct"/>
          </w:tcPr>
          <w:p w14:paraId="53D6E7A1" w14:textId="36B501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 Rel-18 Introduction of TDD uplink RMC for shorter transients</w:t>
            </w:r>
          </w:p>
        </w:tc>
        <w:tc>
          <w:tcPr>
            <w:tcW w:w="589" w:type="pct"/>
          </w:tcPr>
          <w:p w14:paraId="7680EFE4" w14:textId="5918E1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4B7FE6F4" w14:textId="2A979E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4CBF27D" w14:textId="1598C1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1646</w:t>
            </w:r>
          </w:p>
        </w:tc>
        <w:tc>
          <w:tcPr>
            <w:tcW w:w="220" w:type="pct"/>
          </w:tcPr>
          <w:p w14:paraId="1F2262B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5315D33" w14:textId="2037DF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1D11DC8" w14:textId="1A981A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E705A98" w14:textId="58346F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17506A5D" w14:textId="6E9829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A34EC8F" w14:textId="77777777" w:rsidTr="00AE7F5C">
        <w:tc>
          <w:tcPr>
            <w:tcW w:w="514" w:type="pct"/>
          </w:tcPr>
          <w:p w14:paraId="4D52EF82" w14:textId="4B6406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R4-2314881</w:t>
            </w:r>
          </w:p>
        </w:tc>
        <w:tc>
          <w:tcPr>
            <w:tcW w:w="1177" w:type="pct"/>
          </w:tcPr>
          <w:p w14:paraId="01BB3FAC" w14:textId="574E29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 Rel-18 Introduction of TDD uplink RMC for shorter transients</w:t>
            </w:r>
          </w:p>
        </w:tc>
        <w:tc>
          <w:tcPr>
            <w:tcW w:w="589" w:type="pct"/>
          </w:tcPr>
          <w:p w14:paraId="07865D1D" w14:textId="6CAAE4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48AEDAC8" w14:textId="731F25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70C12CB" w14:textId="0CDC98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1646</w:t>
            </w:r>
          </w:p>
        </w:tc>
        <w:tc>
          <w:tcPr>
            <w:tcW w:w="220" w:type="pct"/>
          </w:tcPr>
          <w:p w14:paraId="2539F919" w14:textId="05D02C19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C15F798" w14:textId="1E386B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1C84EF2" w14:textId="758BDA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C8973C0" w14:textId="1146A0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702A84C8" w14:textId="5D7C84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397BF9B" w14:textId="77777777" w:rsidTr="00AE7F5C">
        <w:tc>
          <w:tcPr>
            <w:tcW w:w="514" w:type="pct"/>
          </w:tcPr>
          <w:p w14:paraId="337590CF" w14:textId="7F9E8C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R4-2311127</w:t>
            </w:r>
          </w:p>
        </w:tc>
        <w:tc>
          <w:tcPr>
            <w:tcW w:w="1177" w:type="pct"/>
          </w:tcPr>
          <w:p w14:paraId="40411C9B" w14:textId="007E19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 Rel-17 Introduction of TDD uplink RMC for shorter transients</w:t>
            </w:r>
          </w:p>
        </w:tc>
        <w:tc>
          <w:tcPr>
            <w:tcW w:w="589" w:type="pct"/>
          </w:tcPr>
          <w:p w14:paraId="1CF3441F" w14:textId="00AEA0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3B891C9F" w14:textId="465BF8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61BE4EB" w14:textId="515FAA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1647</w:t>
            </w:r>
          </w:p>
        </w:tc>
        <w:tc>
          <w:tcPr>
            <w:tcW w:w="220" w:type="pct"/>
          </w:tcPr>
          <w:p w14:paraId="4729C71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8C78E48" w14:textId="5E282A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AAA1A3B" w14:textId="45E7DB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ABCF425" w14:textId="6AD959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7DEEF772" w14:textId="2F3D4F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4A6F7BF" w14:textId="77777777" w:rsidTr="00AE7F5C">
        <w:tc>
          <w:tcPr>
            <w:tcW w:w="514" w:type="pct"/>
          </w:tcPr>
          <w:p w14:paraId="30401F65" w14:textId="747B53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R4-2314880</w:t>
            </w:r>
          </w:p>
        </w:tc>
        <w:tc>
          <w:tcPr>
            <w:tcW w:w="1177" w:type="pct"/>
          </w:tcPr>
          <w:p w14:paraId="27012DA0" w14:textId="3A2CD1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 Rel-17 Introduction of TDD uplink RMC for shorter transients</w:t>
            </w:r>
          </w:p>
        </w:tc>
        <w:tc>
          <w:tcPr>
            <w:tcW w:w="589" w:type="pct"/>
          </w:tcPr>
          <w:p w14:paraId="734014FC" w14:textId="647161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7C71FAC9" w14:textId="6CB833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BAED8F2" w14:textId="71AD76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1647</w:t>
            </w:r>
          </w:p>
        </w:tc>
        <w:tc>
          <w:tcPr>
            <w:tcW w:w="220" w:type="pct"/>
          </w:tcPr>
          <w:p w14:paraId="3DC5935B" w14:textId="26ABA18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FB2E2EC" w14:textId="216078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CB861E8" w14:textId="0D0388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890E9E1" w14:textId="5B8DF6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6A694C74" w14:textId="702560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C2B2237" w14:textId="77777777" w:rsidTr="00AE7F5C">
        <w:tc>
          <w:tcPr>
            <w:tcW w:w="514" w:type="pct"/>
          </w:tcPr>
          <w:p w14:paraId="3FD201A9" w14:textId="3DCC57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R4-2311128</w:t>
            </w:r>
          </w:p>
        </w:tc>
        <w:tc>
          <w:tcPr>
            <w:tcW w:w="1177" w:type="pct"/>
          </w:tcPr>
          <w:p w14:paraId="769676C0" w14:textId="634384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 Rel-16 Introduction of TDD uplink RMC for shorter transients</w:t>
            </w:r>
          </w:p>
        </w:tc>
        <w:tc>
          <w:tcPr>
            <w:tcW w:w="589" w:type="pct"/>
          </w:tcPr>
          <w:p w14:paraId="05569319" w14:textId="303E5B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6555D68F" w14:textId="633F3D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91519CC" w14:textId="0C2097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1648</w:t>
            </w:r>
          </w:p>
        </w:tc>
        <w:tc>
          <w:tcPr>
            <w:tcW w:w="220" w:type="pct"/>
          </w:tcPr>
          <w:p w14:paraId="298B658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3C2AB48" w14:textId="59578D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3E31CEAF" w14:textId="0ED68F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7D2EE23" w14:textId="58478C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12067109" w14:textId="4BED90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6BF538A" w14:textId="77777777" w:rsidTr="00AE7F5C">
        <w:tc>
          <w:tcPr>
            <w:tcW w:w="514" w:type="pct"/>
          </w:tcPr>
          <w:p w14:paraId="3226243B" w14:textId="64F4A5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R4-2314884</w:t>
            </w:r>
          </w:p>
        </w:tc>
        <w:tc>
          <w:tcPr>
            <w:tcW w:w="1177" w:type="pct"/>
          </w:tcPr>
          <w:p w14:paraId="7C48C425" w14:textId="187C48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 Rel-16 Introduction of TDD uplink RMC for shorter transients</w:t>
            </w:r>
          </w:p>
        </w:tc>
        <w:tc>
          <w:tcPr>
            <w:tcW w:w="589" w:type="pct"/>
          </w:tcPr>
          <w:p w14:paraId="0E99C20B" w14:textId="72F83B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3BB5EA8D" w14:textId="380664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CF3F2CC" w14:textId="68527F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1648</w:t>
            </w:r>
          </w:p>
        </w:tc>
        <w:tc>
          <w:tcPr>
            <w:tcW w:w="220" w:type="pct"/>
          </w:tcPr>
          <w:p w14:paraId="45B65234" w14:textId="3FE67C4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7E7C6369" w14:textId="083A84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04FEC123" w14:textId="4806E5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C441749" w14:textId="4BAABE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1B3E0E82" w14:textId="704A6E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6C8E4AD" w14:textId="77777777" w:rsidTr="00AE7F5C">
        <w:tc>
          <w:tcPr>
            <w:tcW w:w="514" w:type="pct"/>
          </w:tcPr>
          <w:p w14:paraId="74872EF0" w14:textId="33F985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R4-2311129</w:t>
            </w:r>
          </w:p>
        </w:tc>
        <w:tc>
          <w:tcPr>
            <w:tcW w:w="1177" w:type="pct"/>
          </w:tcPr>
          <w:p w14:paraId="0120A920" w14:textId="068867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 Rel-18 SUL MSD alignment</w:t>
            </w:r>
          </w:p>
        </w:tc>
        <w:tc>
          <w:tcPr>
            <w:tcW w:w="589" w:type="pct"/>
          </w:tcPr>
          <w:p w14:paraId="5D04CE85" w14:textId="3A08B5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1C73B05E" w14:textId="7B32B8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D41C23E" w14:textId="63CC01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1649</w:t>
            </w:r>
          </w:p>
        </w:tc>
        <w:tc>
          <w:tcPr>
            <w:tcW w:w="220" w:type="pct"/>
          </w:tcPr>
          <w:p w14:paraId="7EC591E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C7BFCEC" w14:textId="2469F9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BA2E30B" w14:textId="1090F7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2ECF9D4" w14:textId="247E32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08393C3F" w14:textId="1859F0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19DF66E4" w14:textId="77777777" w:rsidTr="00AE7F5C">
        <w:tc>
          <w:tcPr>
            <w:tcW w:w="514" w:type="pct"/>
          </w:tcPr>
          <w:p w14:paraId="5BE9EF9F" w14:textId="2A7AF5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R4-2314877</w:t>
            </w:r>
          </w:p>
        </w:tc>
        <w:tc>
          <w:tcPr>
            <w:tcW w:w="1177" w:type="pct"/>
          </w:tcPr>
          <w:p w14:paraId="389A95E2" w14:textId="4A326D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 Rel-18 SUL MSD alignment</w:t>
            </w:r>
          </w:p>
        </w:tc>
        <w:tc>
          <w:tcPr>
            <w:tcW w:w="589" w:type="pct"/>
          </w:tcPr>
          <w:p w14:paraId="1D74C0E4" w14:textId="0BA7CA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2318B0BD" w14:textId="3F0A42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5410833" w14:textId="07AC9C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1649</w:t>
            </w:r>
          </w:p>
        </w:tc>
        <w:tc>
          <w:tcPr>
            <w:tcW w:w="220" w:type="pct"/>
          </w:tcPr>
          <w:p w14:paraId="2AE42F39" w14:textId="040AEF6E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EF45502" w14:textId="32900F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E6DE326" w14:textId="5BA8BE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8B01633" w14:textId="73924C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65083DC" w14:textId="4E7AAA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E178EC4" w14:textId="77777777" w:rsidTr="00AE7F5C">
        <w:tc>
          <w:tcPr>
            <w:tcW w:w="514" w:type="pct"/>
          </w:tcPr>
          <w:p w14:paraId="1E3A911A" w14:textId="08CCB2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R4-2311130</w:t>
            </w:r>
          </w:p>
        </w:tc>
        <w:tc>
          <w:tcPr>
            <w:tcW w:w="1177" w:type="pct"/>
          </w:tcPr>
          <w:p w14:paraId="47DD5415" w14:textId="2FF3FB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 Rel-17 SUL MSD alignment</w:t>
            </w:r>
          </w:p>
        </w:tc>
        <w:tc>
          <w:tcPr>
            <w:tcW w:w="589" w:type="pct"/>
          </w:tcPr>
          <w:p w14:paraId="10EF87F8" w14:textId="3E014A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503FDC81" w14:textId="529CC2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CFB2F88" w14:textId="62D999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1650</w:t>
            </w:r>
          </w:p>
        </w:tc>
        <w:tc>
          <w:tcPr>
            <w:tcW w:w="220" w:type="pct"/>
          </w:tcPr>
          <w:p w14:paraId="0B5B591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A7665CE" w14:textId="50E52E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B2C797C" w14:textId="033436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43D683C" w14:textId="050BE6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32D485A3" w14:textId="348ED8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BFBFAEE" w14:textId="77777777" w:rsidTr="00AE7F5C">
        <w:tc>
          <w:tcPr>
            <w:tcW w:w="514" w:type="pct"/>
          </w:tcPr>
          <w:p w14:paraId="48FEE2F0" w14:textId="4CD658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R4-2314876</w:t>
            </w:r>
          </w:p>
        </w:tc>
        <w:tc>
          <w:tcPr>
            <w:tcW w:w="1177" w:type="pct"/>
          </w:tcPr>
          <w:p w14:paraId="7554FAC2" w14:textId="562114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 Rel-17 SUL MSD alignment</w:t>
            </w:r>
          </w:p>
        </w:tc>
        <w:tc>
          <w:tcPr>
            <w:tcW w:w="589" w:type="pct"/>
          </w:tcPr>
          <w:p w14:paraId="5824E20E" w14:textId="4E2F0C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1A011D69" w14:textId="7DFB5A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7D21552" w14:textId="2EC807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1650</w:t>
            </w:r>
          </w:p>
        </w:tc>
        <w:tc>
          <w:tcPr>
            <w:tcW w:w="220" w:type="pct"/>
          </w:tcPr>
          <w:p w14:paraId="1188ABE8" w14:textId="4AE1CEFF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33790D6" w14:textId="53CEEB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5BC4C5D" w14:textId="4421BF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3CA77D4" w14:textId="5DC9A3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6963FD5E" w14:textId="1B9CC8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7B42419" w14:textId="77777777" w:rsidTr="00AE7F5C">
        <w:tc>
          <w:tcPr>
            <w:tcW w:w="514" w:type="pct"/>
          </w:tcPr>
          <w:p w14:paraId="1CCD3D97" w14:textId="14D9AD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R4-2311131</w:t>
            </w:r>
          </w:p>
        </w:tc>
        <w:tc>
          <w:tcPr>
            <w:tcW w:w="1177" w:type="pct"/>
          </w:tcPr>
          <w:p w14:paraId="08C080A2" w14:textId="7DF3E9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 Rel-18 Corrections to cross-band MSD and CA_n7-n38 fallback</w:t>
            </w:r>
          </w:p>
        </w:tc>
        <w:tc>
          <w:tcPr>
            <w:tcW w:w="589" w:type="pct"/>
          </w:tcPr>
          <w:p w14:paraId="5C1371DC" w14:textId="115558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7103E8CC" w14:textId="12365F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E06DF2F" w14:textId="4AEC16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1651</w:t>
            </w:r>
          </w:p>
        </w:tc>
        <w:tc>
          <w:tcPr>
            <w:tcW w:w="220" w:type="pct"/>
          </w:tcPr>
          <w:p w14:paraId="28ACD85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9F3E895" w14:textId="5E246E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D2E5C57" w14:textId="369F7D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69968FF" w14:textId="1FA47D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665DCDFC" w14:textId="045E78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F6715DA" w14:textId="77777777" w:rsidTr="00AE7F5C">
        <w:tc>
          <w:tcPr>
            <w:tcW w:w="514" w:type="pct"/>
          </w:tcPr>
          <w:p w14:paraId="3D0C8E13" w14:textId="10BE29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R4-2314879</w:t>
            </w:r>
          </w:p>
        </w:tc>
        <w:tc>
          <w:tcPr>
            <w:tcW w:w="1177" w:type="pct"/>
          </w:tcPr>
          <w:p w14:paraId="25B33B8E" w14:textId="6A4FF2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 Rel-18 Corrections to cross-band MSD and CA_n7-n38 fallback</w:t>
            </w:r>
          </w:p>
        </w:tc>
        <w:tc>
          <w:tcPr>
            <w:tcW w:w="589" w:type="pct"/>
          </w:tcPr>
          <w:p w14:paraId="68008974" w14:textId="181FE9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77A6234B" w14:textId="1B550B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BA4F3A0" w14:textId="28A75C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1651</w:t>
            </w:r>
          </w:p>
        </w:tc>
        <w:tc>
          <w:tcPr>
            <w:tcW w:w="220" w:type="pct"/>
          </w:tcPr>
          <w:p w14:paraId="422312DF" w14:textId="379E52D9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697D55E" w14:textId="4FDD16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9E1679E" w14:textId="6FB67F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750E486" w14:textId="47445E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755BD77F" w14:textId="24E595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CA994BF" w14:textId="77777777" w:rsidTr="00AE7F5C">
        <w:tc>
          <w:tcPr>
            <w:tcW w:w="514" w:type="pct"/>
          </w:tcPr>
          <w:p w14:paraId="38A9592E" w14:textId="30BC1B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R4-2311132</w:t>
            </w:r>
          </w:p>
        </w:tc>
        <w:tc>
          <w:tcPr>
            <w:tcW w:w="1177" w:type="pct"/>
          </w:tcPr>
          <w:p w14:paraId="53CF1B1E" w14:textId="3B7DE5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 Rel-17 Corrections to cross-band MSD</w:t>
            </w:r>
          </w:p>
        </w:tc>
        <w:tc>
          <w:tcPr>
            <w:tcW w:w="589" w:type="pct"/>
          </w:tcPr>
          <w:p w14:paraId="4B502CD5" w14:textId="67E122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5DD4C689" w14:textId="42F162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6D169D5" w14:textId="416BBB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1652</w:t>
            </w:r>
          </w:p>
        </w:tc>
        <w:tc>
          <w:tcPr>
            <w:tcW w:w="220" w:type="pct"/>
          </w:tcPr>
          <w:p w14:paraId="6AD5F81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D9B0017" w14:textId="5D0E25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E5F50B1" w14:textId="02C5DD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9A76414" w14:textId="7BD77B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5B71B92" w14:textId="14AE10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B6B7BA6" w14:textId="77777777" w:rsidTr="00AE7F5C">
        <w:tc>
          <w:tcPr>
            <w:tcW w:w="514" w:type="pct"/>
          </w:tcPr>
          <w:p w14:paraId="3A130626" w14:textId="657390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R4-2314878</w:t>
            </w:r>
          </w:p>
        </w:tc>
        <w:tc>
          <w:tcPr>
            <w:tcW w:w="1177" w:type="pct"/>
          </w:tcPr>
          <w:p w14:paraId="06DFC244" w14:textId="1D6976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 Rel-17 Corrections to cross-band MSD</w:t>
            </w:r>
          </w:p>
        </w:tc>
        <w:tc>
          <w:tcPr>
            <w:tcW w:w="589" w:type="pct"/>
          </w:tcPr>
          <w:p w14:paraId="512C51BD" w14:textId="71E371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2C48B1DA" w14:textId="3D8030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BDBCB23" w14:textId="79E027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1652</w:t>
            </w:r>
          </w:p>
        </w:tc>
        <w:tc>
          <w:tcPr>
            <w:tcW w:w="220" w:type="pct"/>
          </w:tcPr>
          <w:p w14:paraId="3A0D00D7" w14:textId="27691A39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FE60D27" w14:textId="061FD6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7934ADD" w14:textId="0E6B0B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8ABD4E1" w14:textId="3B93B5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0312985B" w14:textId="2C9C8B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BF3D9D1" w14:textId="77777777" w:rsidTr="00AE7F5C">
        <w:tc>
          <w:tcPr>
            <w:tcW w:w="514" w:type="pct"/>
          </w:tcPr>
          <w:p w14:paraId="5FC67563" w14:textId="24F7E8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R4-2311138</w:t>
            </w:r>
          </w:p>
        </w:tc>
        <w:tc>
          <w:tcPr>
            <w:tcW w:w="1177" w:type="pct"/>
          </w:tcPr>
          <w:p w14:paraId="5B923692" w14:textId="55A1BA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 Rel-18 Removing triple uplink configurations and corrections to 2UL CA exceptions</w:t>
            </w:r>
          </w:p>
        </w:tc>
        <w:tc>
          <w:tcPr>
            <w:tcW w:w="589" w:type="pct"/>
          </w:tcPr>
          <w:p w14:paraId="1344768E" w14:textId="388240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4484CE32" w14:textId="77E12D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5E73F3D" w14:textId="14AC0E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1653</w:t>
            </w:r>
          </w:p>
        </w:tc>
        <w:tc>
          <w:tcPr>
            <w:tcW w:w="220" w:type="pct"/>
          </w:tcPr>
          <w:p w14:paraId="0371D04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0508B83" w14:textId="27B62F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D04F841" w14:textId="134FE9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2B4C361" w14:textId="7BBD8B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1BB8647D" w14:textId="3196AE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5D98040" w14:textId="77777777" w:rsidTr="00AE7F5C">
        <w:tc>
          <w:tcPr>
            <w:tcW w:w="514" w:type="pct"/>
          </w:tcPr>
          <w:p w14:paraId="102F805A" w14:textId="141A0D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R4-2311139</w:t>
            </w:r>
          </w:p>
        </w:tc>
        <w:tc>
          <w:tcPr>
            <w:tcW w:w="1177" w:type="pct"/>
          </w:tcPr>
          <w:p w14:paraId="095BA490" w14:textId="467E8B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 Rel-17 Removing triple uplink configurations and corrections to 2ULCA REFSENS exceptions</w:t>
            </w:r>
          </w:p>
        </w:tc>
        <w:tc>
          <w:tcPr>
            <w:tcW w:w="589" w:type="pct"/>
          </w:tcPr>
          <w:p w14:paraId="1BC4CDB4" w14:textId="7FC38F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68143E5E" w14:textId="0C754E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BA97D07" w14:textId="0B5B7C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1654</w:t>
            </w:r>
          </w:p>
        </w:tc>
        <w:tc>
          <w:tcPr>
            <w:tcW w:w="220" w:type="pct"/>
          </w:tcPr>
          <w:p w14:paraId="602E706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09BDB3D" w14:textId="4FCE0A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636A49A" w14:textId="2E6B0E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9558216" w14:textId="5C0C2D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006C4D2E" w14:textId="5A343D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DE322A5" w14:textId="77777777" w:rsidTr="00AE7F5C">
        <w:tc>
          <w:tcPr>
            <w:tcW w:w="514" w:type="pct"/>
          </w:tcPr>
          <w:p w14:paraId="66D9FAE7" w14:textId="7DB4CE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R4-2311224</w:t>
            </w:r>
          </w:p>
        </w:tc>
        <w:tc>
          <w:tcPr>
            <w:tcW w:w="1177" w:type="pct"/>
          </w:tcPr>
          <w:p w14:paraId="537B5572" w14:textId="1C5B99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38.101-1 18.2.0 Bug fixes for CA/DC tables</w:t>
            </w:r>
          </w:p>
        </w:tc>
        <w:tc>
          <w:tcPr>
            <w:tcW w:w="589" w:type="pct"/>
          </w:tcPr>
          <w:p w14:paraId="3D89D4F9" w14:textId="01222C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6BBC3723" w14:textId="17244B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E9C1C06" w14:textId="666163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1655</w:t>
            </w:r>
          </w:p>
        </w:tc>
        <w:tc>
          <w:tcPr>
            <w:tcW w:w="220" w:type="pct"/>
          </w:tcPr>
          <w:p w14:paraId="35EBD1A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2D67B03" w14:textId="413DDE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939F449" w14:textId="7D886A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F5D7852" w14:textId="757447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NR_CADC_R18_yBDL_xBUL-Core</w:t>
            </w:r>
          </w:p>
        </w:tc>
        <w:tc>
          <w:tcPr>
            <w:tcW w:w="512" w:type="pct"/>
          </w:tcPr>
          <w:p w14:paraId="6FDDDFE4" w14:textId="08DC6E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2A1C41A" w14:textId="77777777" w:rsidTr="00AE7F5C">
        <w:tc>
          <w:tcPr>
            <w:tcW w:w="514" w:type="pct"/>
          </w:tcPr>
          <w:p w14:paraId="21C470D1" w14:textId="52ECE3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R4-2314853</w:t>
            </w:r>
          </w:p>
        </w:tc>
        <w:tc>
          <w:tcPr>
            <w:tcW w:w="1177" w:type="pct"/>
          </w:tcPr>
          <w:p w14:paraId="0828BB1A" w14:textId="64E264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38.101-1 18.2.0 Bug fixes for CA/DC tables</w:t>
            </w:r>
          </w:p>
        </w:tc>
        <w:tc>
          <w:tcPr>
            <w:tcW w:w="589" w:type="pct"/>
          </w:tcPr>
          <w:p w14:paraId="1D9E7843" w14:textId="5C3099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6378756F" w14:textId="4F7039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F3E0E06" w14:textId="1F58A0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1655</w:t>
            </w:r>
          </w:p>
        </w:tc>
        <w:tc>
          <w:tcPr>
            <w:tcW w:w="220" w:type="pct"/>
          </w:tcPr>
          <w:p w14:paraId="2AACC8D5" w14:textId="261DE93C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1A16640" w14:textId="648979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7DC7B0A" w14:textId="0917CF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0692E04" w14:textId="7181DB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NR_CADC_R18_yBDL_xBUL-Core</w:t>
            </w:r>
          </w:p>
        </w:tc>
        <w:tc>
          <w:tcPr>
            <w:tcW w:w="512" w:type="pct"/>
          </w:tcPr>
          <w:p w14:paraId="2E16FAD7" w14:textId="1DD9BB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C33ED24" w14:textId="77777777" w:rsidTr="00AE7F5C">
        <w:tc>
          <w:tcPr>
            <w:tcW w:w="514" w:type="pct"/>
          </w:tcPr>
          <w:p w14:paraId="6F1B75F2" w14:textId="5F1D53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R4-2311235</w:t>
            </w:r>
          </w:p>
        </w:tc>
        <w:tc>
          <w:tcPr>
            <w:tcW w:w="1177" w:type="pct"/>
          </w:tcPr>
          <w:p w14:paraId="0B88BB87" w14:textId="0321AB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38.101-1 Rel-15 CAT-F: Introducing editorial modification for NS_43 A-MPR region</w:t>
            </w:r>
          </w:p>
        </w:tc>
        <w:tc>
          <w:tcPr>
            <w:tcW w:w="589" w:type="pct"/>
          </w:tcPr>
          <w:p w14:paraId="178EF234" w14:textId="3DB4E9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61EE654B" w14:textId="606EFF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1B0D520" w14:textId="1D599C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1656</w:t>
            </w:r>
          </w:p>
        </w:tc>
        <w:tc>
          <w:tcPr>
            <w:tcW w:w="220" w:type="pct"/>
          </w:tcPr>
          <w:p w14:paraId="47ECEF2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79FDD1F" w14:textId="11E4C3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7AF2D74F" w14:textId="101D81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13AE4DD" w14:textId="571043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5B6AD32B" w14:textId="25F058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50C5D2F" w14:textId="77777777" w:rsidTr="00AE7F5C">
        <w:tc>
          <w:tcPr>
            <w:tcW w:w="514" w:type="pct"/>
          </w:tcPr>
          <w:p w14:paraId="3169CA18" w14:textId="165F7F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R4-2311236</w:t>
            </w:r>
          </w:p>
        </w:tc>
        <w:tc>
          <w:tcPr>
            <w:tcW w:w="1177" w:type="pct"/>
          </w:tcPr>
          <w:p w14:paraId="427ABDA1" w14:textId="68AC6B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38.101-1 Rel-16 CAT-A: Introducing modification for NS_43 A-MPR region</w:t>
            </w:r>
          </w:p>
        </w:tc>
        <w:tc>
          <w:tcPr>
            <w:tcW w:w="589" w:type="pct"/>
          </w:tcPr>
          <w:p w14:paraId="79C9AB31" w14:textId="39ADD1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48B9719C" w14:textId="5C4283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D483C6D" w14:textId="7EC1AF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1657</w:t>
            </w:r>
          </w:p>
        </w:tc>
        <w:tc>
          <w:tcPr>
            <w:tcW w:w="220" w:type="pct"/>
          </w:tcPr>
          <w:p w14:paraId="2742D16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96831E9" w14:textId="677007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3D4F9B26" w14:textId="4FDE84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1FFE309" w14:textId="269068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0B5AF21" w14:textId="0CF559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D617715" w14:textId="77777777" w:rsidTr="00AE7F5C">
        <w:tc>
          <w:tcPr>
            <w:tcW w:w="514" w:type="pct"/>
          </w:tcPr>
          <w:p w14:paraId="74F4E4A7" w14:textId="0F2231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R4-2311237</w:t>
            </w:r>
          </w:p>
        </w:tc>
        <w:tc>
          <w:tcPr>
            <w:tcW w:w="1177" w:type="pct"/>
          </w:tcPr>
          <w:p w14:paraId="71F4C404" w14:textId="2DC56F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38.101-1 Rel-17 CAT-A: Introducing modification for NS_43 A-MPR region</w:t>
            </w:r>
          </w:p>
        </w:tc>
        <w:tc>
          <w:tcPr>
            <w:tcW w:w="589" w:type="pct"/>
          </w:tcPr>
          <w:p w14:paraId="5610B647" w14:textId="0A4BC2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5A2DA020" w14:textId="177746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364DFC4" w14:textId="55E400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1658</w:t>
            </w:r>
          </w:p>
        </w:tc>
        <w:tc>
          <w:tcPr>
            <w:tcW w:w="220" w:type="pct"/>
          </w:tcPr>
          <w:p w14:paraId="6FE92A8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F10A1EE" w14:textId="2703CD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C210619" w14:textId="57F72A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9F3B05E" w14:textId="40323E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54C1E455" w14:textId="629F7A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AB33168" w14:textId="77777777" w:rsidTr="00AE7F5C">
        <w:tc>
          <w:tcPr>
            <w:tcW w:w="514" w:type="pct"/>
          </w:tcPr>
          <w:p w14:paraId="1EFB38A7" w14:textId="777B62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R4-2311238</w:t>
            </w:r>
          </w:p>
        </w:tc>
        <w:tc>
          <w:tcPr>
            <w:tcW w:w="1177" w:type="pct"/>
          </w:tcPr>
          <w:p w14:paraId="26B91D89" w14:textId="5385AF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38.101-1 Rel-18 CAT-A: Introducing modification for NS_43 A-MPR region</w:t>
            </w:r>
          </w:p>
        </w:tc>
        <w:tc>
          <w:tcPr>
            <w:tcW w:w="589" w:type="pct"/>
          </w:tcPr>
          <w:p w14:paraId="26AED375" w14:textId="4AB3A9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1BF2FC4F" w14:textId="697389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53C61D24" w14:textId="106CF8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1659</w:t>
            </w:r>
          </w:p>
        </w:tc>
        <w:tc>
          <w:tcPr>
            <w:tcW w:w="220" w:type="pct"/>
          </w:tcPr>
          <w:p w14:paraId="7258E1F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6E2A709" w14:textId="3F8F3D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02EF57C" w14:textId="752720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48C817F" w14:textId="7928E2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0D50AAC0" w14:textId="307A8E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C366996" w14:textId="77777777" w:rsidTr="00AE7F5C">
        <w:tc>
          <w:tcPr>
            <w:tcW w:w="514" w:type="pct"/>
          </w:tcPr>
          <w:p w14:paraId="2CDBA542" w14:textId="7E7D8E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R4-2311240</w:t>
            </w:r>
          </w:p>
        </w:tc>
        <w:tc>
          <w:tcPr>
            <w:tcW w:w="1177" w:type="pct"/>
          </w:tcPr>
          <w:p w14:paraId="015FAFA5" w14:textId="31BDDF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[NR_unlic_enh-Core] CR for TS 38.101-1 Rel-18: Corrections to NS_53 A-MPR for 100MHz</w:t>
            </w:r>
          </w:p>
        </w:tc>
        <w:tc>
          <w:tcPr>
            <w:tcW w:w="589" w:type="pct"/>
          </w:tcPr>
          <w:p w14:paraId="4EE1F82D" w14:textId="5C449B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4DFAA8C5" w14:textId="4F09C3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4296B61" w14:textId="44B07C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1660</w:t>
            </w:r>
          </w:p>
        </w:tc>
        <w:tc>
          <w:tcPr>
            <w:tcW w:w="220" w:type="pct"/>
          </w:tcPr>
          <w:p w14:paraId="64092B9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EDA71BC" w14:textId="4192FE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D4A1B61" w14:textId="3F3836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F09292A" w14:textId="6A8DCE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NR_unlic_enh-Core</w:t>
            </w:r>
          </w:p>
        </w:tc>
        <w:tc>
          <w:tcPr>
            <w:tcW w:w="512" w:type="pct"/>
          </w:tcPr>
          <w:p w14:paraId="6D7CEA53" w14:textId="5D2CF8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D47AF9D" w14:textId="77777777" w:rsidTr="00AE7F5C">
        <w:tc>
          <w:tcPr>
            <w:tcW w:w="514" w:type="pct"/>
          </w:tcPr>
          <w:p w14:paraId="1536FE7D" w14:textId="5228FB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R4-2314890</w:t>
            </w:r>
          </w:p>
        </w:tc>
        <w:tc>
          <w:tcPr>
            <w:tcW w:w="1177" w:type="pct"/>
          </w:tcPr>
          <w:p w14:paraId="79CDBDB9" w14:textId="094B9C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[NR_unlic_enh-Core] CR for TS 38.101-1 Rel-18: Corrections to NS_53 A-MPR for 100MHz</w:t>
            </w:r>
          </w:p>
        </w:tc>
        <w:tc>
          <w:tcPr>
            <w:tcW w:w="589" w:type="pct"/>
          </w:tcPr>
          <w:p w14:paraId="64F46AE0" w14:textId="34C36C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0FB4F935" w14:textId="482194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CC913F6" w14:textId="4B3A06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1660</w:t>
            </w:r>
          </w:p>
        </w:tc>
        <w:tc>
          <w:tcPr>
            <w:tcW w:w="220" w:type="pct"/>
          </w:tcPr>
          <w:p w14:paraId="390F9690" w14:textId="0C2969A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260FF61E" w14:textId="2BC6E9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D61B4A4" w14:textId="08EC8E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85BC5F4" w14:textId="762E7F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NR_unlic_enh-Core</w:t>
            </w:r>
          </w:p>
        </w:tc>
        <w:tc>
          <w:tcPr>
            <w:tcW w:w="512" w:type="pct"/>
          </w:tcPr>
          <w:p w14:paraId="33C5FB55" w14:textId="70D57A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28AE11F" w14:textId="77777777" w:rsidTr="00AE7F5C">
        <w:tc>
          <w:tcPr>
            <w:tcW w:w="514" w:type="pct"/>
          </w:tcPr>
          <w:p w14:paraId="599980C3" w14:textId="04EB40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R4-2311241</w:t>
            </w:r>
          </w:p>
        </w:tc>
        <w:tc>
          <w:tcPr>
            <w:tcW w:w="1177" w:type="pct"/>
          </w:tcPr>
          <w:p w14:paraId="70ED9D9E" w14:textId="50285A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38.101-1 Rel-17 CAT-F: Adding missing channel bandwidth for NS_01</w:t>
            </w:r>
          </w:p>
        </w:tc>
        <w:tc>
          <w:tcPr>
            <w:tcW w:w="589" w:type="pct"/>
          </w:tcPr>
          <w:p w14:paraId="66C49C00" w14:textId="372CD2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1FA19188" w14:textId="4D8815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458C69B" w14:textId="78A584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1661</w:t>
            </w:r>
          </w:p>
        </w:tc>
        <w:tc>
          <w:tcPr>
            <w:tcW w:w="220" w:type="pct"/>
          </w:tcPr>
          <w:p w14:paraId="2CC7E4A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B9AB06F" w14:textId="00E8AD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86F51CA" w14:textId="7967D0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1A18673" w14:textId="1EC5E9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NR_FR1_35MHz_45MHz_BW-Core</w:t>
            </w:r>
          </w:p>
        </w:tc>
        <w:tc>
          <w:tcPr>
            <w:tcW w:w="512" w:type="pct"/>
          </w:tcPr>
          <w:p w14:paraId="5CAFE256" w14:textId="29984F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53BD59D" w14:textId="77777777" w:rsidTr="00AE7F5C">
        <w:tc>
          <w:tcPr>
            <w:tcW w:w="514" w:type="pct"/>
          </w:tcPr>
          <w:p w14:paraId="696D2EF4" w14:textId="637E9C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R4-2311242</w:t>
            </w:r>
          </w:p>
        </w:tc>
        <w:tc>
          <w:tcPr>
            <w:tcW w:w="1177" w:type="pct"/>
          </w:tcPr>
          <w:p w14:paraId="1CAF323D" w14:textId="0B37C1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38.101-1 Rel-18 CAT-A: Adding missing channel bandwidth for NS_01</w:t>
            </w:r>
          </w:p>
        </w:tc>
        <w:tc>
          <w:tcPr>
            <w:tcW w:w="589" w:type="pct"/>
          </w:tcPr>
          <w:p w14:paraId="082721B5" w14:textId="74FCAC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6044E489" w14:textId="1C801E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E00360F" w14:textId="7A29B4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1662</w:t>
            </w:r>
          </w:p>
        </w:tc>
        <w:tc>
          <w:tcPr>
            <w:tcW w:w="220" w:type="pct"/>
          </w:tcPr>
          <w:p w14:paraId="7926B29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C9D4BB3" w14:textId="2D0238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96E08F1" w14:textId="493FA9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D59C325" w14:textId="2A5383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NR_FR1_35MHz_45MHz_BW-Core</w:t>
            </w:r>
          </w:p>
        </w:tc>
        <w:tc>
          <w:tcPr>
            <w:tcW w:w="512" w:type="pct"/>
          </w:tcPr>
          <w:p w14:paraId="67A021C1" w14:textId="60E01B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50D8A6E" w14:textId="77777777" w:rsidTr="00AE7F5C">
        <w:tc>
          <w:tcPr>
            <w:tcW w:w="514" w:type="pct"/>
          </w:tcPr>
          <w:p w14:paraId="74BF0101" w14:textId="438460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R4-2311277</w:t>
            </w:r>
          </w:p>
        </w:tc>
        <w:tc>
          <w:tcPr>
            <w:tcW w:w="1177" w:type="pct"/>
          </w:tcPr>
          <w:p w14:paraId="5E967F25" w14:textId="48880C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clarify pi2BPSK note</w:t>
            </w:r>
          </w:p>
        </w:tc>
        <w:tc>
          <w:tcPr>
            <w:tcW w:w="589" w:type="pct"/>
          </w:tcPr>
          <w:p w14:paraId="4E988AFA" w14:textId="2657CD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4D187F2C" w14:textId="11672C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FD39978" w14:textId="3E2D00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1663</w:t>
            </w:r>
          </w:p>
        </w:tc>
        <w:tc>
          <w:tcPr>
            <w:tcW w:w="220" w:type="pct"/>
          </w:tcPr>
          <w:p w14:paraId="33B36C4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54ED2C4" w14:textId="5F79B3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3BF8684B" w14:textId="5AE15C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3C5DCD6" w14:textId="12993E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18B5E48C" w14:textId="1C064C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4981716" w14:textId="77777777" w:rsidTr="00AE7F5C">
        <w:tc>
          <w:tcPr>
            <w:tcW w:w="514" w:type="pct"/>
          </w:tcPr>
          <w:p w14:paraId="2A6F9096" w14:textId="39BA93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R4-2314791</w:t>
            </w:r>
          </w:p>
        </w:tc>
        <w:tc>
          <w:tcPr>
            <w:tcW w:w="1177" w:type="pct"/>
          </w:tcPr>
          <w:p w14:paraId="150A98CC" w14:textId="45BBDC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clarify pi2BPSK note</w:t>
            </w:r>
          </w:p>
        </w:tc>
        <w:tc>
          <w:tcPr>
            <w:tcW w:w="589" w:type="pct"/>
          </w:tcPr>
          <w:p w14:paraId="52947677" w14:textId="530F5D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2491A174" w14:textId="0F8D7A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1EB9A0A" w14:textId="419F81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1663</w:t>
            </w:r>
          </w:p>
        </w:tc>
        <w:tc>
          <w:tcPr>
            <w:tcW w:w="220" w:type="pct"/>
          </w:tcPr>
          <w:p w14:paraId="46811C44" w14:textId="1F44FCCF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226441B" w14:textId="34A353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710FA3C3" w14:textId="78CD58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00A5586" w14:textId="78CEEB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277F9587" w14:textId="353A63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F9C528E" w14:textId="77777777" w:rsidTr="00AE7F5C">
        <w:tc>
          <w:tcPr>
            <w:tcW w:w="514" w:type="pct"/>
          </w:tcPr>
          <w:p w14:paraId="69A84ADB" w14:textId="7B17CB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R4-2311278</w:t>
            </w:r>
          </w:p>
        </w:tc>
        <w:tc>
          <w:tcPr>
            <w:tcW w:w="1177" w:type="pct"/>
          </w:tcPr>
          <w:p w14:paraId="784CB615" w14:textId="5AF27C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clarify pi2BPSK note</w:t>
            </w:r>
          </w:p>
        </w:tc>
        <w:tc>
          <w:tcPr>
            <w:tcW w:w="589" w:type="pct"/>
          </w:tcPr>
          <w:p w14:paraId="31F22D81" w14:textId="23AC50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32C87AAA" w14:textId="249CC7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5016AC91" w14:textId="2D9157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1664</w:t>
            </w:r>
          </w:p>
        </w:tc>
        <w:tc>
          <w:tcPr>
            <w:tcW w:w="220" w:type="pct"/>
          </w:tcPr>
          <w:p w14:paraId="10E7043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999FED7" w14:textId="3BE8AA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73D22271" w14:textId="67DDD4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F804CEC" w14:textId="443612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5813EDF2" w14:textId="697BFD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4034F1A" w14:textId="77777777" w:rsidTr="00AE7F5C">
        <w:tc>
          <w:tcPr>
            <w:tcW w:w="514" w:type="pct"/>
          </w:tcPr>
          <w:p w14:paraId="140ED991" w14:textId="6DFE97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R4-2311279</w:t>
            </w:r>
          </w:p>
        </w:tc>
        <w:tc>
          <w:tcPr>
            <w:tcW w:w="1177" w:type="pct"/>
          </w:tcPr>
          <w:p w14:paraId="18BD5297" w14:textId="5B106B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clarify pi2BPSK note</w:t>
            </w:r>
          </w:p>
        </w:tc>
        <w:tc>
          <w:tcPr>
            <w:tcW w:w="589" w:type="pct"/>
          </w:tcPr>
          <w:p w14:paraId="32162633" w14:textId="1FF9FE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16C446F9" w14:textId="54ABE4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2E38D23" w14:textId="615C73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1665</w:t>
            </w:r>
          </w:p>
        </w:tc>
        <w:tc>
          <w:tcPr>
            <w:tcW w:w="220" w:type="pct"/>
          </w:tcPr>
          <w:p w14:paraId="6EAA208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FAF9AD8" w14:textId="32CAAC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ED3FDF3" w14:textId="243D7D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5C236F0" w14:textId="65FE57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06C238A2" w14:textId="69798F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4DD5296" w14:textId="77777777" w:rsidTr="00AE7F5C">
        <w:tc>
          <w:tcPr>
            <w:tcW w:w="514" w:type="pct"/>
          </w:tcPr>
          <w:p w14:paraId="09D0FBF6" w14:textId="49B62B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R4-2311280</w:t>
            </w:r>
          </w:p>
        </w:tc>
        <w:tc>
          <w:tcPr>
            <w:tcW w:w="1177" w:type="pct"/>
          </w:tcPr>
          <w:p w14:paraId="315EC7A3" w14:textId="6C9F1E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clarify pi2BPSK note</w:t>
            </w:r>
          </w:p>
        </w:tc>
        <w:tc>
          <w:tcPr>
            <w:tcW w:w="589" w:type="pct"/>
          </w:tcPr>
          <w:p w14:paraId="1C1D85B1" w14:textId="2F6470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339EAA19" w14:textId="3B2A7D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8F04FE8" w14:textId="682929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1666</w:t>
            </w:r>
          </w:p>
        </w:tc>
        <w:tc>
          <w:tcPr>
            <w:tcW w:w="220" w:type="pct"/>
          </w:tcPr>
          <w:p w14:paraId="6636546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D515E3E" w14:textId="0E314D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5995467" w14:textId="147DF9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647D221" w14:textId="3FC691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2C55063E" w14:textId="3FCF6C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BF939AF" w14:textId="77777777" w:rsidTr="00AE7F5C">
        <w:tc>
          <w:tcPr>
            <w:tcW w:w="514" w:type="pct"/>
          </w:tcPr>
          <w:p w14:paraId="59DFC84A" w14:textId="7326AA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R4-2311289</w:t>
            </w:r>
          </w:p>
        </w:tc>
        <w:tc>
          <w:tcPr>
            <w:tcW w:w="1177" w:type="pct"/>
          </w:tcPr>
          <w:p w14:paraId="7913A65B" w14:textId="2D5A10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[NR_n41_BW-Core] Support of PC1.5 for n41 30MHz in Japan (R16)</w:t>
            </w:r>
          </w:p>
        </w:tc>
        <w:tc>
          <w:tcPr>
            <w:tcW w:w="589" w:type="pct"/>
          </w:tcPr>
          <w:p w14:paraId="01E1EB58" w14:textId="73350E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SoftBank Corp.</w:t>
            </w:r>
          </w:p>
        </w:tc>
        <w:tc>
          <w:tcPr>
            <w:tcW w:w="441" w:type="pct"/>
          </w:tcPr>
          <w:p w14:paraId="530E533A" w14:textId="557723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79BC41E" w14:textId="569986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1667</w:t>
            </w:r>
          </w:p>
        </w:tc>
        <w:tc>
          <w:tcPr>
            <w:tcW w:w="220" w:type="pct"/>
          </w:tcPr>
          <w:p w14:paraId="5DBFA0E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B8C3D8C" w14:textId="5ABA21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E21DADB" w14:textId="3193FE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3D5E9D6" w14:textId="159F95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NR_n41_BW-Core</w:t>
            </w:r>
          </w:p>
        </w:tc>
        <w:tc>
          <w:tcPr>
            <w:tcW w:w="512" w:type="pct"/>
          </w:tcPr>
          <w:p w14:paraId="60788E55" w14:textId="2632C7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2FBDFF47" w14:textId="77777777" w:rsidTr="00AE7F5C">
        <w:tc>
          <w:tcPr>
            <w:tcW w:w="514" w:type="pct"/>
          </w:tcPr>
          <w:p w14:paraId="1C20501E" w14:textId="26F70E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R4-2311290</w:t>
            </w:r>
          </w:p>
        </w:tc>
        <w:tc>
          <w:tcPr>
            <w:tcW w:w="1177" w:type="pct"/>
          </w:tcPr>
          <w:p w14:paraId="1EAE3DE1" w14:textId="6EE898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[NR_n41_BW-Core] Support of PC1.5 for n41 30MHz in Japan (R17)</w:t>
            </w:r>
          </w:p>
        </w:tc>
        <w:tc>
          <w:tcPr>
            <w:tcW w:w="589" w:type="pct"/>
          </w:tcPr>
          <w:p w14:paraId="1D88B64F" w14:textId="6C2904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SoftBank Corp.</w:t>
            </w:r>
          </w:p>
        </w:tc>
        <w:tc>
          <w:tcPr>
            <w:tcW w:w="441" w:type="pct"/>
          </w:tcPr>
          <w:p w14:paraId="20C6B8D0" w14:textId="7CB05C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2ACBB50" w14:textId="14EB0C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1668</w:t>
            </w:r>
          </w:p>
        </w:tc>
        <w:tc>
          <w:tcPr>
            <w:tcW w:w="220" w:type="pct"/>
          </w:tcPr>
          <w:p w14:paraId="379AA4E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2B6397F" w14:textId="183D21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3C8915B" w14:textId="7C47CC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07D3032" w14:textId="696B3F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NR_n41_BW-Core</w:t>
            </w:r>
          </w:p>
        </w:tc>
        <w:tc>
          <w:tcPr>
            <w:tcW w:w="512" w:type="pct"/>
          </w:tcPr>
          <w:p w14:paraId="7DAEA35C" w14:textId="525F92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2FBCADF" w14:textId="77777777" w:rsidTr="00AE7F5C">
        <w:tc>
          <w:tcPr>
            <w:tcW w:w="514" w:type="pct"/>
          </w:tcPr>
          <w:p w14:paraId="388F172B" w14:textId="00A2A2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R4-2311291</w:t>
            </w:r>
          </w:p>
        </w:tc>
        <w:tc>
          <w:tcPr>
            <w:tcW w:w="1177" w:type="pct"/>
          </w:tcPr>
          <w:p w14:paraId="64788EEE" w14:textId="7A49B1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[NR_n41_BW-Core] Support of PC1.5 for n41 30MHz in Japan (R18)</w:t>
            </w:r>
          </w:p>
        </w:tc>
        <w:tc>
          <w:tcPr>
            <w:tcW w:w="589" w:type="pct"/>
          </w:tcPr>
          <w:p w14:paraId="00103727" w14:textId="783DC0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SoftBank Corp.</w:t>
            </w:r>
          </w:p>
        </w:tc>
        <w:tc>
          <w:tcPr>
            <w:tcW w:w="441" w:type="pct"/>
          </w:tcPr>
          <w:p w14:paraId="09207BDC" w14:textId="73FD9E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E3C4C3D" w14:textId="63ACA3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1669</w:t>
            </w:r>
          </w:p>
        </w:tc>
        <w:tc>
          <w:tcPr>
            <w:tcW w:w="220" w:type="pct"/>
          </w:tcPr>
          <w:p w14:paraId="2A4592D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A1E8809" w14:textId="710AB8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055A3E1" w14:textId="4344B4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07CA3B6" w14:textId="3DBB45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NR_n41_BW-Core</w:t>
            </w:r>
          </w:p>
        </w:tc>
        <w:tc>
          <w:tcPr>
            <w:tcW w:w="512" w:type="pct"/>
          </w:tcPr>
          <w:p w14:paraId="08A16712" w14:textId="54696B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0B0B33F6" w14:textId="77777777" w:rsidTr="00AE7F5C">
        <w:tc>
          <w:tcPr>
            <w:tcW w:w="514" w:type="pct"/>
          </w:tcPr>
          <w:p w14:paraId="172CABC9" w14:textId="47D51A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R4-2311292</w:t>
            </w:r>
          </w:p>
        </w:tc>
        <w:tc>
          <w:tcPr>
            <w:tcW w:w="1177" w:type="pct"/>
          </w:tcPr>
          <w:p w14:paraId="27C70175" w14:textId="555C87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[NR_CADC_R16_2BDL_xBUL] Correction of a note number for CA_n77A-n78A (R17)</w:t>
            </w:r>
          </w:p>
        </w:tc>
        <w:tc>
          <w:tcPr>
            <w:tcW w:w="589" w:type="pct"/>
          </w:tcPr>
          <w:p w14:paraId="188FAB44" w14:textId="59B3F9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SoftBank Corp.</w:t>
            </w:r>
          </w:p>
        </w:tc>
        <w:tc>
          <w:tcPr>
            <w:tcW w:w="441" w:type="pct"/>
          </w:tcPr>
          <w:p w14:paraId="5AAA074C" w14:textId="688979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7E6E645" w14:textId="7CFF99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1670</w:t>
            </w:r>
          </w:p>
        </w:tc>
        <w:tc>
          <w:tcPr>
            <w:tcW w:w="220" w:type="pct"/>
          </w:tcPr>
          <w:p w14:paraId="001CC1F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A4A76A6" w14:textId="74BE04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5B6AE8C" w14:textId="38D1E1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C531CD6" w14:textId="66C227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NR_CADC_R16_2BDL_xBUL-Core</w:t>
            </w:r>
          </w:p>
        </w:tc>
        <w:tc>
          <w:tcPr>
            <w:tcW w:w="512" w:type="pct"/>
          </w:tcPr>
          <w:p w14:paraId="6B85E766" w14:textId="417170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C019241" w14:textId="77777777" w:rsidTr="00AE7F5C">
        <w:tc>
          <w:tcPr>
            <w:tcW w:w="514" w:type="pct"/>
          </w:tcPr>
          <w:p w14:paraId="7D77A57D" w14:textId="53549D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R4-2311293</w:t>
            </w:r>
          </w:p>
        </w:tc>
        <w:tc>
          <w:tcPr>
            <w:tcW w:w="1177" w:type="pct"/>
          </w:tcPr>
          <w:p w14:paraId="7214A2DE" w14:textId="7032F7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[NR_CADC_R16_2BDL_xBUL] Correction of a note number for CA_n77A-n78A (R18)</w:t>
            </w:r>
          </w:p>
        </w:tc>
        <w:tc>
          <w:tcPr>
            <w:tcW w:w="589" w:type="pct"/>
          </w:tcPr>
          <w:p w14:paraId="1CB92599" w14:textId="6E4546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SoftBank Corp.</w:t>
            </w:r>
          </w:p>
        </w:tc>
        <w:tc>
          <w:tcPr>
            <w:tcW w:w="441" w:type="pct"/>
          </w:tcPr>
          <w:p w14:paraId="05E4174E" w14:textId="72AB58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A5ED212" w14:textId="327A99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1671</w:t>
            </w:r>
          </w:p>
        </w:tc>
        <w:tc>
          <w:tcPr>
            <w:tcW w:w="220" w:type="pct"/>
          </w:tcPr>
          <w:p w14:paraId="42ADC1F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EF83C17" w14:textId="246ED5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425F9C6" w14:textId="4B111E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FEBFC58" w14:textId="6AD803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NR_CADC_R16_2BDL_xBUL-Core</w:t>
            </w:r>
          </w:p>
        </w:tc>
        <w:tc>
          <w:tcPr>
            <w:tcW w:w="512" w:type="pct"/>
          </w:tcPr>
          <w:p w14:paraId="0B3C8687" w14:textId="7C00B6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2637FE8" w14:textId="77777777" w:rsidTr="00AE7F5C">
        <w:tc>
          <w:tcPr>
            <w:tcW w:w="514" w:type="pct"/>
          </w:tcPr>
          <w:p w14:paraId="6A8A43A7" w14:textId="2E2EC4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R4-2311308</w:t>
            </w:r>
          </w:p>
        </w:tc>
        <w:tc>
          <w:tcPr>
            <w:tcW w:w="1177" w:type="pct"/>
          </w:tcPr>
          <w:p w14:paraId="55524A8A" w14:textId="533D8D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Frequency separation for intra-band non-collocated non-contiguous CA</w:t>
            </w:r>
          </w:p>
        </w:tc>
        <w:tc>
          <w:tcPr>
            <w:tcW w:w="589" w:type="pct"/>
          </w:tcPr>
          <w:p w14:paraId="5102670D" w14:textId="7B72EB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64382C2C" w14:textId="02D342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5A0374A4" w14:textId="7DBBD3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1672</w:t>
            </w:r>
          </w:p>
        </w:tc>
        <w:tc>
          <w:tcPr>
            <w:tcW w:w="220" w:type="pct"/>
          </w:tcPr>
          <w:p w14:paraId="519E9D8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D0F3297" w14:textId="29B60E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B14BB2C" w14:textId="484C32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55D6B8A" w14:textId="2E445A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12" w:type="pct"/>
          </w:tcPr>
          <w:p w14:paraId="2BF35DD5" w14:textId="0F4DDD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29CE910" w14:textId="77777777" w:rsidTr="00AE7F5C">
        <w:tc>
          <w:tcPr>
            <w:tcW w:w="514" w:type="pct"/>
          </w:tcPr>
          <w:p w14:paraId="15217A53" w14:textId="38A5FE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R4-2314697</w:t>
            </w:r>
          </w:p>
        </w:tc>
        <w:tc>
          <w:tcPr>
            <w:tcW w:w="1177" w:type="pct"/>
          </w:tcPr>
          <w:p w14:paraId="405E8537" w14:textId="531B9F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Frequency separation for intra-band non-collocated non-contiguous CA</w:t>
            </w:r>
          </w:p>
        </w:tc>
        <w:tc>
          <w:tcPr>
            <w:tcW w:w="589" w:type="pct"/>
          </w:tcPr>
          <w:p w14:paraId="05295844" w14:textId="65D53F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1E2BCE8B" w14:textId="40F1A0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19F79EC" w14:textId="10A3BB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1672</w:t>
            </w:r>
          </w:p>
        </w:tc>
        <w:tc>
          <w:tcPr>
            <w:tcW w:w="220" w:type="pct"/>
          </w:tcPr>
          <w:p w14:paraId="2E151AE4" w14:textId="7460EC84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7AB57398" w14:textId="455E81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E207519" w14:textId="559C28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E3902B1" w14:textId="62D35E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12" w:type="pct"/>
          </w:tcPr>
          <w:p w14:paraId="4C292C7F" w14:textId="61CE19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68D74AAD" w14:textId="77777777" w:rsidTr="00AE7F5C">
        <w:tc>
          <w:tcPr>
            <w:tcW w:w="514" w:type="pct"/>
          </w:tcPr>
          <w:p w14:paraId="12D1C727" w14:textId="2658C4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R4-2311427</w:t>
            </w:r>
          </w:p>
        </w:tc>
        <w:tc>
          <w:tcPr>
            <w:tcW w:w="1177" w:type="pct"/>
          </w:tcPr>
          <w:p w14:paraId="14D1D021" w14:textId="3673C9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38.101-1 for intra-band non-collocated EN-DC/NR-CA deployment</w:t>
            </w:r>
          </w:p>
        </w:tc>
        <w:tc>
          <w:tcPr>
            <w:tcW w:w="589" w:type="pct"/>
          </w:tcPr>
          <w:p w14:paraId="502A34DD" w14:textId="130FFA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KDDI Corporation</w:t>
            </w:r>
          </w:p>
        </w:tc>
        <w:tc>
          <w:tcPr>
            <w:tcW w:w="441" w:type="pct"/>
          </w:tcPr>
          <w:p w14:paraId="7E3AE8EF" w14:textId="670DF2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507132F" w14:textId="1D0C1C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1673</w:t>
            </w:r>
          </w:p>
        </w:tc>
        <w:tc>
          <w:tcPr>
            <w:tcW w:w="220" w:type="pct"/>
          </w:tcPr>
          <w:p w14:paraId="6B77BD6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BA8FAC4" w14:textId="74BE13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CA92AD0" w14:textId="3AF83A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10DC3FE9" w14:textId="5FEC41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12" w:type="pct"/>
          </w:tcPr>
          <w:p w14:paraId="6C8C9905" w14:textId="05985C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5A1909D4" w14:textId="77777777" w:rsidTr="00AE7F5C">
        <w:tc>
          <w:tcPr>
            <w:tcW w:w="514" w:type="pct"/>
          </w:tcPr>
          <w:p w14:paraId="25FB132B" w14:textId="0D9AFA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R4-2311476</w:t>
            </w:r>
          </w:p>
        </w:tc>
        <w:tc>
          <w:tcPr>
            <w:tcW w:w="1177" w:type="pct"/>
          </w:tcPr>
          <w:p w14:paraId="2C1B14B7" w14:textId="0D9692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[TEI18] CR 38.101-1: Various maintenance issues R18</w:t>
            </w:r>
          </w:p>
        </w:tc>
        <w:tc>
          <w:tcPr>
            <w:tcW w:w="589" w:type="pct"/>
          </w:tcPr>
          <w:p w14:paraId="25F67DE2" w14:textId="64801F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</w:t>
            </w:r>
          </w:p>
        </w:tc>
        <w:tc>
          <w:tcPr>
            <w:tcW w:w="441" w:type="pct"/>
          </w:tcPr>
          <w:p w14:paraId="7C4812ED" w14:textId="223BF5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40B0767" w14:textId="7137B7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1674</w:t>
            </w:r>
          </w:p>
        </w:tc>
        <w:tc>
          <w:tcPr>
            <w:tcW w:w="220" w:type="pct"/>
          </w:tcPr>
          <w:p w14:paraId="6627FD9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7397256" w14:textId="0191F7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1E42236" w14:textId="57BEA8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8014AB6" w14:textId="4844B2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TEI18</w:t>
            </w:r>
          </w:p>
        </w:tc>
        <w:tc>
          <w:tcPr>
            <w:tcW w:w="512" w:type="pct"/>
          </w:tcPr>
          <w:p w14:paraId="349BDA78" w14:textId="0E85E2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568E708" w14:textId="77777777" w:rsidTr="00AE7F5C">
        <w:tc>
          <w:tcPr>
            <w:tcW w:w="514" w:type="pct"/>
          </w:tcPr>
          <w:p w14:paraId="076EA608" w14:textId="547421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R4-2311477</w:t>
            </w:r>
          </w:p>
        </w:tc>
        <w:tc>
          <w:tcPr>
            <w:tcW w:w="1177" w:type="pct"/>
          </w:tcPr>
          <w:p w14:paraId="3AE4282B" w14:textId="062404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[TEI17] CR 38.101-1: Various maintenance issues R17</w:t>
            </w:r>
          </w:p>
        </w:tc>
        <w:tc>
          <w:tcPr>
            <w:tcW w:w="589" w:type="pct"/>
          </w:tcPr>
          <w:p w14:paraId="5DE5DA5A" w14:textId="2EDEBE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</w:t>
            </w:r>
          </w:p>
        </w:tc>
        <w:tc>
          <w:tcPr>
            <w:tcW w:w="441" w:type="pct"/>
          </w:tcPr>
          <w:p w14:paraId="55F69BA4" w14:textId="3238BD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0BDC076" w14:textId="45D797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1675</w:t>
            </w:r>
          </w:p>
        </w:tc>
        <w:tc>
          <w:tcPr>
            <w:tcW w:w="220" w:type="pct"/>
          </w:tcPr>
          <w:p w14:paraId="3A8D5F8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C97D1FB" w14:textId="7AD645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75F6CA4" w14:textId="092284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2D79CFB" w14:textId="0C4E22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TEI17</w:t>
            </w:r>
          </w:p>
        </w:tc>
        <w:tc>
          <w:tcPr>
            <w:tcW w:w="512" w:type="pct"/>
          </w:tcPr>
          <w:p w14:paraId="14AE1504" w14:textId="2C816F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FEE5F1F" w14:textId="77777777" w:rsidTr="00AE7F5C">
        <w:tc>
          <w:tcPr>
            <w:tcW w:w="514" w:type="pct"/>
          </w:tcPr>
          <w:p w14:paraId="6AA41EEC" w14:textId="06C40B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R4-2311478</w:t>
            </w:r>
          </w:p>
        </w:tc>
        <w:tc>
          <w:tcPr>
            <w:tcW w:w="1177" w:type="pct"/>
          </w:tcPr>
          <w:p w14:paraId="354331F4" w14:textId="29EA61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[TEI16] CR 38.101-1: Various maintenance issues R16</w:t>
            </w:r>
          </w:p>
        </w:tc>
        <w:tc>
          <w:tcPr>
            <w:tcW w:w="589" w:type="pct"/>
          </w:tcPr>
          <w:p w14:paraId="6DE03EE5" w14:textId="1FAF08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</w:t>
            </w:r>
          </w:p>
        </w:tc>
        <w:tc>
          <w:tcPr>
            <w:tcW w:w="441" w:type="pct"/>
          </w:tcPr>
          <w:p w14:paraId="4ED9CE8D" w14:textId="18D92E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4D5DEB4" w14:textId="5ED770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1676</w:t>
            </w:r>
          </w:p>
        </w:tc>
        <w:tc>
          <w:tcPr>
            <w:tcW w:w="220" w:type="pct"/>
          </w:tcPr>
          <w:p w14:paraId="6BCD4CF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E0DCA8A" w14:textId="09F85B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321FD5E4" w14:textId="17E86F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A5D69CB" w14:textId="4B036E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</w:t>
            </w:r>
          </w:p>
        </w:tc>
        <w:tc>
          <w:tcPr>
            <w:tcW w:w="512" w:type="pct"/>
          </w:tcPr>
          <w:p w14:paraId="3CB03BAE" w14:textId="5DABBE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A3911B4" w14:textId="77777777" w:rsidTr="00AE7F5C">
        <w:tc>
          <w:tcPr>
            <w:tcW w:w="514" w:type="pct"/>
          </w:tcPr>
          <w:p w14:paraId="79F3AEB5" w14:textId="1A68E0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R4-2311482</w:t>
            </w:r>
          </w:p>
        </w:tc>
        <w:tc>
          <w:tcPr>
            <w:tcW w:w="1177" w:type="pct"/>
          </w:tcPr>
          <w:p w14:paraId="14824999" w14:textId="446980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38.101-1 Introduction of dedicated spectrum less than 5MHz for FR1</w:t>
            </w:r>
          </w:p>
        </w:tc>
        <w:tc>
          <w:tcPr>
            <w:tcW w:w="589" w:type="pct"/>
          </w:tcPr>
          <w:p w14:paraId="654E1F2A" w14:textId="1E76D7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Ericsson, ZTE Corporation, Apple, Qualcomm Inc, Huawei, Mediatek</w:t>
            </w:r>
          </w:p>
        </w:tc>
        <w:tc>
          <w:tcPr>
            <w:tcW w:w="441" w:type="pct"/>
          </w:tcPr>
          <w:p w14:paraId="010E6B06" w14:textId="5026ED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12C73B6" w14:textId="007C52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1677</w:t>
            </w:r>
          </w:p>
        </w:tc>
        <w:tc>
          <w:tcPr>
            <w:tcW w:w="220" w:type="pct"/>
          </w:tcPr>
          <w:p w14:paraId="415FDF3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6040F80" w14:textId="3C7860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4D365B0" w14:textId="7124FB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CF0CFA7" w14:textId="32DAAA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12" w:type="pct"/>
          </w:tcPr>
          <w:p w14:paraId="2D5B14C8" w14:textId="09D366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A9EA8BB" w14:textId="77777777" w:rsidTr="00AE7F5C">
        <w:tc>
          <w:tcPr>
            <w:tcW w:w="514" w:type="pct"/>
          </w:tcPr>
          <w:p w14:paraId="5F8F65B7" w14:textId="43BBE5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R4-2314764</w:t>
            </w:r>
          </w:p>
        </w:tc>
        <w:tc>
          <w:tcPr>
            <w:tcW w:w="1177" w:type="pct"/>
          </w:tcPr>
          <w:p w14:paraId="1B3DFD2B" w14:textId="1A6F8B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38.101-1 Introduction of dedicated spectrum less than 5MHz for FR1</w:t>
            </w:r>
          </w:p>
        </w:tc>
        <w:tc>
          <w:tcPr>
            <w:tcW w:w="589" w:type="pct"/>
          </w:tcPr>
          <w:p w14:paraId="34262361" w14:textId="44545E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Ericsson, ZTE Corporation, Apple, Qualcomm Inc, Huawei, Mediatek</w:t>
            </w:r>
          </w:p>
        </w:tc>
        <w:tc>
          <w:tcPr>
            <w:tcW w:w="441" w:type="pct"/>
          </w:tcPr>
          <w:p w14:paraId="36280207" w14:textId="73A99D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7E28C74" w14:textId="4D0829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1677</w:t>
            </w:r>
          </w:p>
        </w:tc>
        <w:tc>
          <w:tcPr>
            <w:tcW w:w="220" w:type="pct"/>
          </w:tcPr>
          <w:p w14:paraId="093303AE" w14:textId="4D1E66CC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520CCE8" w14:textId="225A86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6619794" w14:textId="05E53B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7900E48D" w14:textId="4622C7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12" w:type="pct"/>
          </w:tcPr>
          <w:p w14:paraId="324CE29E" w14:textId="3F48C7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3073C89" w14:textId="77777777" w:rsidTr="00AE7F5C">
        <w:tc>
          <w:tcPr>
            <w:tcW w:w="514" w:type="pct"/>
          </w:tcPr>
          <w:p w14:paraId="1DEF8C73" w14:textId="67AA10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R4-2311489</w:t>
            </w:r>
          </w:p>
        </w:tc>
        <w:tc>
          <w:tcPr>
            <w:tcW w:w="1177" w:type="pct"/>
          </w:tcPr>
          <w:p w14:paraId="09EBC94F" w14:textId="025A7C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LTE_NR_HPUE_FWVM Big CR</w:t>
            </w:r>
          </w:p>
        </w:tc>
        <w:tc>
          <w:tcPr>
            <w:tcW w:w="589" w:type="pct"/>
          </w:tcPr>
          <w:p w14:paraId="359691A6" w14:textId="647086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</w:t>
            </w:r>
          </w:p>
        </w:tc>
        <w:tc>
          <w:tcPr>
            <w:tcW w:w="441" w:type="pct"/>
          </w:tcPr>
          <w:p w14:paraId="6C5E5EC0" w14:textId="4BD652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B65D698" w14:textId="781C07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1678</w:t>
            </w:r>
          </w:p>
        </w:tc>
        <w:tc>
          <w:tcPr>
            <w:tcW w:w="220" w:type="pct"/>
          </w:tcPr>
          <w:p w14:paraId="0CE6865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2BBD06F" w14:textId="664960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A37E13A" w14:textId="28067D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4CC86309" w14:textId="1C1C14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LTE_NR_HPUE_FWVM_R18-Core</w:t>
            </w:r>
          </w:p>
        </w:tc>
        <w:tc>
          <w:tcPr>
            <w:tcW w:w="512" w:type="pct"/>
          </w:tcPr>
          <w:p w14:paraId="3E8C2F81" w14:textId="7C52DC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6AAD8FA2" w14:textId="77777777" w:rsidTr="00AE7F5C">
        <w:tc>
          <w:tcPr>
            <w:tcW w:w="514" w:type="pct"/>
          </w:tcPr>
          <w:p w14:paraId="606D3F0B" w14:textId="1F6C35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R4-2311497</w:t>
            </w:r>
          </w:p>
        </w:tc>
        <w:tc>
          <w:tcPr>
            <w:tcW w:w="1177" w:type="pct"/>
          </w:tcPr>
          <w:p w14:paraId="5A186562" w14:textId="154F84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[NR_RF_FR1-Core] Correction to EVM measurement point for DFTs-OFDM DM-RS Type 2</w:t>
            </w:r>
          </w:p>
        </w:tc>
        <w:tc>
          <w:tcPr>
            <w:tcW w:w="589" w:type="pct"/>
          </w:tcPr>
          <w:p w14:paraId="74F63904" w14:textId="269BA6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Limited</w:t>
            </w:r>
          </w:p>
        </w:tc>
        <w:tc>
          <w:tcPr>
            <w:tcW w:w="441" w:type="pct"/>
          </w:tcPr>
          <w:p w14:paraId="24F6352F" w14:textId="3C4C81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46300C0" w14:textId="5E18DB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1679</w:t>
            </w:r>
          </w:p>
        </w:tc>
        <w:tc>
          <w:tcPr>
            <w:tcW w:w="220" w:type="pct"/>
          </w:tcPr>
          <w:p w14:paraId="352093D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DD3E9D5" w14:textId="7ABC4D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5BE649A" w14:textId="24F90A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42621B6" w14:textId="010EBB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NR_RF_FR1-Core</w:t>
            </w:r>
          </w:p>
        </w:tc>
        <w:tc>
          <w:tcPr>
            <w:tcW w:w="512" w:type="pct"/>
          </w:tcPr>
          <w:p w14:paraId="75E8450A" w14:textId="2D321B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E2E981C" w14:textId="77777777" w:rsidTr="00AE7F5C">
        <w:tc>
          <w:tcPr>
            <w:tcW w:w="514" w:type="pct"/>
          </w:tcPr>
          <w:p w14:paraId="05F5DEFC" w14:textId="5C8E6D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R4-2311498</w:t>
            </w:r>
          </w:p>
        </w:tc>
        <w:tc>
          <w:tcPr>
            <w:tcW w:w="1177" w:type="pct"/>
          </w:tcPr>
          <w:p w14:paraId="44781561" w14:textId="5F1230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[NR_RF_FR1-Core] Correction to EVM measurement point for DFTs-OFDM DM-RS Type 2</w:t>
            </w:r>
          </w:p>
        </w:tc>
        <w:tc>
          <w:tcPr>
            <w:tcW w:w="589" w:type="pct"/>
          </w:tcPr>
          <w:p w14:paraId="4DD90E0B" w14:textId="57EC05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Limited</w:t>
            </w:r>
          </w:p>
        </w:tc>
        <w:tc>
          <w:tcPr>
            <w:tcW w:w="441" w:type="pct"/>
          </w:tcPr>
          <w:p w14:paraId="1AFC93BD" w14:textId="149482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6BC8808" w14:textId="20571B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1680</w:t>
            </w:r>
          </w:p>
        </w:tc>
        <w:tc>
          <w:tcPr>
            <w:tcW w:w="220" w:type="pct"/>
          </w:tcPr>
          <w:p w14:paraId="69BB9AF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D34931A" w14:textId="48C747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4FC2E14" w14:textId="2000B5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98082BF" w14:textId="563900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NR_RF_FR1-Core</w:t>
            </w:r>
          </w:p>
        </w:tc>
        <w:tc>
          <w:tcPr>
            <w:tcW w:w="512" w:type="pct"/>
          </w:tcPr>
          <w:p w14:paraId="722485D1" w14:textId="63C3D6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374D5A7" w14:textId="77777777" w:rsidTr="00AE7F5C">
        <w:tc>
          <w:tcPr>
            <w:tcW w:w="514" w:type="pct"/>
          </w:tcPr>
          <w:p w14:paraId="38E5F46E" w14:textId="643553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R4-2314895</w:t>
            </w:r>
          </w:p>
        </w:tc>
        <w:tc>
          <w:tcPr>
            <w:tcW w:w="1177" w:type="pct"/>
          </w:tcPr>
          <w:p w14:paraId="68DEE305" w14:textId="6CDC4A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[NR_RF_FR1-Core] Correction to EVM measurement point for DFTs-OFDM DM-RS Type 2</w:t>
            </w:r>
          </w:p>
        </w:tc>
        <w:tc>
          <w:tcPr>
            <w:tcW w:w="589" w:type="pct"/>
          </w:tcPr>
          <w:p w14:paraId="49B82676" w14:textId="5A1FC3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Limited</w:t>
            </w:r>
          </w:p>
        </w:tc>
        <w:tc>
          <w:tcPr>
            <w:tcW w:w="441" w:type="pct"/>
          </w:tcPr>
          <w:p w14:paraId="38A84912" w14:textId="0F8DEE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B0806F7" w14:textId="53096D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1680</w:t>
            </w:r>
          </w:p>
        </w:tc>
        <w:tc>
          <w:tcPr>
            <w:tcW w:w="220" w:type="pct"/>
          </w:tcPr>
          <w:p w14:paraId="6DFFF9E2" w14:textId="2BC682AE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022503C" w14:textId="799016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F6CCE77" w14:textId="27CCEB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C395557" w14:textId="7B67E0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NR_RF_FR1-Core</w:t>
            </w:r>
          </w:p>
        </w:tc>
        <w:tc>
          <w:tcPr>
            <w:tcW w:w="512" w:type="pct"/>
          </w:tcPr>
          <w:p w14:paraId="1E8BC798" w14:textId="5B22AB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E362341" w14:textId="77777777" w:rsidTr="00AE7F5C">
        <w:tc>
          <w:tcPr>
            <w:tcW w:w="514" w:type="pct"/>
          </w:tcPr>
          <w:p w14:paraId="3A9520A0" w14:textId="2DF354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R4-2311499</w:t>
            </w:r>
          </w:p>
        </w:tc>
        <w:tc>
          <w:tcPr>
            <w:tcW w:w="1177" w:type="pct"/>
          </w:tcPr>
          <w:p w14:paraId="06117325" w14:textId="6AFB7F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Correction to EVM measurement point</w:t>
            </w:r>
          </w:p>
        </w:tc>
        <w:tc>
          <w:tcPr>
            <w:tcW w:w="589" w:type="pct"/>
          </w:tcPr>
          <w:p w14:paraId="667AFDD3" w14:textId="4D58C1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Limited</w:t>
            </w:r>
          </w:p>
        </w:tc>
        <w:tc>
          <w:tcPr>
            <w:tcW w:w="441" w:type="pct"/>
          </w:tcPr>
          <w:p w14:paraId="17686803" w14:textId="60F3DE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B6B0532" w14:textId="069D64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1681</w:t>
            </w:r>
          </w:p>
        </w:tc>
        <w:tc>
          <w:tcPr>
            <w:tcW w:w="220" w:type="pct"/>
          </w:tcPr>
          <w:p w14:paraId="73B31B4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92AD4B4" w14:textId="5F335A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3B2EC9BE" w14:textId="5012E1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CFE5B63" w14:textId="7F57E1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1504A4E2" w14:textId="6978FD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48EFBBAA" w14:textId="77777777" w:rsidTr="00AE7F5C">
        <w:tc>
          <w:tcPr>
            <w:tcW w:w="514" w:type="pct"/>
          </w:tcPr>
          <w:p w14:paraId="24725E7A" w14:textId="2FFF33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R4-2311518</w:t>
            </w:r>
          </w:p>
        </w:tc>
        <w:tc>
          <w:tcPr>
            <w:tcW w:w="1177" w:type="pct"/>
          </w:tcPr>
          <w:p w14:paraId="529F46BC" w14:textId="6C68F3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BigCR for High power UE for inter-band CA with power class 2 on single carrier uplink on FDD band</w:t>
            </w:r>
          </w:p>
        </w:tc>
        <w:tc>
          <w:tcPr>
            <w:tcW w:w="589" w:type="pct"/>
          </w:tcPr>
          <w:p w14:paraId="43698106" w14:textId="1148A7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China Unicom</w:t>
            </w:r>
          </w:p>
        </w:tc>
        <w:tc>
          <w:tcPr>
            <w:tcW w:w="441" w:type="pct"/>
          </w:tcPr>
          <w:p w14:paraId="41879E25" w14:textId="2B6117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ACAB88D" w14:textId="46DC23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1682</w:t>
            </w:r>
          </w:p>
        </w:tc>
        <w:tc>
          <w:tcPr>
            <w:tcW w:w="220" w:type="pct"/>
          </w:tcPr>
          <w:p w14:paraId="1E16BB2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916E7BD" w14:textId="064870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EC52151" w14:textId="240EFA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5B9BEA3B" w14:textId="6D9F15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HPUE_FR1_FDD_NR_CADC_R18</w:t>
            </w:r>
          </w:p>
        </w:tc>
        <w:tc>
          <w:tcPr>
            <w:tcW w:w="512" w:type="pct"/>
          </w:tcPr>
          <w:p w14:paraId="0775B00E" w14:textId="0B0551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5BBB1D97" w14:textId="77777777" w:rsidTr="00AE7F5C">
        <w:tc>
          <w:tcPr>
            <w:tcW w:w="514" w:type="pct"/>
          </w:tcPr>
          <w:p w14:paraId="37595712" w14:textId="346B0E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R4-2311521</w:t>
            </w:r>
          </w:p>
        </w:tc>
        <w:tc>
          <w:tcPr>
            <w:tcW w:w="1177" w:type="pct"/>
          </w:tcPr>
          <w:p w14:paraId="796E2756" w14:textId="0A1A62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BigCR for High power UE for FDD single band PC2</w:t>
            </w:r>
          </w:p>
        </w:tc>
        <w:tc>
          <w:tcPr>
            <w:tcW w:w="589" w:type="pct"/>
          </w:tcPr>
          <w:p w14:paraId="11E81604" w14:textId="3144D7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China Unicom</w:t>
            </w:r>
          </w:p>
        </w:tc>
        <w:tc>
          <w:tcPr>
            <w:tcW w:w="441" w:type="pct"/>
          </w:tcPr>
          <w:p w14:paraId="0FA15007" w14:textId="3916CB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A87D557" w14:textId="3A88ED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1683</w:t>
            </w:r>
          </w:p>
        </w:tc>
        <w:tc>
          <w:tcPr>
            <w:tcW w:w="220" w:type="pct"/>
          </w:tcPr>
          <w:p w14:paraId="0810384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14CF009" w14:textId="320CFE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FA17218" w14:textId="3781DB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5FA2E10D" w14:textId="0BBC5A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HPUE_NR_FR1_FDD_R18-Core</w:t>
            </w:r>
          </w:p>
        </w:tc>
        <w:tc>
          <w:tcPr>
            <w:tcW w:w="512" w:type="pct"/>
          </w:tcPr>
          <w:p w14:paraId="06A0A3DE" w14:textId="53F670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ABC0E53" w14:textId="77777777" w:rsidTr="00AE7F5C">
        <w:tc>
          <w:tcPr>
            <w:tcW w:w="514" w:type="pct"/>
          </w:tcPr>
          <w:p w14:paraId="6D9CDD17" w14:textId="5B7E61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R4-2311690</w:t>
            </w:r>
          </w:p>
        </w:tc>
        <w:tc>
          <w:tcPr>
            <w:tcW w:w="1177" w:type="pct"/>
          </w:tcPr>
          <w:p w14:paraId="35DAB125" w14:textId="1A7A61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of invalid channel bandwidth in configuration of 2DL/2UL inter-band harmonic mixing testing for PC3</w:t>
            </w:r>
          </w:p>
        </w:tc>
        <w:tc>
          <w:tcPr>
            <w:tcW w:w="589" w:type="pct"/>
          </w:tcPr>
          <w:p w14:paraId="21CAA099" w14:textId="64085E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Verizon, Ericsson, Samsung</w:t>
            </w:r>
          </w:p>
        </w:tc>
        <w:tc>
          <w:tcPr>
            <w:tcW w:w="441" w:type="pct"/>
          </w:tcPr>
          <w:p w14:paraId="757FE459" w14:textId="302510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6681135" w14:textId="18F40F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1684</w:t>
            </w:r>
          </w:p>
        </w:tc>
        <w:tc>
          <w:tcPr>
            <w:tcW w:w="220" w:type="pct"/>
          </w:tcPr>
          <w:p w14:paraId="2169073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5472844" w14:textId="6613A0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5E09DA2" w14:textId="1A10CB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50C1D07" w14:textId="1165A5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12" w:type="pct"/>
          </w:tcPr>
          <w:p w14:paraId="2CC272D5" w14:textId="0386FE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E86E258" w14:textId="77777777" w:rsidTr="00AE7F5C">
        <w:tc>
          <w:tcPr>
            <w:tcW w:w="514" w:type="pct"/>
          </w:tcPr>
          <w:p w14:paraId="56D17B9C" w14:textId="27A636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R4-2311692</w:t>
            </w:r>
          </w:p>
        </w:tc>
        <w:tc>
          <w:tcPr>
            <w:tcW w:w="1177" w:type="pct"/>
          </w:tcPr>
          <w:p w14:paraId="3D7FF81F" w14:textId="2E8FCD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of band n77 channel bandwidth in configuration 2DL/2UL inter-band harmonic mixing testing for PC3</w:t>
            </w:r>
          </w:p>
        </w:tc>
        <w:tc>
          <w:tcPr>
            <w:tcW w:w="589" w:type="pct"/>
          </w:tcPr>
          <w:p w14:paraId="715E9F0A" w14:textId="5DBE23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Verizon, Ericsson, Samsung</w:t>
            </w:r>
          </w:p>
        </w:tc>
        <w:tc>
          <w:tcPr>
            <w:tcW w:w="441" w:type="pct"/>
          </w:tcPr>
          <w:p w14:paraId="56084468" w14:textId="626DE9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6353AB3" w14:textId="2DB4AC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1685</w:t>
            </w:r>
          </w:p>
        </w:tc>
        <w:tc>
          <w:tcPr>
            <w:tcW w:w="220" w:type="pct"/>
          </w:tcPr>
          <w:p w14:paraId="1319B49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C324E09" w14:textId="07393E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0E8A429" w14:textId="3A319E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7EE7A28" w14:textId="1C9BE3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12" w:type="pct"/>
          </w:tcPr>
          <w:p w14:paraId="22D13264" w14:textId="23840C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69596B8" w14:textId="77777777" w:rsidTr="00AE7F5C">
        <w:tc>
          <w:tcPr>
            <w:tcW w:w="514" w:type="pct"/>
          </w:tcPr>
          <w:p w14:paraId="71A34D0A" w14:textId="43C3F6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R4-2311695</w:t>
            </w:r>
          </w:p>
        </w:tc>
        <w:tc>
          <w:tcPr>
            <w:tcW w:w="1177" w:type="pct"/>
          </w:tcPr>
          <w:p w14:paraId="20CF6069" w14:textId="4FE398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of n48 channel bandwidth in configuration for PC3</w:t>
            </w:r>
          </w:p>
        </w:tc>
        <w:tc>
          <w:tcPr>
            <w:tcW w:w="589" w:type="pct"/>
          </w:tcPr>
          <w:p w14:paraId="4EB265A6" w14:textId="69516F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Verizon, Ericsson, Samsung</w:t>
            </w:r>
          </w:p>
        </w:tc>
        <w:tc>
          <w:tcPr>
            <w:tcW w:w="441" w:type="pct"/>
          </w:tcPr>
          <w:p w14:paraId="2CF2726A" w14:textId="742D9A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C1C0F91" w14:textId="147C71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1686</w:t>
            </w:r>
          </w:p>
        </w:tc>
        <w:tc>
          <w:tcPr>
            <w:tcW w:w="220" w:type="pct"/>
          </w:tcPr>
          <w:p w14:paraId="0B8E1D5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6079F24" w14:textId="052356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D710570" w14:textId="37CA3C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3EA7FF8" w14:textId="64765D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NR_CADC_R17_3BDL_2BUL-Core</w:t>
            </w:r>
          </w:p>
        </w:tc>
        <w:tc>
          <w:tcPr>
            <w:tcW w:w="512" w:type="pct"/>
          </w:tcPr>
          <w:p w14:paraId="563BFE3F" w14:textId="2BDAF5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9778799" w14:textId="77777777" w:rsidTr="00AE7F5C">
        <w:tc>
          <w:tcPr>
            <w:tcW w:w="514" w:type="pct"/>
          </w:tcPr>
          <w:p w14:paraId="7F1FE8CB" w14:textId="3999C5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R4-2311696</w:t>
            </w:r>
          </w:p>
        </w:tc>
        <w:tc>
          <w:tcPr>
            <w:tcW w:w="1177" w:type="pct"/>
          </w:tcPr>
          <w:p w14:paraId="06329FF2" w14:textId="5B3061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of n48 channel bandwidth in configuration for PC3</w:t>
            </w:r>
          </w:p>
        </w:tc>
        <w:tc>
          <w:tcPr>
            <w:tcW w:w="589" w:type="pct"/>
          </w:tcPr>
          <w:p w14:paraId="5F2EC57A" w14:textId="6A1FB2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Verizon, Ericsson, Samsung</w:t>
            </w:r>
          </w:p>
        </w:tc>
        <w:tc>
          <w:tcPr>
            <w:tcW w:w="441" w:type="pct"/>
          </w:tcPr>
          <w:p w14:paraId="205ACCDD" w14:textId="5D1F94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5671F135" w14:textId="1F7E7B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1687</w:t>
            </w:r>
          </w:p>
        </w:tc>
        <w:tc>
          <w:tcPr>
            <w:tcW w:w="220" w:type="pct"/>
          </w:tcPr>
          <w:p w14:paraId="6C3F5D8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5F538F3" w14:textId="526513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B96A1D0" w14:textId="0AA839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CCA72BE" w14:textId="72B6E1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NR_CADC_R18_3BDL_xBUL-Core</w:t>
            </w:r>
          </w:p>
        </w:tc>
        <w:tc>
          <w:tcPr>
            <w:tcW w:w="512" w:type="pct"/>
          </w:tcPr>
          <w:p w14:paraId="1DA0B61F" w14:textId="6D013D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30E3C22" w14:textId="77777777" w:rsidTr="00AE7F5C">
        <w:tc>
          <w:tcPr>
            <w:tcW w:w="514" w:type="pct"/>
          </w:tcPr>
          <w:p w14:paraId="6C7CADC9" w14:textId="5425A3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R4-2311697</w:t>
            </w:r>
          </w:p>
        </w:tc>
        <w:tc>
          <w:tcPr>
            <w:tcW w:w="1177" w:type="pct"/>
          </w:tcPr>
          <w:p w14:paraId="0623F262" w14:textId="42F91D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of invalid channel bandwidth in configuration of 2DL/2UL inter-band harmonic mixing testing for PC2</w:t>
            </w:r>
          </w:p>
        </w:tc>
        <w:tc>
          <w:tcPr>
            <w:tcW w:w="589" w:type="pct"/>
          </w:tcPr>
          <w:p w14:paraId="2C163E8B" w14:textId="69F810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Verizon, Ericsson, Samsung</w:t>
            </w:r>
          </w:p>
        </w:tc>
        <w:tc>
          <w:tcPr>
            <w:tcW w:w="441" w:type="pct"/>
          </w:tcPr>
          <w:p w14:paraId="6C6A2306" w14:textId="6C9D8A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ECE96CA" w14:textId="72CE1A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1688</w:t>
            </w:r>
          </w:p>
        </w:tc>
        <w:tc>
          <w:tcPr>
            <w:tcW w:w="220" w:type="pct"/>
          </w:tcPr>
          <w:p w14:paraId="167B95B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E2BF250" w14:textId="67C9A2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6FBB690" w14:textId="3D5CFA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1978170" w14:textId="32F330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12" w:type="pct"/>
          </w:tcPr>
          <w:p w14:paraId="3C4D7855" w14:textId="368936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A180C58" w14:textId="77777777" w:rsidTr="00AE7F5C">
        <w:tc>
          <w:tcPr>
            <w:tcW w:w="514" w:type="pct"/>
          </w:tcPr>
          <w:p w14:paraId="73E66A43" w14:textId="379E6D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R4-2311763</w:t>
            </w:r>
          </w:p>
        </w:tc>
        <w:tc>
          <w:tcPr>
            <w:tcW w:w="1177" w:type="pct"/>
          </w:tcPr>
          <w:p w14:paraId="6987711E" w14:textId="53CB5B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38101-1: Almost contiguos NBC change reversal</w:t>
            </w:r>
          </w:p>
        </w:tc>
        <w:tc>
          <w:tcPr>
            <w:tcW w:w="589" w:type="pct"/>
          </w:tcPr>
          <w:p w14:paraId="0C0B7194" w14:textId="3B7B6E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2E1100E6" w14:textId="095654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5D5C51FE" w14:textId="4FED50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1689</w:t>
            </w:r>
          </w:p>
        </w:tc>
        <w:tc>
          <w:tcPr>
            <w:tcW w:w="220" w:type="pct"/>
          </w:tcPr>
          <w:p w14:paraId="39C2605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0F6554C" w14:textId="5E3593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35333C32" w14:textId="486AF8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999201C" w14:textId="4AC9ED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527192C2" w14:textId="3FB985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CFE2274" w14:textId="77777777" w:rsidTr="00AE7F5C">
        <w:tc>
          <w:tcPr>
            <w:tcW w:w="514" w:type="pct"/>
          </w:tcPr>
          <w:p w14:paraId="1E84ECD0" w14:textId="1C7CA4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R4-2311764</w:t>
            </w:r>
          </w:p>
        </w:tc>
        <w:tc>
          <w:tcPr>
            <w:tcW w:w="1177" w:type="pct"/>
          </w:tcPr>
          <w:p w14:paraId="6C7DA035" w14:textId="74CBB6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38101-1: Almost contiguos NBC change reversal</w:t>
            </w:r>
          </w:p>
        </w:tc>
        <w:tc>
          <w:tcPr>
            <w:tcW w:w="589" w:type="pct"/>
          </w:tcPr>
          <w:p w14:paraId="2A7802E2" w14:textId="461B84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59137071" w14:textId="28AF49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59CD7ECF" w14:textId="67AC30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1690</w:t>
            </w:r>
          </w:p>
        </w:tc>
        <w:tc>
          <w:tcPr>
            <w:tcW w:w="220" w:type="pct"/>
          </w:tcPr>
          <w:p w14:paraId="3B86AA4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83F7941" w14:textId="53CF4B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761B7812" w14:textId="52998C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6DA32FE" w14:textId="67B186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BE2F5D7" w14:textId="2073DE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C1FB55A" w14:textId="77777777" w:rsidTr="00AE7F5C">
        <w:tc>
          <w:tcPr>
            <w:tcW w:w="514" w:type="pct"/>
          </w:tcPr>
          <w:p w14:paraId="72E7FED0" w14:textId="777D15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R4-2311765</w:t>
            </w:r>
          </w:p>
        </w:tc>
        <w:tc>
          <w:tcPr>
            <w:tcW w:w="1177" w:type="pct"/>
          </w:tcPr>
          <w:p w14:paraId="492756B7" w14:textId="14C057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38101-1: Almost contiguos NBC change reversal</w:t>
            </w:r>
          </w:p>
        </w:tc>
        <w:tc>
          <w:tcPr>
            <w:tcW w:w="589" w:type="pct"/>
          </w:tcPr>
          <w:p w14:paraId="05368CB7" w14:textId="31DC7C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18C100FB" w14:textId="72AD04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F4F4F03" w14:textId="72A163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1691</w:t>
            </w:r>
          </w:p>
        </w:tc>
        <w:tc>
          <w:tcPr>
            <w:tcW w:w="220" w:type="pct"/>
          </w:tcPr>
          <w:p w14:paraId="6096F7E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AB18CF9" w14:textId="347A2E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879F271" w14:textId="4E4698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956A58D" w14:textId="055CBF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3C19FD85" w14:textId="523BCA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4102E92" w14:textId="77777777" w:rsidTr="00AE7F5C">
        <w:tc>
          <w:tcPr>
            <w:tcW w:w="514" w:type="pct"/>
          </w:tcPr>
          <w:p w14:paraId="18EC86E7" w14:textId="4BD745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R4-2311766</w:t>
            </w:r>
          </w:p>
        </w:tc>
        <w:tc>
          <w:tcPr>
            <w:tcW w:w="1177" w:type="pct"/>
          </w:tcPr>
          <w:p w14:paraId="4500089C" w14:textId="1C8F04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38101-1: Almost contiguos NBC change reversal</w:t>
            </w:r>
          </w:p>
        </w:tc>
        <w:tc>
          <w:tcPr>
            <w:tcW w:w="589" w:type="pct"/>
          </w:tcPr>
          <w:p w14:paraId="2D572775" w14:textId="35A961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039184BB" w14:textId="3E1F82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09DA984" w14:textId="59DA0B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1692</w:t>
            </w:r>
          </w:p>
        </w:tc>
        <w:tc>
          <w:tcPr>
            <w:tcW w:w="220" w:type="pct"/>
          </w:tcPr>
          <w:p w14:paraId="3B7CED8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2B1B701" w14:textId="1CF31B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6C66792" w14:textId="357584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4802D71" w14:textId="786E17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745C4D58" w14:textId="3286F7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4BE467A" w14:textId="77777777" w:rsidTr="00AE7F5C">
        <w:tc>
          <w:tcPr>
            <w:tcW w:w="514" w:type="pct"/>
          </w:tcPr>
          <w:p w14:paraId="7C739699" w14:textId="42A2A4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R4-2311772</w:t>
            </w:r>
          </w:p>
        </w:tc>
        <w:tc>
          <w:tcPr>
            <w:tcW w:w="1177" w:type="pct"/>
          </w:tcPr>
          <w:p w14:paraId="79657419" w14:textId="749203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38.101-1: CA_NS_27 and CA_NS_46 fix</w:t>
            </w:r>
          </w:p>
        </w:tc>
        <w:tc>
          <w:tcPr>
            <w:tcW w:w="589" w:type="pct"/>
          </w:tcPr>
          <w:p w14:paraId="4423E17C" w14:textId="2093EE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2F8E3C5F" w14:textId="66269B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EAED8AE" w14:textId="7237EA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1693</w:t>
            </w:r>
          </w:p>
        </w:tc>
        <w:tc>
          <w:tcPr>
            <w:tcW w:w="220" w:type="pct"/>
          </w:tcPr>
          <w:p w14:paraId="14BB990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BEB5BB7" w14:textId="6631B4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0F2A6D13" w14:textId="1BDAF6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9A73376" w14:textId="3A3E9E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NR_RF_FR1-Core</w:t>
            </w:r>
          </w:p>
        </w:tc>
        <w:tc>
          <w:tcPr>
            <w:tcW w:w="512" w:type="pct"/>
          </w:tcPr>
          <w:p w14:paraId="4E6E3399" w14:textId="0F4F04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65E22ED8" w14:textId="77777777" w:rsidTr="00AE7F5C">
        <w:tc>
          <w:tcPr>
            <w:tcW w:w="514" w:type="pct"/>
          </w:tcPr>
          <w:p w14:paraId="3BDD7D9A" w14:textId="312BF9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R4-2311773</w:t>
            </w:r>
          </w:p>
        </w:tc>
        <w:tc>
          <w:tcPr>
            <w:tcW w:w="1177" w:type="pct"/>
          </w:tcPr>
          <w:p w14:paraId="3B28458D" w14:textId="7F19EA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38.101-1: CA_NS_27 and CA_NS_46 fix</w:t>
            </w:r>
          </w:p>
        </w:tc>
        <w:tc>
          <w:tcPr>
            <w:tcW w:w="589" w:type="pct"/>
          </w:tcPr>
          <w:p w14:paraId="13010C70" w14:textId="204945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2A46F2D7" w14:textId="35EF8A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EDEE6E3" w14:textId="419A1D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1694</w:t>
            </w:r>
          </w:p>
        </w:tc>
        <w:tc>
          <w:tcPr>
            <w:tcW w:w="220" w:type="pct"/>
          </w:tcPr>
          <w:p w14:paraId="484C88E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B2DCCAE" w14:textId="506668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7120E38" w14:textId="03C7F6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AB86079" w14:textId="293522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NR_RF_FR1-Core</w:t>
            </w:r>
          </w:p>
        </w:tc>
        <w:tc>
          <w:tcPr>
            <w:tcW w:w="512" w:type="pct"/>
          </w:tcPr>
          <w:p w14:paraId="4E59CB89" w14:textId="768728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B6EC0B2" w14:textId="77777777" w:rsidTr="00AE7F5C">
        <w:tc>
          <w:tcPr>
            <w:tcW w:w="514" w:type="pct"/>
          </w:tcPr>
          <w:p w14:paraId="0C544BA2" w14:textId="02E31F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R4-2311774</w:t>
            </w:r>
          </w:p>
        </w:tc>
        <w:tc>
          <w:tcPr>
            <w:tcW w:w="1177" w:type="pct"/>
          </w:tcPr>
          <w:p w14:paraId="18E63030" w14:textId="5E3DD7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38.101-1: CA_NS_27 and CA_NS_46 fix</w:t>
            </w:r>
          </w:p>
        </w:tc>
        <w:tc>
          <w:tcPr>
            <w:tcW w:w="589" w:type="pct"/>
          </w:tcPr>
          <w:p w14:paraId="51D36CF7" w14:textId="058C0E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37081D2B" w14:textId="690291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D53C181" w14:textId="229BC5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1695</w:t>
            </w:r>
          </w:p>
        </w:tc>
        <w:tc>
          <w:tcPr>
            <w:tcW w:w="220" w:type="pct"/>
          </w:tcPr>
          <w:p w14:paraId="2133454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6F4D52F" w14:textId="4CF20B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9A34E9B" w14:textId="7CB098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90B64AD" w14:textId="1DE1CB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NR_RF_FR1-Core</w:t>
            </w:r>
          </w:p>
        </w:tc>
        <w:tc>
          <w:tcPr>
            <w:tcW w:w="512" w:type="pct"/>
          </w:tcPr>
          <w:p w14:paraId="55222EEB" w14:textId="7A3F69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0A46E8A" w14:textId="77777777" w:rsidTr="00AE7F5C">
        <w:tc>
          <w:tcPr>
            <w:tcW w:w="514" w:type="pct"/>
          </w:tcPr>
          <w:p w14:paraId="1406F38D" w14:textId="7F316B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R4-2311829</w:t>
            </w:r>
          </w:p>
        </w:tc>
        <w:tc>
          <w:tcPr>
            <w:tcW w:w="1177" w:type="pct"/>
          </w:tcPr>
          <w:p w14:paraId="69BA21EA" w14:textId="26000A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for NR CA band combinations with two SUL cells in Rel-18</w:t>
            </w:r>
          </w:p>
        </w:tc>
        <w:tc>
          <w:tcPr>
            <w:tcW w:w="589" w:type="pct"/>
          </w:tcPr>
          <w:p w14:paraId="24B408F8" w14:textId="6AA1C7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CMCC</w:t>
            </w:r>
          </w:p>
        </w:tc>
        <w:tc>
          <w:tcPr>
            <w:tcW w:w="441" w:type="pct"/>
          </w:tcPr>
          <w:p w14:paraId="29C8C858" w14:textId="5B5CF8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6BA9EEE" w14:textId="18A551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1696</w:t>
            </w:r>
          </w:p>
        </w:tc>
        <w:tc>
          <w:tcPr>
            <w:tcW w:w="220" w:type="pct"/>
          </w:tcPr>
          <w:p w14:paraId="106FC47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AD0BEF5" w14:textId="19293E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53A798C" w14:textId="5E4E17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4F55C0B5" w14:textId="74E478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NR_SUL_combos_R18-Core</w:t>
            </w:r>
          </w:p>
        </w:tc>
        <w:tc>
          <w:tcPr>
            <w:tcW w:w="512" w:type="pct"/>
          </w:tcPr>
          <w:p w14:paraId="27CEB938" w14:textId="7BECB5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7E7C169" w14:textId="77777777" w:rsidTr="00AE7F5C">
        <w:tc>
          <w:tcPr>
            <w:tcW w:w="514" w:type="pct"/>
          </w:tcPr>
          <w:p w14:paraId="7C85BD3D" w14:textId="00F3A0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R4-2311275</w:t>
            </w:r>
          </w:p>
        </w:tc>
        <w:tc>
          <w:tcPr>
            <w:tcW w:w="1177" w:type="pct"/>
          </w:tcPr>
          <w:p w14:paraId="31B9BF94" w14:textId="1D5A7F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38.101-1: Adding asymmetric channel bandwidth of UL 15/ DL 35 MHz for n66 (TEI18: NR_FR1_35MHz_45MHz_BW)</w:t>
            </w:r>
          </w:p>
        </w:tc>
        <w:tc>
          <w:tcPr>
            <w:tcW w:w="589" w:type="pct"/>
          </w:tcPr>
          <w:p w14:paraId="3DF75254" w14:textId="33D721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DISH Network</w:t>
            </w:r>
          </w:p>
        </w:tc>
        <w:tc>
          <w:tcPr>
            <w:tcW w:w="441" w:type="pct"/>
          </w:tcPr>
          <w:p w14:paraId="541E37E2" w14:textId="5F3EA3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652AB00" w14:textId="011493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1697</w:t>
            </w:r>
          </w:p>
        </w:tc>
        <w:tc>
          <w:tcPr>
            <w:tcW w:w="220" w:type="pct"/>
          </w:tcPr>
          <w:p w14:paraId="4C76E6E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88620B1" w14:textId="0D7322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CA0CCD1" w14:textId="150A03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5FDE2F56" w14:textId="3C3867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TEI18</w:t>
            </w:r>
          </w:p>
        </w:tc>
        <w:tc>
          <w:tcPr>
            <w:tcW w:w="512" w:type="pct"/>
          </w:tcPr>
          <w:p w14:paraId="69CAE608" w14:textId="5AF7A3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DD5113B" w14:textId="77777777" w:rsidTr="00AE7F5C">
        <w:tc>
          <w:tcPr>
            <w:tcW w:w="514" w:type="pct"/>
          </w:tcPr>
          <w:p w14:paraId="16372924" w14:textId="6202DE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R4-2314622</w:t>
            </w:r>
          </w:p>
        </w:tc>
        <w:tc>
          <w:tcPr>
            <w:tcW w:w="1177" w:type="pct"/>
          </w:tcPr>
          <w:p w14:paraId="5D3214EE" w14:textId="231315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38.101-1: Adding asymmetric channel bandwidth of UL 15/ DL 35 MHz for n66 [n66_asymBW]</w:t>
            </w:r>
          </w:p>
        </w:tc>
        <w:tc>
          <w:tcPr>
            <w:tcW w:w="589" w:type="pct"/>
          </w:tcPr>
          <w:p w14:paraId="6559D9E8" w14:textId="2E2255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DISH Network</w:t>
            </w:r>
          </w:p>
        </w:tc>
        <w:tc>
          <w:tcPr>
            <w:tcW w:w="441" w:type="pct"/>
          </w:tcPr>
          <w:p w14:paraId="43098541" w14:textId="7647F2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5F49DEA3" w14:textId="413918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1697</w:t>
            </w:r>
          </w:p>
        </w:tc>
        <w:tc>
          <w:tcPr>
            <w:tcW w:w="220" w:type="pct"/>
          </w:tcPr>
          <w:p w14:paraId="2FEEECC1" w14:textId="466CE10D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7BFD8446" w14:textId="5A029C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7C85B4E" w14:textId="31412A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6C638C23" w14:textId="2BF559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TEI18</w:t>
            </w:r>
          </w:p>
        </w:tc>
        <w:tc>
          <w:tcPr>
            <w:tcW w:w="512" w:type="pct"/>
          </w:tcPr>
          <w:p w14:paraId="4203FB86" w14:textId="7E664F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90FF5FB" w14:textId="77777777" w:rsidTr="00AE7F5C">
        <w:tc>
          <w:tcPr>
            <w:tcW w:w="514" w:type="pct"/>
          </w:tcPr>
          <w:p w14:paraId="02B31718" w14:textId="545C8C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R4-2312157</w:t>
            </w:r>
          </w:p>
        </w:tc>
        <w:tc>
          <w:tcPr>
            <w:tcW w:w="1177" w:type="pct"/>
          </w:tcPr>
          <w:p w14:paraId="2B89960A" w14:textId="7D946B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[NR_RF_FR1-Core] Corrections to configured maximum power and MPR for serving cells of UL CA</w:t>
            </w:r>
          </w:p>
        </w:tc>
        <w:tc>
          <w:tcPr>
            <w:tcW w:w="589" w:type="pct"/>
          </w:tcPr>
          <w:p w14:paraId="584DB874" w14:textId="41FC35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38AA1B2C" w14:textId="03915C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0E14970" w14:textId="7A8976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1698</w:t>
            </w:r>
          </w:p>
        </w:tc>
        <w:tc>
          <w:tcPr>
            <w:tcW w:w="220" w:type="pct"/>
          </w:tcPr>
          <w:p w14:paraId="0DCB417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99ACB0B" w14:textId="06828C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26C3EE9" w14:textId="59529C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DB6494A" w14:textId="51395F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NR_RF_FR1-Core</w:t>
            </w:r>
          </w:p>
        </w:tc>
        <w:tc>
          <w:tcPr>
            <w:tcW w:w="512" w:type="pct"/>
          </w:tcPr>
          <w:p w14:paraId="75264AC9" w14:textId="211B88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7587F4C9" w14:textId="77777777" w:rsidTr="00AE7F5C">
        <w:tc>
          <w:tcPr>
            <w:tcW w:w="514" w:type="pct"/>
          </w:tcPr>
          <w:p w14:paraId="1D56DCEE" w14:textId="7BC6BD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R4-2314899</w:t>
            </w:r>
          </w:p>
        </w:tc>
        <w:tc>
          <w:tcPr>
            <w:tcW w:w="1177" w:type="pct"/>
          </w:tcPr>
          <w:p w14:paraId="2866691C" w14:textId="126A5C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[NR_RF_FR1-Core] Corrections to configured maximum power and MPR for serving cells of UL CA</w:t>
            </w:r>
          </w:p>
        </w:tc>
        <w:tc>
          <w:tcPr>
            <w:tcW w:w="589" w:type="pct"/>
          </w:tcPr>
          <w:p w14:paraId="7BDB180E" w14:textId="157D77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1F36DCD4" w14:textId="095B68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6C281B7" w14:textId="12C73F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1698</w:t>
            </w:r>
          </w:p>
        </w:tc>
        <w:tc>
          <w:tcPr>
            <w:tcW w:w="220" w:type="pct"/>
          </w:tcPr>
          <w:p w14:paraId="3EF71502" w14:textId="00DF778D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27EDCB2A" w14:textId="17F9FA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897D123" w14:textId="6C143B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33F257A" w14:textId="5F4B41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NR_RF_FR1-Core</w:t>
            </w:r>
          </w:p>
        </w:tc>
        <w:tc>
          <w:tcPr>
            <w:tcW w:w="512" w:type="pct"/>
          </w:tcPr>
          <w:p w14:paraId="488D732A" w14:textId="651DE5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043E7D09" w14:textId="77777777" w:rsidTr="00AE7F5C">
        <w:tc>
          <w:tcPr>
            <w:tcW w:w="514" w:type="pct"/>
          </w:tcPr>
          <w:p w14:paraId="1D1767C4" w14:textId="6C4F6F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R4-2312158</w:t>
            </w:r>
          </w:p>
        </w:tc>
        <w:tc>
          <w:tcPr>
            <w:tcW w:w="1177" w:type="pct"/>
          </w:tcPr>
          <w:p w14:paraId="25F49595" w14:textId="3E879C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[NR_RF_FR1-Core] Corrections to configured maximum power for UL CA</w:t>
            </w:r>
          </w:p>
        </w:tc>
        <w:tc>
          <w:tcPr>
            <w:tcW w:w="589" w:type="pct"/>
          </w:tcPr>
          <w:p w14:paraId="331B44A1" w14:textId="737929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3824A39D" w14:textId="0A3380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0A590AE" w14:textId="74D8EB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1699</w:t>
            </w:r>
          </w:p>
        </w:tc>
        <w:tc>
          <w:tcPr>
            <w:tcW w:w="220" w:type="pct"/>
          </w:tcPr>
          <w:p w14:paraId="1AAC4A7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EB17665" w14:textId="40C06B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917DF40" w14:textId="30DEC3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3DC7CEF" w14:textId="6CFFC6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NR_RF_FR1-Core</w:t>
            </w:r>
          </w:p>
        </w:tc>
        <w:tc>
          <w:tcPr>
            <w:tcW w:w="512" w:type="pct"/>
          </w:tcPr>
          <w:p w14:paraId="3CB198C4" w14:textId="2B746F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6458EA13" w14:textId="77777777" w:rsidTr="00AE7F5C">
        <w:tc>
          <w:tcPr>
            <w:tcW w:w="514" w:type="pct"/>
          </w:tcPr>
          <w:p w14:paraId="7A4D1709" w14:textId="4218B6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R4-2312159</w:t>
            </w:r>
          </w:p>
        </w:tc>
        <w:tc>
          <w:tcPr>
            <w:tcW w:w="1177" w:type="pct"/>
          </w:tcPr>
          <w:p w14:paraId="7A79B7D7" w14:textId="491FAB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[NR_RF_FR1_Core] Correction to UE power classes for CA configurations for HPUE</w:t>
            </w:r>
          </w:p>
        </w:tc>
        <w:tc>
          <w:tcPr>
            <w:tcW w:w="589" w:type="pct"/>
          </w:tcPr>
          <w:p w14:paraId="2A8EB1D0" w14:textId="5F06A9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3F483208" w14:textId="1D9EB8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FB442F5" w14:textId="6D0C80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1700</w:t>
            </w:r>
          </w:p>
        </w:tc>
        <w:tc>
          <w:tcPr>
            <w:tcW w:w="220" w:type="pct"/>
          </w:tcPr>
          <w:p w14:paraId="517999F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114F804" w14:textId="13B116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C7B9661" w14:textId="0BBF12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C44FAC8" w14:textId="3C3B98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NR_RF_FR1-Core</w:t>
            </w:r>
          </w:p>
        </w:tc>
        <w:tc>
          <w:tcPr>
            <w:tcW w:w="512" w:type="pct"/>
          </w:tcPr>
          <w:p w14:paraId="4D558194" w14:textId="55651E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5B833A0F" w14:textId="77777777" w:rsidTr="00AE7F5C">
        <w:tc>
          <w:tcPr>
            <w:tcW w:w="514" w:type="pct"/>
          </w:tcPr>
          <w:p w14:paraId="72584CE4" w14:textId="545731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R4-2314773</w:t>
            </w:r>
          </w:p>
        </w:tc>
        <w:tc>
          <w:tcPr>
            <w:tcW w:w="1177" w:type="pct"/>
          </w:tcPr>
          <w:p w14:paraId="408AB5B9" w14:textId="3004BD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[NR_RF_FR1_Core] Correction to UE power classes for CA configurations for HPUE</w:t>
            </w:r>
          </w:p>
        </w:tc>
        <w:tc>
          <w:tcPr>
            <w:tcW w:w="589" w:type="pct"/>
          </w:tcPr>
          <w:p w14:paraId="246A4D74" w14:textId="40E56F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1D2A2D6A" w14:textId="3CF153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61CFFEA" w14:textId="112B0A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1700</w:t>
            </w:r>
          </w:p>
        </w:tc>
        <w:tc>
          <w:tcPr>
            <w:tcW w:w="220" w:type="pct"/>
          </w:tcPr>
          <w:p w14:paraId="5192ADFE" w14:textId="3B4DC33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329B807" w14:textId="3146EE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2859458" w14:textId="093940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998EFD5" w14:textId="746B72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NR_RF_FR1-Core</w:t>
            </w:r>
          </w:p>
        </w:tc>
        <w:tc>
          <w:tcPr>
            <w:tcW w:w="512" w:type="pct"/>
          </w:tcPr>
          <w:p w14:paraId="4B356C29" w14:textId="5908B4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51918460" w14:textId="77777777" w:rsidTr="00AE7F5C">
        <w:tc>
          <w:tcPr>
            <w:tcW w:w="514" w:type="pct"/>
          </w:tcPr>
          <w:p w14:paraId="4A8CDA2D" w14:textId="569036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R4-2312160</w:t>
            </w:r>
          </w:p>
        </w:tc>
        <w:tc>
          <w:tcPr>
            <w:tcW w:w="1177" w:type="pct"/>
          </w:tcPr>
          <w:p w14:paraId="189ACC70" w14:textId="758FA3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[NR_RF_FR1-Core] Correction to UE power classes for CA configurations for HPUE</w:t>
            </w:r>
          </w:p>
        </w:tc>
        <w:tc>
          <w:tcPr>
            <w:tcW w:w="589" w:type="pct"/>
          </w:tcPr>
          <w:p w14:paraId="05A1A13C" w14:textId="228BFE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24B32549" w14:textId="6FBB37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7AA14A0" w14:textId="7C4BE2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1701</w:t>
            </w:r>
          </w:p>
        </w:tc>
        <w:tc>
          <w:tcPr>
            <w:tcW w:w="220" w:type="pct"/>
          </w:tcPr>
          <w:p w14:paraId="22E5ECF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9C03AA2" w14:textId="063CC4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E964B92" w14:textId="6457D6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6DDD70A" w14:textId="18D666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NR_RF_FR1-Core</w:t>
            </w:r>
          </w:p>
        </w:tc>
        <w:tc>
          <w:tcPr>
            <w:tcW w:w="512" w:type="pct"/>
          </w:tcPr>
          <w:p w14:paraId="778F5A8B" w14:textId="74274C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1AECE68" w14:textId="77777777" w:rsidTr="00AE7F5C">
        <w:tc>
          <w:tcPr>
            <w:tcW w:w="514" w:type="pct"/>
          </w:tcPr>
          <w:p w14:paraId="6CF07C17" w14:textId="1A3137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R4-2312169</w:t>
            </w:r>
          </w:p>
        </w:tc>
        <w:tc>
          <w:tcPr>
            <w:tcW w:w="1177" w:type="pct"/>
          </w:tcPr>
          <w:p w14:paraId="60D57318" w14:textId="6D1DEF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of applicability of time mask for Tx swtiching with dual TAG</w:t>
            </w:r>
          </w:p>
        </w:tc>
        <w:tc>
          <w:tcPr>
            <w:tcW w:w="589" w:type="pct"/>
          </w:tcPr>
          <w:p w14:paraId="77AD398E" w14:textId="3075C4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Ericsson, Sony</w:t>
            </w:r>
          </w:p>
        </w:tc>
        <w:tc>
          <w:tcPr>
            <w:tcW w:w="441" w:type="pct"/>
          </w:tcPr>
          <w:p w14:paraId="4B85F49F" w14:textId="310C58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D06514C" w14:textId="41AEC0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1702</w:t>
            </w:r>
          </w:p>
        </w:tc>
        <w:tc>
          <w:tcPr>
            <w:tcW w:w="220" w:type="pct"/>
          </w:tcPr>
          <w:p w14:paraId="2669D32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4D5A960" w14:textId="6813BC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3CFA28A" w14:textId="582A26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F9B59BA" w14:textId="642596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NR_MC_enh-Core</w:t>
            </w:r>
          </w:p>
        </w:tc>
        <w:tc>
          <w:tcPr>
            <w:tcW w:w="512" w:type="pct"/>
          </w:tcPr>
          <w:p w14:paraId="65CE2D5A" w14:textId="110376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2A4ABE2" w14:textId="77777777" w:rsidTr="00AE7F5C">
        <w:tc>
          <w:tcPr>
            <w:tcW w:w="514" w:type="pct"/>
          </w:tcPr>
          <w:p w14:paraId="6B9A4AB2" w14:textId="7262BF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R4-2314674</w:t>
            </w:r>
          </w:p>
        </w:tc>
        <w:tc>
          <w:tcPr>
            <w:tcW w:w="1177" w:type="pct"/>
          </w:tcPr>
          <w:p w14:paraId="19308A99" w14:textId="515335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of applicability of time mask for Tx swtiching with dual TAG</w:t>
            </w:r>
          </w:p>
        </w:tc>
        <w:tc>
          <w:tcPr>
            <w:tcW w:w="589" w:type="pct"/>
          </w:tcPr>
          <w:p w14:paraId="7641D3D7" w14:textId="0049F1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Ericsson, Sony</w:t>
            </w:r>
          </w:p>
        </w:tc>
        <w:tc>
          <w:tcPr>
            <w:tcW w:w="441" w:type="pct"/>
          </w:tcPr>
          <w:p w14:paraId="5668CB27" w14:textId="2FC6E6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D466E50" w14:textId="7C7E29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1702</w:t>
            </w:r>
          </w:p>
        </w:tc>
        <w:tc>
          <w:tcPr>
            <w:tcW w:w="220" w:type="pct"/>
          </w:tcPr>
          <w:p w14:paraId="6202B00D" w14:textId="0EFBF92E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C28DD62" w14:textId="739323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6C1B956" w14:textId="6ECC15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0F0160C" w14:textId="265A6E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NR_MC_enh-Core</w:t>
            </w:r>
          </w:p>
        </w:tc>
        <w:tc>
          <w:tcPr>
            <w:tcW w:w="512" w:type="pct"/>
          </w:tcPr>
          <w:p w14:paraId="058AA33A" w14:textId="765DBA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71572D7" w14:textId="77777777" w:rsidTr="00AE7F5C">
        <w:tc>
          <w:tcPr>
            <w:tcW w:w="514" w:type="pct"/>
          </w:tcPr>
          <w:p w14:paraId="08F5F8D9" w14:textId="4CE380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R4-2312176</w:t>
            </w:r>
          </w:p>
        </w:tc>
        <w:tc>
          <w:tcPr>
            <w:tcW w:w="1177" w:type="pct"/>
          </w:tcPr>
          <w:p w14:paraId="5F585C38" w14:textId="4EBA9D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missing MSD due to 4th order harmonic mixing requirements</w:t>
            </w:r>
          </w:p>
        </w:tc>
        <w:tc>
          <w:tcPr>
            <w:tcW w:w="589" w:type="pct"/>
          </w:tcPr>
          <w:p w14:paraId="5BD6C3CF" w14:textId="682E1B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5922B284" w14:textId="4BE792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3275563" w14:textId="0DFAD1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1703</w:t>
            </w:r>
          </w:p>
        </w:tc>
        <w:tc>
          <w:tcPr>
            <w:tcW w:w="220" w:type="pct"/>
          </w:tcPr>
          <w:p w14:paraId="37036BD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94DE045" w14:textId="6A3C51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BA16885" w14:textId="27178B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A338BA9" w14:textId="4D5686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12" w:type="pct"/>
          </w:tcPr>
          <w:p w14:paraId="0681A7F7" w14:textId="0B8112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4F6EECC" w14:textId="77777777" w:rsidTr="00AE7F5C">
        <w:tc>
          <w:tcPr>
            <w:tcW w:w="514" w:type="pct"/>
          </w:tcPr>
          <w:p w14:paraId="5C7A4BF5" w14:textId="403404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R4-2314865</w:t>
            </w:r>
          </w:p>
        </w:tc>
        <w:tc>
          <w:tcPr>
            <w:tcW w:w="1177" w:type="pct"/>
          </w:tcPr>
          <w:p w14:paraId="5AC0D7A2" w14:textId="269769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missing MSD due to 4th order harmonic mixing requirements</w:t>
            </w:r>
          </w:p>
        </w:tc>
        <w:tc>
          <w:tcPr>
            <w:tcW w:w="589" w:type="pct"/>
          </w:tcPr>
          <w:p w14:paraId="331D55B1" w14:textId="19A8E3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</w:t>
            </w:r>
          </w:p>
        </w:tc>
        <w:tc>
          <w:tcPr>
            <w:tcW w:w="441" w:type="pct"/>
          </w:tcPr>
          <w:p w14:paraId="076D3A1A" w14:textId="7F2EFD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45A9FE9" w14:textId="48C2F0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1703</w:t>
            </w:r>
          </w:p>
        </w:tc>
        <w:tc>
          <w:tcPr>
            <w:tcW w:w="220" w:type="pct"/>
          </w:tcPr>
          <w:p w14:paraId="23B5646B" w14:textId="79981BD9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0DA2E3F" w14:textId="5B714F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D2CE467" w14:textId="250256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E432221" w14:textId="65CFB1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12" w:type="pct"/>
          </w:tcPr>
          <w:p w14:paraId="008121B6" w14:textId="6BD39F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E83916D" w14:textId="77777777" w:rsidTr="00AE7F5C">
        <w:tc>
          <w:tcPr>
            <w:tcW w:w="514" w:type="pct"/>
          </w:tcPr>
          <w:p w14:paraId="672A7E98" w14:textId="586EE2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R4-2314919</w:t>
            </w:r>
          </w:p>
        </w:tc>
        <w:tc>
          <w:tcPr>
            <w:tcW w:w="1177" w:type="pct"/>
          </w:tcPr>
          <w:p w14:paraId="64477E22" w14:textId="3102BB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missing MSD due to 4th order harmonic mixing requirements</w:t>
            </w:r>
          </w:p>
        </w:tc>
        <w:tc>
          <w:tcPr>
            <w:tcW w:w="589" w:type="pct"/>
          </w:tcPr>
          <w:p w14:paraId="25BED44A" w14:textId="50D5E3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</w:t>
            </w:r>
          </w:p>
        </w:tc>
        <w:tc>
          <w:tcPr>
            <w:tcW w:w="441" w:type="pct"/>
          </w:tcPr>
          <w:p w14:paraId="24E2F0FA" w14:textId="3881FB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1437559" w14:textId="6D8FAF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1703</w:t>
            </w:r>
          </w:p>
        </w:tc>
        <w:tc>
          <w:tcPr>
            <w:tcW w:w="220" w:type="pct"/>
          </w:tcPr>
          <w:p w14:paraId="03F99899" w14:textId="3C5AC2A6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2</w:t>
            </w:r>
          </w:p>
        </w:tc>
        <w:tc>
          <w:tcPr>
            <w:tcW w:w="369" w:type="pct"/>
          </w:tcPr>
          <w:p w14:paraId="195FE114" w14:textId="00EA1C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E4A7849" w14:textId="3052E9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9F54EF3" w14:textId="77E719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12" w:type="pct"/>
          </w:tcPr>
          <w:p w14:paraId="32E2B697" w14:textId="77C933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59F2AC7" w14:textId="77777777" w:rsidTr="00AE7F5C">
        <w:tc>
          <w:tcPr>
            <w:tcW w:w="514" w:type="pct"/>
          </w:tcPr>
          <w:p w14:paraId="6D74B952" w14:textId="3638F0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R4-2312177</w:t>
            </w:r>
          </w:p>
        </w:tc>
        <w:tc>
          <w:tcPr>
            <w:tcW w:w="1177" w:type="pct"/>
          </w:tcPr>
          <w:p w14:paraId="31F67121" w14:textId="415F1C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[NR_CADC_R17_2BDL_xBUL-Core]CR for missing MSD due to 4th order harmonic mixing requirements</w:t>
            </w:r>
          </w:p>
        </w:tc>
        <w:tc>
          <w:tcPr>
            <w:tcW w:w="589" w:type="pct"/>
          </w:tcPr>
          <w:p w14:paraId="565EE005" w14:textId="78DB60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10C50246" w14:textId="131A97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0F504D4" w14:textId="7E3446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1704</w:t>
            </w:r>
          </w:p>
        </w:tc>
        <w:tc>
          <w:tcPr>
            <w:tcW w:w="220" w:type="pct"/>
          </w:tcPr>
          <w:p w14:paraId="02C72B3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DD16333" w14:textId="3675ED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4D7784A" w14:textId="653041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92E9AC7" w14:textId="074E24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12" w:type="pct"/>
          </w:tcPr>
          <w:p w14:paraId="3BF4B3B6" w14:textId="5BD511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C1D217A" w14:textId="77777777" w:rsidTr="00AE7F5C">
        <w:tc>
          <w:tcPr>
            <w:tcW w:w="514" w:type="pct"/>
          </w:tcPr>
          <w:p w14:paraId="3582589B" w14:textId="749A04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R4-2312181</w:t>
            </w:r>
          </w:p>
        </w:tc>
        <w:tc>
          <w:tcPr>
            <w:tcW w:w="1177" w:type="pct"/>
          </w:tcPr>
          <w:p w14:paraId="648E028E" w14:textId="53B387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DL interruption note improvement</w:t>
            </w:r>
          </w:p>
        </w:tc>
        <w:tc>
          <w:tcPr>
            <w:tcW w:w="589" w:type="pct"/>
          </w:tcPr>
          <w:p w14:paraId="3704F008" w14:textId="295745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537932B4" w14:textId="141B27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B9B0E63" w14:textId="70CEAE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1705</w:t>
            </w:r>
          </w:p>
        </w:tc>
        <w:tc>
          <w:tcPr>
            <w:tcW w:w="220" w:type="pct"/>
          </w:tcPr>
          <w:p w14:paraId="3683D47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A7BA83B" w14:textId="4414F8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4F1E40E" w14:textId="738244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EC6DA67" w14:textId="6780F3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DL_intrpt_combos_TxSW_R17</w:t>
            </w:r>
          </w:p>
        </w:tc>
        <w:tc>
          <w:tcPr>
            <w:tcW w:w="512" w:type="pct"/>
          </w:tcPr>
          <w:p w14:paraId="2DB5A239" w14:textId="590CAA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E26D102" w14:textId="77777777" w:rsidTr="00AE7F5C">
        <w:tc>
          <w:tcPr>
            <w:tcW w:w="514" w:type="pct"/>
          </w:tcPr>
          <w:p w14:paraId="3A62FEA5" w14:textId="322D43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R4-2314888</w:t>
            </w:r>
          </w:p>
        </w:tc>
        <w:tc>
          <w:tcPr>
            <w:tcW w:w="1177" w:type="pct"/>
          </w:tcPr>
          <w:p w14:paraId="02CFDC08" w14:textId="0D8140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DL interruption note improvement</w:t>
            </w:r>
          </w:p>
        </w:tc>
        <w:tc>
          <w:tcPr>
            <w:tcW w:w="589" w:type="pct"/>
          </w:tcPr>
          <w:p w14:paraId="7B38DB72" w14:textId="32A206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4F479BA0" w14:textId="0CE3EA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92A3999" w14:textId="1EB2D4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1705</w:t>
            </w:r>
          </w:p>
        </w:tc>
        <w:tc>
          <w:tcPr>
            <w:tcW w:w="220" w:type="pct"/>
          </w:tcPr>
          <w:p w14:paraId="33F04859" w14:textId="4D863E32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241446CA" w14:textId="320CE9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8EC7FA9" w14:textId="3476A9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3EA4CC9" w14:textId="47505D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DL_intrpt_combos_TxSW_R17</w:t>
            </w:r>
          </w:p>
        </w:tc>
        <w:tc>
          <w:tcPr>
            <w:tcW w:w="512" w:type="pct"/>
          </w:tcPr>
          <w:p w14:paraId="2E90A56B" w14:textId="711729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7B98FCD7" w14:textId="77777777" w:rsidTr="00AE7F5C">
        <w:tc>
          <w:tcPr>
            <w:tcW w:w="514" w:type="pct"/>
          </w:tcPr>
          <w:p w14:paraId="41AD8DE2" w14:textId="3728CD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R4-2312182</w:t>
            </w:r>
          </w:p>
        </w:tc>
        <w:tc>
          <w:tcPr>
            <w:tcW w:w="1177" w:type="pct"/>
          </w:tcPr>
          <w:p w14:paraId="3A2901BA" w14:textId="33616C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[DL_intrpt_combos_TxSW_R17]CR for DL interruption note improvement-r18-A</w:t>
            </w:r>
          </w:p>
        </w:tc>
        <w:tc>
          <w:tcPr>
            <w:tcW w:w="589" w:type="pct"/>
          </w:tcPr>
          <w:p w14:paraId="52340241" w14:textId="3B90A2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30474E9B" w14:textId="36AB25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A9F65BA" w14:textId="5ED876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1706</w:t>
            </w:r>
          </w:p>
        </w:tc>
        <w:tc>
          <w:tcPr>
            <w:tcW w:w="220" w:type="pct"/>
          </w:tcPr>
          <w:p w14:paraId="100E6D1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47C8B2A" w14:textId="31598A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8F38262" w14:textId="531E3C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0DD9EF4" w14:textId="4A0E3E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DL_intrpt_combos_TxSW_R17</w:t>
            </w:r>
          </w:p>
        </w:tc>
        <w:tc>
          <w:tcPr>
            <w:tcW w:w="512" w:type="pct"/>
          </w:tcPr>
          <w:p w14:paraId="5127B6B4" w14:textId="1F89A5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71C8701" w14:textId="77777777" w:rsidTr="00AE7F5C">
        <w:tc>
          <w:tcPr>
            <w:tcW w:w="514" w:type="pct"/>
          </w:tcPr>
          <w:p w14:paraId="0A464FA9" w14:textId="1C7428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R4-2312250</w:t>
            </w:r>
          </w:p>
        </w:tc>
        <w:tc>
          <w:tcPr>
            <w:tcW w:w="1177" w:type="pct"/>
          </w:tcPr>
          <w:p w14:paraId="466AB081" w14:textId="2F4568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to TS 38.101-1: correction of Pcmax tolerance for 2Tx (Rel-15)</w:t>
            </w:r>
          </w:p>
        </w:tc>
        <w:tc>
          <w:tcPr>
            <w:tcW w:w="589" w:type="pct"/>
          </w:tcPr>
          <w:p w14:paraId="060221DA" w14:textId="14D7C1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LG Electronics</w:t>
            </w:r>
          </w:p>
        </w:tc>
        <w:tc>
          <w:tcPr>
            <w:tcW w:w="441" w:type="pct"/>
          </w:tcPr>
          <w:p w14:paraId="1AD96BA2" w14:textId="342F4C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202EB9D" w14:textId="15A979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1707</w:t>
            </w:r>
          </w:p>
        </w:tc>
        <w:tc>
          <w:tcPr>
            <w:tcW w:w="220" w:type="pct"/>
          </w:tcPr>
          <w:p w14:paraId="65159DA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94D2127" w14:textId="2193CE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6EFD8BB7" w14:textId="3E72DF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FE5CE50" w14:textId="57FFAE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7E289D03" w14:textId="06DD3D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4937FF5A" w14:textId="77777777" w:rsidTr="00AE7F5C">
        <w:tc>
          <w:tcPr>
            <w:tcW w:w="514" w:type="pct"/>
          </w:tcPr>
          <w:p w14:paraId="30265106" w14:textId="044C0C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R4-2312251</w:t>
            </w:r>
          </w:p>
        </w:tc>
        <w:tc>
          <w:tcPr>
            <w:tcW w:w="1177" w:type="pct"/>
          </w:tcPr>
          <w:p w14:paraId="48FF1770" w14:textId="7476CE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38.101-1: correction of Pcmax tolerance for 2Tx (Rel-16)</w:t>
            </w:r>
          </w:p>
        </w:tc>
        <w:tc>
          <w:tcPr>
            <w:tcW w:w="589" w:type="pct"/>
          </w:tcPr>
          <w:p w14:paraId="7D330FBB" w14:textId="0CDCC9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LG Electronics</w:t>
            </w:r>
          </w:p>
        </w:tc>
        <w:tc>
          <w:tcPr>
            <w:tcW w:w="441" w:type="pct"/>
          </w:tcPr>
          <w:p w14:paraId="2AEF764A" w14:textId="0D2885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F99CA60" w14:textId="6690F2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1708</w:t>
            </w:r>
          </w:p>
        </w:tc>
        <w:tc>
          <w:tcPr>
            <w:tcW w:w="220" w:type="pct"/>
          </w:tcPr>
          <w:p w14:paraId="09F5A86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0497378" w14:textId="61BB22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0CDFA175" w14:textId="63301C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A41B754" w14:textId="47CCC4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62309B3" w14:textId="15A103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2629DA6" w14:textId="77777777" w:rsidTr="00AE7F5C">
        <w:tc>
          <w:tcPr>
            <w:tcW w:w="514" w:type="pct"/>
          </w:tcPr>
          <w:p w14:paraId="4F346B89" w14:textId="2C46DC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R4-2312252</w:t>
            </w:r>
          </w:p>
        </w:tc>
        <w:tc>
          <w:tcPr>
            <w:tcW w:w="1177" w:type="pct"/>
          </w:tcPr>
          <w:p w14:paraId="290E45C8" w14:textId="357C28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38.101-1: correction of Pcmax tolerance for 2Tx (Rel-17)</w:t>
            </w:r>
          </w:p>
        </w:tc>
        <w:tc>
          <w:tcPr>
            <w:tcW w:w="589" w:type="pct"/>
          </w:tcPr>
          <w:p w14:paraId="2397C96C" w14:textId="7735A7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LG Electronics</w:t>
            </w:r>
          </w:p>
        </w:tc>
        <w:tc>
          <w:tcPr>
            <w:tcW w:w="441" w:type="pct"/>
          </w:tcPr>
          <w:p w14:paraId="1116FDD1" w14:textId="605FE7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A13FCA3" w14:textId="5A3757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1709</w:t>
            </w:r>
          </w:p>
        </w:tc>
        <w:tc>
          <w:tcPr>
            <w:tcW w:w="220" w:type="pct"/>
          </w:tcPr>
          <w:p w14:paraId="2BCFDE8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0985DF8" w14:textId="182837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059E223" w14:textId="59F104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34539E6" w14:textId="0E4633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31CAF696" w14:textId="364144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473E4A9" w14:textId="77777777" w:rsidTr="00AE7F5C">
        <w:tc>
          <w:tcPr>
            <w:tcW w:w="514" w:type="pct"/>
          </w:tcPr>
          <w:p w14:paraId="274D3A2B" w14:textId="5D1804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R4-2312253</w:t>
            </w:r>
          </w:p>
        </w:tc>
        <w:tc>
          <w:tcPr>
            <w:tcW w:w="1177" w:type="pct"/>
          </w:tcPr>
          <w:p w14:paraId="58BD56B7" w14:textId="7D7586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38.101-1: correction of Pcmax tolerance for 2Tx (Rel-18)</w:t>
            </w:r>
          </w:p>
        </w:tc>
        <w:tc>
          <w:tcPr>
            <w:tcW w:w="589" w:type="pct"/>
          </w:tcPr>
          <w:p w14:paraId="72B4952D" w14:textId="20BB6E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LG Electronics</w:t>
            </w:r>
          </w:p>
        </w:tc>
        <w:tc>
          <w:tcPr>
            <w:tcW w:w="441" w:type="pct"/>
          </w:tcPr>
          <w:p w14:paraId="14CBD25E" w14:textId="517A3B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A520CBB" w14:textId="593810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1710</w:t>
            </w:r>
          </w:p>
        </w:tc>
        <w:tc>
          <w:tcPr>
            <w:tcW w:w="220" w:type="pct"/>
          </w:tcPr>
          <w:p w14:paraId="68BF3EB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BD50790" w14:textId="56CBC0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68FCB13" w14:textId="61964E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56E4E60" w14:textId="5E4CDF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03C194BE" w14:textId="462B15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43F28B1" w14:textId="77777777" w:rsidTr="00AE7F5C">
        <w:tc>
          <w:tcPr>
            <w:tcW w:w="514" w:type="pct"/>
          </w:tcPr>
          <w:p w14:paraId="01C5641E" w14:textId="7608D8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R4-2312254</w:t>
            </w:r>
          </w:p>
        </w:tc>
        <w:tc>
          <w:tcPr>
            <w:tcW w:w="1177" w:type="pct"/>
          </w:tcPr>
          <w:p w14:paraId="0C9E8B06" w14:textId="4C575A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to TS 38.101-1: Correction of relative power tolerance conditions (Rel-15)</w:t>
            </w:r>
          </w:p>
        </w:tc>
        <w:tc>
          <w:tcPr>
            <w:tcW w:w="589" w:type="pct"/>
          </w:tcPr>
          <w:p w14:paraId="39481A88" w14:textId="4E34E0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E2EAA77" w14:textId="5D96D8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F4E6454" w14:textId="7F0C47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1711</w:t>
            </w:r>
          </w:p>
        </w:tc>
        <w:tc>
          <w:tcPr>
            <w:tcW w:w="220" w:type="pct"/>
          </w:tcPr>
          <w:p w14:paraId="7D6BE73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F914C98" w14:textId="151160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74343E8E" w14:textId="56AA52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350B78A" w14:textId="5F33C6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1A9DD69E" w14:textId="605F0A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2C075157" w14:textId="77777777" w:rsidTr="00AE7F5C">
        <w:tc>
          <w:tcPr>
            <w:tcW w:w="514" w:type="pct"/>
          </w:tcPr>
          <w:p w14:paraId="35B19479" w14:textId="2FC84B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R4-2312255</w:t>
            </w:r>
          </w:p>
        </w:tc>
        <w:tc>
          <w:tcPr>
            <w:tcW w:w="1177" w:type="pct"/>
          </w:tcPr>
          <w:p w14:paraId="7899B7C7" w14:textId="320AFF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to TS 38.101-1: Correction of relative power tolerance conditions (Rel-16)</w:t>
            </w:r>
          </w:p>
        </w:tc>
        <w:tc>
          <w:tcPr>
            <w:tcW w:w="589" w:type="pct"/>
          </w:tcPr>
          <w:p w14:paraId="3C2C349F" w14:textId="6AF367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6EB7DD3" w14:textId="16D1D0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346B4C3" w14:textId="0A4602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1712</w:t>
            </w:r>
          </w:p>
        </w:tc>
        <w:tc>
          <w:tcPr>
            <w:tcW w:w="220" w:type="pct"/>
          </w:tcPr>
          <w:p w14:paraId="1A915DA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5C2AE14" w14:textId="3ACD6C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89D0A03" w14:textId="75C979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B95D947" w14:textId="4D46B9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2EBD3782" w14:textId="2D4E19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412E11A1" w14:textId="77777777" w:rsidTr="00AE7F5C">
        <w:tc>
          <w:tcPr>
            <w:tcW w:w="514" w:type="pct"/>
          </w:tcPr>
          <w:p w14:paraId="60BEEE60" w14:textId="1F6722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R4-2312256</w:t>
            </w:r>
          </w:p>
        </w:tc>
        <w:tc>
          <w:tcPr>
            <w:tcW w:w="1177" w:type="pct"/>
          </w:tcPr>
          <w:p w14:paraId="17CBBA82" w14:textId="52A1BB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to TS 38.101-1: Correction of relative power tolerance conditions (Rel-17)</w:t>
            </w:r>
          </w:p>
        </w:tc>
        <w:tc>
          <w:tcPr>
            <w:tcW w:w="589" w:type="pct"/>
          </w:tcPr>
          <w:p w14:paraId="7DBEDAB3" w14:textId="21A68E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DD8FE30" w14:textId="0DC643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89C4657" w14:textId="0A0787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1713</w:t>
            </w:r>
          </w:p>
        </w:tc>
        <w:tc>
          <w:tcPr>
            <w:tcW w:w="220" w:type="pct"/>
          </w:tcPr>
          <w:p w14:paraId="0E43355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3626495" w14:textId="5DDE10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0B98C62" w14:textId="2B3955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94B66CA" w14:textId="518E6B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3CB32F65" w14:textId="5FB707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54C8C509" w14:textId="77777777" w:rsidTr="00AE7F5C">
        <w:tc>
          <w:tcPr>
            <w:tcW w:w="514" w:type="pct"/>
          </w:tcPr>
          <w:p w14:paraId="1B324748" w14:textId="353BD3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R4-2312257</w:t>
            </w:r>
          </w:p>
        </w:tc>
        <w:tc>
          <w:tcPr>
            <w:tcW w:w="1177" w:type="pct"/>
          </w:tcPr>
          <w:p w14:paraId="72E55059" w14:textId="53323D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to TS 38.101-1: Correction of relative power tolerance conditions (Rel-18)</w:t>
            </w:r>
          </w:p>
        </w:tc>
        <w:tc>
          <w:tcPr>
            <w:tcW w:w="589" w:type="pct"/>
          </w:tcPr>
          <w:p w14:paraId="62485333" w14:textId="495DD2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BACC8E3" w14:textId="2F56CA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EA35B84" w14:textId="2F94D2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1714</w:t>
            </w:r>
          </w:p>
        </w:tc>
        <w:tc>
          <w:tcPr>
            <w:tcW w:w="220" w:type="pct"/>
          </w:tcPr>
          <w:p w14:paraId="5BFAD9D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184669F" w14:textId="7B6D2C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F61C738" w14:textId="26534E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5246093" w14:textId="6508BA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F99A7D7" w14:textId="1AF28A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FF93F56" w14:textId="77777777" w:rsidTr="00AE7F5C">
        <w:tc>
          <w:tcPr>
            <w:tcW w:w="514" w:type="pct"/>
          </w:tcPr>
          <w:p w14:paraId="26CD2DCE" w14:textId="17FFBA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R4-2312275</w:t>
            </w:r>
          </w:p>
        </w:tc>
        <w:tc>
          <w:tcPr>
            <w:tcW w:w="1177" w:type="pct"/>
          </w:tcPr>
          <w:p w14:paraId="28630949" w14:textId="489B2A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[NR_CADC_R17_2BDL_xBUL-Core ] CR on MSD for shared spectrum band</w:t>
            </w:r>
          </w:p>
        </w:tc>
        <w:tc>
          <w:tcPr>
            <w:tcW w:w="589" w:type="pct"/>
          </w:tcPr>
          <w:p w14:paraId="7A67FA00" w14:textId="03AB63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LG Electronics France</w:t>
            </w:r>
          </w:p>
        </w:tc>
        <w:tc>
          <w:tcPr>
            <w:tcW w:w="441" w:type="pct"/>
          </w:tcPr>
          <w:p w14:paraId="01EED2F5" w14:textId="6126D4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21FA558" w14:textId="29C136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1715</w:t>
            </w:r>
          </w:p>
        </w:tc>
        <w:tc>
          <w:tcPr>
            <w:tcW w:w="220" w:type="pct"/>
          </w:tcPr>
          <w:p w14:paraId="5316FE7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42D998A" w14:textId="7448E5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4680957" w14:textId="2B88B3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63B3003" w14:textId="3651F5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12" w:type="pct"/>
          </w:tcPr>
          <w:p w14:paraId="17ADC207" w14:textId="013F03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18D6715" w14:textId="77777777" w:rsidTr="00AE7F5C">
        <w:tc>
          <w:tcPr>
            <w:tcW w:w="514" w:type="pct"/>
          </w:tcPr>
          <w:p w14:paraId="5359DA82" w14:textId="58B874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R4-2312276</w:t>
            </w:r>
          </w:p>
        </w:tc>
        <w:tc>
          <w:tcPr>
            <w:tcW w:w="1177" w:type="pct"/>
          </w:tcPr>
          <w:p w14:paraId="39209B86" w14:textId="3768DD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[NR_CADC_R17_2BDL_xBUL-Core ] CR on MSD for shared spectrum band</w:t>
            </w:r>
          </w:p>
        </w:tc>
        <w:tc>
          <w:tcPr>
            <w:tcW w:w="589" w:type="pct"/>
          </w:tcPr>
          <w:p w14:paraId="32FB258B" w14:textId="4D03FB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LG Electronics France</w:t>
            </w:r>
          </w:p>
        </w:tc>
        <w:tc>
          <w:tcPr>
            <w:tcW w:w="441" w:type="pct"/>
          </w:tcPr>
          <w:p w14:paraId="67DC125F" w14:textId="2CD96F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0B9AE4B" w14:textId="2CA713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1716</w:t>
            </w:r>
          </w:p>
        </w:tc>
        <w:tc>
          <w:tcPr>
            <w:tcW w:w="220" w:type="pct"/>
          </w:tcPr>
          <w:p w14:paraId="6E60164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744D533" w14:textId="209EA8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6B3FEB0" w14:textId="01BFC9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23E74D6" w14:textId="359855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12" w:type="pct"/>
          </w:tcPr>
          <w:p w14:paraId="111519D9" w14:textId="302319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72DA2D5" w14:textId="77777777" w:rsidTr="00AE7F5C">
        <w:tc>
          <w:tcPr>
            <w:tcW w:w="514" w:type="pct"/>
          </w:tcPr>
          <w:p w14:paraId="6D1ACFD8" w14:textId="7CCC73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R4-2312320</w:t>
            </w:r>
          </w:p>
        </w:tc>
        <w:tc>
          <w:tcPr>
            <w:tcW w:w="1177" w:type="pct"/>
          </w:tcPr>
          <w:p w14:paraId="38A47C9E" w14:textId="4A84A3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[NR_6GHz-Core] CR to 38.101-1: applicability note for n104</w:t>
            </w:r>
          </w:p>
        </w:tc>
        <w:tc>
          <w:tcPr>
            <w:tcW w:w="589" w:type="pct"/>
          </w:tcPr>
          <w:p w14:paraId="194D89A6" w14:textId="5D9069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CMCC, China Telecom, China Unicom, CBN, CATT, OPPO, Vivo, Xiaomi</w:t>
            </w:r>
          </w:p>
        </w:tc>
        <w:tc>
          <w:tcPr>
            <w:tcW w:w="441" w:type="pct"/>
          </w:tcPr>
          <w:p w14:paraId="4EA66D63" w14:textId="082192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1BF3EC3" w14:textId="0AF122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1717</w:t>
            </w:r>
          </w:p>
        </w:tc>
        <w:tc>
          <w:tcPr>
            <w:tcW w:w="220" w:type="pct"/>
          </w:tcPr>
          <w:p w14:paraId="00D7A9D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C9B5F44" w14:textId="5FCB79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FA29C75" w14:textId="1BF652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C58F0F9" w14:textId="53CDAD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NR_6GHz-Core</w:t>
            </w:r>
          </w:p>
        </w:tc>
        <w:tc>
          <w:tcPr>
            <w:tcW w:w="512" w:type="pct"/>
          </w:tcPr>
          <w:p w14:paraId="3B214A56" w14:textId="148329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D9D82F7" w14:textId="77777777" w:rsidTr="00AE7F5C">
        <w:tc>
          <w:tcPr>
            <w:tcW w:w="514" w:type="pct"/>
          </w:tcPr>
          <w:p w14:paraId="4767870A" w14:textId="4EB62E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R4-2314918</w:t>
            </w:r>
          </w:p>
        </w:tc>
        <w:tc>
          <w:tcPr>
            <w:tcW w:w="1177" w:type="pct"/>
          </w:tcPr>
          <w:p w14:paraId="69B46C69" w14:textId="3E2B45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[NR_6GHz-Core] CR to 38.101-1: applicability note for n104</w:t>
            </w:r>
          </w:p>
        </w:tc>
        <w:tc>
          <w:tcPr>
            <w:tcW w:w="589" w:type="pct"/>
          </w:tcPr>
          <w:p w14:paraId="49AFF9EC" w14:textId="1D1FA8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CMCC, China Telecom, China Unicom, CBN, CATT, OPPO, Vivo, Xiaomi, ZTE</w:t>
            </w:r>
          </w:p>
        </w:tc>
        <w:tc>
          <w:tcPr>
            <w:tcW w:w="441" w:type="pct"/>
          </w:tcPr>
          <w:p w14:paraId="7F139D49" w14:textId="629890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E85EF75" w14:textId="11DD3F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1717</w:t>
            </w:r>
          </w:p>
        </w:tc>
        <w:tc>
          <w:tcPr>
            <w:tcW w:w="220" w:type="pct"/>
          </w:tcPr>
          <w:p w14:paraId="634031BF" w14:textId="6FE9C142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0C148D9" w14:textId="75A7E5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2148C38" w14:textId="4511E3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953FC95" w14:textId="5A5BE6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NR_6GHz-Core</w:t>
            </w:r>
          </w:p>
        </w:tc>
        <w:tc>
          <w:tcPr>
            <w:tcW w:w="512" w:type="pct"/>
          </w:tcPr>
          <w:p w14:paraId="560DE1D5" w14:textId="12AA09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D99DA35" w14:textId="77777777" w:rsidTr="00AE7F5C">
        <w:tc>
          <w:tcPr>
            <w:tcW w:w="514" w:type="pct"/>
          </w:tcPr>
          <w:p w14:paraId="01FE3D5A" w14:textId="3254E9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R4-2312321</w:t>
            </w:r>
          </w:p>
        </w:tc>
        <w:tc>
          <w:tcPr>
            <w:tcW w:w="1177" w:type="pct"/>
          </w:tcPr>
          <w:p w14:paraId="118461A4" w14:textId="7E9E74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[NR_6GHz-Core] CR to 38.101-1: applicability note for n104</w:t>
            </w:r>
          </w:p>
        </w:tc>
        <w:tc>
          <w:tcPr>
            <w:tcW w:w="589" w:type="pct"/>
          </w:tcPr>
          <w:p w14:paraId="1EA29B8B" w14:textId="1FE818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CMCC, China Telecom, China Unicom, CBN, CATT, OPPO, Vivo, Xiaomi, ZTE</w:t>
            </w:r>
          </w:p>
        </w:tc>
        <w:tc>
          <w:tcPr>
            <w:tcW w:w="441" w:type="pct"/>
          </w:tcPr>
          <w:p w14:paraId="5F35EF36" w14:textId="2608B9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326C64B" w14:textId="37B718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1718</w:t>
            </w:r>
          </w:p>
        </w:tc>
        <w:tc>
          <w:tcPr>
            <w:tcW w:w="220" w:type="pct"/>
          </w:tcPr>
          <w:p w14:paraId="7191FAF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855E020" w14:textId="063B66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183F1FB" w14:textId="2FC768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DE71988" w14:textId="0FF743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NR_6GHz-Core</w:t>
            </w:r>
          </w:p>
        </w:tc>
        <w:tc>
          <w:tcPr>
            <w:tcW w:w="512" w:type="pct"/>
          </w:tcPr>
          <w:p w14:paraId="45CB26BC" w14:textId="1BE2A7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9CB8E73" w14:textId="77777777" w:rsidTr="00AE7F5C">
        <w:tc>
          <w:tcPr>
            <w:tcW w:w="514" w:type="pct"/>
          </w:tcPr>
          <w:p w14:paraId="5C292FCB" w14:textId="2124AD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R4-2312322</w:t>
            </w:r>
          </w:p>
        </w:tc>
        <w:tc>
          <w:tcPr>
            <w:tcW w:w="1177" w:type="pct"/>
          </w:tcPr>
          <w:p w14:paraId="331B5A16" w14:textId="1731BA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[NR_DL1024QAM_FR1-Core] CR to 38.101-1: correction of FRC reference for maximum input level for 1024 QAM</w:t>
            </w:r>
          </w:p>
        </w:tc>
        <w:tc>
          <w:tcPr>
            <w:tcW w:w="589" w:type="pct"/>
          </w:tcPr>
          <w:p w14:paraId="3B5BC194" w14:textId="69BBC4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A1E1E76" w14:textId="636FBB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0836A97" w14:textId="508B11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1719</w:t>
            </w:r>
          </w:p>
        </w:tc>
        <w:tc>
          <w:tcPr>
            <w:tcW w:w="220" w:type="pct"/>
          </w:tcPr>
          <w:p w14:paraId="4C9CCE8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6AC5A01" w14:textId="021CF8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D059D73" w14:textId="2C716F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B760A63" w14:textId="16CDF3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NR_DL1024QAM_FR1-Core</w:t>
            </w:r>
          </w:p>
        </w:tc>
        <w:tc>
          <w:tcPr>
            <w:tcW w:w="512" w:type="pct"/>
          </w:tcPr>
          <w:p w14:paraId="6A7947FC" w14:textId="7615ED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1086884" w14:textId="77777777" w:rsidTr="00AE7F5C">
        <w:tc>
          <w:tcPr>
            <w:tcW w:w="514" w:type="pct"/>
          </w:tcPr>
          <w:p w14:paraId="52BF3F5D" w14:textId="1A9E73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R4-2312323</w:t>
            </w:r>
          </w:p>
        </w:tc>
        <w:tc>
          <w:tcPr>
            <w:tcW w:w="1177" w:type="pct"/>
          </w:tcPr>
          <w:p w14:paraId="0DEEC774" w14:textId="4BBA71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[NR_DL1024QAM_FR1-Core] CR to 38.101-1: correction of FRC reference for maximum input level for 1024 QAM R18</w:t>
            </w:r>
          </w:p>
        </w:tc>
        <w:tc>
          <w:tcPr>
            <w:tcW w:w="589" w:type="pct"/>
          </w:tcPr>
          <w:p w14:paraId="1C665980" w14:textId="4AB404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D844B5C" w14:textId="7718AE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74BC350" w14:textId="08E432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1720</w:t>
            </w:r>
          </w:p>
        </w:tc>
        <w:tc>
          <w:tcPr>
            <w:tcW w:w="220" w:type="pct"/>
          </w:tcPr>
          <w:p w14:paraId="3090CB6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DD8D5B6" w14:textId="356A2B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28B7B09" w14:textId="450860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BFBF2E4" w14:textId="6D681D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NR_DL1024QAM_FR1-Core</w:t>
            </w:r>
          </w:p>
        </w:tc>
        <w:tc>
          <w:tcPr>
            <w:tcW w:w="512" w:type="pct"/>
          </w:tcPr>
          <w:p w14:paraId="0BA200E1" w14:textId="4E3035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E95CEA5" w14:textId="77777777" w:rsidTr="00AE7F5C">
        <w:tc>
          <w:tcPr>
            <w:tcW w:w="514" w:type="pct"/>
          </w:tcPr>
          <w:p w14:paraId="41E77ACD" w14:textId="042583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R4-2312480</w:t>
            </w:r>
          </w:p>
        </w:tc>
        <w:tc>
          <w:tcPr>
            <w:tcW w:w="1177" w:type="pct"/>
          </w:tcPr>
          <w:p w14:paraId="685EE3DC" w14:textId="2E3A82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to reflect the completed NR inter band CA DC combinations for 2 bands DL with up to 2 bands UL into TS 38.101-1</w:t>
            </w:r>
          </w:p>
        </w:tc>
        <w:tc>
          <w:tcPr>
            <w:tcW w:w="589" w:type="pct"/>
          </w:tcPr>
          <w:p w14:paraId="1B586383" w14:textId="15B340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28EE6458" w14:textId="18CF5C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5C8C4FF2" w14:textId="661E88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1721</w:t>
            </w:r>
          </w:p>
        </w:tc>
        <w:tc>
          <w:tcPr>
            <w:tcW w:w="220" w:type="pct"/>
          </w:tcPr>
          <w:p w14:paraId="0DE3D7C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8DA81A0" w14:textId="3C7508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1ABD321" w14:textId="70C6D5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67CF8A81" w14:textId="16EB0A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12" w:type="pct"/>
          </w:tcPr>
          <w:p w14:paraId="200157E6" w14:textId="51F94E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621A090" w14:textId="77777777" w:rsidTr="00AE7F5C">
        <w:tc>
          <w:tcPr>
            <w:tcW w:w="514" w:type="pct"/>
          </w:tcPr>
          <w:p w14:paraId="21DB5D22" w14:textId="431985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R4-2312486</w:t>
            </w:r>
          </w:p>
        </w:tc>
        <w:tc>
          <w:tcPr>
            <w:tcW w:w="1177" w:type="pct"/>
          </w:tcPr>
          <w:p w14:paraId="7790AF59" w14:textId="45302E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reflect the completed 4Rx support for NR FR1 bands (&lt;2.6GHz) into TS 38.101-1</w:t>
            </w:r>
          </w:p>
        </w:tc>
        <w:tc>
          <w:tcPr>
            <w:tcW w:w="589" w:type="pct"/>
          </w:tcPr>
          <w:p w14:paraId="04A3ECE9" w14:textId="64690A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1FC458A0" w14:textId="2CC9B3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A88AB85" w14:textId="5105AB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1722</w:t>
            </w:r>
          </w:p>
        </w:tc>
        <w:tc>
          <w:tcPr>
            <w:tcW w:w="220" w:type="pct"/>
          </w:tcPr>
          <w:p w14:paraId="7828EC6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501F226" w14:textId="619430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6B387A0" w14:textId="0D1548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7066ED93" w14:textId="049AE5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4Rx_NR_bands_R18-Core</w:t>
            </w:r>
          </w:p>
        </w:tc>
        <w:tc>
          <w:tcPr>
            <w:tcW w:w="512" w:type="pct"/>
          </w:tcPr>
          <w:p w14:paraId="37B5022F" w14:textId="45556F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361B62A" w14:textId="77777777" w:rsidTr="00AE7F5C">
        <w:tc>
          <w:tcPr>
            <w:tcW w:w="514" w:type="pct"/>
          </w:tcPr>
          <w:p w14:paraId="6DB6B8E8" w14:textId="769637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R4-2312592</w:t>
            </w:r>
          </w:p>
        </w:tc>
        <w:tc>
          <w:tcPr>
            <w:tcW w:w="1177" w:type="pct"/>
          </w:tcPr>
          <w:p w14:paraId="15E09E82" w14:textId="7BEC9B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to reflect the completed NR inter-band CA DC combinations for  3 bands DL with x bands UL (x=1,2) into TS 38.101-1</w:t>
            </w:r>
          </w:p>
        </w:tc>
        <w:tc>
          <w:tcPr>
            <w:tcW w:w="589" w:type="pct"/>
          </w:tcPr>
          <w:p w14:paraId="652DAF60" w14:textId="3F040E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24ADE106" w14:textId="19BB44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D9E7347" w14:textId="404C14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1723</w:t>
            </w:r>
          </w:p>
        </w:tc>
        <w:tc>
          <w:tcPr>
            <w:tcW w:w="220" w:type="pct"/>
          </w:tcPr>
          <w:p w14:paraId="02B94B4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98AA104" w14:textId="41CA38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64FDA56" w14:textId="05DA36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70781BD0" w14:textId="1F5FDA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NR_CADC_R18_3BDL_xBUL-Core</w:t>
            </w:r>
          </w:p>
        </w:tc>
        <w:tc>
          <w:tcPr>
            <w:tcW w:w="512" w:type="pct"/>
          </w:tcPr>
          <w:p w14:paraId="4ACFDD18" w14:textId="3B4252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F56722C" w14:textId="77777777" w:rsidTr="00AE7F5C">
        <w:tc>
          <w:tcPr>
            <w:tcW w:w="514" w:type="pct"/>
          </w:tcPr>
          <w:p w14:paraId="5C11D15C" w14:textId="5266D7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R4-2312599</w:t>
            </w:r>
          </w:p>
        </w:tc>
        <w:tc>
          <w:tcPr>
            <w:tcW w:w="1177" w:type="pct"/>
          </w:tcPr>
          <w:p w14:paraId="32999AFA" w14:textId="4E6826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38.101-1 [NR_CADC_R16_3BDL_2BUL-Core] Removal of the constituent bands for the delta RIB values for inter-band CA configurations</w:t>
            </w:r>
          </w:p>
        </w:tc>
        <w:tc>
          <w:tcPr>
            <w:tcW w:w="589" w:type="pct"/>
          </w:tcPr>
          <w:p w14:paraId="49DB3985" w14:textId="0CA158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7A3A6ED7" w14:textId="24D783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EBB31E8" w14:textId="7ACFB6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1724</w:t>
            </w:r>
          </w:p>
        </w:tc>
        <w:tc>
          <w:tcPr>
            <w:tcW w:w="220" w:type="pct"/>
          </w:tcPr>
          <w:p w14:paraId="5E76583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D23F685" w14:textId="0DA985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7B54EC4" w14:textId="3B7A27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19B982F" w14:textId="583BB1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NR_CADC_R16_3BDL_2BUL-Core</w:t>
            </w:r>
          </w:p>
        </w:tc>
        <w:tc>
          <w:tcPr>
            <w:tcW w:w="512" w:type="pct"/>
          </w:tcPr>
          <w:p w14:paraId="392A1AE4" w14:textId="05274B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60657BD" w14:textId="77777777" w:rsidTr="00AE7F5C">
        <w:tc>
          <w:tcPr>
            <w:tcW w:w="514" w:type="pct"/>
          </w:tcPr>
          <w:p w14:paraId="3531F24E" w14:textId="3C609D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R4-2312600</w:t>
            </w:r>
          </w:p>
        </w:tc>
        <w:tc>
          <w:tcPr>
            <w:tcW w:w="1177" w:type="pct"/>
          </w:tcPr>
          <w:p w14:paraId="58297320" w14:textId="6199D2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38.101-1 [NR_CADC_R16_3BDL_2BUL-Core] Removal of the constituent bands for the delta RIB values for inter-band CA configurations (R17_CAT A)</w:t>
            </w:r>
          </w:p>
        </w:tc>
        <w:tc>
          <w:tcPr>
            <w:tcW w:w="589" w:type="pct"/>
          </w:tcPr>
          <w:p w14:paraId="493275D4" w14:textId="653988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2FDF32BD" w14:textId="6B4790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0AA45A4" w14:textId="33899B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1725</w:t>
            </w:r>
          </w:p>
        </w:tc>
        <w:tc>
          <w:tcPr>
            <w:tcW w:w="220" w:type="pct"/>
          </w:tcPr>
          <w:p w14:paraId="3F3E7B4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B0BE5F9" w14:textId="4129DC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2826E7A" w14:textId="7DF98E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0D5232D" w14:textId="69CB3D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NR_CADC_R16_3BDL_2BUL-Core</w:t>
            </w:r>
          </w:p>
        </w:tc>
        <w:tc>
          <w:tcPr>
            <w:tcW w:w="512" w:type="pct"/>
          </w:tcPr>
          <w:p w14:paraId="5BB33BB4" w14:textId="34FF40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AF8A5B4" w14:textId="77777777" w:rsidTr="00AE7F5C">
        <w:tc>
          <w:tcPr>
            <w:tcW w:w="514" w:type="pct"/>
          </w:tcPr>
          <w:p w14:paraId="234672D8" w14:textId="7FF9AE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R4-2312681</w:t>
            </w:r>
          </w:p>
        </w:tc>
        <w:tc>
          <w:tcPr>
            <w:tcW w:w="1177" w:type="pct"/>
          </w:tcPr>
          <w:p w14:paraId="60B093D8" w14:textId="28A562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[NR_RF_TxD] Editorial modification CR for TS 38.101-1</w:t>
            </w:r>
          </w:p>
        </w:tc>
        <w:tc>
          <w:tcPr>
            <w:tcW w:w="589" w:type="pct"/>
          </w:tcPr>
          <w:p w14:paraId="7124BB54" w14:textId="6BC9D0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LG Electronics UK</w:t>
            </w:r>
          </w:p>
        </w:tc>
        <w:tc>
          <w:tcPr>
            <w:tcW w:w="441" w:type="pct"/>
          </w:tcPr>
          <w:p w14:paraId="29337B01" w14:textId="3840DD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702A803" w14:textId="2B82D9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1726</w:t>
            </w:r>
          </w:p>
        </w:tc>
        <w:tc>
          <w:tcPr>
            <w:tcW w:w="220" w:type="pct"/>
          </w:tcPr>
          <w:p w14:paraId="7BF43BF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3ADCB32" w14:textId="55DFF5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1D59343A" w14:textId="0BE560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</w:t>
            </w:r>
          </w:p>
        </w:tc>
        <w:tc>
          <w:tcPr>
            <w:tcW w:w="662" w:type="pct"/>
          </w:tcPr>
          <w:p w14:paraId="0235609A" w14:textId="79A8CD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NR_RF_TxD</w:t>
            </w:r>
          </w:p>
        </w:tc>
        <w:tc>
          <w:tcPr>
            <w:tcW w:w="512" w:type="pct"/>
          </w:tcPr>
          <w:p w14:paraId="54C7AB04" w14:textId="5BF12D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4FFD4CC" w14:textId="77777777" w:rsidTr="00AE7F5C">
        <w:tc>
          <w:tcPr>
            <w:tcW w:w="514" w:type="pct"/>
          </w:tcPr>
          <w:p w14:paraId="3AEFFA8A" w14:textId="65933F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R4-2312682</w:t>
            </w:r>
          </w:p>
        </w:tc>
        <w:tc>
          <w:tcPr>
            <w:tcW w:w="1177" w:type="pct"/>
          </w:tcPr>
          <w:p w14:paraId="236B4A77" w14:textId="5D0AE1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[NR_RF_FR1_enh-Core] Editorial modification CR for TS 38.101-1</w:t>
            </w:r>
          </w:p>
        </w:tc>
        <w:tc>
          <w:tcPr>
            <w:tcW w:w="589" w:type="pct"/>
          </w:tcPr>
          <w:p w14:paraId="661471E6" w14:textId="05821F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LG Electronics</w:t>
            </w:r>
          </w:p>
        </w:tc>
        <w:tc>
          <w:tcPr>
            <w:tcW w:w="441" w:type="pct"/>
          </w:tcPr>
          <w:p w14:paraId="39626703" w14:textId="6C04C1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F16AB7E" w14:textId="0D830C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1727</w:t>
            </w:r>
          </w:p>
        </w:tc>
        <w:tc>
          <w:tcPr>
            <w:tcW w:w="220" w:type="pct"/>
          </w:tcPr>
          <w:p w14:paraId="73BDCC9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35F02E4" w14:textId="7793C8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EFEC1A9" w14:textId="7B8FE3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</w:t>
            </w:r>
          </w:p>
        </w:tc>
        <w:tc>
          <w:tcPr>
            <w:tcW w:w="662" w:type="pct"/>
          </w:tcPr>
          <w:p w14:paraId="0E5872A0" w14:textId="5A2A74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NR_RF_FR1_enh-Core</w:t>
            </w:r>
          </w:p>
        </w:tc>
        <w:tc>
          <w:tcPr>
            <w:tcW w:w="512" w:type="pct"/>
          </w:tcPr>
          <w:p w14:paraId="72320BE9" w14:textId="29C7C5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1954FB5" w14:textId="77777777" w:rsidTr="00AE7F5C">
        <w:tc>
          <w:tcPr>
            <w:tcW w:w="514" w:type="pct"/>
          </w:tcPr>
          <w:p w14:paraId="5E60EBDA" w14:textId="381FC8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R4-2312693</w:t>
            </w:r>
          </w:p>
        </w:tc>
        <w:tc>
          <w:tcPr>
            <w:tcW w:w="1177" w:type="pct"/>
          </w:tcPr>
          <w:p w14:paraId="47450215" w14:textId="366E83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Rel-15 38.101-1 to correct the superscript of inter-band CA_n77-n79</w:t>
            </w:r>
          </w:p>
        </w:tc>
        <w:tc>
          <w:tcPr>
            <w:tcW w:w="589" w:type="pct"/>
          </w:tcPr>
          <w:p w14:paraId="3D6DAB15" w14:textId="48C60C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Xiaomi</w:t>
            </w:r>
          </w:p>
        </w:tc>
        <w:tc>
          <w:tcPr>
            <w:tcW w:w="441" w:type="pct"/>
          </w:tcPr>
          <w:p w14:paraId="33491B19" w14:textId="70E517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6A15917" w14:textId="1FC037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1728</w:t>
            </w:r>
          </w:p>
        </w:tc>
        <w:tc>
          <w:tcPr>
            <w:tcW w:w="220" w:type="pct"/>
          </w:tcPr>
          <w:p w14:paraId="46E3740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EE67AD2" w14:textId="2C236B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0B029B11" w14:textId="65DC9D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E03874E" w14:textId="5B8E13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686ABB03" w14:textId="748F65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3DAF207" w14:textId="77777777" w:rsidTr="00AE7F5C">
        <w:tc>
          <w:tcPr>
            <w:tcW w:w="514" w:type="pct"/>
          </w:tcPr>
          <w:p w14:paraId="7B2B6B96" w14:textId="2183CD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R4-2312694</w:t>
            </w:r>
          </w:p>
        </w:tc>
        <w:tc>
          <w:tcPr>
            <w:tcW w:w="1177" w:type="pct"/>
          </w:tcPr>
          <w:p w14:paraId="4BCB57BF" w14:textId="586276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Rel-17 38.101-1 to correct the superscript and some note for 2 bands inter-band CA related to simultaneous Rx/Tx.</w:t>
            </w:r>
          </w:p>
        </w:tc>
        <w:tc>
          <w:tcPr>
            <w:tcW w:w="589" w:type="pct"/>
          </w:tcPr>
          <w:p w14:paraId="52F216C6" w14:textId="5475BA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Xiaomi</w:t>
            </w:r>
          </w:p>
        </w:tc>
        <w:tc>
          <w:tcPr>
            <w:tcW w:w="441" w:type="pct"/>
          </w:tcPr>
          <w:p w14:paraId="2C608259" w14:textId="438164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D7550B3" w14:textId="5604AF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1729</w:t>
            </w:r>
          </w:p>
        </w:tc>
        <w:tc>
          <w:tcPr>
            <w:tcW w:w="220" w:type="pct"/>
          </w:tcPr>
          <w:p w14:paraId="68A597A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3B6C299" w14:textId="0CDA9A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5542986" w14:textId="396FBB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8C9A72A" w14:textId="0E6C77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3B1EB38D" w14:textId="723AE8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4C9A878" w14:textId="77777777" w:rsidTr="00AE7F5C">
        <w:tc>
          <w:tcPr>
            <w:tcW w:w="514" w:type="pct"/>
          </w:tcPr>
          <w:p w14:paraId="23199F76" w14:textId="4750AD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R4-2312695</w:t>
            </w:r>
          </w:p>
        </w:tc>
        <w:tc>
          <w:tcPr>
            <w:tcW w:w="1177" w:type="pct"/>
          </w:tcPr>
          <w:p w14:paraId="290744D1" w14:textId="7D0AD0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Rel-18 38.101-1 to correct the superscript and some notes for 2 bands inter-band CA related to simultaneous Rx/Tx.</w:t>
            </w:r>
          </w:p>
        </w:tc>
        <w:tc>
          <w:tcPr>
            <w:tcW w:w="589" w:type="pct"/>
          </w:tcPr>
          <w:p w14:paraId="16E7BC54" w14:textId="22EF26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Xiaomi</w:t>
            </w:r>
          </w:p>
        </w:tc>
        <w:tc>
          <w:tcPr>
            <w:tcW w:w="441" w:type="pct"/>
          </w:tcPr>
          <w:p w14:paraId="5330910C" w14:textId="4BAAE3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9394B7C" w14:textId="75F426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1730</w:t>
            </w:r>
          </w:p>
        </w:tc>
        <w:tc>
          <w:tcPr>
            <w:tcW w:w="220" w:type="pct"/>
          </w:tcPr>
          <w:p w14:paraId="76118A8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9FBEC2E" w14:textId="32820D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0A06EDC" w14:textId="423D44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5C9D911" w14:textId="437CF3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3B9957CA" w14:textId="2B937A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5EF2608" w14:textId="77777777" w:rsidTr="00AE7F5C">
        <w:tc>
          <w:tcPr>
            <w:tcW w:w="514" w:type="pct"/>
          </w:tcPr>
          <w:p w14:paraId="369A8D37" w14:textId="6292C2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R4-2312700</w:t>
            </w:r>
          </w:p>
        </w:tc>
        <w:tc>
          <w:tcPr>
            <w:tcW w:w="1177" w:type="pct"/>
          </w:tcPr>
          <w:p w14:paraId="622836D1" w14:textId="3332AD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[NR_newRAT-Core]Editorial modification CR for TS 38.101-1</w:t>
            </w:r>
          </w:p>
        </w:tc>
        <w:tc>
          <w:tcPr>
            <w:tcW w:w="589" w:type="pct"/>
          </w:tcPr>
          <w:p w14:paraId="3BCBE6D6" w14:textId="3A310D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LG Electronics UK</w:t>
            </w:r>
          </w:p>
        </w:tc>
        <w:tc>
          <w:tcPr>
            <w:tcW w:w="441" w:type="pct"/>
          </w:tcPr>
          <w:p w14:paraId="186383B3" w14:textId="06E347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CC02958" w14:textId="5828A3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1731</w:t>
            </w:r>
          </w:p>
        </w:tc>
        <w:tc>
          <w:tcPr>
            <w:tcW w:w="220" w:type="pct"/>
          </w:tcPr>
          <w:p w14:paraId="32FEDB1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6284EE1" w14:textId="2A2745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03671729" w14:textId="3F9F22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</w:t>
            </w:r>
          </w:p>
        </w:tc>
        <w:tc>
          <w:tcPr>
            <w:tcW w:w="662" w:type="pct"/>
          </w:tcPr>
          <w:p w14:paraId="24F03878" w14:textId="56F72E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2EB30C64" w14:textId="63B4F6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401A4AFE" w14:textId="77777777" w:rsidTr="00AE7F5C">
        <w:tc>
          <w:tcPr>
            <w:tcW w:w="514" w:type="pct"/>
          </w:tcPr>
          <w:p w14:paraId="02BC669E" w14:textId="4BBBC7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R4-2312704</w:t>
            </w:r>
          </w:p>
        </w:tc>
        <w:tc>
          <w:tcPr>
            <w:tcW w:w="1177" w:type="pct"/>
          </w:tcPr>
          <w:p w14:paraId="10B9710D" w14:textId="7DF14D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Editorial modification CR for TS 38.101-1_V2</w:t>
            </w:r>
          </w:p>
        </w:tc>
        <w:tc>
          <w:tcPr>
            <w:tcW w:w="589" w:type="pct"/>
          </w:tcPr>
          <w:p w14:paraId="3532B54D" w14:textId="2D350E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LG Electronics UK</w:t>
            </w:r>
          </w:p>
        </w:tc>
        <w:tc>
          <w:tcPr>
            <w:tcW w:w="441" w:type="pct"/>
          </w:tcPr>
          <w:p w14:paraId="75621094" w14:textId="678454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E22F427" w14:textId="5AB960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1732</w:t>
            </w:r>
          </w:p>
        </w:tc>
        <w:tc>
          <w:tcPr>
            <w:tcW w:w="220" w:type="pct"/>
          </w:tcPr>
          <w:p w14:paraId="2DFD55B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ACDDCEA" w14:textId="14BAFE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76A0E6E1" w14:textId="64D4CE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</w:t>
            </w:r>
          </w:p>
        </w:tc>
        <w:tc>
          <w:tcPr>
            <w:tcW w:w="662" w:type="pct"/>
          </w:tcPr>
          <w:p w14:paraId="15C638E8" w14:textId="5307E2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7081D6CC" w14:textId="708798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2DA5BD4" w14:textId="77777777" w:rsidTr="00AE7F5C">
        <w:tc>
          <w:tcPr>
            <w:tcW w:w="514" w:type="pct"/>
          </w:tcPr>
          <w:p w14:paraId="3851E680" w14:textId="4E01AF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R4-2312705</w:t>
            </w:r>
          </w:p>
        </w:tc>
        <w:tc>
          <w:tcPr>
            <w:tcW w:w="1177" w:type="pct"/>
          </w:tcPr>
          <w:p w14:paraId="39048CAD" w14:textId="31BF59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[NR_newRAT-Core]Editorial modification CR for TS 38.101-1_V2</w:t>
            </w:r>
          </w:p>
        </w:tc>
        <w:tc>
          <w:tcPr>
            <w:tcW w:w="589" w:type="pct"/>
          </w:tcPr>
          <w:p w14:paraId="7E9589F5" w14:textId="14C614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LG Electronics UK</w:t>
            </w:r>
          </w:p>
        </w:tc>
        <w:tc>
          <w:tcPr>
            <w:tcW w:w="441" w:type="pct"/>
          </w:tcPr>
          <w:p w14:paraId="49DA7649" w14:textId="0DFD8D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5CF8B924" w14:textId="533B63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1733</w:t>
            </w:r>
          </w:p>
        </w:tc>
        <w:tc>
          <w:tcPr>
            <w:tcW w:w="220" w:type="pct"/>
          </w:tcPr>
          <w:p w14:paraId="4CE3862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F9D509E" w14:textId="286D45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12A92D1" w14:textId="030CB6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94F3877" w14:textId="19C1E8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2F35ED38" w14:textId="3EFF54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5ED90AC" w14:textId="77777777" w:rsidTr="00AE7F5C">
        <w:tc>
          <w:tcPr>
            <w:tcW w:w="514" w:type="pct"/>
          </w:tcPr>
          <w:p w14:paraId="6D41DFAE" w14:textId="55D3D1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R4-2312706</w:t>
            </w:r>
          </w:p>
        </w:tc>
        <w:tc>
          <w:tcPr>
            <w:tcW w:w="1177" w:type="pct"/>
          </w:tcPr>
          <w:p w14:paraId="132F0BC7" w14:textId="3A1FC6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[NR_newRAT-Core]Editorial modification CR for TS 38.101-1_V2</w:t>
            </w:r>
          </w:p>
        </w:tc>
        <w:tc>
          <w:tcPr>
            <w:tcW w:w="589" w:type="pct"/>
          </w:tcPr>
          <w:p w14:paraId="0EE3849F" w14:textId="701757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LG Electronics UK</w:t>
            </w:r>
          </w:p>
        </w:tc>
        <w:tc>
          <w:tcPr>
            <w:tcW w:w="441" w:type="pct"/>
          </w:tcPr>
          <w:p w14:paraId="49638B7F" w14:textId="4A8EA2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AEB68C6" w14:textId="5CF4D1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1734</w:t>
            </w:r>
          </w:p>
        </w:tc>
        <w:tc>
          <w:tcPr>
            <w:tcW w:w="220" w:type="pct"/>
          </w:tcPr>
          <w:p w14:paraId="041F1B0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85D47CB" w14:textId="371A60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D980591" w14:textId="0A075B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C1A8F2C" w14:textId="573D8B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21F382CC" w14:textId="6F2BA4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271BC45" w14:textId="77777777" w:rsidTr="00AE7F5C">
        <w:tc>
          <w:tcPr>
            <w:tcW w:w="514" w:type="pct"/>
          </w:tcPr>
          <w:p w14:paraId="5445CDD7" w14:textId="105098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R4-2312707</w:t>
            </w:r>
          </w:p>
        </w:tc>
        <w:tc>
          <w:tcPr>
            <w:tcW w:w="1177" w:type="pct"/>
          </w:tcPr>
          <w:p w14:paraId="14F6815B" w14:textId="7EF952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[NR_newRAT-Core]Editorial modification CR for TS 38.101-1_V2</w:t>
            </w:r>
          </w:p>
        </w:tc>
        <w:tc>
          <w:tcPr>
            <w:tcW w:w="589" w:type="pct"/>
          </w:tcPr>
          <w:p w14:paraId="4FCD4824" w14:textId="3DD488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LG Electronics UK</w:t>
            </w:r>
          </w:p>
        </w:tc>
        <w:tc>
          <w:tcPr>
            <w:tcW w:w="441" w:type="pct"/>
          </w:tcPr>
          <w:p w14:paraId="11555CE1" w14:textId="1D8C87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2D8E860" w14:textId="3327CF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1735</w:t>
            </w:r>
          </w:p>
        </w:tc>
        <w:tc>
          <w:tcPr>
            <w:tcW w:w="220" w:type="pct"/>
          </w:tcPr>
          <w:p w14:paraId="26576D0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2FEDB06" w14:textId="193D3C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625261D" w14:textId="5D3554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A33CB1A" w14:textId="61EFF3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1003877F" w14:textId="4D68D3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14AA8E5" w14:textId="77777777" w:rsidTr="00AE7F5C">
        <w:tc>
          <w:tcPr>
            <w:tcW w:w="514" w:type="pct"/>
          </w:tcPr>
          <w:p w14:paraId="51B92A23" w14:textId="383E4A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R4-2312709</w:t>
            </w:r>
          </w:p>
        </w:tc>
        <w:tc>
          <w:tcPr>
            <w:tcW w:w="1177" w:type="pct"/>
          </w:tcPr>
          <w:p w14:paraId="47924EB7" w14:textId="48ADE3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[NR_RF_FR1_enh-Core] Editorial modification CR for TS 38.101-1</w:t>
            </w:r>
          </w:p>
        </w:tc>
        <w:tc>
          <w:tcPr>
            <w:tcW w:w="589" w:type="pct"/>
          </w:tcPr>
          <w:p w14:paraId="52E29FB1" w14:textId="5206EC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LG Electronics UK</w:t>
            </w:r>
          </w:p>
        </w:tc>
        <w:tc>
          <w:tcPr>
            <w:tcW w:w="441" w:type="pct"/>
          </w:tcPr>
          <w:p w14:paraId="5B1521A4" w14:textId="6EAAF9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54B87056" w14:textId="30274D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1736</w:t>
            </w:r>
          </w:p>
        </w:tc>
        <w:tc>
          <w:tcPr>
            <w:tcW w:w="220" w:type="pct"/>
          </w:tcPr>
          <w:p w14:paraId="42BA725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5C0C740" w14:textId="6EE392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FA8A7B5" w14:textId="2B7E93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436B335" w14:textId="31EC4B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NR_RF_FR1_enh-Core</w:t>
            </w:r>
          </w:p>
        </w:tc>
        <w:tc>
          <w:tcPr>
            <w:tcW w:w="512" w:type="pct"/>
          </w:tcPr>
          <w:p w14:paraId="1185B3AD" w14:textId="511626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2AA5CFF" w14:textId="77777777" w:rsidTr="00AE7F5C">
        <w:tc>
          <w:tcPr>
            <w:tcW w:w="514" w:type="pct"/>
          </w:tcPr>
          <w:p w14:paraId="2762B68A" w14:textId="7CBE75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R4-2312710</w:t>
            </w:r>
          </w:p>
        </w:tc>
        <w:tc>
          <w:tcPr>
            <w:tcW w:w="1177" w:type="pct"/>
          </w:tcPr>
          <w:p w14:paraId="11019172" w14:textId="31A632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[NR_RF_FR1_enh] Supplementation of HPUE SAR schemes for Intra-band UL CA requirements</w:t>
            </w:r>
          </w:p>
        </w:tc>
        <w:tc>
          <w:tcPr>
            <w:tcW w:w="589" w:type="pct"/>
          </w:tcPr>
          <w:p w14:paraId="04357691" w14:textId="4FE8A5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12125C57" w14:textId="2B1AA6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56D29E7" w14:textId="386914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1737</w:t>
            </w:r>
          </w:p>
        </w:tc>
        <w:tc>
          <w:tcPr>
            <w:tcW w:w="220" w:type="pct"/>
          </w:tcPr>
          <w:p w14:paraId="27ED7AE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C8FDC28" w14:textId="324A53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5FDE33E" w14:textId="686BF0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8038CE7" w14:textId="0FE5B6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NR_RF_FR1_enh</w:t>
            </w:r>
          </w:p>
        </w:tc>
        <w:tc>
          <w:tcPr>
            <w:tcW w:w="512" w:type="pct"/>
          </w:tcPr>
          <w:p w14:paraId="4B41496B" w14:textId="7A9B50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35173AF" w14:textId="77777777" w:rsidTr="00AE7F5C">
        <w:tc>
          <w:tcPr>
            <w:tcW w:w="514" w:type="pct"/>
          </w:tcPr>
          <w:p w14:paraId="5CE59AC5" w14:textId="06CFB9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R4-2314885</w:t>
            </w:r>
          </w:p>
        </w:tc>
        <w:tc>
          <w:tcPr>
            <w:tcW w:w="1177" w:type="pct"/>
          </w:tcPr>
          <w:p w14:paraId="6F6F4D35" w14:textId="6A159E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[NR_RF_FR1_enh] Supplementation of HPUE SAR schemes for Intra-band UL CA requirements</w:t>
            </w:r>
          </w:p>
        </w:tc>
        <w:tc>
          <w:tcPr>
            <w:tcW w:w="589" w:type="pct"/>
          </w:tcPr>
          <w:p w14:paraId="1BF1DBB3" w14:textId="5A70F3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288615CE" w14:textId="3A44B7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AFF4705" w14:textId="793778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1737</w:t>
            </w:r>
          </w:p>
        </w:tc>
        <w:tc>
          <w:tcPr>
            <w:tcW w:w="220" w:type="pct"/>
          </w:tcPr>
          <w:p w14:paraId="6E5453B8" w14:textId="60110DED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41CAFEF" w14:textId="095039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B96217D" w14:textId="65B70B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98FA50E" w14:textId="3A3C05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NR_RF_FR1_enh</w:t>
            </w:r>
          </w:p>
        </w:tc>
        <w:tc>
          <w:tcPr>
            <w:tcW w:w="512" w:type="pct"/>
          </w:tcPr>
          <w:p w14:paraId="76BBF275" w14:textId="2B994B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70C06EE" w14:textId="77777777" w:rsidTr="00AE7F5C">
        <w:tc>
          <w:tcPr>
            <w:tcW w:w="514" w:type="pct"/>
          </w:tcPr>
          <w:p w14:paraId="6CAD100A" w14:textId="0372C9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R4-2312711</w:t>
            </w:r>
          </w:p>
        </w:tc>
        <w:tc>
          <w:tcPr>
            <w:tcW w:w="1177" w:type="pct"/>
          </w:tcPr>
          <w:p w14:paraId="464D5143" w14:textId="659BBE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[NR_RF_FR1_enh] Supplementation of HPUE SAR schemes for Intra-band UL CA requirements (R18)</w:t>
            </w:r>
          </w:p>
        </w:tc>
        <w:tc>
          <w:tcPr>
            <w:tcW w:w="589" w:type="pct"/>
          </w:tcPr>
          <w:p w14:paraId="1F334B09" w14:textId="22DC8C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0DD26DFE" w14:textId="02196C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5CD254F5" w14:textId="247572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1738</w:t>
            </w:r>
          </w:p>
        </w:tc>
        <w:tc>
          <w:tcPr>
            <w:tcW w:w="220" w:type="pct"/>
          </w:tcPr>
          <w:p w14:paraId="0C1210E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C1E1AFF" w14:textId="48A748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9FE7644" w14:textId="549F07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20BC912" w14:textId="73FE0E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NR_RF_FR1_enh</w:t>
            </w:r>
          </w:p>
        </w:tc>
        <w:tc>
          <w:tcPr>
            <w:tcW w:w="512" w:type="pct"/>
          </w:tcPr>
          <w:p w14:paraId="292DA47D" w14:textId="7481A3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2885A7C" w14:textId="77777777" w:rsidTr="00AE7F5C">
        <w:tc>
          <w:tcPr>
            <w:tcW w:w="514" w:type="pct"/>
          </w:tcPr>
          <w:p w14:paraId="6E6EF0B8" w14:textId="1403FA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R4-2312712</w:t>
            </w:r>
          </w:p>
        </w:tc>
        <w:tc>
          <w:tcPr>
            <w:tcW w:w="1177" w:type="pct"/>
          </w:tcPr>
          <w:p w14:paraId="3115B975" w14:textId="77ABD8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[NR_RF_TxD] Editorial modification CR for TS 38.101-1</w:t>
            </w:r>
          </w:p>
        </w:tc>
        <w:tc>
          <w:tcPr>
            <w:tcW w:w="589" w:type="pct"/>
          </w:tcPr>
          <w:p w14:paraId="297885A9" w14:textId="169CC4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LG Electronics UK</w:t>
            </w:r>
          </w:p>
        </w:tc>
        <w:tc>
          <w:tcPr>
            <w:tcW w:w="441" w:type="pct"/>
          </w:tcPr>
          <w:p w14:paraId="0FAC7B2A" w14:textId="171F80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6FDBAC5" w14:textId="2E7EE8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1739</w:t>
            </w:r>
          </w:p>
        </w:tc>
        <w:tc>
          <w:tcPr>
            <w:tcW w:w="220" w:type="pct"/>
          </w:tcPr>
          <w:p w14:paraId="2EF3007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B65BA76" w14:textId="55B308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8AF038E" w14:textId="504C9F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D282B62" w14:textId="268367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NR_RF_TxD</w:t>
            </w:r>
          </w:p>
        </w:tc>
        <w:tc>
          <w:tcPr>
            <w:tcW w:w="512" w:type="pct"/>
          </w:tcPr>
          <w:p w14:paraId="091555C7" w14:textId="1A257C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F61E918" w14:textId="77777777" w:rsidTr="00AE7F5C">
        <w:tc>
          <w:tcPr>
            <w:tcW w:w="514" w:type="pct"/>
          </w:tcPr>
          <w:p w14:paraId="7C44674C" w14:textId="6A383C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R4-2312716</w:t>
            </w:r>
          </w:p>
        </w:tc>
        <w:tc>
          <w:tcPr>
            <w:tcW w:w="1177" w:type="pct"/>
          </w:tcPr>
          <w:p w14:paraId="673BC61E" w14:textId="0A6A3B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[NR_newRAT-Core]Editorial modification CR for TS 38.101-1</w:t>
            </w:r>
          </w:p>
        </w:tc>
        <w:tc>
          <w:tcPr>
            <w:tcW w:w="589" w:type="pct"/>
          </w:tcPr>
          <w:p w14:paraId="7B2C624F" w14:textId="2874E3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LG Electronics UK</w:t>
            </w:r>
          </w:p>
        </w:tc>
        <w:tc>
          <w:tcPr>
            <w:tcW w:w="441" w:type="pct"/>
          </w:tcPr>
          <w:p w14:paraId="70C462BD" w14:textId="274F9C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90CD82F" w14:textId="343576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1740</w:t>
            </w:r>
          </w:p>
        </w:tc>
        <w:tc>
          <w:tcPr>
            <w:tcW w:w="220" w:type="pct"/>
          </w:tcPr>
          <w:p w14:paraId="3CCE4FB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1D56571" w14:textId="021E95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2A175D9" w14:textId="6A5F90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732B87D" w14:textId="6F408C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3FDC3ECC" w14:textId="1A5C47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52E49B45" w14:textId="77777777" w:rsidTr="00AE7F5C">
        <w:tc>
          <w:tcPr>
            <w:tcW w:w="514" w:type="pct"/>
          </w:tcPr>
          <w:p w14:paraId="5C9A0ED1" w14:textId="27258F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R4-2312717</w:t>
            </w:r>
          </w:p>
        </w:tc>
        <w:tc>
          <w:tcPr>
            <w:tcW w:w="1177" w:type="pct"/>
          </w:tcPr>
          <w:p w14:paraId="1D373F85" w14:textId="66ED5E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[NR_newRAT-Core]Editorial modification CR for TS 38.101-1</w:t>
            </w:r>
          </w:p>
        </w:tc>
        <w:tc>
          <w:tcPr>
            <w:tcW w:w="589" w:type="pct"/>
          </w:tcPr>
          <w:p w14:paraId="6B8C91C1" w14:textId="3B5BCF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LG Electronics UK</w:t>
            </w:r>
          </w:p>
        </w:tc>
        <w:tc>
          <w:tcPr>
            <w:tcW w:w="441" w:type="pct"/>
          </w:tcPr>
          <w:p w14:paraId="0AC07B0C" w14:textId="4C4544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53D3E6C" w14:textId="185203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1741</w:t>
            </w:r>
          </w:p>
        </w:tc>
        <w:tc>
          <w:tcPr>
            <w:tcW w:w="220" w:type="pct"/>
          </w:tcPr>
          <w:p w14:paraId="69907E8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7525A27" w14:textId="1D6289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D597FF4" w14:textId="6850A5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D8EA229" w14:textId="78DAB5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73EFD5A9" w14:textId="798148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00A239C" w14:textId="77777777" w:rsidTr="00AE7F5C">
        <w:tc>
          <w:tcPr>
            <w:tcW w:w="514" w:type="pct"/>
          </w:tcPr>
          <w:p w14:paraId="7797B454" w14:textId="500507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R4-2312729</w:t>
            </w:r>
          </w:p>
        </w:tc>
        <w:tc>
          <w:tcPr>
            <w:tcW w:w="1177" w:type="pct"/>
          </w:tcPr>
          <w:p w14:paraId="11EDEB23" w14:textId="6BF3B1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correcting the SEM for intra-band contiguous CA operation</w:t>
            </w:r>
          </w:p>
        </w:tc>
        <w:tc>
          <w:tcPr>
            <w:tcW w:w="589" w:type="pct"/>
          </w:tcPr>
          <w:p w14:paraId="6F62517D" w14:textId="7EF750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Charter Communications, Inc</w:t>
            </w:r>
          </w:p>
        </w:tc>
        <w:tc>
          <w:tcPr>
            <w:tcW w:w="441" w:type="pct"/>
          </w:tcPr>
          <w:p w14:paraId="29DD15F5" w14:textId="70D122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1A02110" w14:textId="222716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1742</w:t>
            </w:r>
          </w:p>
        </w:tc>
        <w:tc>
          <w:tcPr>
            <w:tcW w:w="220" w:type="pct"/>
          </w:tcPr>
          <w:p w14:paraId="17211A1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BF37FF5" w14:textId="509F84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780C765" w14:textId="129DE1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26E7564" w14:textId="4DD826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NR_unlic_enh-Core</w:t>
            </w:r>
          </w:p>
        </w:tc>
        <w:tc>
          <w:tcPr>
            <w:tcW w:w="512" w:type="pct"/>
          </w:tcPr>
          <w:p w14:paraId="029A2F02" w14:textId="783A8D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81CA24A" w14:textId="77777777" w:rsidTr="00AE7F5C">
        <w:tc>
          <w:tcPr>
            <w:tcW w:w="514" w:type="pct"/>
          </w:tcPr>
          <w:p w14:paraId="65AA384E" w14:textId="5D8ACA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R4-2312745</w:t>
            </w:r>
          </w:p>
        </w:tc>
        <w:tc>
          <w:tcPr>
            <w:tcW w:w="1177" w:type="pct"/>
          </w:tcPr>
          <w:p w14:paraId="4E3F00D2" w14:textId="307EAD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correcting the SEM for intra-band contiguous CA operation</w:t>
            </w:r>
          </w:p>
        </w:tc>
        <w:tc>
          <w:tcPr>
            <w:tcW w:w="589" w:type="pct"/>
          </w:tcPr>
          <w:p w14:paraId="620F5520" w14:textId="06D8D1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Charter Communications, Inc</w:t>
            </w:r>
          </w:p>
        </w:tc>
        <w:tc>
          <w:tcPr>
            <w:tcW w:w="441" w:type="pct"/>
          </w:tcPr>
          <w:p w14:paraId="0141887E" w14:textId="46F4D7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A1DF169" w14:textId="3A0F32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1743</w:t>
            </w:r>
          </w:p>
        </w:tc>
        <w:tc>
          <w:tcPr>
            <w:tcW w:w="220" w:type="pct"/>
          </w:tcPr>
          <w:p w14:paraId="79C3265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EA354DD" w14:textId="7411EC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AFB7A06" w14:textId="6EB7A3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C852CEB" w14:textId="1603D8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NR_unlic_enh-Core</w:t>
            </w:r>
          </w:p>
        </w:tc>
        <w:tc>
          <w:tcPr>
            <w:tcW w:w="512" w:type="pct"/>
          </w:tcPr>
          <w:p w14:paraId="2C190D36" w14:textId="2C86D7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201FC20" w14:textId="77777777" w:rsidTr="00AE7F5C">
        <w:tc>
          <w:tcPr>
            <w:tcW w:w="514" w:type="pct"/>
          </w:tcPr>
          <w:p w14:paraId="47E9B420" w14:textId="713207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R4-2312751</w:t>
            </w:r>
          </w:p>
        </w:tc>
        <w:tc>
          <w:tcPr>
            <w:tcW w:w="1177" w:type="pct"/>
          </w:tcPr>
          <w:p w14:paraId="6BB007F7" w14:textId="2756BC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[NR_n53-Core] CR on 38.101-1 Correction on the range of GSCN in 30 KHz SCS for Sync Raster of Band n53</w:t>
            </w:r>
          </w:p>
        </w:tc>
        <w:tc>
          <w:tcPr>
            <w:tcW w:w="589" w:type="pct"/>
          </w:tcPr>
          <w:p w14:paraId="5B2E6E7D" w14:textId="45839B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Hisilicon.</w:t>
            </w:r>
          </w:p>
        </w:tc>
        <w:tc>
          <w:tcPr>
            <w:tcW w:w="441" w:type="pct"/>
          </w:tcPr>
          <w:p w14:paraId="1F5190A5" w14:textId="64F879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726DE9D" w14:textId="2B4B46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1744</w:t>
            </w:r>
          </w:p>
        </w:tc>
        <w:tc>
          <w:tcPr>
            <w:tcW w:w="220" w:type="pct"/>
          </w:tcPr>
          <w:p w14:paraId="4936EA4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AC58273" w14:textId="01EF68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62A5083" w14:textId="589AE5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05FB086" w14:textId="495436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NR_n53-Core</w:t>
            </w:r>
          </w:p>
        </w:tc>
        <w:tc>
          <w:tcPr>
            <w:tcW w:w="512" w:type="pct"/>
          </w:tcPr>
          <w:p w14:paraId="7203AC9D" w14:textId="3EAA30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4401084D" w14:textId="77777777" w:rsidTr="00AE7F5C">
        <w:tc>
          <w:tcPr>
            <w:tcW w:w="514" w:type="pct"/>
          </w:tcPr>
          <w:p w14:paraId="25365CD4" w14:textId="76A843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R4-2312757</w:t>
            </w:r>
          </w:p>
        </w:tc>
        <w:tc>
          <w:tcPr>
            <w:tcW w:w="1177" w:type="pct"/>
          </w:tcPr>
          <w:p w14:paraId="3193E937" w14:textId="3037EA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38.101-1: correction on CA_n34-n41, CA_n40-n41-n79 for simultaneous Rx/Tx</w:t>
            </w:r>
          </w:p>
        </w:tc>
        <w:tc>
          <w:tcPr>
            <w:tcW w:w="589" w:type="pct"/>
          </w:tcPr>
          <w:p w14:paraId="12669F4D" w14:textId="6C258D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5FA08EB" w14:textId="77A5F0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434DED5" w14:textId="34059A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1745</w:t>
            </w:r>
          </w:p>
        </w:tc>
        <w:tc>
          <w:tcPr>
            <w:tcW w:w="220" w:type="pct"/>
          </w:tcPr>
          <w:p w14:paraId="5B558BC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BE17CC1" w14:textId="55F8B8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47C0249" w14:textId="41B955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4705BE5" w14:textId="7E23A1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LTE_NR_Simult_RxTx_R18</w:t>
            </w:r>
          </w:p>
        </w:tc>
        <w:tc>
          <w:tcPr>
            <w:tcW w:w="512" w:type="pct"/>
          </w:tcPr>
          <w:p w14:paraId="158254EF" w14:textId="37FD2A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232D24A" w14:textId="77777777" w:rsidTr="00AE7F5C">
        <w:tc>
          <w:tcPr>
            <w:tcW w:w="514" w:type="pct"/>
          </w:tcPr>
          <w:p w14:paraId="0FE96EDE" w14:textId="42BA0D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R4-2312772</w:t>
            </w:r>
          </w:p>
        </w:tc>
        <w:tc>
          <w:tcPr>
            <w:tcW w:w="1177" w:type="pct"/>
          </w:tcPr>
          <w:p w14:paraId="094EF8D8" w14:textId="76B1CA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R18 38101-1 CR for low band 4Rx</w:t>
            </w:r>
          </w:p>
        </w:tc>
        <w:tc>
          <w:tcPr>
            <w:tcW w:w="589" w:type="pct"/>
          </w:tcPr>
          <w:p w14:paraId="35AD20CE" w14:textId="1DAC78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OPPO</w:t>
            </w:r>
          </w:p>
        </w:tc>
        <w:tc>
          <w:tcPr>
            <w:tcW w:w="441" w:type="pct"/>
          </w:tcPr>
          <w:p w14:paraId="4DD04A5D" w14:textId="7C9C3F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AC1AF38" w14:textId="114C80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1746</w:t>
            </w:r>
          </w:p>
        </w:tc>
        <w:tc>
          <w:tcPr>
            <w:tcW w:w="220" w:type="pct"/>
          </w:tcPr>
          <w:p w14:paraId="036BE49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D2D4840" w14:textId="3EE875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D399F76" w14:textId="76E6D7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16A72E0A" w14:textId="10F6FB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4Rx_low_NR_band_handheld_3Tx_NR_CA_ENDC-Core</w:t>
            </w:r>
          </w:p>
        </w:tc>
        <w:tc>
          <w:tcPr>
            <w:tcW w:w="512" w:type="pct"/>
          </w:tcPr>
          <w:p w14:paraId="269DE3A4" w14:textId="6E0E40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endorsed</w:t>
            </w:r>
          </w:p>
        </w:tc>
      </w:tr>
      <w:tr w:rsidR="00AE7F5C" w14:paraId="1E9E225E" w14:textId="77777777" w:rsidTr="00AE7F5C">
        <w:tc>
          <w:tcPr>
            <w:tcW w:w="514" w:type="pct"/>
          </w:tcPr>
          <w:p w14:paraId="19D1A17F" w14:textId="339942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R4-2312779</w:t>
            </w:r>
          </w:p>
        </w:tc>
        <w:tc>
          <w:tcPr>
            <w:tcW w:w="1177" w:type="pct"/>
          </w:tcPr>
          <w:p w14:paraId="1A2D33E5" w14:textId="19A72C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CR: Correction of FRC for maximum input level for 256QAM</w:t>
            </w:r>
          </w:p>
        </w:tc>
        <w:tc>
          <w:tcPr>
            <w:tcW w:w="589" w:type="pct"/>
          </w:tcPr>
          <w:p w14:paraId="532C98DB" w14:textId="3D7121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70F0DA07" w14:textId="382E92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2E941E4" w14:textId="6DAE95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1747</w:t>
            </w:r>
          </w:p>
        </w:tc>
        <w:tc>
          <w:tcPr>
            <w:tcW w:w="220" w:type="pct"/>
          </w:tcPr>
          <w:p w14:paraId="2991B1B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55B131E" w14:textId="5D9E6C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21F93FBD" w14:textId="21A683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20F0754" w14:textId="0C0A06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45992145" w14:textId="77A1E7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87C71B1" w14:textId="77777777" w:rsidTr="00AE7F5C">
        <w:tc>
          <w:tcPr>
            <w:tcW w:w="514" w:type="pct"/>
          </w:tcPr>
          <w:p w14:paraId="526CEFCA" w14:textId="49224F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R4-2314897</w:t>
            </w:r>
          </w:p>
        </w:tc>
        <w:tc>
          <w:tcPr>
            <w:tcW w:w="1177" w:type="pct"/>
          </w:tcPr>
          <w:p w14:paraId="38380A0D" w14:textId="444403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CR: Correction of FRC for maximum input level for 256QAM</w:t>
            </w:r>
          </w:p>
        </w:tc>
        <w:tc>
          <w:tcPr>
            <w:tcW w:w="589" w:type="pct"/>
          </w:tcPr>
          <w:p w14:paraId="58E65D41" w14:textId="00465D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189459DD" w14:textId="268C2C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E481F32" w14:textId="6A8861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1747</w:t>
            </w:r>
          </w:p>
        </w:tc>
        <w:tc>
          <w:tcPr>
            <w:tcW w:w="220" w:type="pct"/>
          </w:tcPr>
          <w:p w14:paraId="7FE18592" w14:textId="0D10F325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9CE2C07" w14:textId="5E4C9A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457BB0EE" w14:textId="3BC277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53F70A1" w14:textId="2E60DF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5DD0A5FB" w14:textId="557907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DA59654" w14:textId="77777777" w:rsidTr="00AE7F5C">
        <w:tc>
          <w:tcPr>
            <w:tcW w:w="514" w:type="pct"/>
          </w:tcPr>
          <w:p w14:paraId="695F51A9" w14:textId="1484EC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R4-2312780</w:t>
            </w:r>
          </w:p>
        </w:tc>
        <w:tc>
          <w:tcPr>
            <w:tcW w:w="1177" w:type="pct"/>
          </w:tcPr>
          <w:p w14:paraId="08CCAC4C" w14:textId="4A6E2E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CR: Correction of FRC for maximum input level for 256QAM</w:t>
            </w:r>
          </w:p>
        </w:tc>
        <w:tc>
          <w:tcPr>
            <w:tcW w:w="589" w:type="pct"/>
          </w:tcPr>
          <w:p w14:paraId="2EFA824D" w14:textId="7FEB20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5B65A1A2" w14:textId="7A3DD6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4F69FA3" w14:textId="314BA4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1748</w:t>
            </w:r>
          </w:p>
        </w:tc>
        <w:tc>
          <w:tcPr>
            <w:tcW w:w="220" w:type="pct"/>
          </w:tcPr>
          <w:p w14:paraId="64571D9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D17CB00" w14:textId="3DF467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14D3BD55" w14:textId="64336E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A1322F3" w14:textId="242D4A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6B30792D" w14:textId="78831B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DCFDD96" w14:textId="77777777" w:rsidTr="00AE7F5C">
        <w:tc>
          <w:tcPr>
            <w:tcW w:w="514" w:type="pct"/>
          </w:tcPr>
          <w:p w14:paraId="787C2E52" w14:textId="5A74A6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R4-2312781</w:t>
            </w:r>
          </w:p>
        </w:tc>
        <w:tc>
          <w:tcPr>
            <w:tcW w:w="1177" w:type="pct"/>
          </w:tcPr>
          <w:p w14:paraId="4F09F128" w14:textId="4814E8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CR: Correction of FRC for maximum input level for 256QAM</w:t>
            </w:r>
          </w:p>
        </w:tc>
        <w:tc>
          <w:tcPr>
            <w:tcW w:w="589" w:type="pct"/>
          </w:tcPr>
          <w:p w14:paraId="4B755EA0" w14:textId="65253A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70BC0AD2" w14:textId="604E5D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8F80D4D" w14:textId="397862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1749</w:t>
            </w:r>
          </w:p>
        </w:tc>
        <w:tc>
          <w:tcPr>
            <w:tcW w:w="220" w:type="pct"/>
          </w:tcPr>
          <w:p w14:paraId="5F233C4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5CC72FE" w14:textId="5A5E9C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F645622" w14:textId="7AB047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7494AB6" w14:textId="57B858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51C42BC4" w14:textId="562375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22C6F5D" w14:textId="77777777" w:rsidTr="00AE7F5C">
        <w:tc>
          <w:tcPr>
            <w:tcW w:w="514" w:type="pct"/>
          </w:tcPr>
          <w:p w14:paraId="1F7CE65D" w14:textId="4DB8F3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R4-2312782</w:t>
            </w:r>
          </w:p>
        </w:tc>
        <w:tc>
          <w:tcPr>
            <w:tcW w:w="1177" w:type="pct"/>
          </w:tcPr>
          <w:p w14:paraId="159E38FB" w14:textId="4B606E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CR: Correction of FRC for maximum input level for 256QAM</w:t>
            </w:r>
          </w:p>
        </w:tc>
        <w:tc>
          <w:tcPr>
            <w:tcW w:w="589" w:type="pct"/>
          </w:tcPr>
          <w:p w14:paraId="71FCBBB0" w14:textId="4D89DB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7B94C39" w14:textId="3CBB13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AADCECB" w14:textId="6FDDF9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1750</w:t>
            </w:r>
          </w:p>
        </w:tc>
        <w:tc>
          <w:tcPr>
            <w:tcW w:w="220" w:type="pct"/>
          </w:tcPr>
          <w:p w14:paraId="28E3226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CABAF66" w14:textId="31A680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17497B2" w14:textId="5B8ECA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0EC77FC" w14:textId="10053A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0AC3BCBE" w14:textId="33A64D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29F0B06" w14:textId="77777777" w:rsidTr="00AE7F5C">
        <w:tc>
          <w:tcPr>
            <w:tcW w:w="514" w:type="pct"/>
          </w:tcPr>
          <w:p w14:paraId="04DDEFC3" w14:textId="1A76BF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R4-2312901</w:t>
            </w:r>
          </w:p>
        </w:tc>
        <w:tc>
          <w:tcPr>
            <w:tcW w:w="1177" w:type="pct"/>
          </w:tcPr>
          <w:p w14:paraId="5143AE62" w14:textId="589C33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38.101-1: add the missing Tx requirement for CA_n25-n71</w:t>
            </w:r>
          </w:p>
        </w:tc>
        <w:tc>
          <w:tcPr>
            <w:tcW w:w="589" w:type="pct"/>
          </w:tcPr>
          <w:p w14:paraId="2C85B554" w14:textId="7B78B4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Xiaomi</w:t>
            </w:r>
          </w:p>
        </w:tc>
        <w:tc>
          <w:tcPr>
            <w:tcW w:w="441" w:type="pct"/>
          </w:tcPr>
          <w:p w14:paraId="208A152F" w14:textId="60A3BF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C5B725B" w14:textId="050651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1751</w:t>
            </w:r>
          </w:p>
        </w:tc>
        <w:tc>
          <w:tcPr>
            <w:tcW w:w="220" w:type="pct"/>
          </w:tcPr>
          <w:p w14:paraId="0B3EF57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95A7E37" w14:textId="5E63C9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FA8C41E" w14:textId="354214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8789F52" w14:textId="431711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NR_CADC_R16_2BDL_xBUL-Core</w:t>
            </w:r>
          </w:p>
        </w:tc>
        <w:tc>
          <w:tcPr>
            <w:tcW w:w="512" w:type="pct"/>
          </w:tcPr>
          <w:p w14:paraId="0684E057" w14:textId="671130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129ECB3" w14:textId="77777777" w:rsidTr="00AE7F5C">
        <w:tc>
          <w:tcPr>
            <w:tcW w:w="514" w:type="pct"/>
          </w:tcPr>
          <w:p w14:paraId="571325BA" w14:textId="306A6A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R4-2312902</w:t>
            </w:r>
          </w:p>
        </w:tc>
        <w:tc>
          <w:tcPr>
            <w:tcW w:w="1177" w:type="pct"/>
          </w:tcPr>
          <w:p w14:paraId="149B2205" w14:textId="7D799B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[NR_CADC_R16_2BDL_xBUL-Core] CR to 38.101-1 R17 add the missing Tx requirement for CA_n25-n71</w:t>
            </w:r>
          </w:p>
        </w:tc>
        <w:tc>
          <w:tcPr>
            <w:tcW w:w="589" w:type="pct"/>
          </w:tcPr>
          <w:p w14:paraId="1E74DE4E" w14:textId="3D623B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Xiaomi</w:t>
            </w:r>
          </w:p>
        </w:tc>
        <w:tc>
          <w:tcPr>
            <w:tcW w:w="441" w:type="pct"/>
          </w:tcPr>
          <w:p w14:paraId="04810A91" w14:textId="7C865B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57F00F0" w14:textId="497742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1752</w:t>
            </w:r>
          </w:p>
        </w:tc>
        <w:tc>
          <w:tcPr>
            <w:tcW w:w="220" w:type="pct"/>
          </w:tcPr>
          <w:p w14:paraId="5453F41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3C80EB1" w14:textId="7F3D30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CE86B34" w14:textId="698938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B6567A2" w14:textId="504F1D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NR_CADC_R16_2BDL_xBUL-Core</w:t>
            </w:r>
          </w:p>
        </w:tc>
        <w:tc>
          <w:tcPr>
            <w:tcW w:w="512" w:type="pct"/>
          </w:tcPr>
          <w:p w14:paraId="1C457F1B" w14:textId="062CD3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CBFB424" w14:textId="77777777" w:rsidTr="00AE7F5C">
        <w:tc>
          <w:tcPr>
            <w:tcW w:w="514" w:type="pct"/>
          </w:tcPr>
          <w:p w14:paraId="08EB07EA" w14:textId="216EA3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R4-2312903</w:t>
            </w:r>
          </w:p>
        </w:tc>
        <w:tc>
          <w:tcPr>
            <w:tcW w:w="1177" w:type="pct"/>
          </w:tcPr>
          <w:p w14:paraId="3B9B473E" w14:textId="2C7B42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[NR_CADC_R16_2BDL_xBUL-Core] CR to 38.101-1 R18 add the missing Tx requirement for CA_n25-n71</w:t>
            </w:r>
          </w:p>
        </w:tc>
        <w:tc>
          <w:tcPr>
            <w:tcW w:w="589" w:type="pct"/>
          </w:tcPr>
          <w:p w14:paraId="4F08E7F2" w14:textId="0FAF07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Xiaomi</w:t>
            </w:r>
          </w:p>
        </w:tc>
        <w:tc>
          <w:tcPr>
            <w:tcW w:w="441" w:type="pct"/>
          </w:tcPr>
          <w:p w14:paraId="23B70143" w14:textId="48CC93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EB832B8" w14:textId="6B3812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1753</w:t>
            </w:r>
          </w:p>
        </w:tc>
        <w:tc>
          <w:tcPr>
            <w:tcW w:w="220" w:type="pct"/>
          </w:tcPr>
          <w:p w14:paraId="3B7E8C5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0DADB19" w14:textId="6126AB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713FA5D" w14:textId="237EA2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478A90B" w14:textId="4C1B50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NR_CADC_R16_2BDL_xBUL-Core</w:t>
            </w:r>
          </w:p>
        </w:tc>
        <w:tc>
          <w:tcPr>
            <w:tcW w:w="512" w:type="pct"/>
          </w:tcPr>
          <w:p w14:paraId="23F9AF1D" w14:textId="4EDF69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3A575D1" w14:textId="77777777" w:rsidTr="00AE7F5C">
        <w:tc>
          <w:tcPr>
            <w:tcW w:w="514" w:type="pct"/>
          </w:tcPr>
          <w:p w14:paraId="3DC3A2F2" w14:textId="3DA5A9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R4-2312931</w:t>
            </w:r>
          </w:p>
        </w:tc>
        <w:tc>
          <w:tcPr>
            <w:tcW w:w="1177" w:type="pct"/>
          </w:tcPr>
          <w:p w14:paraId="154EFEE0" w14:textId="176052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on Introduction of completed SUL band combinations into TS 38.101-1</w:t>
            </w:r>
          </w:p>
        </w:tc>
        <w:tc>
          <w:tcPr>
            <w:tcW w:w="589" w:type="pct"/>
          </w:tcPr>
          <w:p w14:paraId="12948C81" w14:textId="655149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7DEDC05" w14:textId="7A84A2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BAB9DA1" w14:textId="4D535B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1754</w:t>
            </w:r>
          </w:p>
        </w:tc>
        <w:tc>
          <w:tcPr>
            <w:tcW w:w="220" w:type="pct"/>
          </w:tcPr>
          <w:p w14:paraId="31CB265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989E2F1" w14:textId="11DB13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9D41883" w14:textId="1C9420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78BD0EB6" w14:textId="79A343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NR_SUL_combos_R18-Core</w:t>
            </w:r>
          </w:p>
        </w:tc>
        <w:tc>
          <w:tcPr>
            <w:tcW w:w="512" w:type="pct"/>
          </w:tcPr>
          <w:p w14:paraId="07EA5402" w14:textId="076A07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02F69465" w14:textId="77777777" w:rsidTr="00AE7F5C">
        <w:tc>
          <w:tcPr>
            <w:tcW w:w="514" w:type="pct"/>
          </w:tcPr>
          <w:p w14:paraId="708D9BA6" w14:textId="48A794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R4-2312933</w:t>
            </w:r>
          </w:p>
        </w:tc>
        <w:tc>
          <w:tcPr>
            <w:tcW w:w="1177" w:type="pct"/>
          </w:tcPr>
          <w:p w14:paraId="03992F23" w14:textId="5FE95F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for TS 38.101-1 to modify MSD due to harmonic mixing interference (R15)</w:t>
            </w:r>
          </w:p>
        </w:tc>
        <w:tc>
          <w:tcPr>
            <w:tcW w:w="589" w:type="pct"/>
          </w:tcPr>
          <w:p w14:paraId="26B200B2" w14:textId="170BED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5D1823C" w14:textId="3FA2EE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17DFBE9" w14:textId="689D50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1755</w:t>
            </w:r>
          </w:p>
        </w:tc>
        <w:tc>
          <w:tcPr>
            <w:tcW w:w="220" w:type="pct"/>
          </w:tcPr>
          <w:p w14:paraId="7935D16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0AEC890" w14:textId="762045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6C51110E" w14:textId="4F1C80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D0830A1" w14:textId="136F9D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3E3E9C15" w14:textId="3BFA9B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549D544" w14:textId="77777777" w:rsidTr="00AE7F5C">
        <w:tc>
          <w:tcPr>
            <w:tcW w:w="514" w:type="pct"/>
          </w:tcPr>
          <w:p w14:paraId="70636F6D" w14:textId="6C8756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R4-2314866</w:t>
            </w:r>
          </w:p>
        </w:tc>
        <w:tc>
          <w:tcPr>
            <w:tcW w:w="1177" w:type="pct"/>
          </w:tcPr>
          <w:p w14:paraId="31B69B8B" w14:textId="1F0AE9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for TS 38.101-1 to modify MSD due to harmonic mixing interference (R15)</w:t>
            </w:r>
          </w:p>
        </w:tc>
        <w:tc>
          <w:tcPr>
            <w:tcW w:w="589" w:type="pct"/>
          </w:tcPr>
          <w:p w14:paraId="4579E01D" w14:textId="00B1F6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F979059" w14:textId="465794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489A20A" w14:textId="28DACA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1755</w:t>
            </w:r>
          </w:p>
        </w:tc>
        <w:tc>
          <w:tcPr>
            <w:tcW w:w="220" w:type="pct"/>
          </w:tcPr>
          <w:p w14:paraId="4F1A2F46" w14:textId="6C88F089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A9481DF" w14:textId="5C8099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6E472200" w14:textId="4C8CB1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9F0399C" w14:textId="4C8C7A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FDEE6D2" w14:textId="4452D8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AE59C62" w14:textId="77777777" w:rsidTr="00AE7F5C">
        <w:tc>
          <w:tcPr>
            <w:tcW w:w="514" w:type="pct"/>
          </w:tcPr>
          <w:p w14:paraId="0A21D8B1" w14:textId="55AD49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R4-2312934</w:t>
            </w:r>
          </w:p>
        </w:tc>
        <w:tc>
          <w:tcPr>
            <w:tcW w:w="1177" w:type="pct"/>
          </w:tcPr>
          <w:p w14:paraId="4F82C269" w14:textId="73F5DE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for TS 38.101-1 to modify MSD due to harmonic mixing interference (R16)</w:t>
            </w:r>
          </w:p>
        </w:tc>
        <w:tc>
          <w:tcPr>
            <w:tcW w:w="589" w:type="pct"/>
          </w:tcPr>
          <w:p w14:paraId="66691441" w14:textId="3A6A51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83AE0D8" w14:textId="1BCE30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5D0B980" w14:textId="50144B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1756</w:t>
            </w:r>
          </w:p>
        </w:tc>
        <w:tc>
          <w:tcPr>
            <w:tcW w:w="220" w:type="pct"/>
          </w:tcPr>
          <w:p w14:paraId="2369471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8D8B378" w14:textId="35982C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4C69B6F8" w14:textId="29E91D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E9D20AA" w14:textId="6F2198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3CFAC1B2" w14:textId="76EA14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9CC495F" w14:textId="77777777" w:rsidTr="00AE7F5C">
        <w:tc>
          <w:tcPr>
            <w:tcW w:w="514" w:type="pct"/>
          </w:tcPr>
          <w:p w14:paraId="074C17E7" w14:textId="3D2796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R4-2314867</w:t>
            </w:r>
          </w:p>
        </w:tc>
        <w:tc>
          <w:tcPr>
            <w:tcW w:w="1177" w:type="pct"/>
          </w:tcPr>
          <w:p w14:paraId="0D3DBF47" w14:textId="32C7A5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for TS 38.101-1 to modify MSD due to harmonic mixing interference (R16)</w:t>
            </w:r>
          </w:p>
        </w:tc>
        <w:tc>
          <w:tcPr>
            <w:tcW w:w="589" w:type="pct"/>
          </w:tcPr>
          <w:p w14:paraId="14DFCFC7" w14:textId="302A7F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932B59F" w14:textId="696B87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596E74AB" w14:textId="5D3581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1756</w:t>
            </w:r>
          </w:p>
        </w:tc>
        <w:tc>
          <w:tcPr>
            <w:tcW w:w="220" w:type="pct"/>
          </w:tcPr>
          <w:p w14:paraId="7D7EB123" w14:textId="68B82550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05E96F0" w14:textId="7B7C4A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47D1152F" w14:textId="6A3576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B26750E" w14:textId="2017F4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D657F2A" w14:textId="521D81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F3A3E73" w14:textId="77777777" w:rsidTr="00AE7F5C">
        <w:tc>
          <w:tcPr>
            <w:tcW w:w="514" w:type="pct"/>
          </w:tcPr>
          <w:p w14:paraId="748319C9" w14:textId="487A80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R4-2312935</w:t>
            </w:r>
          </w:p>
        </w:tc>
        <w:tc>
          <w:tcPr>
            <w:tcW w:w="1177" w:type="pct"/>
          </w:tcPr>
          <w:p w14:paraId="6481339F" w14:textId="1EABBC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for TS 38.101-1 to modify MSD due to harmonic mixing interference (R17)</w:t>
            </w:r>
          </w:p>
        </w:tc>
        <w:tc>
          <w:tcPr>
            <w:tcW w:w="589" w:type="pct"/>
          </w:tcPr>
          <w:p w14:paraId="4BA6417D" w14:textId="3D664D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42B3360" w14:textId="18A78D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85EB0FB" w14:textId="6EDCBE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1757</w:t>
            </w:r>
          </w:p>
        </w:tc>
        <w:tc>
          <w:tcPr>
            <w:tcW w:w="220" w:type="pct"/>
          </w:tcPr>
          <w:p w14:paraId="73B8757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67FE9E5" w14:textId="25887D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43CB38E" w14:textId="004DE3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7C145B9" w14:textId="4718E0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2C9C9CDB" w14:textId="207897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3E12C73" w14:textId="77777777" w:rsidTr="00AE7F5C">
        <w:tc>
          <w:tcPr>
            <w:tcW w:w="514" w:type="pct"/>
          </w:tcPr>
          <w:p w14:paraId="78A3945C" w14:textId="507323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R4-2312936</w:t>
            </w:r>
          </w:p>
        </w:tc>
        <w:tc>
          <w:tcPr>
            <w:tcW w:w="1177" w:type="pct"/>
          </w:tcPr>
          <w:p w14:paraId="367F8E13" w14:textId="6C37EC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for TS 38.101-1 to modify MSD due to harmonic mixing interference (R18)</w:t>
            </w:r>
          </w:p>
        </w:tc>
        <w:tc>
          <w:tcPr>
            <w:tcW w:w="589" w:type="pct"/>
          </w:tcPr>
          <w:p w14:paraId="567A4418" w14:textId="38745F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2B933AB7" w14:textId="6372C5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A404AD5" w14:textId="45101F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1758</w:t>
            </w:r>
          </w:p>
        </w:tc>
        <w:tc>
          <w:tcPr>
            <w:tcW w:w="220" w:type="pct"/>
          </w:tcPr>
          <w:p w14:paraId="1F83AAB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939FAF1" w14:textId="16A228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05CA0B4" w14:textId="65EAA6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C8DF939" w14:textId="76128E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D9EE5C2" w14:textId="40E89B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A973E46" w14:textId="77777777" w:rsidTr="00AE7F5C">
        <w:tc>
          <w:tcPr>
            <w:tcW w:w="514" w:type="pct"/>
          </w:tcPr>
          <w:p w14:paraId="70D9EA4A" w14:textId="473CF1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R4-2312981</w:t>
            </w:r>
          </w:p>
        </w:tc>
        <w:tc>
          <w:tcPr>
            <w:tcW w:w="1177" w:type="pct"/>
          </w:tcPr>
          <w:p w14:paraId="72FE11AA" w14:textId="07F84F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Rel17 Cat F CR for 38.101-1 Correct ?PPowerClass,CA relevant requirement in clause 6.2A.1.3 for inter-band ULCA</w:t>
            </w:r>
          </w:p>
        </w:tc>
        <w:tc>
          <w:tcPr>
            <w:tcW w:w="589" w:type="pct"/>
          </w:tcPr>
          <w:p w14:paraId="17F89F78" w14:textId="5C126C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Samsung, Huawei, KT corporation, CHTTL, SGS Wireless</w:t>
            </w:r>
          </w:p>
        </w:tc>
        <w:tc>
          <w:tcPr>
            <w:tcW w:w="441" w:type="pct"/>
          </w:tcPr>
          <w:p w14:paraId="380A8A0C" w14:textId="49CD2B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75EC4D5" w14:textId="5F09D0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1759</w:t>
            </w:r>
          </w:p>
        </w:tc>
        <w:tc>
          <w:tcPr>
            <w:tcW w:w="220" w:type="pct"/>
          </w:tcPr>
          <w:p w14:paraId="59B1C40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3B9C6D7" w14:textId="168E79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90DE378" w14:textId="72CBDC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4DC69BC" w14:textId="11E0F2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NR_SAR_PC2_interB_SUL_2BUL-Core</w:t>
            </w:r>
          </w:p>
        </w:tc>
        <w:tc>
          <w:tcPr>
            <w:tcW w:w="512" w:type="pct"/>
          </w:tcPr>
          <w:p w14:paraId="16D0FD6F" w14:textId="7DCE1F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035D05DC" w14:textId="77777777" w:rsidTr="00AE7F5C">
        <w:tc>
          <w:tcPr>
            <w:tcW w:w="514" w:type="pct"/>
          </w:tcPr>
          <w:p w14:paraId="4CA67840" w14:textId="22B68C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R4-2314889</w:t>
            </w:r>
          </w:p>
        </w:tc>
        <w:tc>
          <w:tcPr>
            <w:tcW w:w="1177" w:type="pct"/>
          </w:tcPr>
          <w:p w14:paraId="2960093E" w14:textId="50308B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Rel17 Cat F CR for 38.101-1 Correct ?PPowerClass,CA relevant requirement in clause 6.2A.1.3 for inter-band ULCA</w:t>
            </w:r>
          </w:p>
        </w:tc>
        <w:tc>
          <w:tcPr>
            <w:tcW w:w="589" w:type="pct"/>
          </w:tcPr>
          <w:p w14:paraId="644F48C4" w14:textId="715D37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Samsung, Huawei, KT corporation, CHTTL, SGS Wireless</w:t>
            </w:r>
          </w:p>
        </w:tc>
        <w:tc>
          <w:tcPr>
            <w:tcW w:w="441" w:type="pct"/>
          </w:tcPr>
          <w:p w14:paraId="50A77EB7" w14:textId="2031C4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4B50174" w14:textId="304F42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1759</w:t>
            </w:r>
          </w:p>
        </w:tc>
        <w:tc>
          <w:tcPr>
            <w:tcW w:w="220" w:type="pct"/>
          </w:tcPr>
          <w:p w14:paraId="6F05AA36" w14:textId="6BAB6F99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75FC91C" w14:textId="2AE52E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0B31BCD" w14:textId="35470F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23E5F24" w14:textId="022C3D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NR_SAR_PC2_interB_SUL_2BUL-Core</w:t>
            </w:r>
          </w:p>
        </w:tc>
        <w:tc>
          <w:tcPr>
            <w:tcW w:w="512" w:type="pct"/>
          </w:tcPr>
          <w:p w14:paraId="1DD4AF7D" w14:textId="764361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5B3267D" w14:textId="77777777" w:rsidTr="00AE7F5C">
        <w:tc>
          <w:tcPr>
            <w:tcW w:w="514" w:type="pct"/>
          </w:tcPr>
          <w:p w14:paraId="23D282D9" w14:textId="64D856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R4-2312982</w:t>
            </w:r>
          </w:p>
        </w:tc>
        <w:tc>
          <w:tcPr>
            <w:tcW w:w="1177" w:type="pct"/>
          </w:tcPr>
          <w:p w14:paraId="5DF2777A" w14:textId="5A6A76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NR_SAR_PC2_interB_SUL_2BUL]Rel18 Cat A CR for 38.101-1 Correct ?PPowerClass,CA relevant requirement in clause 6.2A.1.3 for inter-band ULCA</w:t>
            </w:r>
          </w:p>
        </w:tc>
        <w:tc>
          <w:tcPr>
            <w:tcW w:w="589" w:type="pct"/>
          </w:tcPr>
          <w:p w14:paraId="39DE6973" w14:textId="4157ED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Samsung, Huawei, KT corporation,CHTTL, SGS Wireless, Cybercore</w:t>
            </w:r>
          </w:p>
        </w:tc>
        <w:tc>
          <w:tcPr>
            <w:tcW w:w="441" w:type="pct"/>
          </w:tcPr>
          <w:p w14:paraId="24802A5C" w14:textId="653A08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3E5CD22" w14:textId="7E5805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1760</w:t>
            </w:r>
          </w:p>
        </w:tc>
        <w:tc>
          <w:tcPr>
            <w:tcW w:w="220" w:type="pct"/>
          </w:tcPr>
          <w:p w14:paraId="01FB76A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703D4B0" w14:textId="11C4D7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9032C9E" w14:textId="47949E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9D3A195" w14:textId="2B8FEE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NR_SAR_PC2_interB_SUL_2BUL-Core</w:t>
            </w:r>
          </w:p>
        </w:tc>
        <w:tc>
          <w:tcPr>
            <w:tcW w:w="512" w:type="pct"/>
          </w:tcPr>
          <w:p w14:paraId="76EAB874" w14:textId="4BCE07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9F73011" w14:textId="77777777" w:rsidTr="00AE7F5C">
        <w:tc>
          <w:tcPr>
            <w:tcW w:w="514" w:type="pct"/>
          </w:tcPr>
          <w:p w14:paraId="2F24B141" w14:textId="5AFBC9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R4-2313003</w:t>
            </w:r>
          </w:p>
        </w:tc>
        <w:tc>
          <w:tcPr>
            <w:tcW w:w="1177" w:type="pct"/>
          </w:tcPr>
          <w:p w14:paraId="2DB0CC8D" w14:textId="087C22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TS38.101-1 on corrections for A-MPR requirements_R16</w:t>
            </w:r>
          </w:p>
        </w:tc>
        <w:tc>
          <w:tcPr>
            <w:tcW w:w="589" w:type="pct"/>
          </w:tcPr>
          <w:p w14:paraId="72A41111" w14:textId="1D33A6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OPPO</w:t>
            </w:r>
          </w:p>
        </w:tc>
        <w:tc>
          <w:tcPr>
            <w:tcW w:w="441" w:type="pct"/>
          </w:tcPr>
          <w:p w14:paraId="1B2F9CD5" w14:textId="6188D7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CA06156" w14:textId="59B0A1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1761</w:t>
            </w:r>
          </w:p>
        </w:tc>
        <w:tc>
          <w:tcPr>
            <w:tcW w:w="220" w:type="pct"/>
          </w:tcPr>
          <w:p w14:paraId="7FC2DE6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1DC1905" w14:textId="682496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3B8C6C9" w14:textId="5EB7A4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2AECB24" w14:textId="462ECC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NR_6GHz_unlic_full</w:t>
            </w:r>
          </w:p>
        </w:tc>
        <w:tc>
          <w:tcPr>
            <w:tcW w:w="512" w:type="pct"/>
          </w:tcPr>
          <w:p w14:paraId="06B3C773" w14:textId="0C68D4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9016F31" w14:textId="77777777" w:rsidTr="00AE7F5C">
        <w:tc>
          <w:tcPr>
            <w:tcW w:w="514" w:type="pct"/>
          </w:tcPr>
          <w:p w14:paraId="662F3520" w14:textId="771395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R4-2313004</w:t>
            </w:r>
          </w:p>
        </w:tc>
        <w:tc>
          <w:tcPr>
            <w:tcW w:w="1177" w:type="pct"/>
          </w:tcPr>
          <w:p w14:paraId="3C15FBAB" w14:textId="45527C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[NR_6GHz_unlic_full]  CR 38.101-1 correction to A-MPR requirements_R17</w:t>
            </w:r>
          </w:p>
        </w:tc>
        <w:tc>
          <w:tcPr>
            <w:tcW w:w="589" w:type="pct"/>
          </w:tcPr>
          <w:p w14:paraId="3264B04E" w14:textId="088099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OPPO</w:t>
            </w:r>
          </w:p>
        </w:tc>
        <w:tc>
          <w:tcPr>
            <w:tcW w:w="441" w:type="pct"/>
          </w:tcPr>
          <w:p w14:paraId="5BCC6A5D" w14:textId="48887F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C195D4F" w14:textId="379C58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1762</w:t>
            </w:r>
          </w:p>
        </w:tc>
        <w:tc>
          <w:tcPr>
            <w:tcW w:w="220" w:type="pct"/>
          </w:tcPr>
          <w:p w14:paraId="041D6C4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7CFABB1" w14:textId="03FC36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4FAA593" w14:textId="7DB2DE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EAEF768" w14:textId="52109F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NR_6GHz_unlic_full</w:t>
            </w:r>
          </w:p>
        </w:tc>
        <w:tc>
          <w:tcPr>
            <w:tcW w:w="512" w:type="pct"/>
          </w:tcPr>
          <w:p w14:paraId="29562620" w14:textId="62CED6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D2A7148" w14:textId="77777777" w:rsidTr="00AE7F5C">
        <w:tc>
          <w:tcPr>
            <w:tcW w:w="514" w:type="pct"/>
          </w:tcPr>
          <w:p w14:paraId="00625242" w14:textId="5048A1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R4-2313005</w:t>
            </w:r>
          </w:p>
        </w:tc>
        <w:tc>
          <w:tcPr>
            <w:tcW w:w="1177" w:type="pct"/>
          </w:tcPr>
          <w:p w14:paraId="56FA6A84" w14:textId="0D7092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[NR_6GHz_unlic_full] CR 38.101-1 correction to A-MPR requirements_R18</w:t>
            </w:r>
          </w:p>
        </w:tc>
        <w:tc>
          <w:tcPr>
            <w:tcW w:w="589" w:type="pct"/>
          </w:tcPr>
          <w:p w14:paraId="5FD5412A" w14:textId="32B866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OPPO</w:t>
            </w:r>
          </w:p>
        </w:tc>
        <w:tc>
          <w:tcPr>
            <w:tcW w:w="441" w:type="pct"/>
          </w:tcPr>
          <w:p w14:paraId="1331D01D" w14:textId="673CFF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9099291" w14:textId="2A17C8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1763</w:t>
            </w:r>
          </w:p>
        </w:tc>
        <w:tc>
          <w:tcPr>
            <w:tcW w:w="220" w:type="pct"/>
          </w:tcPr>
          <w:p w14:paraId="7F48C10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5232402" w14:textId="6D77C4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029262F" w14:textId="26AD61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5AAC186" w14:textId="648797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NR_6GHz_unlic_full</w:t>
            </w:r>
          </w:p>
        </w:tc>
        <w:tc>
          <w:tcPr>
            <w:tcW w:w="512" w:type="pct"/>
          </w:tcPr>
          <w:p w14:paraId="12CF1377" w14:textId="40BBFD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1AAF2D0" w14:textId="77777777" w:rsidTr="00AE7F5C">
        <w:tc>
          <w:tcPr>
            <w:tcW w:w="514" w:type="pct"/>
          </w:tcPr>
          <w:p w14:paraId="2CB2D20E" w14:textId="763201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R4-2313015</w:t>
            </w:r>
          </w:p>
        </w:tc>
        <w:tc>
          <w:tcPr>
            <w:tcW w:w="1177" w:type="pct"/>
          </w:tcPr>
          <w:p w14:paraId="63313AC0" w14:textId="776635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power class 6 intra-band CA requirements</w:t>
            </w:r>
          </w:p>
        </w:tc>
        <w:tc>
          <w:tcPr>
            <w:tcW w:w="589" w:type="pct"/>
          </w:tcPr>
          <w:p w14:paraId="72A7C584" w14:textId="271801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Samsung, Nokia, Nokia Shanghai Bell</w:t>
            </w:r>
          </w:p>
        </w:tc>
        <w:tc>
          <w:tcPr>
            <w:tcW w:w="441" w:type="pct"/>
          </w:tcPr>
          <w:p w14:paraId="29515D21" w14:textId="5F06F0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16E7E5A" w14:textId="28564C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1764</w:t>
            </w:r>
          </w:p>
        </w:tc>
        <w:tc>
          <w:tcPr>
            <w:tcW w:w="220" w:type="pct"/>
          </w:tcPr>
          <w:p w14:paraId="76F2017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D2FD421" w14:textId="11C0D8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EE9C6FC" w14:textId="2E510E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198398F3" w14:textId="769D34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NR_HST_FR2_enh-Core</w:t>
            </w:r>
          </w:p>
        </w:tc>
        <w:tc>
          <w:tcPr>
            <w:tcW w:w="512" w:type="pct"/>
          </w:tcPr>
          <w:p w14:paraId="688F6F3A" w14:textId="080422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EA46AD9" w14:textId="77777777" w:rsidTr="00AE7F5C">
        <w:tc>
          <w:tcPr>
            <w:tcW w:w="514" w:type="pct"/>
          </w:tcPr>
          <w:p w14:paraId="7D04D77E" w14:textId="04A402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R4-2313020</w:t>
            </w:r>
          </w:p>
        </w:tc>
        <w:tc>
          <w:tcPr>
            <w:tcW w:w="1177" w:type="pct"/>
          </w:tcPr>
          <w:p w14:paraId="3DCC042B" w14:textId="2307FD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Editorial correction to 6.2A.4 (Rel-15)</w:t>
            </w:r>
          </w:p>
        </w:tc>
        <w:tc>
          <w:tcPr>
            <w:tcW w:w="589" w:type="pct"/>
          </w:tcPr>
          <w:p w14:paraId="56C8C827" w14:textId="04959A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FB35489" w14:textId="7A47A4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DBEF9D7" w14:textId="298E30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1765</w:t>
            </w:r>
          </w:p>
        </w:tc>
        <w:tc>
          <w:tcPr>
            <w:tcW w:w="220" w:type="pct"/>
          </w:tcPr>
          <w:p w14:paraId="3283808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9E58EB4" w14:textId="4EF4C3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76A09848" w14:textId="1EF481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9FEFCF8" w14:textId="2524EE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163B5E7C" w14:textId="14E006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9FC7014" w14:textId="77777777" w:rsidTr="00AE7F5C">
        <w:tc>
          <w:tcPr>
            <w:tcW w:w="514" w:type="pct"/>
          </w:tcPr>
          <w:p w14:paraId="4B43EC9D" w14:textId="746489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R4-2314862</w:t>
            </w:r>
          </w:p>
        </w:tc>
        <w:tc>
          <w:tcPr>
            <w:tcW w:w="1177" w:type="pct"/>
          </w:tcPr>
          <w:p w14:paraId="07D929D7" w14:textId="4FEF82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Editorial correction to 6.2A.4 (Rel-15)</w:t>
            </w:r>
          </w:p>
        </w:tc>
        <w:tc>
          <w:tcPr>
            <w:tcW w:w="589" w:type="pct"/>
          </w:tcPr>
          <w:p w14:paraId="3126D8AD" w14:textId="32688C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A5327D6" w14:textId="6FD131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32BFF0E" w14:textId="47595C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1765</w:t>
            </w:r>
          </w:p>
        </w:tc>
        <w:tc>
          <w:tcPr>
            <w:tcW w:w="220" w:type="pct"/>
          </w:tcPr>
          <w:p w14:paraId="69E48C68" w14:textId="4A2B4A2F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7FEB6731" w14:textId="79C9D3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04E2B4D8" w14:textId="4EBB1B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84087A2" w14:textId="7B14BC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2E9FF811" w14:textId="65957F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0E5357B" w14:textId="77777777" w:rsidTr="00AE7F5C">
        <w:tc>
          <w:tcPr>
            <w:tcW w:w="514" w:type="pct"/>
          </w:tcPr>
          <w:p w14:paraId="70517751" w14:textId="744162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R4-2313021</w:t>
            </w:r>
          </w:p>
        </w:tc>
        <w:tc>
          <w:tcPr>
            <w:tcW w:w="1177" w:type="pct"/>
          </w:tcPr>
          <w:p w14:paraId="005B417C" w14:textId="0B6F05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[NR_RF_FR1-Core] Editorial correction to 6.2A.4 (Rel-16)</w:t>
            </w:r>
          </w:p>
        </w:tc>
        <w:tc>
          <w:tcPr>
            <w:tcW w:w="589" w:type="pct"/>
          </w:tcPr>
          <w:p w14:paraId="47EBEA9E" w14:textId="3D369C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0948E8F" w14:textId="7328F1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E2DE00A" w14:textId="04C1F3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1766</w:t>
            </w:r>
          </w:p>
        </w:tc>
        <w:tc>
          <w:tcPr>
            <w:tcW w:w="220" w:type="pct"/>
          </w:tcPr>
          <w:p w14:paraId="60F89C2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C8C3B32" w14:textId="1FA0C1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AC7C6A0" w14:textId="752DDE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D1BE3AF" w14:textId="7BAFF3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NR_newRAT-Core, NR_RF_FR1-Core</w:t>
            </w:r>
          </w:p>
        </w:tc>
        <w:tc>
          <w:tcPr>
            <w:tcW w:w="512" w:type="pct"/>
          </w:tcPr>
          <w:p w14:paraId="01FA7849" w14:textId="281B84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A1570A9" w14:textId="77777777" w:rsidTr="00AE7F5C">
        <w:tc>
          <w:tcPr>
            <w:tcW w:w="514" w:type="pct"/>
          </w:tcPr>
          <w:p w14:paraId="71430CFE" w14:textId="138FD0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R4-2314863</w:t>
            </w:r>
          </w:p>
        </w:tc>
        <w:tc>
          <w:tcPr>
            <w:tcW w:w="1177" w:type="pct"/>
          </w:tcPr>
          <w:p w14:paraId="34565300" w14:textId="0F4CCD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[NR_RF_FR1-Core] Editorial correction to 6.2A.4 (Rel-16)</w:t>
            </w:r>
          </w:p>
        </w:tc>
        <w:tc>
          <w:tcPr>
            <w:tcW w:w="589" w:type="pct"/>
          </w:tcPr>
          <w:p w14:paraId="6EBB0209" w14:textId="10804D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74A07B6" w14:textId="2517BC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E168F16" w14:textId="1AA040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1766</w:t>
            </w:r>
          </w:p>
        </w:tc>
        <w:tc>
          <w:tcPr>
            <w:tcW w:w="220" w:type="pct"/>
          </w:tcPr>
          <w:p w14:paraId="127BFACA" w14:textId="10E2B5FE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950C8E9" w14:textId="646C89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B386EF4" w14:textId="32E863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F057E73" w14:textId="182B6A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NR_newRAT-Core, NR_RF_FR1-Core</w:t>
            </w:r>
          </w:p>
        </w:tc>
        <w:tc>
          <w:tcPr>
            <w:tcW w:w="512" w:type="pct"/>
          </w:tcPr>
          <w:p w14:paraId="40D0ECB3" w14:textId="54A230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369E86D" w14:textId="77777777" w:rsidTr="00AE7F5C">
        <w:tc>
          <w:tcPr>
            <w:tcW w:w="514" w:type="pct"/>
          </w:tcPr>
          <w:p w14:paraId="29FDA64C" w14:textId="71067F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R4-2313022</w:t>
            </w:r>
          </w:p>
        </w:tc>
        <w:tc>
          <w:tcPr>
            <w:tcW w:w="1177" w:type="pct"/>
          </w:tcPr>
          <w:p w14:paraId="02E17593" w14:textId="215D07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[NR_RF_FR1-Core] Editorial correction to 6.2A.4 (Rel-17)</w:t>
            </w:r>
          </w:p>
        </w:tc>
        <w:tc>
          <w:tcPr>
            <w:tcW w:w="589" w:type="pct"/>
          </w:tcPr>
          <w:p w14:paraId="1E683237" w14:textId="08E783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E5B2919" w14:textId="34B787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A4468A5" w14:textId="7FC66B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1767</w:t>
            </w:r>
          </w:p>
        </w:tc>
        <w:tc>
          <w:tcPr>
            <w:tcW w:w="220" w:type="pct"/>
          </w:tcPr>
          <w:p w14:paraId="1D6F3D2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F892E39" w14:textId="7A1F87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CBF179F" w14:textId="269A43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9FA2394" w14:textId="070FD7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NR_newRAT-Core, NR_RF_FR1-Core</w:t>
            </w:r>
          </w:p>
        </w:tc>
        <w:tc>
          <w:tcPr>
            <w:tcW w:w="512" w:type="pct"/>
          </w:tcPr>
          <w:p w14:paraId="7C339F0E" w14:textId="05BFFF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F9DEC49" w14:textId="77777777" w:rsidTr="00AE7F5C">
        <w:tc>
          <w:tcPr>
            <w:tcW w:w="514" w:type="pct"/>
          </w:tcPr>
          <w:p w14:paraId="7343DF04" w14:textId="287E7B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R4-2313023</w:t>
            </w:r>
          </w:p>
        </w:tc>
        <w:tc>
          <w:tcPr>
            <w:tcW w:w="1177" w:type="pct"/>
          </w:tcPr>
          <w:p w14:paraId="0DCF9E62" w14:textId="17575B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[NR_RF_FR1-Core] Editorial correction to 6.2A.4 (Rel-18)</w:t>
            </w:r>
          </w:p>
        </w:tc>
        <w:tc>
          <w:tcPr>
            <w:tcW w:w="589" w:type="pct"/>
          </w:tcPr>
          <w:p w14:paraId="70FBC7E0" w14:textId="0D6666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62FD803" w14:textId="2C849E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47E9379" w14:textId="76B5DE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1768</w:t>
            </w:r>
          </w:p>
        </w:tc>
        <w:tc>
          <w:tcPr>
            <w:tcW w:w="220" w:type="pct"/>
          </w:tcPr>
          <w:p w14:paraId="36EC857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AC9E20E" w14:textId="3A2C45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DF1FE2B" w14:textId="4F78D1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7B06B3F" w14:textId="68FC11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NR_newRAT-Core, NR_RF_FR1-Core</w:t>
            </w:r>
          </w:p>
        </w:tc>
        <w:tc>
          <w:tcPr>
            <w:tcW w:w="512" w:type="pct"/>
          </w:tcPr>
          <w:p w14:paraId="760F2F7E" w14:textId="294275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F451783" w14:textId="77777777" w:rsidTr="00AE7F5C">
        <w:tc>
          <w:tcPr>
            <w:tcW w:w="514" w:type="pct"/>
          </w:tcPr>
          <w:p w14:paraId="721D43D3" w14:textId="18A409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R4-2313078</w:t>
            </w:r>
          </w:p>
        </w:tc>
        <w:tc>
          <w:tcPr>
            <w:tcW w:w="1177" w:type="pct"/>
          </w:tcPr>
          <w:p w14:paraId="67BFE691" w14:textId="680E73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Update of FR1 UL MIMO EVM measurement description</w:t>
            </w:r>
          </w:p>
        </w:tc>
        <w:tc>
          <w:tcPr>
            <w:tcW w:w="589" w:type="pct"/>
          </w:tcPr>
          <w:p w14:paraId="47FD3EB0" w14:textId="0D7218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595AC2FF" w14:textId="6D246F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9F7A168" w14:textId="29E6B2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1769</w:t>
            </w:r>
          </w:p>
        </w:tc>
        <w:tc>
          <w:tcPr>
            <w:tcW w:w="220" w:type="pct"/>
          </w:tcPr>
          <w:p w14:paraId="7BF7D46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D9CEB34" w14:textId="125556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37F81E1B" w14:textId="6EE644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4A7C128" w14:textId="12F0F7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72AA0314" w14:textId="4163EF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D3776B9" w14:textId="77777777" w:rsidTr="00AE7F5C">
        <w:tc>
          <w:tcPr>
            <w:tcW w:w="514" w:type="pct"/>
          </w:tcPr>
          <w:p w14:paraId="7FC1F137" w14:textId="03D27D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R4-2313079</w:t>
            </w:r>
          </w:p>
        </w:tc>
        <w:tc>
          <w:tcPr>
            <w:tcW w:w="1177" w:type="pct"/>
          </w:tcPr>
          <w:p w14:paraId="4E4FCAE2" w14:textId="3D3614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[NR_cov_enh-Core] Update of FR1 DMRS bundling measurements</w:t>
            </w:r>
          </w:p>
        </w:tc>
        <w:tc>
          <w:tcPr>
            <w:tcW w:w="589" w:type="pct"/>
          </w:tcPr>
          <w:p w14:paraId="66271C56" w14:textId="5ECB30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Schwarz, Mediatek, Apple</w:t>
            </w:r>
          </w:p>
        </w:tc>
        <w:tc>
          <w:tcPr>
            <w:tcW w:w="441" w:type="pct"/>
          </w:tcPr>
          <w:p w14:paraId="05770017" w14:textId="340B1D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14B1499" w14:textId="297B71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1770</w:t>
            </w:r>
          </w:p>
        </w:tc>
        <w:tc>
          <w:tcPr>
            <w:tcW w:w="220" w:type="pct"/>
          </w:tcPr>
          <w:p w14:paraId="78620BC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46B5F42" w14:textId="7FB138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6325234" w14:textId="4CCD2F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3884598" w14:textId="76B316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NR_cov_enh-Core</w:t>
            </w:r>
          </w:p>
        </w:tc>
        <w:tc>
          <w:tcPr>
            <w:tcW w:w="512" w:type="pct"/>
          </w:tcPr>
          <w:p w14:paraId="2DE2B49B" w14:textId="4F71CE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099B1D2" w14:textId="77777777" w:rsidTr="00AE7F5C">
        <w:tc>
          <w:tcPr>
            <w:tcW w:w="514" w:type="pct"/>
          </w:tcPr>
          <w:p w14:paraId="3E7E1141" w14:textId="134785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R4-2314938</w:t>
            </w:r>
          </w:p>
        </w:tc>
        <w:tc>
          <w:tcPr>
            <w:tcW w:w="1177" w:type="pct"/>
          </w:tcPr>
          <w:p w14:paraId="0568D265" w14:textId="39D693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[NR_cov_enh-Core] Update of FR1 DMRS bundling measurements</w:t>
            </w:r>
          </w:p>
        </w:tc>
        <w:tc>
          <w:tcPr>
            <w:tcW w:w="589" w:type="pct"/>
          </w:tcPr>
          <w:p w14:paraId="215C0FC3" w14:textId="77D2FA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Schwarz, Mediatek, Apple</w:t>
            </w:r>
          </w:p>
        </w:tc>
        <w:tc>
          <w:tcPr>
            <w:tcW w:w="441" w:type="pct"/>
          </w:tcPr>
          <w:p w14:paraId="63D55F9D" w14:textId="73D8A9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BC1F795" w14:textId="59F2F0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1770</w:t>
            </w:r>
          </w:p>
        </w:tc>
        <w:tc>
          <w:tcPr>
            <w:tcW w:w="220" w:type="pct"/>
          </w:tcPr>
          <w:p w14:paraId="2B43D809" w14:textId="57F3BD9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4C3A0FE" w14:textId="3CBD37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004144E" w14:textId="41FD73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78BBA9E" w14:textId="3347F3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NR_cov_enh-Core</w:t>
            </w:r>
          </w:p>
        </w:tc>
        <w:tc>
          <w:tcPr>
            <w:tcW w:w="512" w:type="pct"/>
          </w:tcPr>
          <w:p w14:paraId="468327C6" w14:textId="6A45C2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CB07B67" w14:textId="77777777" w:rsidTr="00AE7F5C">
        <w:tc>
          <w:tcPr>
            <w:tcW w:w="514" w:type="pct"/>
          </w:tcPr>
          <w:p w14:paraId="6136D7FE" w14:textId="697AD6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R4-2313080</w:t>
            </w:r>
          </w:p>
        </w:tc>
        <w:tc>
          <w:tcPr>
            <w:tcW w:w="1177" w:type="pct"/>
          </w:tcPr>
          <w:p w14:paraId="10091B72" w14:textId="288DE7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[NR_cov_enh-Core] Update of FR1 DMRS bundling measurements</w:t>
            </w:r>
          </w:p>
        </w:tc>
        <w:tc>
          <w:tcPr>
            <w:tcW w:w="589" w:type="pct"/>
          </w:tcPr>
          <w:p w14:paraId="486E94AB" w14:textId="66F54D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Schwarz, Mediatek, Apple</w:t>
            </w:r>
          </w:p>
        </w:tc>
        <w:tc>
          <w:tcPr>
            <w:tcW w:w="441" w:type="pct"/>
          </w:tcPr>
          <w:p w14:paraId="554A3D0F" w14:textId="6BAD9A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C155998" w14:textId="7E037C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1771</w:t>
            </w:r>
          </w:p>
        </w:tc>
        <w:tc>
          <w:tcPr>
            <w:tcW w:w="220" w:type="pct"/>
          </w:tcPr>
          <w:p w14:paraId="7A1ADA5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336DEF8" w14:textId="66D16E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B14C61C" w14:textId="0B9961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700D6F3" w14:textId="1646D8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NR_cov_enh-Core</w:t>
            </w:r>
          </w:p>
        </w:tc>
        <w:tc>
          <w:tcPr>
            <w:tcW w:w="512" w:type="pct"/>
          </w:tcPr>
          <w:p w14:paraId="4642D349" w14:textId="36DBC0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7EC0A78" w14:textId="77777777" w:rsidTr="00AE7F5C">
        <w:tc>
          <w:tcPr>
            <w:tcW w:w="514" w:type="pct"/>
          </w:tcPr>
          <w:p w14:paraId="3E5027D0" w14:textId="655A87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R4-2313092</w:t>
            </w:r>
          </w:p>
        </w:tc>
        <w:tc>
          <w:tcPr>
            <w:tcW w:w="1177" w:type="pct"/>
          </w:tcPr>
          <w:p w14:paraId="24142E88" w14:textId="5D1752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for 38.101-1 introduce UL MIMO configurations for Rel-18</w:t>
            </w:r>
          </w:p>
        </w:tc>
        <w:tc>
          <w:tcPr>
            <w:tcW w:w="589" w:type="pct"/>
          </w:tcPr>
          <w:p w14:paraId="3549D453" w14:textId="62D072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C63417A" w14:textId="71B994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6D3D08B" w14:textId="7794DF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1772</w:t>
            </w:r>
          </w:p>
        </w:tc>
        <w:tc>
          <w:tcPr>
            <w:tcW w:w="220" w:type="pct"/>
          </w:tcPr>
          <w:p w14:paraId="76F43BA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2A0BF93" w14:textId="255904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BE2187C" w14:textId="630C63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6BD21BB8" w14:textId="6D59C5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NR_bands_UL_MIMO_R18-Core</w:t>
            </w:r>
          </w:p>
        </w:tc>
        <w:tc>
          <w:tcPr>
            <w:tcW w:w="512" w:type="pct"/>
          </w:tcPr>
          <w:p w14:paraId="767E5767" w14:textId="27FAF3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1F23002" w14:textId="77777777" w:rsidTr="00AE7F5C">
        <w:tc>
          <w:tcPr>
            <w:tcW w:w="514" w:type="pct"/>
          </w:tcPr>
          <w:p w14:paraId="74C987A6" w14:textId="33287F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R4-2313130</w:t>
            </w:r>
          </w:p>
        </w:tc>
        <w:tc>
          <w:tcPr>
            <w:tcW w:w="1177" w:type="pct"/>
          </w:tcPr>
          <w:p w14:paraId="7265F2C6" w14:textId="33BE11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38.101-1 new combinations Rel-18 NR Inter-band CA/DC for y bands DL with x bands UL (y=4,5,6, x=1,2)</w:t>
            </w:r>
          </w:p>
        </w:tc>
        <w:tc>
          <w:tcPr>
            <w:tcW w:w="589" w:type="pct"/>
          </w:tcPr>
          <w:p w14:paraId="4C1F7F5A" w14:textId="1DB37C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6F658F69" w14:textId="09C986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63BA8AE" w14:textId="134CA9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1773</w:t>
            </w:r>
          </w:p>
        </w:tc>
        <w:tc>
          <w:tcPr>
            <w:tcW w:w="220" w:type="pct"/>
          </w:tcPr>
          <w:p w14:paraId="59C2E6A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517DE3A" w14:textId="7F06A4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FB52213" w14:textId="3CE51D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02E905ED" w14:textId="3CAD9A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NR_CADC_R18_yBDL_xBUL</w:t>
            </w:r>
          </w:p>
        </w:tc>
        <w:tc>
          <w:tcPr>
            <w:tcW w:w="512" w:type="pct"/>
          </w:tcPr>
          <w:p w14:paraId="40951277" w14:textId="6B1690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AA8F9DF" w14:textId="77777777" w:rsidTr="00AE7F5C">
        <w:tc>
          <w:tcPr>
            <w:tcW w:w="514" w:type="pct"/>
          </w:tcPr>
          <w:p w14:paraId="0A23AEA1" w14:textId="3F86E7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R4-2313212</w:t>
            </w:r>
          </w:p>
        </w:tc>
        <w:tc>
          <w:tcPr>
            <w:tcW w:w="1177" w:type="pct"/>
          </w:tcPr>
          <w:p w14:paraId="15EF12A9" w14:textId="355A04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38.101-1: Co-existence for eRedCap</w:t>
            </w:r>
          </w:p>
        </w:tc>
        <w:tc>
          <w:tcPr>
            <w:tcW w:w="589" w:type="pct"/>
          </w:tcPr>
          <w:p w14:paraId="0FAB8B67" w14:textId="595996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Sony</w:t>
            </w:r>
          </w:p>
        </w:tc>
        <w:tc>
          <w:tcPr>
            <w:tcW w:w="441" w:type="pct"/>
          </w:tcPr>
          <w:p w14:paraId="430FB620" w14:textId="5CFCEA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CCABCF2" w14:textId="6DCCAB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1774</w:t>
            </w:r>
          </w:p>
        </w:tc>
        <w:tc>
          <w:tcPr>
            <w:tcW w:w="220" w:type="pct"/>
          </w:tcPr>
          <w:p w14:paraId="18BF692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231E3D3" w14:textId="5FDF63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EFDC348" w14:textId="17EB71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83992BF" w14:textId="3E7063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NR_redcap_enh</w:t>
            </w:r>
          </w:p>
        </w:tc>
        <w:tc>
          <w:tcPr>
            <w:tcW w:w="512" w:type="pct"/>
          </w:tcPr>
          <w:p w14:paraId="53BFA850" w14:textId="7896A2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49336934" w14:textId="77777777" w:rsidTr="00AE7F5C">
        <w:tc>
          <w:tcPr>
            <w:tcW w:w="514" w:type="pct"/>
          </w:tcPr>
          <w:p w14:paraId="07EF0883" w14:textId="5457B9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R4-2313222</w:t>
            </w:r>
          </w:p>
        </w:tc>
        <w:tc>
          <w:tcPr>
            <w:tcW w:w="1177" w:type="pct"/>
          </w:tcPr>
          <w:p w14:paraId="78263F9C" w14:textId="4464B9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on TS38.101-1 Addition of intra-band CA Combinations</w:t>
            </w:r>
          </w:p>
        </w:tc>
        <w:tc>
          <w:tcPr>
            <w:tcW w:w="589" w:type="pct"/>
          </w:tcPr>
          <w:p w14:paraId="6E634273" w14:textId="67262B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Huawei,HiSilicon</w:t>
            </w:r>
          </w:p>
        </w:tc>
        <w:tc>
          <w:tcPr>
            <w:tcW w:w="441" w:type="pct"/>
          </w:tcPr>
          <w:p w14:paraId="70F91C80" w14:textId="3E71B7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FC75BE7" w14:textId="2B8F79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1775</w:t>
            </w:r>
          </w:p>
        </w:tc>
        <w:tc>
          <w:tcPr>
            <w:tcW w:w="220" w:type="pct"/>
          </w:tcPr>
          <w:p w14:paraId="3E1D7B1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C072654" w14:textId="3A3305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9560E41" w14:textId="527609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456D8DC2" w14:textId="154C79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HPUE_NR_FR1_TDD_intra_CA_R18</w:t>
            </w:r>
          </w:p>
        </w:tc>
        <w:tc>
          <w:tcPr>
            <w:tcW w:w="512" w:type="pct"/>
          </w:tcPr>
          <w:p w14:paraId="16E42385" w14:textId="31EA23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816FD8C" w14:textId="77777777" w:rsidTr="00AE7F5C">
        <w:tc>
          <w:tcPr>
            <w:tcW w:w="514" w:type="pct"/>
          </w:tcPr>
          <w:p w14:paraId="1FDC191D" w14:textId="15099D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R4-2313224</w:t>
            </w:r>
          </w:p>
        </w:tc>
        <w:tc>
          <w:tcPr>
            <w:tcW w:w="1177" w:type="pct"/>
          </w:tcPr>
          <w:p w14:paraId="59BC2F3F" w14:textId="2CDCE5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[NR_CADC_R17_2BDL_xBUL-Core] CR on TS38.101-1 Modification on MSD due to UL harmonic interference for CA _n48A-n66A</w:t>
            </w:r>
          </w:p>
        </w:tc>
        <w:tc>
          <w:tcPr>
            <w:tcW w:w="589" w:type="pct"/>
          </w:tcPr>
          <w:p w14:paraId="236D6931" w14:textId="316EB6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Huawei,HiSilicon</w:t>
            </w:r>
          </w:p>
        </w:tc>
        <w:tc>
          <w:tcPr>
            <w:tcW w:w="441" w:type="pct"/>
          </w:tcPr>
          <w:p w14:paraId="37694675" w14:textId="7F6E7F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5CC0BF2F" w14:textId="4D2D3D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1776</w:t>
            </w:r>
          </w:p>
        </w:tc>
        <w:tc>
          <w:tcPr>
            <w:tcW w:w="220" w:type="pct"/>
          </w:tcPr>
          <w:p w14:paraId="69734F4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7B46102" w14:textId="5B9657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DFA4EE3" w14:textId="31A47B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6B1270A" w14:textId="0E2424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12" w:type="pct"/>
          </w:tcPr>
          <w:p w14:paraId="05339CE7" w14:textId="1B9A9F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AA238CD" w14:textId="77777777" w:rsidTr="00AE7F5C">
        <w:tc>
          <w:tcPr>
            <w:tcW w:w="514" w:type="pct"/>
          </w:tcPr>
          <w:p w14:paraId="32F4AF5C" w14:textId="2C69CA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R4-2313225</w:t>
            </w:r>
          </w:p>
        </w:tc>
        <w:tc>
          <w:tcPr>
            <w:tcW w:w="1177" w:type="pct"/>
          </w:tcPr>
          <w:p w14:paraId="6FF829EF" w14:textId="7177E8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[NR_CADC_R17_2BDL_xBUL-Core] CR on TS38.101-1 Modification on MSD due to UL harmonic interference for CA _n48A-n66A</w:t>
            </w:r>
          </w:p>
        </w:tc>
        <w:tc>
          <w:tcPr>
            <w:tcW w:w="589" w:type="pct"/>
          </w:tcPr>
          <w:p w14:paraId="1E6D9F4A" w14:textId="201E4E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Huawei,HiSilicon</w:t>
            </w:r>
          </w:p>
        </w:tc>
        <w:tc>
          <w:tcPr>
            <w:tcW w:w="441" w:type="pct"/>
          </w:tcPr>
          <w:p w14:paraId="6E849380" w14:textId="45C247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F1B897D" w14:textId="494DF1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1777</w:t>
            </w:r>
          </w:p>
        </w:tc>
        <w:tc>
          <w:tcPr>
            <w:tcW w:w="220" w:type="pct"/>
          </w:tcPr>
          <w:p w14:paraId="0E76612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E798F19" w14:textId="4E3ED0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87396EF" w14:textId="5AC507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5723B8C" w14:textId="53CCA2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12" w:type="pct"/>
          </w:tcPr>
          <w:p w14:paraId="5A6332D7" w14:textId="6C9043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F439909" w14:textId="77777777" w:rsidTr="00AE7F5C">
        <w:tc>
          <w:tcPr>
            <w:tcW w:w="514" w:type="pct"/>
          </w:tcPr>
          <w:p w14:paraId="6D49DADB" w14:textId="2F52B6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R4-2313226</w:t>
            </w:r>
          </w:p>
        </w:tc>
        <w:tc>
          <w:tcPr>
            <w:tcW w:w="1177" w:type="pct"/>
          </w:tcPr>
          <w:p w14:paraId="455E0748" w14:textId="132D4A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[NR_CADC_R17_2BDL_xBUL-Core] CR on R17 TS38.101-1 Remove the PC2 CA configuration</w:t>
            </w:r>
          </w:p>
        </w:tc>
        <w:tc>
          <w:tcPr>
            <w:tcW w:w="589" w:type="pct"/>
          </w:tcPr>
          <w:p w14:paraId="434A3B95" w14:textId="4B8AB8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Huawei,HiSilicon</w:t>
            </w:r>
          </w:p>
        </w:tc>
        <w:tc>
          <w:tcPr>
            <w:tcW w:w="441" w:type="pct"/>
          </w:tcPr>
          <w:p w14:paraId="11DCA896" w14:textId="23DB14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593C33B8" w14:textId="26A666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1778</w:t>
            </w:r>
          </w:p>
        </w:tc>
        <w:tc>
          <w:tcPr>
            <w:tcW w:w="220" w:type="pct"/>
          </w:tcPr>
          <w:p w14:paraId="759900A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9BA9BE0" w14:textId="58B619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6FAA36F" w14:textId="5CEA2E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85CC8F7" w14:textId="1F07D1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12" w:type="pct"/>
          </w:tcPr>
          <w:p w14:paraId="4A969E4C" w14:textId="0A0A65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6425FD0" w14:textId="77777777" w:rsidTr="00AE7F5C">
        <w:tc>
          <w:tcPr>
            <w:tcW w:w="514" w:type="pct"/>
          </w:tcPr>
          <w:p w14:paraId="6FB911C5" w14:textId="7B627D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R4-2313233</w:t>
            </w:r>
          </w:p>
        </w:tc>
        <w:tc>
          <w:tcPr>
            <w:tcW w:w="1177" w:type="pct"/>
          </w:tcPr>
          <w:p w14:paraId="29EBB757" w14:textId="0C687C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38.101-1: IBB requirements on eRedCap for n71</w:t>
            </w:r>
          </w:p>
        </w:tc>
        <w:tc>
          <w:tcPr>
            <w:tcW w:w="589" w:type="pct"/>
          </w:tcPr>
          <w:p w14:paraId="52E55959" w14:textId="1F7CA5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Sony</w:t>
            </w:r>
          </w:p>
        </w:tc>
        <w:tc>
          <w:tcPr>
            <w:tcW w:w="441" w:type="pct"/>
          </w:tcPr>
          <w:p w14:paraId="43A195E1" w14:textId="0BD85F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8FFBDD1" w14:textId="06C8EA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1779</w:t>
            </w:r>
          </w:p>
        </w:tc>
        <w:tc>
          <w:tcPr>
            <w:tcW w:w="220" w:type="pct"/>
          </w:tcPr>
          <w:p w14:paraId="7621D60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B1D12AE" w14:textId="64D6AC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56256FA" w14:textId="1AA073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8AFB6BF" w14:textId="186DD4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NR_redcap_enh</w:t>
            </w:r>
          </w:p>
        </w:tc>
        <w:tc>
          <w:tcPr>
            <w:tcW w:w="512" w:type="pct"/>
          </w:tcPr>
          <w:p w14:paraId="68029606" w14:textId="4879CF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6AC448D0" w14:textId="77777777" w:rsidTr="00AE7F5C">
        <w:tc>
          <w:tcPr>
            <w:tcW w:w="514" w:type="pct"/>
          </w:tcPr>
          <w:p w14:paraId="32BA01AB" w14:textId="072A4A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R4-2313251</w:t>
            </w:r>
          </w:p>
        </w:tc>
        <w:tc>
          <w:tcPr>
            <w:tcW w:w="1177" w:type="pct"/>
          </w:tcPr>
          <w:p w14:paraId="24DED5FD" w14:textId="7C66A8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to TS 38.101-1: Adding channel BW support in existing NR bands</w:t>
            </w:r>
          </w:p>
        </w:tc>
        <w:tc>
          <w:tcPr>
            <w:tcW w:w="589" w:type="pct"/>
          </w:tcPr>
          <w:p w14:paraId="13C40EB9" w14:textId="09651F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63759171" w14:textId="0783AD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0598BC5" w14:textId="61B57F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1780</w:t>
            </w:r>
          </w:p>
        </w:tc>
        <w:tc>
          <w:tcPr>
            <w:tcW w:w="220" w:type="pct"/>
          </w:tcPr>
          <w:p w14:paraId="7653D7B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98838F7" w14:textId="0AFA4E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9FE2456" w14:textId="3FB525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35C4D175" w14:textId="236178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NR_bands_R18_BWs</w:t>
            </w:r>
          </w:p>
        </w:tc>
        <w:tc>
          <w:tcPr>
            <w:tcW w:w="512" w:type="pct"/>
          </w:tcPr>
          <w:p w14:paraId="5AA443A7" w14:textId="6D5DCD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490452C" w14:textId="77777777" w:rsidTr="00AE7F5C">
        <w:tc>
          <w:tcPr>
            <w:tcW w:w="514" w:type="pct"/>
          </w:tcPr>
          <w:p w14:paraId="2BAEE0B7" w14:textId="0DBA99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R4-2313255</w:t>
            </w:r>
          </w:p>
        </w:tc>
        <w:tc>
          <w:tcPr>
            <w:tcW w:w="1177" w:type="pct"/>
          </w:tcPr>
          <w:p w14:paraId="6EEF9D40" w14:textId="4AA383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Running CR to TS 38.101-1 - Introduction of Aerial UEs support</w:t>
            </w:r>
          </w:p>
        </w:tc>
        <w:tc>
          <w:tcPr>
            <w:tcW w:w="589" w:type="pct"/>
          </w:tcPr>
          <w:p w14:paraId="7970991B" w14:textId="7DE5CA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6FAEA08F" w14:textId="738EDF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952829E" w14:textId="4B1BC2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1781</w:t>
            </w:r>
          </w:p>
        </w:tc>
        <w:tc>
          <w:tcPr>
            <w:tcW w:w="220" w:type="pct"/>
          </w:tcPr>
          <w:p w14:paraId="0D6993D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6592135" w14:textId="02F379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45BA507" w14:textId="519B4D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0AD6CEEB" w14:textId="4DFFC8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NR_UAV-Core</w:t>
            </w:r>
          </w:p>
        </w:tc>
        <w:tc>
          <w:tcPr>
            <w:tcW w:w="512" w:type="pct"/>
          </w:tcPr>
          <w:p w14:paraId="6DCCCAE2" w14:textId="68B15C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1E0B7A99" w14:textId="77777777" w:rsidTr="00AE7F5C">
        <w:tc>
          <w:tcPr>
            <w:tcW w:w="514" w:type="pct"/>
          </w:tcPr>
          <w:p w14:paraId="3AFE603C" w14:textId="396AEF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R4-2313319</w:t>
            </w:r>
          </w:p>
        </w:tc>
        <w:tc>
          <w:tcPr>
            <w:tcW w:w="1177" w:type="pct"/>
          </w:tcPr>
          <w:p w14:paraId="4BBEA5E1" w14:textId="5668D5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to TS 38.101-1: correction of Pcmax tolerance for 2Tx (Rel-15)</w:t>
            </w:r>
          </w:p>
        </w:tc>
        <w:tc>
          <w:tcPr>
            <w:tcW w:w="589" w:type="pct"/>
          </w:tcPr>
          <w:p w14:paraId="6BEE7889" w14:textId="0EDBD6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LG Electronics</w:t>
            </w:r>
          </w:p>
        </w:tc>
        <w:tc>
          <w:tcPr>
            <w:tcW w:w="441" w:type="pct"/>
          </w:tcPr>
          <w:p w14:paraId="36930AC5" w14:textId="22C1B4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210E9BA" w14:textId="7C490D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1782</w:t>
            </w:r>
          </w:p>
        </w:tc>
        <w:tc>
          <w:tcPr>
            <w:tcW w:w="220" w:type="pct"/>
          </w:tcPr>
          <w:p w14:paraId="1DE36D5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8E5BA15" w14:textId="1992EF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6020828E" w14:textId="350BE9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A3D7400" w14:textId="25007A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02980BDB" w14:textId="1E70B4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757D2F4" w14:textId="77777777" w:rsidTr="00AE7F5C">
        <w:tc>
          <w:tcPr>
            <w:tcW w:w="514" w:type="pct"/>
          </w:tcPr>
          <w:p w14:paraId="7ED8BA43" w14:textId="3F4498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R4-2313370</w:t>
            </w:r>
          </w:p>
        </w:tc>
        <w:tc>
          <w:tcPr>
            <w:tcW w:w="1177" w:type="pct"/>
          </w:tcPr>
          <w:p w14:paraId="5B6EA1A3" w14:textId="45ADB3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38.101-1: correction of Pcmax tolerance for 2Tx (Rel-15)</w:t>
            </w:r>
          </w:p>
        </w:tc>
        <w:tc>
          <w:tcPr>
            <w:tcW w:w="589" w:type="pct"/>
          </w:tcPr>
          <w:p w14:paraId="3E3BC973" w14:textId="33D842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LG Electronics</w:t>
            </w:r>
          </w:p>
        </w:tc>
        <w:tc>
          <w:tcPr>
            <w:tcW w:w="441" w:type="pct"/>
          </w:tcPr>
          <w:p w14:paraId="16AC1573" w14:textId="0A7EDF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2BF99FE" w14:textId="405463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1783</w:t>
            </w:r>
          </w:p>
        </w:tc>
        <w:tc>
          <w:tcPr>
            <w:tcW w:w="220" w:type="pct"/>
          </w:tcPr>
          <w:p w14:paraId="6B838E7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0FD92B2" w14:textId="008174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0AF18F4F" w14:textId="01541F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013789A" w14:textId="134C09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3606A0E9" w14:textId="671DA9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B3F6191" w14:textId="77777777" w:rsidTr="00AE7F5C">
        <w:tc>
          <w:tcPr>
            <w:tcW w:w="514" w:type="pct"/>
          </w:tcPr>
          <w:p w14:paraId="38414348" w14:textId="298ED5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R4-2313374</w:t>
            </w:r>
          </w:p>
        </w:tc>
        <w:tc>
          <w:tcPr>
            <w:tcW w:w="1177" w:type="pct"/>
          </w:tcPr>
          <w:p w14:paraId="3ABEEA70" w14:textId="679DFF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38.101-1: Correction of relative power tolerance conditions (Rel-15)</w:t>
            </w:r>
          </w:p>
        </w:tc>
        <w:tc>
          <w:tcPr>
            <w:tcW w:w="589" w:type="pct"/>
          </w:tcPr>
          <w:p w14:paraId="493496E4" w14:textId="336F03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18D7842" w14:textId="44F2BD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B4B1DC5" w14:textId="2F6536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1784</w:t>
            </w:r>
          </w:p>
        </w:tc>
        <w:tc>
          <w:tcPr>
            <w:tcW w:w="220" w:type="pct"/>
          </w:tcPr>
          <w:p w14:paraId="7BC1E55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887E041" w14:textId="58EE73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6FB31545" w14:textId="4ECBC6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443FB57" w14:textId="7A7E39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7F0E1B6F" w14:textId="576695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6A4DA0BF" w14:textId="77777777" w:rsidTr="00AE7F5C">
        <w:tc>
          <w:tcPr>
            <w:tcW w:w="514" w:type="pct"/>
          </w:tcPr>
          <w:p w14:paraId="32CECC42" w14:textId="3F1CA8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R4-2313379</w:t>
            </w:r>
          </w:p>
        </w:tc>
        <w:tc>
          <w:tcPr>
            <w:tcW w:w="1177" w:type="pct"/>
          </w:tcPr>
          <w:p w14:paraId="427ECECD" w14:textId="4984FC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38.101-1 correction on CA_n34-n41, CA_n40-n41-n79 for simultaneous RxTx</w:t>
            </w:r>
          </w:p>
        </w:tc>
        <w:tc>
          <w:tcPr>
            <w:tcW w:w="589" w:type="pct"/>
          </w:tcPr>
          <w:p w14:paraId="15D06B9D" w14:textId="0DE4B6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77BD110A" w14:textId="1A40B3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2B43B6E1" w14:textId="3F42B9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1785</w:t>
            </w:r>
          </w:p>
        </w:tc>
        <w:tc>
          <w:tcPr>
            <w:tcW w:w="220" w:type="pct"/>
          </w:tcPr>
          <w:p w14:paraId="5FCB8E2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F198C1E" w14:textId="7DDEC4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22130D8" w14:textId="661B3F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E5B8F0F" w14:textId="3E4E25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LTE_NR_Simult_RxTx_R18</w:t>
            </w:r>
          </w:p>
        </w:tc>
        <w:tc>
          <w:tcPr>
            <w:tcW w:w="512" w:type="pct"/>
          </w:tcPr>
          <w:p w14:paraId="598BFBF4" w14:textId="56F7A7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83FE5C7" w14:textId="77777777" w:rsidTr="00AE7F5C">
        <w:tc>
          <w:tcPr>
            <w:tcW w:w="514" w:type="pct"/>
          </w:tcPr>
          <w:p w14:paraId="71735F1E" w14:textId="165EC5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R4-2313440</w:t>
            </w:r>
          </w:p>
        </w:tc>
        <w:tc>
          <w:tcPr>
            <w:tcW w:w="1177" w:type="pct"/>
          </w:tcPr>
          <w:p w14:paraId="7214E88C" w14:textId="4CBE5C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Correction of intraband contiguous CA ACS requirements</w:t>
            </w:r>
          </w:p>
        </w:tc>
        <w:tc>
          <w:tcPr>
            <w:tcW w:w="589" w:type="pct"/>
          </w:tcPr>
          <w:p w14:paraId="272A3D5E" w14:textId="3DEBE9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1A811864" w14:textId="1E6BDC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591749D" w14:textId="2AF24F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1786</w:t>
            </w:r>
          </w:p>
        </w:tc>
        <w:tc>
          <w:tcPr>
            <w:tcW w:w="220" w:type="pct"/>
          </w:tcPr>
          <w:p w14:paraId="1833A56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05CDEEC" w14:textId="2CDC03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55E0C54C" w14:textId="0F7C0F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AFDCBFA" w14:textId="255DA7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658707B7" w14:textId="14FB47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67C74FC" w14:textId="77777777" w:rsidTr="00AE7F5C">
        <w:tc>
          <w:tcPr>
            <w:tcW w:w="514" w:type="pct"/>
          </w:tcPr>
          <w:p w14:paraId="3F1E3CF4" w14:textId="0FA0AE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R4-2313441</w:t>
            </w:r>
          </w:p>
        </w:tc>
        <w:tc>
          <w:tcPr>
            <w:tcW w:w="1177" w:type="pct"/>
          </w:tcPr>
          <w:p w14:paraId="06152EC4" w14:textId="225924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Correction of intraband contiguous CA ACS requirements</w:t>
            </w:r>
          </w:p>
        </w:tc>
        <w:tc>
          <w:tcPr>
            <w:tcW w:w="589" w:type="pct"/>
          </w:tcPr>
          <w:p w14:paraId="75AFCBAC" w14:textId="50EC11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742587B5" w14:textId="0B7907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5ED41F44" w14:textId="3D2EB3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1787</w:t>
            </w:r>
          </w:p>
        </w:tc>
        <w:tc>
          <w:tcPr>
            <w:tcW w:w="220" w:type="pct"/>
          </w:tcPr>
          <w:p w14:paraId="0AC05EE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106812B" w14:textId="43A05B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419604A5" w14:textId="79D1B4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33D065C" w14:textId="7CFEB8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729B7C9" w14:textId="530282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6BC5689" w14:textId="77777777" w:rsidTr="00AE7F5C">
        <w:tc>
          <w:tcPr>
            <w:tcW w:w="514" w:type="pct"/>
          </w:tcPr>
          <w:p w14:paraId="3B0FF7DE" w14:textId="4250A5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R4-2313442</w:t>
            </w:r>
          </w:p>
        </w:tc>
        <w:tc>
          <w:tcPr>
            <w:tcW w:w="1177" w:type="pct"/>
          </w:tcPr>
          <w:p w14:paraId="6EA4DE5B" w14:textId="2AE26B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Correction of intraband contiguous CA ACS requirements</w:t>
            </w:r>
          </w:p>
        </w:tc>
        <w:tc>
          <w:tcPr>
            <w:tcW w:w="589" w:type="pct"/>
          </w:tcPr>
          <w:p w14:paraId="45F339AD" w14:textId="4B437A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1EF87BFD" w14:textId="76AE09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DB96018" w14:textId="0D9E51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1788</w:t>
            </w:r>
          </w:p>
        </w:tc>
        <w:tc>
          <w:tcPr>
            <w:tcW w:w="220" w:type="pct"/>
          </w:tcPr>
          <w:p w14:paraId="0BA841A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0EA66D9" w14:textId="0D9A25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B7876DC" w14:textId="6D994A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774C291" w14:textId="2CBC29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05591D0E" w14:textId="49874E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C2CCAEA" w14:textId="77777777" w:rsidTr="00AE7F5C">
        <w:tc>
          <w:tcPr>
            <w:tcW w:w="514" w:type="pct"/>
          </w:tcPr>
          <w:p w14:paraId="2A090D35" w14:textId="7D712D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R4-2313443</w:t>
            </w:r>
          </w:p>
        </w:tc>
        <w:tc>
          <w:tcPr>
            <w:tcW w:w="1177" w:type="pct"/>
          </w:tcPr>
          <w:p w14:paraId="384C6838" w14:textId="79E3C8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Correction of intraband contiguous CA ACS requirements</w:t>
            </w:r>
          </w:p>
        </w:tc>
        <w:tc>
          <w:tcPr>
            <w:tcW w:w="589" w:type="pct"/>
          </w:tcPr>
          <w:p w14:paraId="66470E7F" w14:textId="32A0F4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4F041C64" w14:textId="63CB3E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BC204A3" w14:textId="072676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1789</w:t>
            </w:r>
          </w:p>
        </w:tc>
        <w:tc>
          <w:tcPr>
            <w:tcW w:w="220" w:type="pct"/>
          </w:tcPr>
          <w:p w14:paraId="0D38D90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8EAA61A" w14:textId="699428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CF31501" w14:textId="73DDFF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4798DDF" w14:textId="26B22B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56447AED" w14:textId="1C494B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304438B" w14:textId="77777777" w:rsidTr="00AE7F5C">
        <w:tc>
          <w:tcPr>
            <w:tcW w:w="514" w:type="pct"/>
          </w:tcPr>
          <w:p w14:paraId="07A4CD1E" w14:textId="45A00B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R4-2313444</w:t>
            </w:r>
          </w:p>
        </w:tc>
        <w:tc>
          <w:tcPr>
            <w:tcW w:w="1177" w:type="pct"/>
          </w:tcPr>
          <w:p w14:paraId="585D9C63" w14:textId="27F39A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[NR_RF_FR1] Correction of intraband non-contiguous CA ACS requirements</w:t>
            </w:r>
          </w:p>
        </w:tc>
        <w:tc>
          <w:tcPr>
            <w:tcW w:w="589" w:type="pct"/>
          </w:tcPr>
          <w:p w14:paraId="1A456D6A" w14:textId="478137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7483411D" w14:textId="4349C7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A65EBEB" w14:textId="008775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1790</w:t>
            </w:r>
          </w:p>
        </w:tc>
        <w:tc>
          <w:tcPr>
            <w:tcW w:w="220" w:type="pct"/>
          </w:tcPr>
          <w:p w14:paraId="6318964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149D797" w14:textId="67A0CA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48E0A5BB" w14:textId="1E84BB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D42C3A8" w14:textId="6509F7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</w:t>
            </w:r>
          </w:p>
        </w:tc>
        <w:tc>
          <w:tcPr>
            <w:tcW w:w="512" w:type="pct"/>
          </w:tcPr>
          <w:p w14:paraId="3559043C" w14:textId="4A5E94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E08221E" w14:textId="77777777" w:rsidTr="00AE7F5C">
        <w:tc>
          <w:tcPr>
            <w:tcW w:w="514" w:type="pct"/>
          </w:tcPr>
          <w:p w14:paraId="01E4589E" w14:textId="5911B9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R4-2313445</w:t>
            </w:r>
          </w:p>
        </w:tc>
        <w:tc>
          <w:tcPr>
            <w:tcW w:w="1177" w:type="pct"/>
          </w:tcPr>
          <w:p w14:paraId="30284B17" w14:textId="17FCE3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[NR_RF_FR1] Correction of intraband non-contiguous CA ACS requirements</w:t>
            </w:r>
          </w:p>
        </w:tc>
        <w:tc>
          <w:tcPr>
            <w:tcW w:w="589" w:type="pct"/>
          </w:tcPr>
          <w:p w14:paraId="14D572D9" w14:textId="5BA068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5BA3AFDE" w14:textId="33DFA2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19ECAF7" w14:textId="257A77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1791</w:t>
            </w:r>
          </w:p>
        </w:tc>
        <w:tc>
          <w:tcPr>
            <w:tcW w:w="220" w:type="pct"/>
          </w:tcPr>
          <w:p w14:paraId="33DD2E1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73ED3D8" w14:textId="6637F6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051DFFB" w14:textId="0C055A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00A8A34" w14:textId="445FEE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</w:t>
            </w:r>
          </w:p>
        </w:tc>
        <w:tc>
          <w:tcPr>
            <w:tcW w:w="512" w:type="pct"/>
          </w:tcPr>
          <w:p w14:paraId="5F64EDEA" w14:textId="2F42BD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047CEC8" w14:textId="77777777" w:rsidTr="00AE7F5C">
        <w:tc>
          <w:tcPr>
            <w:tcW w:w="514" w:type="pct"/>
          </w:tcPr>
          <w:p w14:paraId="30D48270" w14:textId="1DD49C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R4-2313446</w:t>
            </w:r>
          </w:p>
        </w:tc>
        <w:tc>
          <w:tcPr>
            <w:tcW w:w="1177" w:type="pct"/>
          </w:tcPr>
          <w:p w14:paraId="639CD4F5" w14:textId="009635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[NR_RF_FR1] Correction of intraband non-contiguous CA ACS requirements</w:t>
            </w:r>
          </w:p>
        </w:tc>
        <w:tc>
          <w:tcPr>
            <w:tcW w:w="589" w:type="pct"/>
          </w:tcPr>
          <w:p w14:paraId="12A2A5C8" w14:textId="1D97E8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04BE96EB" w14:textId="67BC7E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EB05DC3" w14:textId="455B74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1792</w:t>
            </w:r>
          </w:p>
        </w:tc>
        <w:tc>
          <w:tcPr>
            <w:tcW w:w="220" w:type="pct"/>
          </w:tcPr>
          <w:p w14:paraId="6F09B1A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1F0DC6F" w14:textId="608033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04571E7" w14:textId="313803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32F941E" w14:textId="4CD876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</w:t>
            </w:r>
          </w:p>
        </w:tc>
        <w:tc>
          <w:tcPr>
            <w:tcW w:w="512" w:type="pct"/>
          </w:tcPr>
          <w:p w14:paraId="43521DA3" w14:textId="274FF2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A153D80" w14:textId="77777777" w:rsidTr="00AE7F5C">
        <w:tc>
          <w:tcPr>
            <w:tcW w:w="514" w:type="pct"/>
          </w:tcPr>
          <w:p w14:paraId="0FF154F6" w14:textId="7BE53E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R4-2313448</w:t>
            </w:r>
          </w:p>
        </w:tc>
        <w:tc>
          <w:tcPr>
            <w:tcW w:w="1177" w:type="pct"/>
          </w:tcPr>
          <w:p w14:paraId="38552B79" w14:textId="249F71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[NR_RF_FR1-Core] Correction to EVM measurement point for DFTs-OFDM DM-RS Type 2</w:t>
            </w:r>
          </w:p>
        </w:tc>
        <w:tc>
          <w:tcPr>
            <w:tcW w:w="589" w:type="pct"/>
          </w:tcPr>
          <w:p w14:paraId="36719896" w14:textId="13CDBB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Limited</w:t>
            </w:r>
          </w:p>
        </w:tc>
        <w:tc>
          <w:tcPr>
            <w:tcW w:w="441" w:type="pct"/>
          </w:tcPr>
          <w:p w14:paraId="3EF7898F" w14:textId="56AE7E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9650F56" w14:textId="7F26E9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1793</w:t>
            </w:r>
          </w:p>
        </w:tc>
        <w:tc>
          <w:tcPr>
            <w:tcW w:w="220" w:type="pct"/>
          </w:tcPr>
          <w:p w14:paraId="750A2EA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2ACC9C3" w14:textId="12E919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9C4F283" w14:textId="13783C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3988007" w14:textId="06B3E4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NR_RF_FR1-Core</w:t>
            </w:r>
          </w:p>
        </w:tc>
        <w:tc>
          <w:tcPr>
            <w:tcW w:w="512" w:type="pct"/>
          </w:tcPr>
          <w:p w14:paraId="3C7470B9" w14:textId="3E5ED6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1234728" w14:textId="77777777" w:rsidTr="00AE7F5C">
        <w:tc>
          <w:tcPr>
            <w:tcW w:w="514" w:type="pct"/>
          </w:tcPr>
          <w:p w14:paraId="4A020F8F" w14:textId="516DA7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R4-2313449</w:t>
            </w:r>
          </w:p>
        </w:tc>
        <w:tc>
          <w:tcPr>
            <w:tcW w:w="1177" w:type="pct"/>
          </w:tcPr>
          <w:p w14:paraId="4C1BB04C" w14:textId="76C23D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Correction to EVM measurement point</w:t>
            </w:r>
          </w:p>
        </w:tc>
        <w:tc>
          <w:tcPr>
            <w:tcW w:w="589" w:type="pct"/>
          </w:tcPr>
          <w:p w14:paraId="5D473B29" w14:textId="14CF1F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Limited</w:t>
            </w:r>
          </w:p>
        </w:tc>
        <w:tc>
          <w:tcPr>
            <w:tcW w:w="441" w:type="pct"/>
          </w:tcPr>
          <w:p w14:paraId="10B56EC9" w14:textId="68F22F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B67D529" w14:textId="2E23E4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1794</w:t>
            </w:r>
          </w:p>
        </w:tc>
        <w:tc>
          <w:tcPr>
            <w:tcW w:w="220" w:type="pct"/>
          </w:tcPr>
          <w:p w14:paraId="79694BF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793A31C" w14:textId="320D04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55E5507F" w14:textId="387685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94E047B" w14:textId="35E790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210ED58D" w14:textId="0F9632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84DC8CA" w14:textId="77777777" w:rsidTr="00AE7F5C">
        <w:tc>
          <w:tcPr>
            <w:tcW w:w="514" w:type="pct"/>
          </w:tcPr>
          <w:p w14:paraId="3A571F1F" w14:textId="3B1CCF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R4-2313466</w:t>
            </w:r>
          </w:p>
        </w:tc>
        <w:tc>
          <w:tcPr>
            <w:tcW w:w="1177" w:type="pct"/>
          </w:tcPr>
          <w:p w14:paraId="3B51BFEE" w14:textId="5B63F8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DMRS bundling requirmeent measurement 38.101-1</w:t>
            </w:r>
          </w:p>
        </w:tc>
        <w:tc>
          <w:tcPr>
            <w:tcW w:w="589" w:type="pct"/>
          </w:tcPr>
          <w:p w14:paraId="4A3CD4DE" w14:textId="253772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1ABF2676" w14:textId="5B3D4F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233403B" w14:textId="5A1D51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1795</w:t>
            </w:r>
          </w:p>
        </w:tc>
        <w:tc>
          <w:tcPr>
            <w:tcW w:w="220" w:type="pct"/>
          </w:tcPr>
          <w:p w14:paraId="7333D63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6AE2ACA" w14:textId="31C8D4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2AC5862" w14:textId="00999E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8C768A4" w14:textId="207124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NR_cov_enh-Core</w:t>
            </w:r>
          </w:p>
        </w:tc>
        <w:tc>
          <w:tcPr>
            <w:tcW w:w="512" w:type="pct"/>
          </w:tcPr>
          <w:p w14:paraId="05062889" w14:textId="2F822D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14C92EDA" w14:textId="77777777" w:rsidTr="00AE7F5C">
        <w:tc>
          <w:tcPr>
            <w:tcW w:w="514" w:type="pct"/>
          </w:tcPr>
          <w:p w14:paraId="06391F3C" w14:textId="051713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R4-2313467</w:t>
            </w:r>
          </w:p>
        </w:tc>
        <w:tc>
          <w:tcPr>
            <w:tcW w:w="1177" w:type="pct"/>
          </w:tcPr>
          <w:p w14:paraId="5870019C" w14:textId="6155BE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DMRS bundling requirmeent measurement 38.101-1</w:t>
            </w:r>
          </w:p>
        </w:tc>
        <w:tc>
          <w:tcPr>
            <w:tcW w:w="589" w:type="pct"/>
          </w:tcPr>
          <w:p w14:paraId="5BFA9C15" w14:textId="316A8F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3842A660" w14:textId="60124F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FF5750F" w14:textId="3990C4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1796</w:t>
            </w:r>
          </w:p>
        </w:tc>
        <w:tc>
          <w:tcPr>
            <w:tcW w:w="220" w:type="pct"/>
          </w:tcPr>
          <w:p w14:paraId="3698A58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913073C" w14:textId="01D27C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A093E73" w14:textId="03048A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FAD775A" w14:textId="604AD1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NR_cov_enh-Core</w:t>
            </w:r>
          </w:p>
        </w:tc>
        <w:tc>
          <w:tcPr>
            <w:tcW w:w="512" w:type="pct"/>
          </w:tcPr>
          <w:p w14:paraId="5CC88CAA" w14:textId="315A84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FDA7CB7" w14:textId="77777777" w:rsidTr="00AE7F5C">
        <w:tc>
          <w:tcPr>
            <w:tcW w:w="514" w:type="pct"/>
          </w:tcPr>
          <w:p w14:paraId="103A645C" w14:textId="1BEF3D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R4-2313470</w:t>
            </w:r>
          </w:p>
        </w:tc>
        <w:tc>
          <w:tcPr>
            <w:tcW w:w="1177" w:type="pct"/>
          </w:tcPr>
          <w:p w14:paraId="2B28DEC3" w14:textId="441F69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adding REFSENS for HD-FDD RedCap UE for band n105</w:t>
            </w:r>
          </w:p>
        </w:tc>
        <w:tc>
          <w:tcPr>
            <w:tcW w:w="589" w:type="pct"/>
          </w:tcPr>
          <w:p w14:paraId="59F6A14D" w14:textId="040CF9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6596E53B" w14:textId="00C5BF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8E4F59A" w14:textId="3D4E27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1797</w:t>
            </w:r>
          </w:p>
        </w:tc>
        <w:tc>
          <w:tcPr>
            <w:tcW w:w="220" w:type="pct"/>
          </w:tcPr>
          <w:p w14:paraId="32AF07B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FC89B9F" w14:textId="7A4183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E072B48" w14:textId="3E6453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04144133" w14:textId="29DA46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NR_FDD_bands_R18_redcap-Core</w:t>
            </w:r>
          </w:p>
        </w:tc>
        <w:tc>
          <w:tcPr>
            <w:tcW w:w="512" w:type="pct"/>
          </w:tcPr>
          <w:p w14:paraId="1816056A" w14:textId="35D208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C865FCF" w14:textId="77777777" w:rsidTr="00AE7F5C">
        <w:tc>
          <w:tcPr>
            <w:tcW w:w="514" w:type="pct"/>
          </w:tcPr>
          <w:p w14:paraId="33C729F7" w14:textId="4A167A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R4-2313483</w:t>
            </w:r>
          </w:p>
        </w:tc>
        <w:tc>
          <w:tcPr>
            <w:tcW w:w="1177" w:type="pct"/>
          </w:tcPr>
          <w:p w14:paraId="7AA1C291" w14:textId="5B5F41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[NR_RF_FR1-Core] CR for TS38101-1 Clarifying applicable power classes for NR CA</w:t>
            </w:r>
          </w:p>
        </w:tc>
        <w:tc>
          <w:tcPr>
            <w:tcW w:w="589" w:type="pct"/>
          </w:tcPr>
          <w:p w14:paraId="2AB22CB6" w14:textId="705FCD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06A1BA9" w14:textId="264EE1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51B3D831" w14:textId="3B2942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1798</w:t>
            </w:r>
          </w:p>
        </w:tc>
        <w:tc>
          <w:tcPr>
            <w:tcW w:w="220" w:type="pct"/>
          </w:tcPr>
          <w:p w14:paraId="7B79B9A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7D4EE94" w14:textId="38F075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ED1573F" w14:textId="7BCC9A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00CB733" w14:textId="733F39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NR_RF_FR1-Core, NR_PC2_CA_R17_2BDL_2BUL-Core, NR_UE_PC2_R17_CADC_SUL_xBDL_yBUL-Core, NR_intra_HPUE_R17-Core</w:t>
            </w:r>
          </w:p>
        </w:tc>
        <w:tc>
          <w:tcPr>
            <w:tcW w:w="512" w:type="pct"/>
          </w:tcPr>
          <w:p w14:paraId="52DCD28D" w14:textId="5B9437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C0CCA14" w14:textId="77777777" w:rsidTr="00AE7F5C">
        <w:tc>
          <w:tcPr>
            <w:tcW w:w="514" w:type="pct"/>
          </w:tcPr>
          <w:p w14:paraId="1F0667F0" w14:textId="21B130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R4-2314912</w:t>
            </w:r>
          </w:p>
        </w:tc>
        <w:tc>
          <w:tcPr>
            <w:tcW w:w="1177" w:type="pct"/>
          </w:tcPr>
          <w:p w14:paraId="53CE1909" w14:textId="25AE5E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[NR_RF_FR1-Core] CR for TS38101-1 Clarifying applicable power classes for NR CA</w:t>
            </w:r>
          </w:p>
        </w:tc>
        <w:tc>
          <w:tcPr>
            <w:tcW w:w="589" w:type="pct"/>
          </w:tcPr>
          <w:p w14:paraId="24A3469D" w14:textId="2D5BA2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26D8AE6F" w14:textId="2F86DF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1A8910B" w14:textId="643B02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1798</w:t>
            </w:r>
          </w:p>
        </w:tc>
        <w:tc>
          <w:tcPr>
            <w:tcW w:w="220" w:type="pct"/>
          </w:tcPr>
          <w:p w14:paraId="1AD14018" w14:textId="46DDF5BA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8949E2D" w14:textId="4C28A8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8850CCD" w14:textId="4EE37E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348CFE5" w14:textId="0868A3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NR_RF_FR1-Core, NR_PC2_CA_R17_2BDL_2BUL-Core, NR_UE_PC2_R17_CADC_SUL_xBDL_yBUL-Core, NR_intra_HPUE_R17-Core</w:t>
            </w:r>
          </w:p>
        </w:tc>
        <w:tc>
          <w:tcPr>
            <w:tcW w:w="512" w:type="pct"/>
          </w:tcPr>
          <w:p w14:paraId="6B5C393D" w14:textId="316498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03B7DECF" w14:textId="77777777" w:rsidTr="00AE7F5C">
        <w:tc>
          <w:tcPr>
            <w:tcW w:w="514" w:type="pct"/>
          </w:tcPr>
          <w:p w14:paraId="4125032F" w14:textId="3FEB5B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R4-2314915</w:t>
            </w:r>
          </w:p>
        </w:tc>
        <w:tc>
          <w:tcPr>
            <w:tcW w:w="1177" w:type="pct"/>
          </w:tcPr>
          <w:p w14:paraId="43F8007C" w14:textId="4311EA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[NR_RF_FR1-Core] CR for TS38101-1 Clarifying applicable power classes for NR CA</w:t>
            </w:r>
          </w:p>
        </w:tc>
        <w:tc>
          <w:tcPr>
            <w:tcW w:w="589" w:type="pct"/>
          </w:tcPr>
          <w:p w14:paraId="1C3769CB" w14:textId="2166C0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4E254EF" w14:textId="7E0533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9E1138A" w14:textId="288BD3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1798</w:t>
            </w:r>
          </w:p>
        </w:tc>
        <w:tc>
          <w:tcPr>
            <w:tcW w:w="220" w:type="pct"/>
          </w:tcPr>
          <w:p w14:paraId="5AB7703F" w14:textId="17331BBC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2</w:t>
            </w:r>
          </w:p>
        </w:tc>
        <w:tc>
          <w:tcPr>
            <w:tcW w:w="369" w:type="pct"/>
          </w:tcPr>
          <w:p w14:paraId="4A59F5EE" w14:textId="1EBBAF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83C8B84" w14:textId="214C52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5C141E9" w14:textId="07F981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NR_RF_FR1-Core, NR_PC2_CA_R17_2BDL_2BUL-Core, NR_UE_PC2_R17_CADC_SUL_xBDL_yBUL-Core, NR_intra_HPUE_R17-Core</w:t>
            </w:r>
          </w:p>
        </w:tc>
        <w:tc>
          <w:tcPr>
            <w:tcW w:w="512" w:type="pct"/>
          </w:tcPr>
          <w:p w14:paraId="220A6455" w14:textId="09DBC7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AB79701" w14:textId="77777777" w:rsidTr="00AE7F5C">
        <w:tc>
          <w:tcPr>
            <w:tcW w:w="514" w:type="pct"/>
          </w:tcPr>
          <w:p w14:paraId="4F3294B5" w14:textId="4028C0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R4-2313484</w:t>
            </w:r>
          </w:p>
        </w:tc>
        <w:tc>
          <w:tcPr>
            <w:tcW w:w="1177" w:type="pct"/>
          </w:tcPr>
          <w:p w14:paraId="627FB234" w14:textId="76607A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[NR_RF_FR1-Core] CR for TS38101-1 Clarifying applicable power classes for NR CA</w:t>
            </w:r>
          </w:p>
        </w:tc>
        <w:tc>
          <w:tcPr>
            <w:tcW w:w="589" w:type="pct"/>
          </w:tcPr>
          <w:p w14:paraId="57E4558C" w14:textId="6E3EBA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DB2C1D6" w14:textId="77790A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7DC310BF" w14:textId="79917C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1799</w:t>
            </w:r>
          </w:p>
        </w:tc>
        <w:tc>
          <w:tcPr>
            <w:tcW w:w="220" w:type="pct"/>
          </w:tcPr>
          <w:p w14:paraId="3F665FB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5726105" w14:textId="5D4F9A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000D47C" w14:textId="51F502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AE46074" w14:textId="3F69F5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NR_RF_FR1-Core, NR_PC2_CA_R17_2BDL_2BUL-Core, NR_UE_PC2_R17_CADC_SUL_xBDL_yBUL-Core, NR_intra_HPUE_R17-Core</w:t>
            </w:r>
          </w:p>
        </w:tc>
        <w:tc>
          <w:tcPr>
            <w:tcW w:w="512" w:type="pct"/>
          </w:tcPr>
          <w:p w14:paraId="06551FF4" w14:textId="5EF804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89E2C89" w14:textId="77777777" w:rsidTr="00AE7F5C">
        <w:tc>
          <w:tcPr>
            <w:tcW w:w="514" w:type="pct"/>
          </w:tcPr>
          <w:p w14:paraId="41BCD1F0" w14:textId="671F69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R4-2313547</w:t>
            </w:r>
          </w:p>
        </w:tc>
        <w:tc>
          <w:tcPr>
            <w:tcW w:w="1177" w:type="pct"/>
          </w:tcPr>
          <w:p w14:paraId="03CEB81C" w14:textId="3B1487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38.101-1: Correction of CA_n5-n77 2UL IMD MSD test configuration</w:t>
            </w:r>
          </w:p>
        </w:tc>
        <w:tc>
          <w:tcPr>
            <w:tcW w:w="589" w:type="pct"/>
          </w:tcPr>
          <w:p w14:paraId="2C79CE6F" w14:textId="1D9D15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Inc.</w:t>
            </w:r>
          </w:p>
        </w:tc>
        <w:tc>
          <w:tcPr>
            <w:tcW w:w="441" w:type="pct"/>
          </w:tcPr>
          <w:p w14:paraId="57F13E02" w14:textId="2E4152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5CE4A9B8" w14:textId="1B1485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1800</w:t>
            </w:r>
          </w:p>
        </w:tc>
        <w:tc>
          <w:tcPr>
            <w:tcW w:w="220" w:type="pct"/>
          </w:tcPr>
          <w:p w14:paraId="4B4FCD4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F825FE0" w14:textId="7D585F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7A4FABA" w14:textId="425ACA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F33900D" w14:textId="300D32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12" w:type="pct"/>
          </w:tcPr>
          <w:p w14:paraId="282A44CD" w14:textId="05607F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32457E6C" w14:textId="77777777" w:rsidTr="00AE7F5C">
        <w:tc>
          <w:tcPr>
            <w:tcW w:w="514" w:type="pct"/>
          </w:tcPr>
          <w:p w14:paraId="6D4E99AA" w14:textId="2F0FB7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R4-2313548</w:t>
            </w:r>
          </w:p>
        </w:tc>
        <w:tc>
          <w:tcPr>
            <w:tcW w:w="1177" w:type="pct"/>
          </w:tcPr>
          <w:p w14:paraId="7B69F734" w14:textId="091285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38.101-1: Introduction of sync raster for less than 5 MHz</w:t>
            </w:r>
          </w:p>
        </w:tc>
        <w:tc>
          <w:tcPr>
            <w:tcW w:w="589" w:type="pct"/>
          </w:tcPr>
          <w:p w14:paraId="2B3D8E30" w14:textId="2694C3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Inc.</w:t>
            </w:r>
          </w:p>
        </w:tc>
        <w:tc>
          <w:tcPr>
            <w:tcW w:w="441" w:type="pct"/>
          </w:tcPr>
          <w:p w14:paraId="73848A7F" w14:textId="341BA0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3EC219C8" w14:textId="22E9E4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1801</w:t>
            </w:r>
          </w:p>
        </w:tc>
        <w:tc>
          <w:tcPr>
            <w:tcW w:w="220" w:type="pct"/>
          </w:tcPr>
          <w:p w14:paraId="3763DA0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CAF5C17" w14:textId="01F21E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E6C9E45" w14:textId="408581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68009495" w14:textId="5CC6FA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12" w:type="pct"/>
          </w:tcPr>
          <w:p w14:paraId="7950F7F6" w14:textId="588AA4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7CD117DB" w14:textId="77777777" w:rsidTr="00AE7F5C">
        <w:tc>
          <w:tcPr>
            <w:tcW w:w="514" w:type="pct"/>
          </w:tcPr>
          <w:p w14:paraId="39E42272" w14:textId="7C8D37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R4-2313549</w:t>
            </w:r>
          </w:p>
        </w:tc>
        <w:tc>
          <w:tcPr>
            <w:tcW w:w="1177" w:type="pct"/>
          </w:tcPr>
          <w:p w14:paraId="000A4729" w14:textId="509614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[NR_PC2_CA_R17_2BDL_2BUL-Core] CR to 38.101-1, Rel-17 Cat F Powerclass indication</w:t>
            </w:r>
          </w:p>
        </w:tc>
        <w:tc>
          <w:tcPr>
            <w:tcW w:w="589" w:type="pct"/>
          </w:tcPr>
          <w:p w14:paraId="255897E8" w14:textId="28908F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Inc.</w:t>
            </w:r>
          </w:p>
        </w:tc>
        <w:tc>
          <w:tcPr>
            <w:tcW w:w="441" w:type="pct"/>
          </w:tcPr>
          <w:p w14:paraId="52C878F9" w14:textId="4CD0F4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6FD5B9D4" w14:textId="072FA6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1802</w:t>
            </w:r>
          </w:p>
        </w:tc>
        <w:tc>
          <w:tcPr>
            <w:tcW w:w="220" w:type="pct"/>
          </w:tcPr>
          <w:p w14:paraId="7546DDE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ABB78FA" w14:textId="4A24F8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51CE01E" w14:textId="074E8A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FCEBBCE" w14:textId="6B2661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NR_PC2_CA_R17_2BDL_2BUL-Core</w:t>
            </w:r>
          </w:p>
        </w:tc>
        <w:tc>
          <w:tcPr>
            <w:tcW w:w="512" w:type="pct"/>
          </w:tcPr>
          <w:p w14:paraId="3907D708" w14:textId="3A7BEA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04C93A8A" w14:textId="77777777" w:rsidTr="00AE7F5C">
        <w:tc>
          <w:tcPr>
            <w:tcW w:w="514" w:type="pct"/>
          </w:tcPr>
          <w:p w14:paraId="5C397AB6" w14:textId="36D76A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R4-2313550</w:t>
            </w:r>
          </w:p>
        </w:tc>
        <w:tc>
          <w:tcPr>
            <w:tcW w:w="1177" w:type="pct"/>
          </w:tcPr>
          <w:p w14:paraId="242572C8" w14:textId="011969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[NR_PC2_CA_R17_2BDL_2BUL-Core] CR to 38.101-1, Rel-18 Cat A Powerclass indication</w:t>
            </w:r>
          </w:p>
        </w:tc>
        <w:tc>
          <w:tcPr>
            <w:tcW w:w="589" w:type="pct"/>
          </w:tcPr>
          <w:p w14:paraId="4BB13441" w14:textId="46E79D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Inc.</w:t>
            </w:r>
          </w:p>
        </w:tc>
        <w:tc>
          <w:tcPr>
            <w:tcW w:w="441" w:type="pct"/>
          </w:tcPr>
          <w:p w14:paraId="682E7408" w14:textId="3E9DD4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59264F9D" w14:textId="47F606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1803</w:t>
            </w:r>
          </w:p>
        </w:tc>
        <w:tc>
          <w:tcPr>
            <w:tcW w:w="220" w:type="pct"/>
          </w:tcPr>
          <w:p w14:paraId="2DC92BC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9A140CB" w14:textId="445633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A3F7ADE" w14:textId="39F508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0598FA8" w14:textId="085DA6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NR_PC2_CA_R17_2BDL_2BUL-Core</w:t>
            </w:r>
          </w:p>
        </w:tc>
        <w:tc>
          <w:tcPr>
            <w:tcW w:w="512" w:type="pct"/>
          </w:tcPr>
          <w:p w14:paraId="16E90749" w14:textId="0BD067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14DE5066" w14:textId="77777777" w:rsidTr="00AE7F5C">
        <w:tc>
          <w:tcPr>
            <w:tcW w:w="514" w:type="pct"/>
          </w:tcPr>
          <w:p w14:paraId="4FDFF6F5" w14:textId="2FBF27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R4-2313684</w:t>
            </w:r>
          </w:p>
        </w:tc>
        <w:tc>
          <w:tcPr>
            <w:tcW w:w="1177" w:type="pct"/>
          </w:tcPr>
          <w:p w14:paraId="5E11E567" w14:textId="535E40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Including of UL CA UetoUe co-ex R17</w:t>
            </w:r>
          </w:p>
        </w:tc>
        <w:tc>
          <w:tcPr>
            <w:tcW w:w="589" w:type="pct"/>
          </w:tcPr>
          <w:p w14:paraId="6F9A766F" w14:textId="61D91E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China Unicom</w:t>
            </w:r>
          </w:p>
        </w:tc>
        <w:tc>
          <w:tcPr>
            <w:tcW w:w="441" w:type="pct"/>
          </w:tcPr>
          <w:p w14:paraId="13BE6E3F" w14:textId="6167D3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B982C59" w14:textId="6727F5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1804</w:t>
            </w:r>
          </w:p>
        </w:tc>
        <w:tc>
          <w:tcPr>
            <w:tcW w:w="220" w:type="pct"/>
          </w:tcPr>
          <w:p w14:paraId="67EA146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A1E2EA8" w14:textId="0312C8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2F09815" w14:textId="0294B9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307282F" w14:textId="1E9505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NR_CADC_R17_2BDL_xBUL</w:t>
            </w:r>
          </w:p>
        </w:tc>
        <w:tc>
          <w:tcPr>
            <w:tcW w:w="512" w:type="pct"/>
          </w:tcPr>
          <w:p w14:paraId="349D62A6" w14:textId="560C89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13A1111D" w14:textId="77777777" w:rsidTr="00AE7F5C">
        <w:tc>
          <w:tcPr>
            <w:tcW w:w="514" w:type="pct"/>
          </w:tcPr>
          <w:p w14:paraId="49F65497" w14:textId="251A2F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R4-2314887</w:t>
            </w:r>
          </w:p>
        </w:tc>
        <w:tc>
          <w:tcPr>
            <w:tcW w:w="1177" w:type="pct"/>
          </w:tcPr>
          <w:p w14:paraId="0A180D4F" w14:textId="788D1A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Including of UL CA UetoUe co-ex R17</w:t>
            </w:r>
          </w:p>
        </w:tc>
        <w:tc>
          <w:tcPr>
            <w:tcW w:w="589" w:type="pct"/>
          </w:tcPr>
          <w:p w14:paraId="57C34B1E" w14:textId="584DB8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China Unicom</w:t>
            </w:r>
          </w:p>
        </w:tc>
        <w:tc>
          <w:tcPr>
            <w:tcW w:w="441" w:type="pct"/>
          </w:tcPr>
          <w:p w14:paraId="7A25994F" w14:textId="38B42D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F775C9F" w14:textId="7351E6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1804</w:t>
            </w:r>
          </w:p>
        </w:tc>
        <w:tc>
          <w:tcPr>
            <w:tcW w:w="220" w:type="pct"/>
          </w:tcPr>
          <w:p w14:paraId="7128E90B" w14:textId="2806EE84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9814E6C" w14:textId="2CF90D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0AA4FCB" w14:textId="6985EA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0C3C7F5" w14:textId="517905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NR_CADC_R17_2BDL_xBUL</w:t>
            </w:r>
          </w:p>
        </w:tc>
        <w:tc>
          <w:tcPr>
            <w:tcW w:w="512" w:type="pct"/>
          </w:tcPr>
          <w:p w14:paraId="11DAD81A" w14:textId="2ACF0E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C7A61B0" w14:textId="77777777" w:rsidTr="00AE7F5C">
        <w:tc>
          <w:tcPr>
            <w:tcW w:w="514" w:type="pct"/>
          </w:tcPr>
          <w:p w14:paraId="63EE1E80" w14:textId="2E0292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R4-2313844</w:t>
            </w:r>
          </w:p>
        </w:tc>
        <w:tc>
          <w:tcPr>
            <w:tcW w:w="1177" w:type="pct"/>
          </w:tcPr>
          <w:p w14:paraId="4114F921" w14:textId="33B272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38.101-1: CA_NS_27 and CA_NS_46 fix</w:t>
            </w:r>
          </w:p>
        </w:tc>
        <w:tc>
          <w:tcPr>
            <w:tcW w:w="589" w:type="pct"/>
          </w:tcPr>
          <w:p w14:paraId="5CA63EA7" w14:textId="5FE547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70BE7A6F" w14:textId="79FDD3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566BF87F" w14:textId="19AEB8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1805</w:t>
            </w:r>
          </w:p>
        </w:tc>
        <w:tc>
          <w:tcPr>
            <w:tcW w:w="220" w:type="pct"/>
          </w:tcPr>
          <w:p w14:paraId="072909D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C6C2213" w14:textId="5EFBA8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B6414FB" w14:textId="778150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985D877" w14:textId="36EDBB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NR_RF_FR1-Core</w:t>
            </w:r>
          </w:p>
        </w:tc>
        <w:tc>
          <w:tcPr>
            <w:tcW w:w="512" w:type="pct"/>
          </w:tcPr>
          <w:p w14:paraId="1ECE5407" w14:textId="594B29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00ECDEB" w14:textId="77777777" w:rsidTr="00AE7F5C">
        <w:tc>
          <w:tcPr>
            <w:tcW w:w="514" w:type="pct"/>
          </w:tcPr>
          <w:p w14:paraId="1678482B" w14:textId="02FEA1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R4-2314861</w:t>
            </w:r>
          </w:p>
        </w:tc>
        <w:tc>
          <w:tcPr>
            <w:tcW w:w="1177" w:type="pct"/>
          </w:tcPr>
          <w:p w14:paraId="1F754874" w14:textId="7D8423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38.101-1: CA_NS_27 and CA_NS_46 fix</w:t>
            </w:r>
          </w:p>
        </w:tc>
        <w:tc>
          <w:tcPr>
            <w:tcW w:w="589" w:type="pct"/>
          </w:tcPr>
          <w:p w14:paraId="716951C5" w14:textId="514A09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7072E547" w14:textId="2051BE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02D2D899" w14:textId="7B0553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1805</w:t>
            </w:r>
          </w:p>
        </w:tc>
        <w:tc>
          <w:tcPr>
            <w:tcW w:w="220" w:type="pct"/>
          </w:tcPr>
          <w:p w14:paraId="6DCC062C" w14:textId="1662D3B1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715C6B7" w14:textId="685FD8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9752749" w14:textId="400E51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E70D5F8" w14:textId="00601B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NR_RF_FR1-Core</w:t>
            </w:r>
          </w:p>
        </w:tc>
        <w:tc>
          <w:tcPr>
            <w:tcW w:w="512" w:type="pct"/>
          </w:tcPr>
          <w:p w14:paraId="19CD3249" w14:textId="0213E1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B5D9BDC" w14:textId="77777777" w:rsidTr="00AE7F5C">
        <w:tc>
          <w:tcPr>
            <w:tcW w:w="514" w:type="pct"/>
          </w:tcPr>
          <w:p w14:paraId="5A9B7F7C" w14:textId="313126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R4-2314683</w:t>
            </w:r>
          </w:p>
        </w:tc>
        <w:tc>
          <w:tcPr>
            <w:tcW w:w="1177" w:type="pct"/>
          </w:tcPr>
          <w:p w14:paraId="1A7699FB" w14:textId="45A2E0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Alternative 2 CR for 38.101-1: Time mask for switching across three or four uplink bands</w:t>
            </w:r>
          </w:p>
        </w:tc>
        <w:tc>
          <w:tcPr>
            <w:tcW w:w="589" w:type="pct"/>
          </w:tcPr>
          <w:p w14:paraId="52FDF52B" w14:textId="148880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China Telecom</w:t>
            </w:r>
          </w:p>
        </w:tc>
        <w:tc>
          <w:tcPr>
            <w:tcW w:w="441" w:type="pct"/>
          </w:tcPr>
          <w:p w14:paraId="73B35B4B" w14:textId="53B4A7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42C242EF" w14:textId="548021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1806</w:t>
            </w:r>
          </w:p>
        </w:tc>
        <w:tc>
          <w:tcPr>
            <w:tcW w:w="220" w:type="pct"/>
          </w:tcPr>
          <w:p w14:paraId="318E99E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6B1F20D" w14:textId="5298E0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39FC819" w14:textId="4DDF37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13CC25BA" w14:textId="075ABA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NR_MC_enh-Core</w:t>
            </w:r>
          </w:p>
        </w:tc>
        <w:tc>
          <w:tcPr>
            <w:tcW w:w="512" w:type="pct"/>
          </w:tcPr>
          <w:p w14:paraId="19CFFE5B" w14:textId="3EADEB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19332E3" w14:textId="77777777" w:rsidTr="00AE7F5C">
        <w:tc>
          <w:tcPr>
            <w:tcW w:w="514" w:type="pct"/>
          </w:tcPr>
          <w:p w14:paraId="7D5F2410" w14:textId="7713FF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R4-2314909</w:t>
            </w:r>
          </w:p>
        </w:tc>
        <w:tc>
          <w:tcPr>
            <w:tcW w:w="1177" w:type="pct"/>
          </w:tcPr>
          <w:p w14:paraId="45F784CE" w14:textId="554A98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Alternative 2 CR for 38.101-1: Time mask for switching across three or four uplink bands</w:t>
            </w:r>
          </w:p>
        </w:tc>
        <w:tc>
          <w:tcPr>
            <w:tcW w:w="589" w:type="pct"/>
          </w:tcPr>
          <w:p w14:paraId="43AEAA94" w14:textId="29CDEA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China Telecom</w:t>
            </w:r>
          </w:p>
        </w:tc>
        <w:tc>
          <w:tcPr>
            <w:tcW w:w="441" w:type="pct"/>
          </w:tcPr>
          <w:p w14:paraId="1ED2BE25" w14:textId="5BABCE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38.101-1</w:t>
            </w:r>
          </w:p>
        </w:tc>
        <w:tc>
          <w:tcPr>
            <w:tcW w:w="295" w:type="pct"/>
          </w:tcPr>
          <w:p w14:paraId="15D544C5" w14:textId="690DD1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1806</w:t>
            </w:r>
          </w:p>
        </w:tc>
        <w:tc>
          <w:tcPr>
            <w:tcW w:w="220" w:type="pct"/>
          </w:tcPr>
          <w:p w14:paraId="31BBFD4E" w14:textId="522DB4FD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3F1549B" w14:textId="3E853D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C478BC9" w14:textId="189FDC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4FCA70D1" w14:textId="47D71E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NR_MC_enh-Core</w:t>
            </w:r>
          </w:p>
        </w:tc>
        <w:tc>
          <w:tcPr>
            <w:tcW w:w="512" w:type="pct"/>
          </w:tcPr>
          <w:p w14:paraId="2456D0C1" w14:textId="22B91D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0F6D4DB0" w14:textId="77777777" w:rsidTr="00AE7F5C">
        <w:tc>
          <w:tcPr>
            <w:tcW w:w="514" w:type="pct"/>
          </w:tcPr>
          <w:p w14:paraId="07D6F88E" w14:textId="6F4A19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R4-2311103</w:t>
            </w:r>
          </w:p>
        </w:tc>
        <w:tc>
          <w:tcPr>
            <w:tcW w:w="1177" w:type="pct"/>
          </w:tcPr>
          <w:p w14:paraId="5D0A0952" w14:textId="08C4F9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38.101-2 new combinations Rel-18 NR Intra-band</w:t>
            </w:r>
          </w:p>
        </w:tc>
        <w:tc>
          <w:tcPr>
            <w:tcW w:w="589" w:type="pct"/>
          </w:tcPr>
          <w:p w14:paraId="65146F4B" w14:textId="07A15B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5BFE8EA6" w14:textId="542D2D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4FB3608D" w14:textId="6427FB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0621</w:t>
            </w:r>
          </w:p>
        </w:tc>
        <w:tc>
          <w:tcPr>
            <w:tcW w:w="220" w:type="pct"/>
          </w:tcPr>
          <w:p w14:paraId="2F8BF0C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6A160FB" w14:textId="6CF9EB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81250BB" w14:textId="4ABC28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11AFDDB8" w14:textId="2F6B50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NR_CA_R18_Intra-Core</w:t>
            </w:r>
          </w:p>
        </w:tc>
        <w:tc>
          <w:tcPr>
            <w:tcW w:w="512" w:type="pct"/>
          </w:tcPr>
          <w:p w14:paraId="22D98FC5" w14:textId="42FA5F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974B579" w14:textId="77777777" w:rsidTr="00AE7F5C">
        <w:tc>
          <w:tcPr>
            <w:tcW w:w="514" w:type="pct"/>
          </w:tcPr>
          <w:p w14:paraId="5E1D391D" w14:textId="1D62BB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R4-2311155</w:t>
            </w:r>
          </w:p>
        </w:tc>
        <w:tc>
          <w:tcPr>
            <w:tcW w:w="1177" w:type="pct"/>
          </w:tcPr>
          <w:p w14:paraId="22250712" w14:textId="6FD211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38.101-2 on correction of maximum input level (Rel-17)</w:t>
            </w:r>
          </w:p>
        </w:tc>
        <w:tc>
          <w:tcPr>
            <w:tcW w:w="589" w:type="pct"/>
          </w:tcPr>
          <w:p w14:paraId="018D08D9" w14:textId="68EAD8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Murata Manufacturing Co Ltd.</w:t>
            </w:r>
          </w:p>
        </w:tc>
        <w:tc>
          <w:tcPr>
            <w:tcW w:w="441" w:type="pct"/>
          </w:tcPr>
          <w:p w14:paraId="1A990F00" w14:textId="1476D9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7CE1463E" w14:textId="2E8303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0622</w:t>
            </w:r>
          </w:p>
        </w:tc>
        <w:tc>
          <w:tcPr>
            <w:tcW w:w="220" w:type="pct"/>
          </w:tcPr>
          <w:p w14:paraId="6950BCA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962727D" w14:textId="733A81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0CF101C" w14:textId="268D96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2A9CED4" w14:textId="20E1DE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17704787" w14:textId="142A46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054F545" w14:textId="77777777" w:rsidTr="00AE7F5C">
        <w:tc>
          <w:tcPr>
            <w:tcW w:w="514" w:type="pct"/>
          </w:tcPr>
          <w:p w14:paraId="081083E3" w14:textId="265220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R4-2311156</w:t>
            </w:r>
          </w:p>
        </w:tc>
        <w:tc>
          <w:tcPr>
            <w:tcW w:w="1177" w:type="pct"/>
          </w:tcPr>
          <w:p w14:paraId="7CA05FF2" w14:textId="37BF20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38.101-2 on correction of maximum input level (Rel-18)</w:t>
            </w:r>
          </w:p>
        </w:tc>
        <w:tc>
          <w:tcPr>
            <w:tcW w:w="589" w:type="pct"/>
          </w:tcPr>
          <w:p w14:paraId="2F8DC7DE" w14:textId="3A514B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Murata Manufacturing Co Ltd.</w:t>
            </w:r>
          </w:p>
        </w:tc>
        <w:tc>
          <w:tcPr>
            <w:tcW w:w="441" w:type="pct"/>
          </w:tcPr>
          <w:p w14:paraId="6D395A59" w14:textId="5BB9B6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4C4C0C35" w14:textId="7EA2BD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0623</w:t>
            </w:r>
          </w:p>
        </w:tc>
        <w:tc>
          <w:tcPr>
            <w:tcW w:w="220" w:type="pct"/>
          </w:tcPr>
          <w:p w14:paraId="1C7D1B1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685AA16" w14:textId="4450AF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0DAC836" w14:textId="665E84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43F9EA0" w14:textId="53120D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7B54641" w14:textId="76ACC1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F83FA24" w14:textId="77777777" w:rsidTr="00AE7F5C">
        <w:tc>
          <w:tcPr>
            <w:tcW w:w="514" w:type="pct"/>
          </w:tcPr>
          <w:p w14:paraId="045146AD" w14:textId="751FF3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R4-2311225</w:t>
            </w:r>
          </w:p>
        </w:tc>
        <w:tc>
          <w:tcPr>
            <w:tcW w:w="1177" w:type="pct"/>
          </w:tcPr>
          <w:p w14:paraId="3D11100C" w14:textId="65BDCC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38.101-2 18.2.0 Bug fixes for CA/DC tables</w:t>
            </w:r>
          </w:p>
        </w:tc>
        <w:tc>
          <w:tcPr>
            <w:tcW w:w="589" w:type="pct"/>
          </w:tcPr>
          <w:p w14:paraId="52A174D9" w14:textId="3D5BB3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170C9688" w14:textId="021177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58F78FE2" w14:textId="7321D6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0624</w:t>
            </w:r>
          </w:p>
        </w:tc>
        <w:tc>
          <w:tcPr>
            <w:tcW w:w="220" w:type="pct"/>
          </w:tcPr>
          <w:p w14:paraId="2C57BEF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D452EB1" w14:textId="74362D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21D21E8" w14:textId="5D87F8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2AA8072" w14:textId="446096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NR_CADC_R18_yBDL_xBUL-Core</w:t>
            </w:r>
          </w:p>
        </w:tc>
        <w:tc>
          <w:tcPr>
            <w:tcW w:w="512" w:type="pct"/>
          </w:tcPr>
          <w:p w14:paraId="720E73F9" w14:textId="487BB2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69024A8E" w14:textId="77777777" w:rsidTr="00AE7F5C">
        <w:tc>
          <w:tcPr>
            <w:tcW w:w="514" w:type="pct"/>
          </w:tcPr>
          <w:p w14:paraId="74EE96CB" w14:textId="17F31E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R4-2311284</w:t>
            </w:r>
          </w:p>
        </w:tc>
        <w:tc>
          <w:tcPr>
            <w:tcW w:w="1177" w:type="pct"/>
          </w:tcPr>
          <w:p w14:paraId="001BEDA0" w14:textId="64E20F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Feature CR for FR2 multi-Rx</w:t>
            </w:r>
          </w:p>
        </w:tc>
        <w:tc>
          <w:tcPr>
            <w:tcW w:w="589" w:type="pct"/>
          </w:tcPr>
          <w:p w14:paraId="4A77BA9D" w14:textId="4F819F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6E3EE84F" w14:textId="3AC13D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7E630DAA" w14:textId="2269D2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0625</w:t>
            </w:r>
          </w:p>
        </w:tc>
        <w:tc>
          <w:tcPr>
            <w:tcW w:w="220" w:type="pct"/>
          </w:tcPr>
          <w:p w14:paraId="3910336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D911857" w14:textId="50BE43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25F893E" w14:textId="2E2625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620B584" w14:textId="087944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NR_FR2_multiRX_DL</w:t>
            </w:r>
          </w:p>
        </w:tc>
        <w:tc>
          <w:tcPr>
            <w:tcW w:w="512" w:type="pct"/>
          </w:tcPr>
          <w:p w14:paraId="4FE03FF4" w14:textId="2F4C0B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5FBDB2FE" w14:textId="77777777" w:rsidTr="00AE7F5C">
        <w:tc>
          <w:tcPr>
            <w:tcW w:w="514" w:type="pct"/>
          </w:tcPr>
          <w:p w14:paraId="1FECF321" w14:textId="0B88AF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R4-2311500</w:t>
            </w:r>
          </w:p>
        </w:tc>
        <w:tc>
          <w:tcPr>
            <w:tcW w:w="1177" w:type="pct"/>
          </w:tcPr>
          <w:p w14:paraId="6037FA79" w14:textId="15C8BE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Correction to EVM measurement point</w:t>
            </w:r>
          </w:p>
        </w:tc>
        <w:tc>
          <w:tcPr>
            <w:tcW w:w="589" w:type="pct"/>
          </w:tcPr>
          <w:p w14:paraId="5E90EAB8" w14:textId="514578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Limited</w:t>
            </w:r>
          </w:p>
        </w:tc>
        <w:tc>
          <w:tcPr>
            <w:tcW w:w="441" w:type="pct"/>
          </w:tcPr>
          <w:p w14:paraId="78896ADC" w14:textId="712912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4AD567D7" w14:textId="4FC27D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0626</w:t>
            </w:r>
          </w:p>
        </w:tc>
        <w:tc>
          <w:tcPr>
            <w:tcW w:w="220" w:type="pct"/>
          </w:tcPr>
          <w:p w14:paraId="77FD8EE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561028C" w14:textId="73488D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05AB96CB" w14:textId="416927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2C4ACBC" w14:textId="7A2844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6E236A9B" w14:textId="75D9C8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63A8C05" w14:textId="77777777" w:rsidTr="00AE7F5C">
        <w:tc>
          <w:tcPr>
            <w:tcW w:w="514" w:type="pct"/>
          </w:tcPr>
          <w:p w14:paraId="6B324E89" w14:textId="7F1A75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R4-2311536</w:t>
            </w:r>
          </w:p>
        </w:tc>
        <w:tc>
          <w:tcPr>
            <w:tcW w:w="1177" w:type="pct"/>
          </w:tcPr>
          <w:p w14:paraId="03FBD06A" w14:textId="35263F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Introducing beam correspondence requirement for initial access and RRC_INACTIVE</w:t>
            </w:r>
          </w:p>
        </w:tc>
        <w:tc>
          <w:tcPr>
            <w:tcW w:w="589" w:type="pct"/>
          </w:tcPr>
          <w:p w14:paraId="6E7722AF" w14:textId="175CC9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6B7A8BE8" w14:textId="5DAD68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575638B1" w14:textId="6086A3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0627</w:t>
            </w:r>
          </w:p>
        </w:tc>
        <w:tc>
          <w:tcPr>
            <w:tcW w:w="220" w:type="pct"/>
          </w:tcPr>
          <w:p w14:paraId="21C9D06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64D64D9" w14:textId="283EC7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222B9B6" w14:textId="0B7285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393B7600" w14:textId="438A06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NR_RF_FR2_req_Ph3-Core</w:t>
            </w:r>
          </w:p>
        </w:tc>
        <w:tc>
          <w:tcPr>
            <w:tcW w:w="512" w:type="pct"/>
          </w:tcPr>
          <w:p w14:paraId="392AB3A5" w14:textId="21164E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7CEB6BAE" w14:textId="77777777" w:rsidTr="00AE7F5C">
        <w:tc>
          <w:tcPr>
            <w:tcW w:w="514" w:type="pct"/>
          </w:tcPr>
          <w:p w14:paraId="13C57227" w14:textId="6E8EFD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R4-2312015</w:t>
            </w:r>
          </w:p>
        </w:tc>
        <w:tc>
          <w:tcPr>
            <w:tcW w:w="1177" w:type="pct"/>
          </w:tcPr>
          <w:p w14:paraId="18B8EB28" w14:textId="7EA5CA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[NR_ext_to_71GHz-Core] CR to TS38.101-2: Adding FR2-2 MPR table numbers to parameters definition</w:t>
            </w:r>
          </w:p>
        </w:tc>
        <w:tc>
          <w:tcPr>
            <w:tcW w:w="589" w:type="pct"/>
          </w:tcPr>
          <w:p w14:paraId="09221EB9" w14:textId="39640F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7D0153BA" w14:textId="4EB90F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36F61370" w14:textId="2CA4A8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0628</w:t>
            </w:r>
          </w:p>
        </w:tc>
        <w:tc>
          <w:tcPr>
            <w:tcW w:w="220" w:type="pct"/>
          </w:tcPr>
          <w:p w14:paraId="195475C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835F3DB" w14:textId="43E2FE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8D8FFBD" w14:textId="764CD6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7D7ADB5" w14:textId="7CC3F2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NR_ext_to_71GHz-Core</w:t>
            </w:r>
          </w:p>
        </w:tc>
        <w:tc>
          <w:tcPr>
            <w:tcW w:w="512" w:type="pct"/>
          </w:tcPr>
          <w:p w14:paraId="182FCD80" w14:textId="044DFE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29864A2" w14:textId="77777777" w:rsidTr="00AE7F5C">
        <w:tc>
          <w:tcPr>
            <w:tcW w:w="514" w:type="pct"/>
          </w:tcPr>
          <w:p w14:paraId="02360A99" w14:textId="2B593E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R4-2312016</w:t>
            </w:r>
          </w:p>
        </w:tc>
        <w:tc>
          <w:tcPr>
            <w:tcW w:w="1177" w:type="pct"/>
          </w:tcPr>
          <w:p w14:paraId="6E414527" w14:textId="19CE98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[NR_ext_to_71GHz-Core] CR to TS38.101-2: Adding FR2-2 MPR table numbers to parameters definition</w:t>
            </w:r>
          </w:p>
        </w:tc>
        <w:tc>
          <w:tcPr>
            <w:tcW w:w="589" w:type="pct"/>
          </w:tcPr>
          <w:p w14:paraId="5906E480" w14:textId="25C9F2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7878F2AA" w14:textId="4F6351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530260BD" w14:textId="3044BB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0629</w:t>
            </w:r>
          </w:p>
        </w:tc>
        <w:tc>
          <w:tcPr>
            <w:tcW w:w="220" w:type="pct"/>
          </w:tcPr>
          <w:p w14:paraId="1D460B9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337DDBA" w14:textId="57E180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141E6B0" w14:textId="010394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83BB7AB" w14:textId="01749C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NR_ext_to_71GHz-Core</w:t>
            </w:r>
          </w:p>
        </w:tc>
        <w:tc>
          <w:tcPr>
            <w:tcW w:w="512" w:type="pct"/>
          </w:tcPr>
          <w:p w14:paraId="3601EAC5" w14:textId="71A16C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DB7AE6E" w14:textId="77777777" w:rsidTr="00AE7F5C">
        <w:tc>
          <w:tcPr>
            <w:tcW w:w="514" w:type="pct"/>
          </w:tcPr>
          <w:p w14:paraId="7FA31616" w14:textId="7AAB80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R4-2312154</w:t>
            </w:r>
          </w:p>
        </w:tc>
        <w:tc>
          <w:tcPr>
            <w:tcW w:w="1177" w:type="pct"/>
          </w:tcPr>
          <w:p w14:paraId="2E933644" w14:textId="20617D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[NR_RF_FR2_req_enh] Removal of interlaced channel bandwidths for CA BW class fallback groups 1-4</w:t>
            </w:r>
          </w:p>
        </w:tc>
        <w:tc>
          <w:tcPr>
            <w:tcW w:w="589" w:type="pct"/>
          </w:tcPr>
          <w:p w14:paraId="6095944F" w14:textId="570C8C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65679115" w14:textId="17846F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5135D288" w14:textId="4EA4EF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0630</w:t>
            </w:r>
          </w:p>
        </w:tc>
        <w:tc>
          <w:tcPr>
            <w:tcW w:w="220" w:type="pct"/>
          </w:tcPr>
          <w:p w14:paraId="18DA879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28FAF8D" w14:textId="288EBB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D4E80F3" w14:textId="06BBBE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7B5C41E" w14:textId="6B8F78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NR_RF_FR2_req_enh</w:t>
            </w:r>
          </w:p>
        </w:tc>
        <w:tc>
          <w:tcPr>
            <w:tcW w:w="512" w:type="pct"/>
          </w:tcPr>
          <w:p w14:paraId="53318492" w14:textId="79FD45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8C7DDED" w14:textId="77777777" w:rsidTr="00AE7F5C">
        <w:tc>
          <w:tcPr>
            <w:tcW w:w="514" w:type="pct"/>
          </w:tcPr>
          <w:p w14:paraId="70B135DE" w14:textId="5699CD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R4-2314771</w:t>
            </w:r>
          </w:p>
        </w:tc>
        <w:tc>
          <w:tcPr>
            <w:tcW w:w="1177" w:type="pct"/>
          </w:tcPr>
          <w:p w14:paraId="596C7165" w14:textId="656E74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[NR_RF_FR2_req_enh] Removal of interlaced channel bandwidths for CA BW class fallback groups 1-4</w:t>
            </w:r>
          </w:p>
        </w:tc>
        <w:tc>
          <w:tcPr>
            <w:tcW w:w="589" w:type="pct"/>
          </w:tcPr>
          <w:p w14:paraId="30471153" w14:textId="596ED5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31706AA1" w14:textId="0BEE56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40B77549" w14:textId="51816B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0630</w:t>
            </w:r>
          </w:p>
        </w:tc>
        <w:tc>
          <w:tcPr>
            <w:tcW w:w="220" w:type="pct"/>
          </w:tcPr>
          <w:p w14:paraId="591B4058" w14:textId="6D0C5A02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5804D1C" w14:textId="0DE5E5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61AD62F" w14:textId="4797CE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E978696" w14:textId="25D98B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NR_RF_FR2_req_enh</w:t>
            </w:r>
          </w:p>
        </w:tc>
        <w:tc>
          <w:tcPr>
            <w:tcW w:w="512" w:type="pct"/>
          </w:tcPr>
          <w:p w14:paraId="46132D91" w14:textId="25BFB0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1FE7457C" w14:textId="77777777" w:rsidTr="00AE7F5C">
        <w:tc>
          <w:tcPr>
            <w:tcW w:w="514" w:type="pct"/>
          </w:tcPr>
          <w:p w14:paraId="69D09143" w14:textId="06615B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R4-2314868</w:t>
            </w:r>
          </w:p>
        </w:tc>
        <w:tc>
          <w:tcPr>
            <w:tcW w:w="1177" w:type="pct"/>
          </w:tcPr>
          <w:p w14:paraId="0161B9F2" w14:textId="600A77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[NR_RF_FR2_req_enh] Removal of interlaced channel bandwidths for CA BW class fallback groups 1-4</w:t>
            </w:r>
          </w:p>
        </w:tc>
        <w:tc>
          <w:tcPr>
            <w:tcW w:w="589" w:type="pct"/>
          </w:tcPr>
          <w:p w14:paraId="1D271D08" w14:textId="0C962D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0918484" w14:textId="786811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69957B4E" w14:textId="4B6C8C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0630</w:t>
            </w:r>
          </w:p>
        </w:tc>
        <w:tc>
          <w:tcPr>
            <w:tcW w:w="220" w:type="pct"/>
          </w:tcPr>
          <w:p w14:paraId="26A83C23" w14:textId="1E4A1554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2</w:t>
            </w:r>
          </w:p>
        </w:tc>
        <w:tc>
          <w:tcPr>
            <w:tcW w:w="369" w:type="pct"/>
          </w:tcPr>
          <w:p w14:paraId="1F17DB6A" w14:textId="1B210A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71493D08" w14:textId="5DA98C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1B75FB5" w14:textId="4C925F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NR_RF_FR2_req_enh</w:t>
            </w:r>
          </w:p>
        </w:tc>
        <w:tc>
          <w:tcPr>
            <w:tcW w:w="512" w:type="pct"/>
          </w:tcPr>
          <w:p w14:paraId="12DF69B7" w14:textId="267368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4703361F" w14:textId="77777777" w:rsidTr="00AE7F5C">
        <w:tc>
          <w:tcPr>
            <w:tcW w:w="514" w:type="pct"/>
          </w:tcPr>
          <w:p w14:paraId="5E8D4736" w14:textId="614010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R4-2312155</w:t>
            </w:r>
          </w:p>
        </w:tc>
        <w:tc>
          <w:tcPr>
            <w:tcW w:w="1177" w:type="pct"/>
          </w:tcPr>
          <w:p w14:paraId="6CF1D8ED" w14:textId="71B516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[NR_RF_FR2_req_enh] Removal of interlaced channel bandwidths for CA BW class fallback groups 1-4</w:t>
            </w:r>
          </w:p>
        </w:tc>
        <w:tc>
          <w:tcPr>
            <w:tcW w:w="589" w:type="pct"/>
          </w:tcPr>
          <w:p w14:paraId="151BF509" w14:textId="4B319F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6C941456" w14:textId="49B999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07DD1EAF" w14:textId="705204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0631</w:t>
            </w:r>
          </w:p>
        </w:tc>
        <w:tc>
          <w:tcPr>
            <w:tcW w:w="220" w:type="pct"/>
          </w:tcPr>
          <w:p w14:paraId="48EEC15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A7D09EB" w14:textId="1586EE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9F23CE2" w14:textId="746EB5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D169300" w14:textId="5629C5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NR_RF_FR2_req_enh</w:t>
            </w:r>
          </w:p>
        </w:tc>
        <w:tc>
          <w:tcPr>
            <w:tcW w:w="512" w:type="pct"/>
          </w:tcPr>
          <w:p w14:paraId="46124C3A" w14:textId="1B7D7D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3633DB93" w14:textId="77777777" w:rsidTr="00AE7F5C">
        <w:tc>
          <w:tcPr>
            <w:tcW w:w="514" w:type="pct"/>
          </w:tcPr>
          <w:p w14:paraId="2895FB45" w14:textId="7E7B71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R4-2314772</w:t>
            </w:r>
          </w:p>
        </w:tc>
        <w:tc>
          <w:tcPr>
            <w:tcW w:w="1177" w:type="pct"/>
          </w:tcPr>
          <w:p w14:paraId="1CD558CA" w14:textId="60CD09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[NR_RF_FR2_req_enh] Removal of interlaced channel bandwidths for CA BW class fallback groups 1-4</w:t>
            </w:r>
          </w:p>
        </w:tc>
        <w:tc>
          <w:tcPr>
            <w:tcW w:w="589" w:type="pct"/>
          </w:tcPr>
          <w:p w14:paraId="3FBC053D" w14:textId="34EC8D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2B21D66B" w14:textId="71EFC1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4C2B97DE" w14:textId="15D665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0631</w:t>
            </w:r>
          </w:p>
        </w:tc>
        <w:tc>
          <w:tcPr>
            <w:tcW w:w="220" w:type="pct"/>
          </w:tcPr>
          <w:p w14:paraId="3F6E070D" w14:textId="5CFE266B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7B114AAC" w14:textId="1D14C1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16A973A" w14:textId="4052CA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13877E4" w14:textId="4336BB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NR_RF_FR2_req_enh</w:t>
            </w:r>
          </w:p>
        </w:tc>
        <w:tc>
          <w:tcPr>
            <w:tcW w:w="512" w:type="pct"/>
          </w:tcPr>
          <w:p w14:paraId="7E5C4E46" w14:textId="25B75C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561B4711" w14:textId="77777777" w:rsidTr="00AE7F5C">
        <w:tc>
          <w:tcPr>
            <w:tcW w:w="514" w:type="pct"/>
          </w:tcPr>
          <w:p w14:paraId="6B7D7516" w14:textId="6F822B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R4-2312156</w:t>
            </w:r>
          </w:p>
        </w:tc>
        <w:tc>
          <w:tcPr>
            <w:tcW w:w="1177" w:type="pct"/>
          </w:tcPr>
          <w:p w14:paraId="4701BC09" w14:textId="6FBF02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[NR_RF_FR2_req_enh] Removal of interlaced channel bandwidths for CA BW class fallback groups 1-4</w:t>
            </w:r>
          </w:p>
        </w:tc>
        <w:tc>
          <w:tcPr>
            <w:tcW w:w="589" w:type="pct"/>
          </w:tcPr>
          <w:p w14:paraId="2897869A" w14:textId="0DC4B9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581399E9" w14:textId="4F0EE0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030462EE" w14:textId="08D830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0632</w:t>
            </w:r>
          </w:p>
        </w:tc>
        <w:tc>
          <w:tcPr>
            <w:tcW w:w="220" w:type="pct"/>
          </w:tcPr>
          <w:p w14:paraId="5A53EB6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07B7975" w14:textId="68B84C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BEF6B92" w14:textId="016AD5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AFEB9B9" w14:textId="7A9896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NR_RF_FR2_req_enh</w:t>
            </w:r>
          </w:p>
        </w:tc>
        <w:tc>
          <w:tcPr>
            <w:tcW w:w="512" w:type="pct"/>
          </w:tcPr>
          <w:p w14:paraId="0927C773" w14:textId="4AC336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4E397290" w14:textId="77777777" w:rsidTr="00AE7F5C">
        <w:tc>
          <w:tcPr>
            <w:tcW w:w="514" w:type="pct"/>
          </w:tcPr>
          <w:p w14:paraId="38B9D09F" w14:textId="0CECCC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R4-2312481</w:t>
            </w:r>
          </w:p>
        </w:tc>
        <w:tc>
          <w:tcPr>
            <w:tcW w:w="1177" w:type="pct"/>
          </w:tcPr>
          <w:p w14:paraId="4B852A58" w14:textId="736CB6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to reflect the completed NR inter band CA DC combinations for 2 bands DL with up to 2 bands UL into TS 38.101-2</w:t>
            </w:r>
          </w:p>
        </w:tc>
        <w:tc>
          <w:tcPr>
            <w:tcW w:w="589" w:type="pct"/>
          </w:tcPr>
          <w:p w14:paraId="4EB64FDA" w14:textId="2C8F87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43224EE3" w14:textId="19500C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16393B80" w14:textId="2F0819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0633</w:t>
            </w:r>
          </w:p>
        </w:tc>
        <w:tc>
          <w:tcPr>
            <w:tcW w:w="220" w:type="pct"/>
          </w:tcPr>
          <w:p w14:paraId="2CAC599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AF5E99E" w14:textId="64D459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7104496" w14:textId="417E0C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462427CD" w14:textId="1BA568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12" w:type="pct"/>
          </w:tcPr>
          <w:p w14:paraId="7417C04E" w14:textId="33B8D7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BE0CFDF" w14:textId="77777777" w:rsidTr="00AE7F5C">
        <w:tc>
          <w:tcPr>
            <w:tcW w:w="514" w:type="pct"/>
          </w:tcPr>
          <w:p w14:paraId="2A2DF370" w14:textId="3A9383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R4-2312492</w:t>
            </w:r>
          </w:p>
        </w:tc>
        <w:tc>
          <w:tcPr>
            <w:tcW w:w="1177" w:type="pct"/>
          </w:tcPr>
          <w:p w14:paraId="3FE0D7EB" w14:textId="4832C3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[NR_ext_to_71GHz-Core] Editorial modification CR for TS 38.101-2</w:t>
            </w:r>
          </w:p>
        </w:tc>
        <w:tc>
          <w:tcPr>
            <w:tcW w:w="589" w:type="pct"/>
          </w:tcPr>
          <w:p w14:paraId="2FC8301C" w14:textId="5E7B5D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LG Electronics</w:t>
            </w:r>
          </w:p>
        </w:tc>
        <w:tc>
          <w:tcPr>
            <w:tcW w:w="441" w:type="pct"/>
          </w:tcPr>
          <w:p w14:paraId="2DEA5E91" w14:textId="3DC4B3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133AA397" w14:textId="3E17A1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0634</w:t>
            </w:r>
          </w:p>
        </w:tc>
        <w:tc>
          <w:tcPr>
            <w:tcW w:w="220" w:type="pct"/>
          </w:tcPr>
          <w:p w14:paraId="4BA2933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6F5DFF9" w14:textId="2B958F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19E2223" w14:textId="23C035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</w:t>
            </w:r>
          </w:p>
        </w:tc>
        <w:tc>
          <w:tcPr>
            <w:tcW w:w="662" w:type="pct"/>
          </w:tcPr>
          <w:p w14:paraId="7A90418C" w14:textId="1FC1AF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NR_ext_to_71GHz-Core</w:t>
            </w:r>
          </w:p>
        </w:tc>
        <w:tc>
          <w:tcPr>
            <w:tcW w:w="512" w:type="pct"/>
          </w:tcPr>
          <w:p w14:paraId="0B2F97D7" w14:textId="6465CE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6C3D2918" w14:textId="77777777" w:rsidTr="00AE7F5C">
        <w:tc>
          <w:tcPr>
            <w:tcW w:w="514" w:type="pct"/>
          </w:tcPr>
          <w:p w14:paraId="0872DF68" w14:textId="015E7D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R4-2312512</w:t>
            </w:r>
          </w:p>
        </w:tc>
        <w:tc>
          <w:tcPr>
            <w:tcW w:w="1177" w:type="pct"/>
          </w:tcPr>
          <w:p w14:paraId="39F153C0" w14:textId="20F7B9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Feature CR for RF requirements of FR2 HST multi-panel operation</w:t>
            </w:r>
          </w:p>
        </w:tc>
        <w:tc>
          <w:tcPr>
            <w:tcW w:w="589" w:type="pct"/>
          </w:tcPr>
          <w:p w14:paraId="7A26C4B6" w14:textId="5A9CAD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3C5583C3" w14:textId="47C81E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37AC9D3E" w14:textId="634D5A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0635</w:t>
            </w:r>
          </w:p>
        </w:tc>
        <w:tc>
          <w:tcPr>
            <w:tcW w:w="220" w:type="pct"/>
          </w:tcPr>
          <w:p w14:paraId="74191F5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2D492A5" w14:textId="299B1B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00A7A6A" w14:textId="3E7024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1D071060" w14:textId="6F400D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NR_HST_FR2_enh-Core</w:t>
            </w:r>
          </w:p>
        </w:tc>
        <w:tc>
          <w:tcPr>
            <w:tcW w:w="512" w:type="pct"/>
          </w:tcPr>
          <w:p w14:paraId="330BF184" w14:textId="073FE5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BEB8BD2" w14:textId="77777777" w:rsidTr="00AE7F5C">
        <w:tc>
          <w:tcPr>
            <w:tcW w:w="514" w:type="pct"/>
          </w:tcPr>
          <w:p w14:paraId="3C3C4905" w14:textId="165FF2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R4-2312513</w:t>
            </w:r>
          </w:p>
        </w:tc>
        <w:tc>
          <w:tcPr>
            <w:tcW w:w="1177" w:type="pct"/>
          </w:tcPr>
          <w:p w14:paraId="6FCA0CAC" w14:textId="79F156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on editorial correction for UE orientation illustrations</w:t>
            </w:r>
          </w:p>
        </w:tc>
        <w:tc>
          <w:tcPr>
            <w:tcW w:w="589" w:type="pct"/>
          </w:tcPr>
          <w:p w14:paraId="355503BE" w14:textId="3A93D5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197D612C" w14:textId="5479C4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7A05A3F5" w14:textId="5E71CE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0636</w:t>
            </w:r>
          </w:p>
        </w:tc>
        <w:tc>
          <w:tcPr>
            <w:tcW w:w="220" w:type="pct"/>
          </w:tcPr>
          <w:p w14:paraId="456FD91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EE79D78" w14:textId="4EFAF9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4690F031" w14:textId="0D3BEA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15B5B59" w14:textId="4E957D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68CC2D1C" w14:textId="57F5B3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FD545BE" w14:textId="77777777" w:rsidTr="00AE7F5C">
        <w:tc>
          <w:tcPr>
            <w:tcW w:w="514" w:type="pct"/>
          </w:tcPr>
          <w:p w14:paraId="4C74E079" w14:textId="53E15C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R4-2312514</w:t>
            </w:r>
          </w:p>
        </w:tc>
        <w:tc>
          <w:tcPr>
            <w:tcW w:w="1177" w:type="pct"/>
          </w:tcPr>
          <w:p w14:paraId="3AD4573A" w14:textId="07B2B3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on editorial correction for UE orientation illustrations</w:t>
            </w:r>
          </w:p>
        </w:tc>
        <w:tc>
          <w:tcPr>
            <w:tcW w:w="589" w:type="pct"/>
          </w:tcPr>
          <w:p w14:paraId="7F231AAB" w14:textId="6D8E3C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00C300B8" w14:textId="04BA63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53FF4A37" w14:textId="7D95AC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0637</w:t>
            </w:r>
          </w:p>
        </w:tc>
        <w:tc>
          <w:tcPr>
            <w:tcW w:w="220" w:type="pct"/>
          </w:tcPr>
          <w:p w14:paraId="03CF02B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7A8DB09" w14:textId="720AE3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3E7C1F5" w14:textId="26B89E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D08BE1A" w14:textId="139B72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6371CD13" w14:textId="4D970B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58AD861E" w14:textId="77777777" w:rsidTr="00AE7F5C">
        <w:tc>
          <w:tcPr>
            <w:tcW w:w="514" w:type="pct"/>
          </w:tcPr>
          <w:p w14:paraId="774B8B60" w14:textId="13FF18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R4-2312515</w:t>
            </w:r>
          </w:p>
        </w:tc>
        <w:tc>
          <w:tcPr>
            <w:tcW w:w="1177" w:type="pct"/>
          </w:tcPr>
          <w:p w14:paraId="282EDA36" w14:textId="3C55D3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on editorial correction for UE orientation illustrations</w:t>
            </w:r>
          </w:p>
        </w:tc>
        <w:tc>
          <w:tcPr>
            <w:tcW w:w="589" w:type="pct"/>
          </w:tcPr>
          <w:p w14:paraId="287618AB" w14:textId="43B094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559D23CC" w14:textId="6840A4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0873347C" w14:textId="13048D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0638</w:t>
            </w:r>
          </w:p>
        </w:tc>
        <w:tc>
          <w:tcPr>
            <w:tcW w:w="220" w:type="pct"/>
          </w:tcPr>
          <w:p w14:paraId="46B137B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7B22F16" w14:textId="30BD68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9C511CC" w14:textId="6D71A4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848786F" w14:textId="3BD3CA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5F40EC13" w14:textId="47196B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259CB6A4" w14:textId="77777777" w:rsidTr="00AE7F5C">
        <w:tc>
          <w:tcPr>
            <w:tcW w:w="514" w:type="pct"/>
          </w:tcPr>
          <w:p w14:paraId="6F54DCCD" w14:textId="081772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R4-2312516</w:t>
            </w:r>
          </w:p>
        </w:tc>
        <w:tc>
          <w:tcPr>
            <w:tcW w:w="1177" w:type="pct"/>
          </w:tcPr>
          <w:p w14:paraId="25A79A30" w14:textId="069D83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on editorial correction for UE orientation illustrations</w:t>
            </w:r>
          </w:p>
        </w:tc>
        <w:tc>
          <w:tcPr>
            <w:tcW w:w="589" w:type="pct"/>
          </w:tcPr>
          <w:p w14:paraId="29D2E4B4" w14:textId="63DC56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1A9C88E3" w14:textId="16F8CA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023C287D" w14:textId="61713D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0639</w:t>
            </w:r>
          </w:p>
        </w:tc>
        <w:tc>
          <w:tcPr>
            <w:tcW w:w="220" w:type="pct"/>
          </w:tcPr>
          <w:p w14:paraId="58E9E37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FC8B5A3" w14:textId="503EE1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1ECF16C" w14:textId="176763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9F6B9D1" w14:textId="744F13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79434AE2" w14:textId="18A84D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658CDC7C" w14:textId="77777777" w:rsidTr="00AE7F5C">
        <w:tc>
          <w:tcPr>
            <w:tcW w:w="514" w:type="pct"/>
          </w:tcPr>
          <w:p w14:paraId="55CEC5AC" w14:textId="67F374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R4-2312708</w:t>
            </w:r>
          </w:p>
        </w:tc>
        <w:tc>
          <w:tcPr>
            <w:tcW w:w="1177" w:type="pct"/>
          </w:tcPr>
          <w:p w14:paraId="788237D7" w14:textId="01BE1C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[NR_ext_to_71GHz-Core] Editorial modification CR for TS 38.101-2</w:t>
            </w:r>
          </w:p>
        </w:tc>
        <w:tc>
          <w:tcPr>
            <w:tcW w:w="589" w:type="pct"/>
          </w:tcPr>
          <w:p w14:paraId="36A52393" w14:textId="75554F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LG Electronics UK</w:t>
            </w:r>
          </w:p>
        </w:tc>
        <w:tc>
          <w:tcPr>
            <w:tcW w:w="441" w:type="pct"/>
          </w:tcPr>
          <w:p w14:paraId="78528A9A" w14:textId="64CA3E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119C2BBC" w14:textId="3DCF48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0640</w:t>
            </w:r>
          </w:p>
        </w:tc>
        <w:tc>
          <w:tcPr>
            <w:tcW w:w="220" w:type="pct"/>
          </w:tcPr>
          <w:p w14:paraId="2F46937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1939FE8" w14:textId="54297B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76A6E28" w14:textId="567B72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910DD6F" w14:textId="58F57D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NR_ext_to_71GHz-Core</w:t>
            </w:r>
          </w:p>
        </w:tc>
        <w:tc>
          <w:tcPr>
            <w:tcW w:w="512" w:type="pct"/>
          </w:tcPr>
          <w:p w14:paraId="070BAA31" w14:textId="5CDBFA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9CA5CF0" w14:textId="77777777" w:rsidTr="00AE7F5C">
        <w:tc>
          <w:tcPr>
            <w:tcW w:w="514" w:type="pct"/>
          </w:tcPr>
          <w:p w14:paraId="330156D8" w14:textId="135C47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R4-2313024</w:t>
            </w:r>
          </w:p>
        </w:tc>
        <w:tc>
          <w:tcPr>
            <w:tcW w:w="1177" w:type="pct"/>
          </w:tcPr>
          <w:p w14:paraId="556D78C8" w14:textId="562D95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power class 6 intra-band CA requirements</w:t>
            </w:r>
          </w:p>
        </w:tc>
        <w:tc>
          <w:tcPr>
            <w:tcW w:w="589" w:type="pct"/>
          </w:tcPr>
          <w:p w14:paraId="63BF621A" w14:textId="2DC321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Samsung, Nokia, Nokia Shanghai Bell</w:t>
            </w:r>
          </w:p>
        </w:tc>
        <w:tc>
          <w:tcPr>
            <w:tcW w:w="441" w:type="pct"/>
          </w:tcPr>
          <w:p w14:paraId="40236A4B" w14:textId="31DC70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29B199D6" w14:textId="70E4E2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0641</w:t>
            </w:r>
          </w:p>
        </w:tc>
        <w:tc>
          <w:tcPr>
            <w:tcW w:w="220" w:type="pct"/>
          </w:tcPr>
          <w:p w14:paraId="1D67716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475200E" w14:textId="17D9EC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C5B8B0F" w14:textId="1E5203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1EF28D5A" w14:textId="4B5C1C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NR_HST_FR2_enh-Core</w:t>
            </w:r>
          </w:p>
        </w:tc>
        <w:tc>
          <w:tcPr>
            <w:tcW w:w="512" w:type="pct"/>
          </w:tcPr>
          <w:p w14:paraId="5A25736F" w14:textId="27B13D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BFA2907" w14:textId="77777777" w:rsidTr="00AE7F5C">
        <w:tc>
          <w:tcPr>
            <w:tcW w:w="514" w:type="pct"/>
          </w:tcPr>
          <w:p w14:paraId="586F0037" w14:textId="5704C7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R4-2313067</w:t>
            </w:r>
          </w:p>
        </w:tc>
        <w:tc>
          <w:tcPr>
            <w:tcW w:w="1177" w:type="pct"/>
          </w:tcPr>
          <w:p w14:paraId="35681E90" w14:textId="6D6007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[NR_ext_to_71GHz-Core] Editorial modification CR for TS 38.101-2</w:t>
            </w:r>
          </w:p>
        </w:tc>
        <w:tc>
          <w:tcPr>
            <w:tcW w:w="589" w:type="pct"/>
          </w:tcPr>
          <w:p w14:paraId="76695952" w14:textId="180340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LG Electronics</w:t>
            </w:r>
          </w:p>
        </w:tc>
        <w:tc>
          <w:tcPr>
            <w:tcW w:w="441" w:type="pct"/>
          </w:tcPr>
          <w:p w14:paraId="429484EB" w14:textId="4FD6D9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56BBF506" w14:textId="006839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0642</w:t>
            </w:r>
          </w:p>
        </w:tc>
        <w:tc>
          <w:tcPr>
            <w:tcW w:w="220" w:type="pct"/>
          </w:tcPr>
          <w:p w14:paraId="03B3D63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52E29E4" w14:textId="397883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709D9DB" w14:textId="5F604C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</w:t>
            </w:r>
          </w:p>
        </w:tc>
        <w:tc>
          <w:tcPr>
            <w:tcW w:w="662" w:type="pct"/>
          </w:tcPr>
          <w:p w14:paraId="4FF79214" w14:textId="0C6A86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NR_ext_to_71GHz-Core</w:t>
            </w:r>
          </w:p>
        </w:tc>
        <w:tc>
          <w:tcPr>
            <w:tcW w:w="512" w:type="pct"/>
          </w:tcPr>
          <w:p w14:paraId="67ABFC47" w14:textId="6DB10E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CF246E0" w14:textId="77777777" w:rsidTr="00AE7F5C">
        <w:tc>
          <w:tcPr>
            <w:tcW w:w="514" w:type="pct"/>
          </w:tcPr>
          <w:p w14:paraId="602710E9" w14:textId="5595DE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R4-2313074</w:t>
            </w:r>
          </w:p>
        </w:tc>
        <w:tc>
          <w:tcPr>
            <w:tcW w:w="1177" w:type="pct"/>
          </w:tcPr>
          <w:p w14:paraId="55C0B601" w14:textId="71789C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Correction of AMPR requirement for CA</w:t>
            </w:r>
          </w:p>
        </w:tc>
        <w:tc>
          <w:tcPr>
            <w:tcW w:w="589" w:type="pct"/>
          </w:tcPr>
          <w:p w14:paraId="5D1324DF" w14:textId="3B0A00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427A570D" w14:textId="09CF1F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6A6A77F8" w14:textId="69EA2B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0643</w:t>
            </w:r>
          </w:p>
        </w:tc>
        <w:tc>
          <w:tcPr>
            <w:tcW w:w="220" w:type="pct"/>
          </w:tcPr>
          <w:p w14:paraId="118954A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C81C2FD" w14:textId="57A01A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79225DD1" w14:textId="342AC9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6760912" w14:textId="686E64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6946D1FA" w14:textId="6E0749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30D735D" w14:textId="77777777" w:rsidTr="00AE7F5C">
        <w:tc>
          <w:tcPr>
            <w:tcW w:w="514" w:type="pct"/>
          </w:tcPr>
          <w:p w14:paraId="6B6EAB13" w14:textId="460FA0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R4-2313075</w:t>
            </w:r>
          </w:p>
        </w:tc>
        <w:tc>
          <w:tcPr>
            <w:tcW w:w="1177" w:type="pct"/>
          </w:tcPr>
          <w:p w14:paraId="0FA5E9CC" w14:textId="609060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Correction of AMPR requirement for CA</w:t>
            </w:r>
          </w:p>
        </w:tc>
        <w:tc>
          <w:tcPr>
            <w:tcW w:w="589" w:type="pct"/>
          </w:tcPr>
          <w:p w14:paraId="6B06EE2E" w14:textId="1DC955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03EC47F6" w14:textId="4FD6C9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1A91558D" w14:textId="7E0CF2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0644</w:t>
            </w:r>
          </w:p>
        </w:tc>
        <w:tc>
          <w:tcPr>
            <w:tcW w:w="220" w:type="pct"/>
          </w:tcPr>
          <w:p w14:paraId="548BCA0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1D162A8" w14:textId="51D004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8C275CA" w14:textId="343E08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72D870C" w14:textId="4AE62B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38A2A7D5" w14:textId="7B0D55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83F0DFC" w14:textId="77777777" w:rsidTr="00AE7F5C">
        <w:tc>
          <w:tcPr>
            <w:tcW w:w="514" w:type="pct"/>
          </w:tcPr>
          <w:p w14:paraId="450A34BD" w14:textId="260863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R4-2313076</w:t>
            </w:r>
          </w:p>
        </w:tc>
        <w:tc>
          <w:tcPr>
            <w:tcW w:w="1177" w:type="pct"/>
          </w:tcPr>
          <w:p w14:paraId="33960184" w14:textId="2AEF2E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Correction of AMPR requirement for CA</w:t>
            </w:r>
          </w:p>
        </w:tc>
        <w:tc>
          <w:tcPr>
            <w:tcW w:w="589" w:type="pct"/>
          </w:tcPr>
          <w:p w14:paraId="1CC4EA0A" w14:textId="34CD55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4953473E" w14:textId="4461F8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1AE0E58D" w14:textId="7D7CF0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0645</w:t>
            </w:r>
          </w:p>
        </w:tc>
        <w:tc>
          <w:tcPr>
            <w:tcW w:w="220" w:type="pct"/>
          </w:tcPr>
          <w:p w14:paraId="40D3056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A82F637" w14:textId="3D1BF0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D2C85DC" w14:textId="73EEC3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017EF5D" w14:textId="29DFF3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31467D3B" w14:textId="0F8C84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F41EDD2" w14:textId="77777777" w:rsidTr="00AE7F5C">
        <w:tc>
          <w:tcPr>
            <w:tcW w:w="514" w:type="pct"/>
          </w:tcPr>
          <w:p w14:paraId="701D9B3B" w14:textId="1F4D7F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R4-2313077</w:t>
            </w:r>
          </w:p>
        </w:tc>
        <w:tc>
          <w:tcPr>
            <w:tcW w:w="1177" w:type="pct"/>
          </w:tcPr>
          <w:p w14:paraId="3AD92716" w14:textId="7B1BBF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Correction of AMPR requirement for CA</w:t>
            </w:r>
          </w:p>
        </w:tc>
        <w:tc>
          <w:tcPr>
            <w:tcW w:w="589" w:type="pct"/>
          </w:tcPr>
          <w:p w14:paraId="37BD4C30" w14:textId="729A95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74209511" w14:textId="2F581B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21039FE5" w14:textId="623281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0646</w:t>
            </w:r>
          </w:p>
        </w:tc>
        <w:tc>
          <w:tcPr>
            <w:tcW w:w="220" w:type="pct"/>
          </w:tcPr>
          <w:p w14:paraId="2319CB4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F97B696" w14:textId="46A0A6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A446BE3" w14:textId="1C21A4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DEBC3AC" w14:textId="51C297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38BE8004" w14:textId="3142DD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BD89E80" w14:textId="77777777" w:rsidTr="00AE7F5C">
        <w:tc>
          <w:tcPr>
            <w:tcW w:w="514" w:type="pct"/>
          </w:tcPr>
          <w:p w14:paraId="5F4CEEA9" w14:textId="204588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R4-2313081</w:t>
            </w:r>
          </w:p>
        </w:tc>
        <w:tc>
          <w:tcPr>
            <w:tcW w:w="1177" w:type="pct"/>
          </w:tcPr>
          <w:p w14:paraId="256CAE7A" w14:textId="268F24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[NR_cov_enh-Core] Update of FR2 DMRS bundling measurements</w:t>
            </w:r>
          </w:p>
        </w:tc>
        <w:tc>
          <w:tcPr>
            <w:tcW w:w="589" w:type="pct"/>
          </w:tcPr>
          <w:p w14:paraId="556E3312" w14:textId="5C6F5C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Schwarz, Mediatek, Apple</w:t>
            </w:r>
          </w:p>
        </w:tc>
        <w:tc>
          <w:tcPr>
            <w:tcW w:w="441" w:type="pct"/>
          </w:tcPr>
          <w:p w14:paraId="7FAA0E94" w14:textId="372E61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39FE4A30" w14:textId="096D29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0647</w:t>
            </w:r>
          </w:p>
        </w:tc>
        <w:tc>
          <w:tcPr>
            <w:tcW w:w="220" w:type="pct"/>
          </w:tcPr>
          <w:p w14:paraId="6B70E82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5881742" w14:textId="3BCFF2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0F12435" w14:textId="33A9B4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E06C7F1" w14:textId="107E24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NR_cov_enh-Core</w:t>
            </w:r>
          </w:p>
        </w:tc>
        <w:tc>
          <w:tcPr>
            <w:tcW w:w="512" w:type="pct"/>
          </w:tcPr>
          <w:p w14:paraId="5531355A" w14:textId="5255F2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13196846" w14:textId="77777777" w:rsidTr="00AE7F5C">
        <w:tc>
          <w:tcPr>
            <w:tcW w:w="514" w:type="pct"/>
          </w:tcPr>
          <w:p w14:paraId="4A78901B" w14:textId="50C20D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R4-2314939</w:t>
            </w:r>
          </w:p>
        </w:tc>
        <w:tc>
          <w:tcPr>
            <w:tcW w:w="1177" w:type="pct"/>
          </w:tcPr>
          <w:p w14:paraId="0E3D4649" w14:textId="3F848A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[NR_cov_enh-Core] Update of FR2 DMRS bundling measurements</w:t>
            </w:r>
          </w:p>
        </w:tc>
        <w:tc>
          <w:tcPr>
            <w:tcW w:w="589" w:type="pct"/>
          </w:tcPr>
          <w:p w14:paraId="5FBE1644" w14:textId="5ACCC5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Schwarz, Mediatek, Apple</w:t>
            </w:r>
          </w:p>
        </w:tc>
        <w:tc>
          <w:tcPr>
            <w:tcW w:w="441" w:type="pct"/>
          </w:tcPr>
          <w:p w14:paraId="1A690DF1" w14:textId="7CB98F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4B4884DB" w14:textId="75BAB0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0647</w:t>
            </w:r>
          </w:p>
        </w:tc>
        <w:tc>
          <w:tcPr>
            <w:tcW w:w="220" w:type="pct"/>
          </w:tcPr>
          <w:p w14:paraId="381DA924" w14:textId="1610DA6A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4EE8CEA" w14:textId="1F97E0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EA0C7BF" w14:textId="209A35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91BC2F3" w14:textId="56FAF1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NR_cov_enh-Core</w:t>
            </w:r>
          </w:p>
        </w:tc>
        <w:tc>
          <w:tcPr>
            <w:tcW w:w="512" w:type="pct"/>
          </w:tcPr>
          <w:p w14:paraId="6912D8F0" w14:textId="740D06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0337A90" w14:textId="77777777" w:rsidTr="00AE7F5C">
        <w:tc>
          <w:tcPr>
            <w:tcW w:w="514" w:type="pct"/>
          </w:tcPr>
          <w:p w14:paraId="734C7877" w14:textId="61F1D0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R4-2313082</w:t>
            </w:r>
          </w:p>
        </w:tc>
        <w:tc>
          <w:tcPr>
            <w:tcW w:w="1177" w:type="pct"/>
          </w:tcPr>
          <w:p w14:paraId="57B65874" w14:textId="14D80D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[NR_cov_enh-Core] Update of FR2 DMRS bundling measurements</w:t>
            </w:r>
          </w:p>
        </w:tc>
        <w:tc>
          <w:tcPr>
            <w:tcW w:w="589" w:type="pct"/>
          </w:tcPr>
          <w:p w14:paraId="096C4837" w14:textId="3F9062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Schwarz, Mediatek, Apple</w:t>
            </w:r>
          </w:p>
        </w:tc>
        <w:tc>
          <w:tcPr>
            <w:tcW w:w="441" w:type="pct"/>
          </w:tcPr>
          <w:p w14:paraId="1A1B12F1" w14:textId="2125C0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1BB25A6E" w14:textId="405945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0648</w:t>
            </w:r>
          </w:p>
        </w:tc>
        <w:tc>
          <w:tcPr>
            <w:tcW w:w="220" w:type="pct"/>
          </w:tcPr>
          <w:p w14:paraId="2443EE4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D17E13E" w14:textId="3BDE76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828F91D" w14:textId="607D1D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6E9B576" w14:textId="3AEA3A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NR_cov_enh-Core</w:t>
            </w:r>
          </w:p>
        </w:tc>
        <w:tc>
          <w:tcPr>
            <w:tcW w:w="512" w:type="pct"/>
          </w:tcPr>
          <w:p w14:paraId="5EE3474F" w14:textId="46E034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D94F663" w14:textId="77777777" w:rsidTr="00AE7F5C">
        <w:tc>
          <w:tcPr>
            <w:tcW w:w="514" w:type="pct"/>
          </w:tcPr>
          <w:p w14:paraId="442A2508" w14:textId="36BD27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R4-2313228</w:t>
            </w:r>
          </w:p>
        </w:tc>
        <w:tc>
          <w:tcPr>
            <w:tcW w:w="1177" w:type="pct"/>
          </w:tcPr>
          <w:p w14:paraId="1FDB7069" w14:textId="11B29C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Feature CR for RF requirements of FR2 HST multi-panel operation</w:t>
            </w:r>
          </w:p>
        </w:tc>
        <w:tc>
          <w:tcPr>
            <w:tcW w:w="589" w:type="pct"/>
          </w:tcPr>
          <w:p w14:paraId="40743114" w14:textId="0C25D5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448BAA4D" w14:textId="227AC7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3D11243D" w14:textId="5B4011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0649</w:t>
            </w:r>
          </w:p>
        </w:tc>
        <w:tc>
          <w:tcPr>
            <w:tcW w:w="220" w:type="pct"/>
          </w:tcPr>
          <w:p w14:paraId="55A810F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B9F1D7C" w14:textId="43F23B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23AE468" w14:textId="3ED0B7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785932C2" w14:textId="68139F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NR_HST_FR2_enh-Core</w:t>
            </w:r>
          </w:p>
        </w:tc>
        <w:tc>
          <w:tcPr>
            <w:tcW w:w="512" w:type="pct"/>
          </w:tcPr>
          <w:p w14:paraId="10FD3989" w14:textId="53D98A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00DB7204" w14:textId="77777777" w:rsidTr="00AE7F5C">
        <w:tc>
          <w:tcPr>
            <w:tcW w:w="514" w:type="pct"/>
          </w:tcPr>
          <w:p w14:paraId="547244F8" w14:textId="7DB1BE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R4-2314757</w:t>
            </w:r>
          </w:p>
        </w:tc>
        <w:tc>
          <w:tcPr>
            <w:tcW w:w="1177" w:type="pct"/>
          </w:tcPr>
          <w:p w14:paraId="3ECCCD10" w14:textId="26F44C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Feature CR for RF requirements of FR2 HST multi-panel operation</w:t>
            </w:r>
          </w:p>
        </w:tc>
        <w:tc>
          <w:tcPr>
            <w:tcW w:w="589" w:type="pct"/>
          </w:tcPr>
          <w:p w14:paraId="51E3B907" w14:textId="0524C7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Samsung, Nokia, Nokia Shanghai Bell, Qualcomm, Huawei</w:t>
            </w:r>
          </w:p>
        </w:tc>
        <w:tc>
          <w:tcPr>
            <w:tcW w:w="441" w:type="pct"/>
          </w:tcPr>
          <w:p w14:paraId="283E0FB2" w14:textId="6F0D9F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6FECE472" w14:textId="78B949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0649</w:t>
            </w:r>
          </w:p>
        </w:tc>
        <w:tc>
          <w:tcPr>
            <w:tcW w:w="220" w:type="pct"/>
          </w:tcPr>
          <w:p w14:paraId="6E04DFE0" w14:textId="773D0AB9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C0D74F5" w14:textId="7BD144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B4CBA17" w14:textId="2642C4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098BCB17" w14:textId="6A6DF8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NR_HST_FR2_enh-Core</w:t>
            </w:r>
          </w:p>
        </w:tc>
        <w:tc>
          <w:tcPr>
            <w:tcW w:w="512" w:type="pct"/>
          </w:tcPr>
          <w:p w14:paraId="52FAF6D0" w14:textId="17E318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F0716A6" w14:textId="77777777" w:rsidTr="00AE7F5C">
        <w:tc>
          <w:tcPr>
            <w:tcW w:w="514" w:type="pct"/>
          </w:tcPr>
          <w:p w14:paraId="1FC32FE2" w14:textId="6DFC97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R4-2313229</w:t>
            </w:r>
          </w:p>
        </w:tc>
        <w:tc>
          <w:tcPr>
            <w:tcW w:w="1177" w:type="pct"/>
          </w:tcPr>
          <w:p w14:paraId="1E10B716" w14:textId="0E4BED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on editorial correction for UE orientation illustrations</w:t>
            </w:r>
          </w:p>
        </w:tc>
        <w:tc>
          <w:tcPr>
            <w:tcW w:w="589" w:type="pct"/>
          </w:tcPr>
          <w:p w14:paraId="024C9380" w14:textId="11E31A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4EC33412" w14:textId="5085E3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31B17494" w14:textId="3B7B8E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0650</w:t>
            </w:r>
          </w:p>
        </w:tc>
        <w:tc>
          <w:tcPr>
            <w:tcW w:w="220" w:type="pct"/>
          </w:tcPr>
          <w:p w14:paraId="7FD21AA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A560835" w14:textId="0E2248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1185BD49" w14:textId="54427F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2BB5FCD" w14:textId="1618B6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795723D8" w14:textId="4D28EC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891EBFE" w14:textId="77777777" w:rsidTr="00AE7F5C">
        <w:tc>
          <w:tcPr>
            <w:tcW w:w="514" w:type="pct"/>
          </w:tcPr>
          <w:p w14:paraId="6952264D" w14:textId="71174E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R4-2313230</w:t>
            </w:r>
          </w:p>
        </w:tc>
        <w:tc>
          <w:tcPr>
            <w:tcW w:w="1177" w:type="pct"/>
          </w:tcPr>
          <w:p w14:paraId="0F945721" w14:textId="262026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on editorial correction for UE orientation illustrations</w:t>
            </w:r>
          </w:p>
        </w:tc>
        <w:tc>
          <w:tcPr>
            <w:tcW w:w="589" w:type="pct"/>
          </w:tcPr>
          <w:p w14:paraId="48DF49D4" w14:textId="3A6E7E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392036BD" w14:textId="3BF25E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23E0B9A4" w14:textId="5C27B3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0651</w:t>
            </w:r>
          </w:p>
        </w:tc>
        <w:tc>
          <w:tcPr>
            <w:tcW w:w="220" w:type="pct"/>
          </w:tcPr>
          <w:p w14:paraId="7F3E9F4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070F9FA" w14:textId="7A1456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932B27B" w14:textId="795675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8F5D72D" w14:textId="04DF94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2A4C9F8F" w14:textId="104EA2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D48024B" w14:textId="77777777" w:rsidTr="00AE7F5C">
        <w:tc>
          <w:tcPr>
            <w:tcW w:w="514" w:type="pct"/>
          </w:tcPr>
          <w:p w14:paraId="15E5D291" w14:textId="5E8CCC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R4-2313231</w:t>
            </w:r>
          </w:p>
        </w:tc>
        <w:tc>
          <w:tcPr>
            <w:tcW w:w="1177" w:type="pct"/>
          </w:tcPr>
          <w:p w14:paraId="2CCBB7EE" w14:textId="5A9D11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on editorial correction for UE orientation illustrations</w:t>
            </w:r>
          </w:p>
        </w:tc>
        <w:tc>
          <w:tcPr>
            <w:tcW w:w="589" w:type="pct"/>
          </w:tcPr>
          <w:p w14:paraId="1E5BE23B" w14:textId="56C4CB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4602B0D3" w14:textId="56B6F5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70465BC0" w14:textId="43FBBE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0652</w:t>
            </w:r>
          </w:p>
        </w:tc>
        <w:tc>
          <w:tcPr>
            <w:tcW w:w="220" w:type="pct"/>
          </w:tcPr>
          <w:p w14:paraId="563AD16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9814C64" w14:textId="2BDB0B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05C7397" w14:textId="0D594A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5CB4AD6" w14:textId="35954A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7302CB8E" w14:textId="3B588E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EE67E6B" w14:textId="77777777" w:rsidTr="00AE7F5C">
        <w:tc>
          <w:tcPr>
            <w:tcW w:w="514" w:type="pct"/>
          </w:tcPr>
          <w:p w14:paraId="5E98FE60" w14:textId="0B8C9D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R4-2313232</w:t>
            </w:r>
          </w:p>
        </w:tc>
        <w:tc>
          <w:tcPr>
            <w:tcW w:w="1177" w:type="pct"/>
          </w:tcPr>
          <w:p w14:paraId="2E6397FF" w14:textId="2C84D3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on editorial correction for UE orientation illustrations</w:t>
            </w:r>
          </w:p>
        </w:tc>
        <w:tc>
          <w:tcPr>
            <w:tcW w:w="589" w:type="pct"/>
          </w:tcPr>
          <w:p w14:paraId="3DCAD36D" w14:textId="7EA1C0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291DC282" w14:textId="1E5208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75BBBAC2" w14:textId="4C2DEB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0653</w:t>
            </w:r>
          </w:p>
        </w:tc>
        <w:tc>
          <w:tcPr>
            <w:tcW w:w="220" w:type="pct"/>
          </w:tcPr>
          <w:p w14:paraId="3DF893E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44E95EE" w14:textId="18ABBC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5DA87DA" w14:textId="0F63F4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B9A9F78" w14:textId="08B6D9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35E4A04D" w14:textId="69AF86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B53ED17" w14:textId="77777777" w:rsidTr="00AE7F5C">
        <w:tc>
          <w:tcPr>
            <w:tcW w:w="514" w:type="pct"/>
          </w:tcPr>
          <w:p w14:paraId="33ABED78" w14:textId="4DBB4B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R4-2313450</w:t>
            </w:r>
          </w:p>
        </w:tc>
        <w:tc>
          <w:tcPr>
            <w:tcW w:w="1177" w:type="pct"/>
          </w:tcPr>
          <w:p w14:paraId="65C1F09B" w14:textId="25464D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Correction to EVM measurement point</w:t>
            </w:r>
          </w:p>
        </w:tc>
        <w:tc>
          <w:tcPr>
            <w:tcW w:w="589" w:type="pct"/>
          </w:tcPr>
          <w:p w14:paraId="5C38463F" w14:textId="151636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Limited</w:t>
            </w:r>
          </w:p>
        </w:tc>
        <w:tc>
          <w:tcPr>
            <w:tcW w:w="441" w:type="pct"/>
          </w:tcPr>
          <w:p w14:paraId="75EBB3DA" w14:textId="10432F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6E5FB1A5" w14:textId="7C86CC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0654</w:t>
            </w:r>
          </w:p>
        </w:tc>
        <w:tc>
          <w:tcPr>
            <w:tcW w:w="220" w:type="pct"/>
          </w:tcPr>
          <w:p w14:paraId="682F061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F09A9FF" w14:textId="5A5531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60CB8F53" w14:textId="115B94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C464E5F" w14:textId="016CBD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30398FF1" w14:textId="43BE52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9897700" w14:textId="77777777" w:rsidTr="00AE7F5C">
        <w:tc>
          <w:tcPr>
            <w:tcW w:w="514" w:type="pct"/>
          </w:tcPr>
          <w:p w14:paraId="1503C064" w14:textId="29A723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R4-2313461</w:t>
            </w:r>
          </w:p>
        </w:tc>
        <w:tc>
          <w:tcPr>
            <w:tcW w:w="1177" w:type="pct"/>
          </w:tcPr>
          <w:p w14:paraId="4BF88A1A" w14:textId="0C04F4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clarification on maxUplinkDutyCycle-FR2</w:t>
            </w:r>
          </w:p>
        </w:tc>
        <w:tc>
          <w:tcPr>
            <w:tcW w:w="589" w:type="pct"/>
          </w:tcPr>
          <w:p w14:paraId="18D6F61E" w14:textId="352EC3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9AC9B3E" w14:textId="5E08CD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3DCC51CC" w14:textId="12AE59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0655</w:t>
            </w:r>
          </w:p>
        </w:tc>
        <w:tc>
          <w:tcPr>
            <w:tcW w:w="220" w:type="pct"/>
          </w:tcPr>
          <w:p w14:paraId="626AC26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4B07AE1" w14:textId="4599AF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7166C993" w14:textId="33E5A2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F500351" w14:textId="0B8907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0B9BF818" w14:textId="22E919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98DEEB8" w14:textId="77777777" w:rsidTr="00AE7F5C">
        <w:tc>
          <w:tcPr>
            <w:tcW w:w="514" w:type="pct"/>
          </w:tcPr>
          <w:p w14:paraId="02F83B71" w14:textId="150BD4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R4-2314869</w:t>
            </w:r>
          </w:p>
        </w:tc>
        <w:tc>
          <w:tcPr>
            <w:tcW w:w="1177" w:type="pct"/>
          </w:tcPr>
          <w:p w14:paraId="080D1D38" w14:textId="01D95E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clarification on maxUplinkDutyCycle-FR2</w:t>
            </w:r>
          </w:p>
        </w:tc>
        <w:tc>
          <w:tcPr>
            <w:tcW w:w="589" w:type="pct"/>
          </w:tcPr>
          <w:p w14:paraId="7A26A58A" w14:textId="0AFFE6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37A998CF" w14:textId="1635E9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0058074F" w14:textId="2D5A81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0655</w:t>
            </w:r>
          </w:p>
        </w:tc>
        <w:tc>
          <w:tcPr>
            <w:tcW w:w="220" w:type="pct"/>
          </w:tcPr>
          <w:p w14:paraId="4C1D0776" w14:textId="04210066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0B428B1" w14:textId="011908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6A89C299" w14:textId="386FDA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1FB5F8B" w14:textId="360D72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638D29EA" w14:textId="3CFD5E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ABA327B" w14:textId="77777777" w:rsidTr="00AE7F5C">
        <w:tc>
          <w:tcPr>
            <w:tcW w:w="514" w:type="pct"/>
          </w:tcPr>
          <w:p w14:paraId="36A5D3B0" w14:textId="342F8C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R4-2313462</w:t>
            </w:r>
          </w:p>
        </w:tc>
        <w:tc>
          <w:tcPr>
            <w:tcW w:w="1177" w:type="pct"/>
          </w:tcPr>
          <w:p w14:paraId="12B6E367" w14:textId="1F3483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clarification on maxUplinkDutyCycle-FR2</w:t>
            </w:r>
          </w:p>
        </w:tc>
        <w:tc>
          <w:tcPr>
            <w:tcW w:w="589" w:type="pct"/>
          </w:tcPr>
          <w:p w14:paraId="0D3E9F71" w14:textId="3C9AC1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36776E4B" w14:textId="180E7E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1ECF0E96" w14:textId="7F2A53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0656</w:t>
            </w:r>
          </w:p>
        </w:tc>
        <w:tc>
          <w:tcPr>
            <w:tcW w:w="220" w:type="pct"/>
          </w:tcPr>
          <w:p w14:paraId="086F541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1F956F6" w14:textId="15E099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4589F116" w14:textId="646A0D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7F2AB0A" w14:textId="538D8A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13987481" w14:textId="78048C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879470E" w14:textId="77777777" w:rsidTr="00AE7F5C">
        <w:tc>
          <w:tcPr>
            <w:tcW w:w="514" w:type="pct"/>
          </w:tcPr>
          <w:p w14:paraId="135206FA" w14:textId="2FA78A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R4-2313463</w:t>
            </w:r>
          </w:p>
        </w:tc>
        <w:tc>
          <w:tcPr>
            <w:tcW w:w="1177" w:type="pct"/>
          </w:tcPr>
          <w:p w14:paraId="4CE26DF3" w14:textId="497FD7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clarification on maxUplinkDutyCycle-FR2</w:t>
            </w:r>
          </w:p>
        </w:tc>
        <w:tc>
          <w:tcPr>
            <w:tcW w:w="589" w:type="pct"/>
          </w:tcPr>
          <w:p w14:paraId="25A0E7E8" w14:textId="4870B7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28ED86F3" w14:textId="2745CE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3B5EDFAF" w14:textId="3C1147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0657</w:t>
            </w:r>
          </w:p>
        </w:tc>
        <w:tc>
          <w:tcPr>
            <w:tcW w:w="220" w:type="pct"/>
          </w:tcPr>
          <w:p w14:paraId="41B81A6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ED90B53" w14:textId="7DFC11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794544D" w14:textId="4A34BA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073166C" w14:textId="63ECDD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2A2FD7DF" w14:textId="10FB10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4B947C1" w14:textId="77777777" w:rsidTr="00AE7F5C">
        <w:tc>
          <w:tcPr>
            <w:tcW w:w="514" w:type="pct"/>
          </w:tcPr>
          <w:p w14:paraId="38B8CCE9" w14:textId="43027F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R4-2313464</w:t>
            </w:r>
          </w:p>
        </w:tc>
        <w:tc>
          <w:tcPr>
            <w:tcW w:w="1177" w:type="pct"/>
          </w:tcPr>
          <w:p w14:paraId="2499E941" w14:textId="51E4DB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clarification on maxUplinkDutyCycle-FR2</w:t>
            </w:r>
          </w:p>
        </w:tc>
        <w:tc>
          <w:tcPr>
            <w:tcW w:w="589" w:type="pct"/>
          </w:tcPr>
          <w:p w14:paraId="3F961797" w14:textId="53D1C5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7C13BF70" w14:textId="31A30F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38.101-2</w:t>
            </w:r>
          </w:p>
        </w:tc>
        <w:tc>
          <w:tcPr>
            <w:tcW w:w="295" w:type="pct"/>
          </w:tcPr>
          <w:p w14:paraId="1CA425C0" w14:textId="579A86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0658</w:t>
            </w:r>
          </w:p>
        </w:tc>
        <w:tc>
          <w:tcPr>
            <w:tcW w:w="220" w:type="pct"/>
          </w:tcPr>
          <w:p w14:paraId="6048E62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7B34BB9" w14:textId="5E25AF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46CF051" w14:textId="66CFFE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24C33C9" w14:textId="546ABD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006B7021" w14:textId="1DF55C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52A752F" w14:textId="77777777" w:rsidTr="00AE7F5C">
        <w:tc>
          <w:tcPr>
            <w:tcW w:w="514" w:type="pct"/>
          </w:tcPr>
          <w:p w14:paraId="2169162D" w14:textId="08DE69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R4-2311041</w:t>
            </w:r>
          </w:p>
        </w:tc>
        <w:tc>
          <w:tcPr>
            <w:tcW w:w="1177" w:type="pct"/>
          </w:tcPr>
          <w:p w14:paraId="57846E06" w14:textId="577FAD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Introduction of higherPowerLimit-r17 into EN-DC of PC3+PC5 including UL Intra band CA</w:t>
            </w:r>
          </w:p>
        </w:tc>
        <w:tc>
          <w:tcPr>
            <w:tcW w:w="589" w:type="pct"/>
          </w:tcPr>
          <w:p w14:paraId="0E7DC66E" w14:textId="5833C4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Bell, Samsung</w:t>
            </w:r>
          </w:p>
        </w:tc>
        <w:tc>
          <w:tcPr>
            <w:tcW w:w="441" w:type="pct"/>
          </w:tcPr>
          <w:p w14:paraId="0A32332B" w14:textId="5504C2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42E1BDDB" w14:textId="32AE33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0976</w:t>
            </w:r>
          </w:p>
        </w:tc>
        <w:tc>
          <w:tcPr>
            <w:tcW w:w="220" w:type="pct"/>
          </w:tcPr>
          <w:p w14:paraId="693D4E1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FEA2996" w14:textId="5FEA6F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54A6026" w14:textId="3FBA63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115740A3" w14:textId="6C827E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NR_cov_enh2-Core</w:t>
            </w:r>
          </w:p>
        </w:tc>
        <w:tc>
          <w:tcPr>
            <w:tcW w:w="512" w:type="pct"/>
          </w:tcPr>
          <w:p w14:paraId="5B5774D8" w14:textId="654E7D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874E8D4" w14:textId="77777777" w:rsidTr="00AE7F5C">
        <w:tc>
          <w:tcPr>
            <w:tcW w:w="514" w:type="pct"/>
          </w:tcPr>
          <w:p w14:paraId="40E24204" w14:textId="381500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R4-2314914</w:t>
            </w:r>
          </w:p>
        </w:tc>
        <w:tc>
          <w:tcPr>
            <w:tcW w:w="1177" w:type="pct"/>
          </w:tcPr>
          <w:p w14:paraId="430B5CA9" w14:textId="18B1E5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Introduction of higherPowerLimit-r17 into EN-DC of PC3+PC5 including UL Intra band CA</w:t>
            </w:r>
          </w:p>
        </w:tc>
        <w:tc>
          <w:tcPr>
            <w:tcW w:w="589" w:type="pct"/>
          </w:tcPr>
          <w:p w14:paraId="25EE84A1" w14:textId="7BC3E2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Bell, Samsung</w:t>
            </w:r>
          </w:p>
        </w:tc>
        <w:tc>
          <w:tcPr>
            <w:tcW w:w="441" w:type="pct"/>
          </w:tcPr>
          <w:p w14:paraId="4A62E808" w14:textId="24E76A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4F6C690D" w14:textId="5CE267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0976</w:t>
            </w:r>
          </w:p>
        </w:tc>
        <w:tc>
          <w:tcPr>
            <w:tcW w:w="220" w:type="pct"/>
          </w:tcPr>
          <w:p w14:paraId="0D06F204" w14:textId="74B9751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E7F3235" w14:textId="09CDE1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0B60248" w14:textId="3A53A5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718254A0" w14:textId="3609F5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NR_cov_enh2-Core</w:t>
            </w:r>
          </w:p>
        </w:tc>
        <w:tc>
          <w:tcPr>
            <w:tcW w:w="512" w:type="pct"/>
          </w:tcPr>
          <w:p w14:paraId="2FF5817A" w14:textId="3712EE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3A5B4E48" w14:textId="77777777" w:rsidTr="00AE7F5C">
        <w:tc>
          <w:tcPr>
            <w:tcW w:w="514" w:type="pct"/>
          </w:tcPr>
          <w:p w14:paraId="1F6CA03B" w14:textId="5BD6FD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R4-2311046</w:t>
            </w:r>
          </w:p>
        </w:tc>
        <w:tc>
          <w:tcPr>
            <w:tcW w:w="1177" w:type="pct"/>
          </w:tcPr>
          <w:p w14:paraId="254BC3CA" w14:textId="61CB77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[DC_Pcmax_3UL_CC-Core] Configured transmitted power correction for 3UL CC</w:t>
            </w:r>
          </w:p>
        </w:tc>
        <w:tc>
          <w:tcPr>
            <w:tcW w:w="589" w:type="pct"/>
          </w:tcPr>
          <w:p w14:paraId="66A2D361" w14:textId="55A4F3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Bell, Samsung</w:t>
            </w:r>
          </w:p>
        </w:tc>
        <w:tc>
          <w:tcPr>
            <w:tcW w:w="441" w:type="pct"/>
          </w:tcPr>
          <w:p w14:paraId="0F941685" w14:textId="342B5F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3F309D78" w14:textId="7EF462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0977</w:t>
            </w:r>
          </w:p>
        </w:tc>
        <w:tc>
          <w:tcPr>
            <w:tcW w:w="220" w:type="pct"/>
          </w:tcPr>
          <w:p w14:paraId="4715E46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DE90FA7" w14:textId="007735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10A3C47" w14:textId="784FA9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0B75BFD" w14:textId="232E8C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TEI16, DC_R16_1BLTE_1BNR_2DL2UL-Core, DC_Pcmax_3UL_CC-Core</w:t>
            </w:r>
          </w:p>
        </w:tc>
        <w:tc>
          <w:tcPr>
            <w:tcW w:w="512" w:type="pct"/>
          </w:tcPr>
          <w:p w14:paraId="7550DDD6" w14:textId="4BCC1B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F9C9B39" w14:textId="77777777" w:rsidTr="00AE7F5C">
        <w:tc>
          <w:tcPr>
            <w:tcW w:w="514" w:type="pct"/>
          </w:tcPr>
          <w:p w14:paraId="1907E006" w14:textId="65FBC6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R4-2314913</w:t>
            </w:r>
          </w:p>
        </w:tc>
        <w:tc>
          <w:tcPr>
            <w:tcW w:w="1177" w:type="pct"/>
          </w:tcPr>
          <w:p w14:paraId="5E29F84E" w14:textId="06FDF2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[DC_Pcmax_3UL_CC-Core] Configured transmitted power correction for 3UL CC</w:t>
            </w:r>
          </w:p>
        </w:tc>
        <w:tc>
          <w:tcPr>
            <w:tcW w:w="589" w:type="pct"/>
          </w:tcPr>
          <w:p w14:paraId="0B27B609" w14:textId="5756D1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Bell, Samsung</w:t>
            </w:r>
          </w:p>
        </w:tc>
        <w:tc>
          <w:tcPr>
            <w:tcW w:w="441" w:type="pct"/>
          </w:tcPr>
          <w:p w14:paraId="0D7F27C0" w14:textId="38BF1A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6224B83B" w14:textId="167137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0977</w:t>
            </w:r>
          </w:p>
        </w:tc>
        <w:tc>
          <w:tcPr>
            <w:tcW w:w="220" w:type="pct"/>
          </w:tcPr>
          <w:p w14:paraId="35BC9437" w14:textId="107B3739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E8EC139" w14:textId="62023B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59766DF" w14:textId="0AA06E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C525791" w14:textId="47BC7D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TEI16, DC_R16_1BLTE_1BNR_2DL2UL-Core, DC_Pcmax_3UL_CC-Core</w:t>
            </w:r>
          </w:p>
        </w:tc>
        <w:tc>
          <w:tcPr>
            <w:tcW w:w="512" w:type="pct"/>
          </w:tcPr>
          <w:p w14:paraId="7DF65EB7" w14:textId="2515E6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FEC68D2" w14:textId="77777777" w:rsidTr="00AE7F5C">
        <w:tc>
          <w:tcPr>
            <w:tcW w:w="514" w:type="pct"/>
          </w:tcPr>
          <w:p w14:paraId="6434F4C3" w14:textId="3B7E16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R4-2314916</w:t>
            </w:r>
          </w:p>
        </w:tc>
        <w:tc>
          <w:tcPr>
            <w:tcW w:w="1177" w:type="pct"/>
          </w:tcPr>
          <w:p w14:paraId="5E9EBCAC" w14:textId="6F1F1C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[DC_Pcmax_3UL_CC-Core] Configured transmitted power correction for 3UL CC</w:t>
            </w:r>
          </w:p>
        </w:tc>
        <w:tc>
          <w:tcPr>
            <w:tcW w:w="589" w:type="pct"/>
          </w:tcPr>
          <w:p w14:paraId="0AB8F88A" w14:textId="179FAD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Bell, Samsung</w:t>
            </w:r>
          </w:p>
        </w:tc>
        <w:tc>
          <w:tcPr>
            <w:tcW w:w="441" w:type="pct"/>
          </w:tcPr>
          <w:p w14:paraId="752388BE" w14:textId="63DB4B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6F41CD38" w14:textId="6EE265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0977</w:t>
            </w:r>
          </w:p>
        </w:tc>
        <w:tc>
          <w:tcPr>
            <w:tcW w:w="220" w:type="pct"/>
          </w:tcPr>
          <w:p w14:paraId="4A6AC246" w14:textId="7E4CD57B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2</w:t>
            </w:r>
          </w:p>
        </w:tc>
        <w:tc>
          <w:tcPr>
            <w:tcW w:w="369" w:type="pct"/>
          </w:tcPr>
          <w:p w14:paraId="7CABC4AD" w14:textId="64A6BD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4A52B77" w14:textId="6BBEE9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F814F92" w14:textId="15FE7B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TEI16, DC_R16_1BLTE_1BNR_2DL2UL-Core, DC_Pcmax_3UL_CC-Core</w:t>
            </w:r>
          </w:p>
        </w:tc>
        <w:tc>
          <w:tcPr>
            <w:tcW w:w="512" w:type="pct"/>
          </w:tcPr>
          <w:p w14:paraId="0ED657A1" w14:textId="5EE2FB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19385960" w14:textId="77777777" w:rsidTr="00AE7F5C">
        <w:tc>
          <w:tcPr>
            <w:tcW w:w="514" w:type="pct"/>
          </w:tcPr>
          <w:p w14:paraId="16E5BE58" w14:textId="21C97B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R4-2311047</w:t>
            </w:r>
          </w:p>
        </w:tc>
        <w:tc>
          <w:tcPr>
            <w:tcW w:w="1177" w:type="pct"/>
          </w:tcPr>
          <w:p w14:paraId="06C3F895" w14:textId="49A090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[DC_Pcmax_3UL_CC-Core] Configured transmitted power correction for 3UL CC</w:t>
            </w:r>
          </w:p>
        </w:tc>
        <w:tc>
          <w:tcPr>
            <w:tcW w:w="589" w:type="pct"/>
          </w:tcPr>
          <w:p w14:paraId="272431F7" w14:textId="2FE448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Bell, Samsung</w:t>
            </w:r>
          </w:p>
        </w:tc>
        <w:tc>
          <w:tcPr>
            <w:tcW w:w="441" w:type="pct"/>
          </w:tcPr>
          <w:p w14:paraId="329D8F4C" w14:textId="63BD90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618F23C9" w14:textId="7A6F3E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0978</w:t>
            </w:r>
          </w:p>
        </w:tc>
        <w:tc>
          <w:tcPr>
            <w:tcW w:w="220" w:type="pct"/>
          </w:tcPr>
          <w:p w14:paraId="4B5CB34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E5796A5" w14:textId="18B7EE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413B1394" w14:textId="634EC6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26AF43A" w14:textId="60151C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TEI16, DC_R16_1BLTE_1BNR_2DL2UL-Core, DC_Pcmax_3UL_CC-Core</w:t>
            </w:r>
          </w:p>
        </w:tc>
        <w:tc>
          <w:tcPr>
            <w:tcW w:w="512" w:type="pct"/>
          </w:tcPr>
          <w:p w14:paraId="2C281848" w14:textId="24F787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5A17D24F" w14:textId="77777777" w:rsidTr="00AE7F5C">
        <w:tc>
          <w:tcPr>
            <w:tcW w:w="514" w:type="pct"/>
          </w:tcPr>
          <w:p w14:paraId="199CCE53" w14:textId="5EEC13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R4-2311048</w:t>
            </w:r>
          </w:p>
        </w:tc>
        <w:tc>
          <w:tcPr>
            <w:tcW w:w="1177" w:type="pct"/>
          </w:tcPr>
          <w:p w14:paraId="2FA4119B" w14:textId="21A627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[DC_Pcmax_3UL_CC-Core] Configured transmitted power correction for 3UL CC</w:t>
            </w:r>
          </w:p>
        </w:tc>
        <w:tc>
          <w:tcPr>
            <w:tcW w:w="589" w:type="pct"/>
          </w:tcPr>
          <w:p w14:paraId="44443DC7" w14:textId="7E41D1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Bell, Samsung</w:t>
            </w:r>
          </w:p>
        </w:tc>
        <w:tc>
          <w:tcPr>
            <w:tcW w:w="441" w:type="pct"/>
          </w:tcPr>
          <w:p w14:paraId="0902C64D" w14:textId="3E09B2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4A7E24A1" w14:textId="151D50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0979</w:t>
            </w:r>
          </w:p>
        </w:tc>
        <w:tc>
          <w:tcPr>
            <w:tcW w:w="220" w:type="pct"/>
          </w:tcPr>
          <w:p w14:paraId="6450183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FBDED1D" w14:textId="20A1F8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43E6A65" w14:textId="00B6D2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9847E15" w14:textId="00B1DF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TEI16, DC_R16_1BLTE_1BNR_2DL2UL-Core, DC_Pcmax_3UL_CC-Core</w:t>
            </w:r>
          </w:p>
        </w:tc>
        <w:tc>
          <w:tcPr>
            <w:tcW w:w="512" w:type="pct"/>
          </w:tcPr>
          <w:p w14:paraId="7AE5B9DA" w14:textId="42D832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FDDACDB" w14:textId="77777777" w:rsidTr="00AE7F5C">
        <w:tc>
          <w:tcPr>
            <w:tcW w:w="514" w:type="pct"/>
          </w:tcPr>
          <w:p w14:paraId="14C0FA6F" w14:textId="363D28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R4-2311049</w:t>
            </w:r>
          </w:p>
        </w:tc>
        <w:tc>
          <w:tcPr>
            <w:tcW w:w="1177" w:type="pct"/>
          </w:tcPr>
          <w:p w14:paraId="4A543FED" w14:textId="6356C3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[DC_Pcmax_3UL_CC-Core] Configured transmitted power correction for 3UL CC</w:t>
            </w:r>
          </w:p>
        </w:tc>
        <w:tc>
          <w:tcPr>
            <w:tcW w:w="589" w:type="pct"/>
          </w:tcPr>
          <w:p w14:paraId="1D254B81" w14:textId="12890F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Bell, Samsung</w:t>
            </w:r>
          </w:p>
        </w:tc>
        <w:tc>
          <w:tcPr>
            <w:tcW w:w="441" w:type="pct"/>
          </w:tcPr>
          <w:p w14:paraId="3ACE56A0" w14:textId="2F2EF4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18DE0BE6" w14:textId="376C56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0980</w:t>
            </w:r>
          </w:p>
        </w:tc>
        <w:tc>
          <w:tcPr>
            <w:tcW w:w="220" w:type="pct"/>
          </w:tcPr>
          <w:p w14:paraId="197B2CE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57581AA" w14:textId="523990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7FC2D01" w14:textId="056BC4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0573577" w14:textId="125665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TEI16, DC_R16_1BLTE_1BNR_2DL2UL-Core, DC_Pcmax_3UL_CC-Core</w:t>
            </w:r>
          </w:p>
        </w:tc>
        <w:tc>
          <w:tcPr>
            <w:tcW w:w="512" w:type="pct"/>
          </w:tcPr>
          <w:p w14:paraId="7CAACF3F" w14:textId="17768F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2C44C9D" w14:textId="77777777" w:rsidTr="00AE7F5C">
        <w:tc>
          <w:tcPr>
            <w:tcW w:w="514" w:type="pct"/>
          </w:tcPr>
          <w:p w14:paraId="1A2CB51A" w14:textId="0FBBF0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R4-2311106</w:t>
            </w:r>
          </w:p>
        </w:tc>
        <w:tc>
          <w:tcPr>
            <w:tcW w:w="1177" w:type="pct"/>
          </w:tcPr>
          <w:p w14:paraId="402C5CEB" w14:textId="3806A4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38.101-3 new combinations Rel-18 EN-DC HPUE</w:t>
            </w:r>
          </w:p>
        </w:tc>
        <w:tc>
          <w:tcPr>
            <w:tcW w:w="589" w:type="pct"/>
          </w:tcPr>
          <w:p w14:paraId="00F57F3D" w14:textId="71DD38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651EEECC" w14:textId="4ED87A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6EBBE552" w14:textId="61E111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0981</w:t>
            </w:r>
          </w:p>
        </w:tc>
        <w:tc>
          <w:tcPr>
            <w:tcW w:w="220" w:type="pct"/>
          </w:tcPr>
          <w:p w14:paraId="39595E9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48EC4F6" w14:textId="127350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426DFBE" w14:textId="6CEB4A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426255B6" w14:textId="1996E7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HPUE_FR1_DC_LTE_NR_R18</w:t>
            </w:r>
          </w:p>
        </w:tc>
        <w:tc>
          <w:tcPr>
            <w:tcW w:w="512" w:type="pct"/>
          </w:tcPr>
          <w:p w14:paraId="517F1137" w14:textId="4D4288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8E12E7B" w14:textId="77777777" w:rsidTr="00AE7F5C">
        <w:tc>
          <w:tcPr>
            <w:tcW w:w="514" w:type="pct"/>
          </w:tcPr>
          <w:p w14:paraId="68739569" w14:textId="41C0DB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R4-2311135</w:t>
            </w:r>
          </w:p>
        </w:tc>
        <w:tc>
          <w:tcPr>
            <w:tcW w:w="1177" w:type="pct"/>
          </w:tcPr>
          <w:p w14:paraId="3537CA04" w14:textId="1EBB68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38.101-3 Rel-18 Amendments to triple-beat MSD test points</w:t>
            </w:r>
          </w:p>
        </w:tc>
        <w:tc>
          <w:tcPr>
            <w:tcW w:w="589" w:type="pct"/>
          </w:tcPr>
          <w:p w14:paraId="384DD25F" w14:textId="169F64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 Inc.</w:t>
            </w:r>
          </w:p>
        </w:tc>
        <w:tc>
          <w:tcPr>
            <w:tcW w:w="441" w:type="pct"/>
          </w:tcPr>
          <w:p w14:paraId="1C8C54F7" w14:textId="7BEB86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4EA44206" w14:textId="1585A8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0982</w:t>
            </w:r>
          </w:p>
        </w:tc>
        <w:tc>
          <w:tcPr>
            <w:tcW w:w="220" w:type="pct"/>
          </w:tcPr>
          <w:p w14:paraId="0E85C62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D0FCE8A" w14:textId="43ACBA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2734E17" w14:textId="547D5B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C87868C" w14:textId="682D65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DC_R18_1BLTE_1BNR_2DL2UL-Core, DC_R18_xBLTE_2BNR_yDL2UL-Core, DC_R18_2BLTE_1BNR_3DL2UL-Core</w:t>
            </w:r>
          </w:p>
        </w:tc>
        <w:tc>
          <w:tcPr>
            <w:tcW w:w="512" w:type="pct"/>
          </w:tcPr>
          <w:p w14:paraId="3641798F" w14:textId="30ADB4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B7F8926" w14:textId="77777777" w:rsidTr="00AE7F5C">
        <w:tc>
          <w:tcPr>
            <w:tcW w:w="514" w:type="pct"/>
          </w:tcPr>
          <w:p w14:paraId="034A12F2" w14:textId="76BD5B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R4-2314687</w:t>
            </w:r>
          </w:p>
        </w:tc>
        <w:tc>
          <w:tcPr>
            <w:tcW w:w="1177" w:type="pct"/>
          </w:tcPr>
          <w:p w14:paraId="4BC585A9" w14:textId="595B29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38.101-3 Rel-18 Amendments to triple-beat MSD test points</w:t>
            </w:r>
          </w:p>
        </w:tc>
        <w:tc>
          <w:tcPr>
            <w:tcW w:w="589" w:type="pct"/>
          </w:tcPr>
          <w:p w14:paraId="73A583A1" w14:textId="19592E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 Inc.</w:t>
            </w:r>
          </w:p>
        </w:tc>
        <w:tc>
          <w:tcPr>
            <w:tcW w:w="441" w:type="pct"/>
          </w:tcPr>
          <w:p w14:paraId="2FB7A329" w14:textId="0D5222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32FB367C" w14:textId="2310E2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0982</w:t>
            </w:r>
          </w:p>
        </w:tc>
        <w:tc>
          <w:tcPr>
            <w:tcW w:w="220" w:type="pct"/>
          </w:tcPr>
          <w:p w14:paraId="6A65FDAC" w14:textId="59D16DF5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5C1AC63" w14:textId="527425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1FF4A4D" w14:textId="4CC3DD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9D23ADF" w14:textId="11083A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DC_R18_1BLTE_1BNR_2DL2UL-Core, DC_R18_xBLTE_2BNR_yDL2UL-Core, DC_R18_2BLTE_1BNR_3DL2UL-Core</w:t>
            </w:r>
          </w:p>
        </w:tc>
        <w:tc>
          <w:tcPr>
            <w:tcW w:w="512" w:type="pct"/>
          </w:tcPr>
          <w:p w14:paraId="2129611E" w14:textId="03AF60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AB367C9" w14:textId="77777777" w:rsidTr="00AE7F5C">
        <w:tc>
          <w:tcPr>
            <w:tcW w:w="514" w:type="pct"/>
          </w:tcPr>
          <w:p w14:paraId="5727E42B" w14:textId="5FA16B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R4-2311136</w:t>
            </w:r>
          </w:p>
        </w:tc>
        <w:tc>
          <w:tcPr>
            <w:tcW w:w="1177" w:type="pct"/>
          </w:tcPr>
          <w:p w14:paraId="30691EDD" w14:textId="4E9794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38.101-3 Rel-18 Removing triple uplink configurations</w:t>
            </w:r>
          </w:p>
        </w:tc>
        <w:tc>
          <w:tcPr>
            <w:tcW w:w="589" w:type="pct"/>
          </w:tcPr>
          <w:p w14:paraId="4BD1C493" w14:textId="281780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496F0F66" w14:textId="289672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44AE8748" w14:textId="2EB5F4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0983</w:t>
            </w:r>
          </w:p>
        </w:tc>
        <w:tc>
          <w:tcPr>
            <w:tcW w:w="220" w:type="pct"/>
          </w:tcPr>
          <w:p w14:paraId="7688BD1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6CAA5FE" w14:textId="156251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74EF9AF" w14:textId="77E157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BCD8485" w14:textId="1AEEC7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DC_R18_xBLTE_yBNR_zDL2UL-Core</w:t>
            </w:r>
          </w:p>
        </w:tc>
        <w:tc>
          <w:tcPr>
            <w:tcW w:w="512" w:type="pct"/>
          </w:tcPr>
          <w:p w14:paraId="6661A2E7" w14:textId="557B44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FAACB72" w14:textId="77777777" w:rsidTr="00AE7F5C">
        <w:tc>
          <w:tcPr>
            <w:tcW w:w="514" w:type="pct"/>
          </w:tcPr>
          <w:p w14:paraId="732B24E4" w14:textId="664BC0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R4-2311137</w:t>
            </w:r>
          </w:p>
        </w:tc>
        <w:tc>
          <w:tcPr>
            <w:tcW w:w="1177" w:type="pct"/>
          </w:tcPr>
          <w:p w14:paraId="5933354A" w14:textId="032BE5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38.101-3 Rel-17 Removing triple uplink configurations</w:t>
            </w:r>
          </w:p>
        </w:tc>
        <w:tc>
          <w:tcPr>
            <w:tcW w:w="589" w:type="pct"/>
          </w:tcPr>
          <w:p w14:paraId="1C903878" w14:textId="460F1C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441" w:type="pct"/>
          </w:tcPr>
          <w:p w14:paraId="63D30C3D" w14:textId="4CB27C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3289664A" w14:textId="7668C4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0984</w:t>
            </w:r>
          </w:p>
        </w:tc>
        <w:tc>
          <w:tcPr>
            <w:tcW w:w="220" w:type="pct"/>
          </w:tcPr>
          <w:p w14:paraId="5C25EE7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63A0CF2" w14:textId="2C48C6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C0F5EDA" w14:textId="7EF27F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4B6C137" w14:textId="3802C0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DC_R17_xBLTE_4BNR_yDL2UL-Core</w:t>
            </w:r>
          </w:p>
        </w:tc>
        <w:tc>
          <w:tcPr>
            <w:tcW w:w="512" w:type="pct"/>
          </w:tcPr>
          <w:p w14:paraId="121F23BD" w14:textId="5CB0B5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E9871A9" w14:textId="77777777" w:rsidTr="00AE7F5C">
        <w:tc>
          <w:tcPr>
            <w:tcW w:w="514" w:type="pct"/>
          </w:tcPr>
          <w:p w14:paraId="153085DB" w14:textId="494D38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R4-2311226</w:t>
            </w:r>
          </w:p>
        </w:tc>
        <w:tc>
          <w:tcPr>
            <w:tcW w:w="1177" w:type="pct"/>
          </w:tcPr>
          <w:p w14:paraId="018BD211" w14:textId="327804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38.101-3 18.2.0 Bug fixes for CA/DC tables</w:t>
            </w:r>
          </w:p>
        </w:tc>
        <w:tc>
          <w:tcPr>
            <w:tcW w:w="589" w:type="pct"/>
          </w:tcPr>
          <w:p w14:paraId="6C068FCB" w14:textId="41593A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52C752BC" w14:textId="172E69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43BDE291" w14:textId="6A99F5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0985</w:t>
            </w:r>
          </w:p>
        </w:tc>
        <w:tc>
          <w:tcPr>
            <w:tcW w:w="220" w:type="pct"/>
          </w:tcPr>
          <w:p w14:paraId="66A9C09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94D9076" w14:textId="2F6A65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FABB62A" w14:textId="1FD3B4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978450C" w14:textId="17B695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NR_CADC_R18_yBDL_xBUL-Core</w:t>
            </w:r>
          </w:p>
        </w:tc>
        <w:tc>
          <w:tcPr>
            <w:tcW w:w="512" w:type="pct"/>
          </w:tcPr>
          <w:p w14:paraId="65FDA464" w14:textId="528893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1C8CB6C" w14:textId="77777777" w:rsidTr="00AE7F5C">
        <w:tc>
          <w:tcPr>
            <w:tcW w:w="514" w:type="pct"/>
          </w:tcPr>
          <w:p w14:paraId="35E7B96F" w14:textId="6F30D6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R4-2314854</w:t>
            </w:r>
          </w:p>
        </w:tc>
        <w:tc>
          <w:tcPr>
            <w:tcW w:w="1177" w:type="pct"/>
          </w:tcPr>
          <w:p w14:paraId="15C1B463" w14:textId="3FA8D9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38.101-3 18.2.0 Bug fixes for CA/DC tables</w:t>
            </w:r>
          </w:p>
        </w:tc>
        <w:tc>
          <w:tcPr>
            <w:tcW w:w="589" w:type="pct"/>
          </w:tcPr>
          <w:p w14:paraId="4332045E" w14:textId="4BA753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70DE7225" w14:textId="6D3CF3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20CDFA24" w14:textId="5651C2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0985</w:t>
            </w:r>
          </w:p>
        </w:tc>
        <w:tc>
          <w:tcPr>
            <w:tcW w:w="220" w:type="pct"/>
          </w:tcPr>
          <w:p w14:paraId="190204EE" w14:textId="198E69A1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7D83EDBB" w14:textId="077717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94425E1" w14:textId="7ECBD8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66E07D2" w14:textId="6D47BB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NR_CADC_R18_yBDL_xBUL-Core</w:t>
            </w:r>
          </w:p>
        </w:tc>
        <w:tc>
          <w:tcPr>
            <w:tcW w:w="512" w:type="pct"/>
          </w:tcPr>
          <w:p w14:paraId="562EF062" w14:textId="73E992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C0F8B68" w14:textId="77777777" w:rsidTr="00AE7F5C">
        <w:tc>
          <w:tcPr>
            <w:tcW w:w="514" w:type="pct"/>
          </w:tcPr>
          <w:p w14:paraId="40B9487A" w14:textId="5B6405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R4-2311311</w:t>
            </w:r>
          </w:p>
        </w:tc>
        <w:tc>
          <w:tcPr>
            <w:tcW w:w="1177" w:type="pct"/>
          </w:tcPr>
          <w:p w14:paraId="1F1E491D" w14:textId="2735B3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On beam correspondence requriement</w:t>
            </w:r>
          </w:p>
        </w:tc>
        <w:tc>
          <w:tcPr>
            <w:tcW w:w="589" w:type="pct"/>
          </w:tcPr>
          <w:p w14:paraId="67E79A60" w14:textId="5241DD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3B1A4199" w14:textId="43D1FA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7953538F" w14:textId="698D86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0986</w:t>
            </w:r>
          </w:p>
        </w:tc>
        <w:tc>
          <w:tcPr>
            <w:tcW w:w="220" w:type="pct"/>
          </w:tcPr>
          <w:p w14:paraId="0CB9920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6231059" w14:textId="756A9B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A36F3F5" w14:textId="15DF35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3939DEBD" w14:textId="2F0283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NR_RF_FR2_req_Ph3-Core</w:t>
            </w:r>
          </w:p>
        </w:tc>
        <w:tc>
          <w:tcPr>
            <w:tcW w:w="512" w:type="pct"/>
          </w:tcPr>
          <w:p w14:paraId="7C22BF3D" w14:textId="0E8E8C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3A913B2A" w14:textId="77777777" w:rsidTr="00AE7F5C">
        <w:tc>
          <w:tcPr>
            <w:tcW w:w="514" w:type="pct"/>
          </w:tcPr>
          <w:p w14:paraId="3CFE5E3B" w14:textId="709797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R4-2311479</w:t>
            </w:r>
          </w:p>
        </w:tc>
        <w:tc>
          <w:tcPr>
            <w:tcW w:w="1177" w:type="pct"/>
          </w:tcPr>
          <w:p w14:paraId="0571DBD9" w14:textId="02A62E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DC_7A-28A_n38A-n78A missing fallback</w:t>
            </w:r>
          </w:p>
        </w:tc>
        <w:tc>
          <w:tcPr>
            <w:tcW w:w="589" w:type="pct"/>
          </w:tcPr>
          <w:p w14:paraId="7C0BC236" w14:textId="3C4F8E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Telefonica</w:t>
            </w:r>
          </w:p>
        </w:tc>
        <w:tc>
          <w:tcPr>
            <w:tcW w:w="441" w:type="pct"/>
          </w:tcPr>
          <w:p w14:paraId="6A267C2A" w14:textId="530FE1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61763C7C" w14:textId="235A00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0987</w:t>
            </w:r>
          </w:p>
        </w:tc>
        <w:tc>
          <w:tcPr>
            <w:tcW w:w="220" w:type="pct"/>
          </w:tcPr>
          <w:p w14:paraId="0FFB4A1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6566DE2" w14:textId="4EC203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CC257E9" w14:textId="03FC6A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6B35332" w14:textId="057D94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DC_R18_xBLTE_2BNR_yDL2UL-Core</w:t>
            </w:r>
          </w:p>
        </w:tc>
        <w:tc>
          <w:tcPr>
            <w:tcW w:w="512" w:type="pct"/>
          </w:tcPr>
          <w:p w14:paraId="188B7EEE" w14:textId="3DC402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039BD8F6" w14:textId="77777777" w:rsidTr="00AE7F5C">
        <w:tc>
          <w:tcPr>
            <w:tcW w:w="514" w:type="pct"/>
          </w:tcPr>
          <w:p w14:paraId="425224A9" w14:textId="0CDF16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R4-2314821</w:t>
            </w:r>
          </w:p>
        </w:tc>
        <w:tc>
          <w:tcPr>
            <w:tcW w:w="1177" w:type="pct"/>
          </w:tcPr>
          <w:p w14:paraId="64553B63" w14:textId="6576E0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DC_7A-28A_n38A-n78A missing fallback</w:t>
            </w:r>
          </w:p>
        </w:tc>
        <w:tc>
          <w:tcPr>
            <w:tcW w:w="589" w:type="pct"/>
          </w:tcPr>
          <w:p w14:paraId="34D44205" w14:textId="1C847C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Telefonica</w:t>
            </w:r>
          </w:p>
        </w:tc>
        <w:tc>
          <w:tcPr>
            <w:tcW w:w="441" w:type="pct"/>
          </w:tcPr>
          <w:p w14:paraId="4DF599B9" w14:textId="219F1D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62173B3A" w14:textId="703512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0987</w:t>
            </w:r>
          </w:p>
        </w:tc>
        <w:tc>
          <w:tcPr>
            <w:tcW w:w="220" w:type="pct"/>
          </w:tcPr>
          <w:p w14:paraId="304804ED" w14:textId="3F0C1EAA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5F1BE4E" w14:textId="4F0141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61E97BE" w14:textId="7E4D65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EB032F5" w14:textId="7A460E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DC_R18_xBLTE_2BNR_yDL2UL-Core</w:t>
            </w:r>
          </w:p>
        </w:tc>
        <w:tc>
          <w:tcPr>
            <w:tcW w:w="512" w:type="pct"/>
          </w:tcPr>
          <w:p w14:paraId="589FC029" w14:textId="6CB0FA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endorsed</w:t>
            </w:r>
          </w:p>
        </w:tc>
      </w:tr>
      <w:tr w:rsidR="00AE7F5C" w14:paraId="07C03904" w14:textId="77777777" w:rsidTr="00AE7F5C">
        <w:tc>
          <w:tcPr>
            <w:tcW w:w="514" w:type="pct"/>
          </w:tcPr>
          <w:p w14:paraId="51167416" w14:textId="745810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R4-2311761</w:t>
            </w:r>
          </w:p>
        </w:tc>
        <w:tc>
          <w:tcPr>
            <w:tcW w:w="1177" w:type="pct"/>
          </w:tcPr>
          <w:p w14:paraId="657063E7" w14:textId="717F5F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on introduction of completed band combinations in DC_R18_xBLTE_2BNR_yDL2UL</w:t>
            </w:r>
          </w:p>
        </w:tc>
        <w:tc>
          <w:tcPr>
            <w:tcW w:w="589" w:type="pct"/>
          </w:tcPr>
          <w:p w14:paraId="23B5950C" w14:textId="3E8F6F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LG Electronics Deutschland</w:t>
            </w:r>
          </w:p>
        </w:tc>
        <w:tc>
          <w:tcPr>
            <w:tcW w:w="441" w:type="pct"/>
          </w:tcPr>
          <w:p w14:paraId="0823B811" w14:textId="1FB52C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5D591B52" w14:textId="0481FA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0988</w:t>
            </w:r>
          </w:p>
        </w:tc>
        <w:tc>
          <w:tcPr>
            <w:tcW w:w="220" w:type="pct"/>
          </w:tcPr>
          <w:p w14:paraId="3E7A0D0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B51AEA3" w14:textId="097C37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7A583CC" w14:textId="7D5E1E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63BE0831" w14:textId="1EB89A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DC_R18_xBLTE_2BNR_yDL2UL-Core</w:t>
            </w:r>
          </w:p>
        </w:tc>
        <w:tc>
          <w:tcPr>
            <w:tcW w:w="512" w:type="pct"/>
          </w:tcPr>
          <w:p w14:paraId="0C4D2CE6" w14:textId="2B00D8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45699C5" w14:textId="77777777" w:rsidTr="00AE7F5C">
        <w:tc>
          <w:tcPr>
            <w:tcW w:w="514" w:type="pct"/>
          </w:tcPr>
          <w:p w14:paraId="76D1173B" w14:textId="69560E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R4-2311929</w:t>
            </w:r>
          </w:p>
        </w:tc>
        <w:tc>
          <w:tcPr>
            <w:tcW w:w="1177" w:type="pct"/>
          </w:tcPr>
          <w:p w14:paraId="4E752D8A" w14:textId="25737E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[NR_CADC_R18_3BDL_xBUL,NR_CADC_R18_2BDL_xBUL]Rel17 Cat F CR for 38.101-3 Correct the UL configuration for some concerned FR1+FR2 combo</w:t>
            </w:r>
          </w:p>
        </w:tc>
        <w:tc>
          <w:tcPr>
            <w:tcW w:w="589" w:type="pct"/>
          </w:tcPr>
          <w:p w14:paraId="0060F1C3" w14:textId="5ACBC2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22276529" w14:textId="55F4F7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5C60ACE3" w14:textId="31DA9C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0989</w:t>
            </w:r>
          </w:p>
        </w:tc>
        <w:tc>
          <w:tcPr>
            <w:tcW w:w="220" w:type="pct"/>
          </w:tcPr>
          <w:p w14:paraId="03D5644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C7482CF" w14:textId="2AB849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CCB0D94" w14:textId="7AF4DB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4D49A17" w14:textId="1EA8B6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NR_CADC_R18_3BDL_xBUL-Core</w:t>
            </w:r>
          </w:p>
        </w:tc>
        <w:tc>
          <w:tcPr>
            <w:tcW w:w="512" w:type="pct"/>
          </w:tcPr>
          <w:p w14:paraId="4B284E74" w14:textId="4964B5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5FAB4613" w14:textId="77777777" w:rsidTr="00AE7F5C">
        <w:tc>
          <w:tcPr>
            <w:tcW w:w="514" w:type="pct"/>
          </w:tcPr>
          <w:p w14:paraId="62C2B172" w14:textId="48AC3D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R4-2311930</w:t>
            </w:r>
          </w:p>
        </w:tc>
        <w:tc>
          <w:tcPr>
            <w:tcW w:w="1177" w:type="pct"/>
          </w:tcPr>
          <w:p w14:paraId="621E45B1" w14:textId="12C0B9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[NR_CADC_R18_3BDL_xBUL,NR_CADC_R18_2BDL_xBUL] Rel-18 Cat A CR for 38.101-3 Correct the UL configuration for some concerned FR1+FR2 combo</w:t>
            </w:r>
          </w:p>
        </w:tc>
        <w:tc>
          <w:tcPr>
            <w:tcW w:w="589" w:type="pct"/>
          </w:tcPr>
          <w:p w14:paraId="3E648AFE" w14:textId="06875E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3234F722" w14:textId="12309D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34F9AA6B" w14:textId="6E0A89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0990</w:t>
            </w:r>
          </w:p>
        </w:tc>
        <w:tc>
          <w:tcPr>
            <w:tcW w:w="220" w:type="pct"/>
          </w:tcPr>
          <w:p w14:paraId="690BA74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F1C6763" w14:textId="254A28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FB74E0D" w14:textId="2912D6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63A4A20" w14:textId="52B2A1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NR_CADC_R18_3BDL_xBUL-Core</w:t>
            </w:r>
          </w:p>
        </w:tc>
        <w:tc>
          <w:tcPr>
            <w:tcW w:w="512" w:type="pct"/>
          </w:tcPr>
          <w:p w14:paraId="753A7BC6" w14:textId="29DF32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93F280A" w14:textId="77777777" w:rsidTr="00AE7F5C">
        <w:tc>
          <w:tcPr>
            <w:tcW w:w="514" w:type="pct"/>
          </w:tcPr>
          <w:p w14:paraId="50829949" w14:textId="46EFE5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R4-2311932</w:t>
            </w:r>
          </w:p>
        </w:tc>
        <w:tc>
          <w:tcPr>
            <w:tcW w:w="1177" w:type="pct"/>
          </w:tcPr>
          <w:p w14:paraId="3D3F6F9E" w14:textId="7C368A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[HPUE_FR1_DC_LTE_NR_R18]Rel17 Cat F CR for 38.101-3 Correct the note for HPUE indication in configuration table</w:t>
            </w:r>
          </w:p>
        </w:tc>
        <w:tc>
          <w:tcPr>
            <w:tcW w:w="589" w:type="pct"/>
          </w:tcPr>
          <w:p w14:paraId="45A9E208" w14:textId="53642E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21511A62" w14:textId="455985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3F6DF466" w14:textId="16520A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0991</w:t>
            </w:r>
          </w:p>
        </w:tc>
        <w:tc>
          <w:tcPr>
            <w:tcW w:w="220" w:type="pct"/>
          </w:tcPr>
          <w:p w14:paraId="7845BBE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64583E0" w14:textId="646230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3E0F9D2" w14:textId="25E0C5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8DCD822" w14:textId="3AF3CB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HPUE_FR1_DC_LTE_NR_R18-Core</w:t>
            </w:r>
          </w:p>
        </w:tc>
        <w:tc>
          <w:tcPr>
            <w:tcW w:w="512" w:type="pct"/>
          </w:tcPr>
          <w:p w14:paraId="4B5C914E" w14:textId="35CB2B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92BF303" w14:textId="77777777" w:rsidTr="00AE7F5C">
        <w:tc>
          <w:tcPr>
            <w:tcW w:w="514" w:type="pct"/>
          </w:tcPr>
          <w:p w14:paraId="6045429D" w14:textId="46168C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R4-2311933</w:t>
            </w:r>
          </w:p>
        </w:tc>
        <w:tc>
          <w:tcPr>
            <w:tcW w:w="1177" w:type="pct"/>
          </w:tcPr>
          <w:p w14:paraId="5C19582D" w14:textId="6A1390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[HPUE_FR1_DC_LTE_NR_R18]Rel18 Cat A CR for 38.101-3 Correct the note for HPUE indication in configuration table</w:t>
            </w:r>
          </w:p>
        </w:tc>
        <w:tc>
          <w:tcPr>
            <w:tcW w:w="589" w:type="pct"/>
          </w:tcPr>
          <w:p w14:paraId="535899B4" w14:textId="0B8FA1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090D62B0" w14:textId="203E6A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618FBAAC" w14:textId="1592DD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0992</w:t>
            </w:r>
          </w:p>
        </w:tc>
        <w:tc>
          <w:tcPr>
            <w:tcW w:w="220" w:type="pct"/>
          </w:tcPr>
          <w:p w14:paraId="61F9564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5702DC0" w14:textId="3E514A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B97E290" w14:textId="4FAF0A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CDB708C" w14:textId="094188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HPUE_FR1_DC_LTE_NR_R18-Core</w:t>
            </w:r>
          </w:p>
        </w:tc>
        <w:tc>
          <w:tcPr>
            <w:tcW w:w="512" w:type="pct"/>
          </w:tcPr>
          <w:p w14:paraId="09799A95" w14:textId="3225F3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65182EF8" w14:textId="77777777" w:rsidTr="00AE7F5C">
        <w:tc>
          <w:tcPr>
            <w:tcW w:w="514" w:type="pct"/>
          </w:tcPr>
          <w:p w14:paraId="3DDC064D" w14:textId="6BCEC3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R4-2311934</w:t>
            </w:r>
          </w:p>
        </w:tc>
        <w:tc>
          <w:tcPr>
            <w:tcW w:w="1177" w:type="pct"/>
          </w:tcPr>
          <w:p w14:paraId="3CEA8141" w14:textId="762167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Rel15 Cat F CR for 38.101-3 Add ? RIB,8R relaxation for EN-DC combos with 8Rx antennas ports for EUTRA bands</w:t>
            </w:r>
          </w:p>
        </w:tc>
        <w:tc>
          <w:tcPr>
            <w:tcW w:w="589" w:type="pct"/>
          </w:tcPr>
          <w:p w14:paraId="0B6D66D2" w14:textId="7A8FDD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7F0E2F59" w14:textId="7C23FE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5E3B57DA" w14:textId="0BDA08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0993</w:t>
            </w:r>
          </w:p>
        </w:tc>
        <w:tc>
          <w:tcPr>
            <w:tcW w:w="220" w:type="pct"/>
          </w:tcPr>
          <w:p w14:paraId="25A61D0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0B4D01D" w14:textId="46735A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63A0CD50" w14:textId="526F24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AF15BBE" w14:textId="0CE818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08594E29" w14:textId="3F10EF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E46AF4C" w14:textId="77777777" w:rsidTr="00AE7F5C">
        <w:tc>
          <w:tcPr>
            <w:tcW w:w="514" w:type="pct"/>
          </w:tcPr>
          <w:p w14:paraId="617ADE2F" w14:textId="18BFAE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R4-2311935</w:t>
            </w:r>
          </w:p>
        </w:tc>
        <w:tc>
          <w:tcPr>
            <w:tcW w:w="1177" w:type="pct"/>
          </w:tcPr>
          <w:p w14:paraId="41AAA1FE" w14:textId="0C9C37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[NR_newRAT]Rel16 Cat A CR for 38.101-3 Add RI8,8R relaxtion for ENDC with 8 Rx antenas ports for EUTRA bands</w:t>
            </w:r>
          </w:p>
        </w:tc>
        <w:tc>
          <w:tcPr>
            <w:tcW w:w="589" w:type="pct"/>
          </w:tcPr>
          <w:p w14:paraId="4A1573DA" w14:textId="601491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340A3F39" w14:textId="101DDA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08283D0F" w14:textId="645056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0994</w:t>
            </w:r>
          </w:p>
        </w:tc>
        <w:tc>
          <w:tcPr>
            <w:tcW w:w="220" w:type="pct"/>
          </w:tcPr>
          <w:p w14:paraId="0ABB29A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9392D1A" w14:textId="790684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318424F3" w14:textId="0A1C4D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58A4456" w14:textId="7AE21F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146C6AB7" w14:textId="4FE5CD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4A7F5CC" w14:textId="77777777" w:rsidTr="00AE7F5C">
        <w:tc>
          <w:tcPr>
            <w:tcW w:w="514" w:type="pct"/>
          </w:tcPr>
          <w:p w14:paraId="575A4CAB" w14:textId="1A8D88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R4-2311936</w:t>
            </w:r>
          </w:p>
        </w:tc>
        <w:tc>
          <w:tcPr>
            <w:tcW w:w="1177" w:type="pct"/>
          </w:tcPr>
          <w:p w14:paraId="3E3C1B21" w14:textId="42C3E7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[NR_newRAT]Rel17 Cat A CR for 38.101-3 Add RI8,8R relaxtion for ENDC with 8 Rx antenas ports for EUTRA bands</w:t>
            </w:r>
          </w:p>
        </w:tc>
        <w:tc>
          <w:tcPr>
            <w:tcW w:w="589" w:type="pct"/>
          </w:tcPr>
          <w:p w14:paraId="22E9A71E" w14:textId="70A6F4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78BCF37A" w14:textId="4FEF6F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03D57766" w14:textId="2F9824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0995</w:t>
            </w:r>
          </w:p>
        </w:tc>
        <w:tc>
          <w:tcPr>
            <w:tcW w:w="220" w:type="pct"/>
          </w:tcPr>
          <w:p w14:paraId="2F52431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1E3DA2B" w14:textId="7AAC1C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D3541D2" w14:textId="37BFFF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F2AD07D" w14:textId="5BAD05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88D028F" w14:textId="17A90F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60DF674" w14:textId="77777777" w:rsidTr="00AE7F5C">
        <w:tc>
          <w:tcPr>
            <w:tcW w:w="514" w:type="pct"/>
          </w:tcPr>
          <w:p w14:paraId="3CA4C085" w14:textId="00B496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R4-2314937</w:t>
            </w:r>
          </w:p>
        </w:tc>
        <w:tc>
          <w:tcPr>
            <w:tcW w:w="1177" w:type="pct"/>
          </w:tcPr>
          <w:p w14:paraId="177A708E" w14:textId="2AF72A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[NR_newRAT]Rel17 Cat A CR for 38.101-3 Add RI8,8R relaxtion for ENDC with 8 Rx antenas ports for EUTRA bands</w:t>
            </w:r>
          </w:p>
        </w:tc>
        <w:tc>
          <w:tcPr>
            <w:tcW w:w="589" w:type="pct"/>
          </w:tcPr>
          <w:p w14:paraId="4F3CC0F1" w14:textId="671A7D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68C2B0B8" w14:textId="7E4607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10027483" w14:textId="5F8A04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0995</w:t>
            </w:r>
          </w:p>
        </w:tc>
        <w:tc>
          <w:tcPr>
            <w:tcW w:w="220" w:type="pct"/>
          </w:tcPr>
          <w:p w14:paraId="493C8E1F" w14:textId="4CE3F643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3250E82" w14:textId="606B46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FAA6380" w14:textId="0E6949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6B7E9E9" w14:textId="784091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8956344" w14:textId="601770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85B2A3A" w14:textId="77777777" w:rsidTr="00AE7F5C">
        <w:tc>
          <w:tcPr>
            <w:tcW w:w="514" w:type="pct"/>
          </w:tcPr>
          <w:p w14:paraId="488A6D35" w14:textId="0C6FF3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R4-2311937</w:t>
            </w:r>
          </w:p>
        </w:tc>
        <w:tc>
          <w:tcPr>
            <w:tcW w:w="1177" w:type="pct"/>
          </w:tcPr>
          <w:p w14:paraId="018C643F" w14:textId="3DCBF6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[NR_newRAT]Rel18 Cat A CR for 38.101-3 Add RI8,8R relaxtion for ENDC with 8 Rx antenas ports for EUTRA bands</w:t>
            </w:r>
          </w:p>
        </w:tc>
        <w:tc>
          <w:tcPr>
            <w:tcW w:w="589" w:type="pct"/>
          </w:tcPr>
          <w:p w14:paraId="01EE7E23" w14:textId="54BBFF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3569AF80" w14:textId="4B38BB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327E9BFA" w14:textId="5A788E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0996</w:t>
            </w:r>
          </w:p>
        </w:tc>
        <w:tc>
          <w:tcPr>
            <w:tcW w:w="220" w:type="pct"/>
          </w:tcPr>
          <w:p w14:paraId="3E32823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2BA3AE4" w14:textId="5E08CC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D721E89" w14:textId="128A69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E0A4238" w14:textId="6302B5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3A9B06A8" w14:textId="79F522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1799D78" w14:textId="77777777" w:rsidTr="00AE7F5C">
        <w:tc>
          <w:tcPr>
            <w:tcW w:w="514" w:type="pct"/>
          </w:tcPr>
          <w:p w14:paraId="6C535F8E" w14:textId="519ACC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R4-2311938</w:t>
            </w:r>
          </w:p>
        </w:tc>
        <w:tc>
          <w:tcPr>
            <w:tcW w:w="1177" w:type="pct"/>
          </w:tcPr>
          <w:p w14:paraId="5585B150" w14:textId="3A93E8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[NR_SAR_PC2_interB_SUL_2BUL]Rel17 Cat F CR for 38.101-1 Correct ?PPowerClass,CA relevant requirement in clause 6.2A.1.3 for inter-band ULCA</w:t>
            </w:r>
          </w:p>
        </w:tc>
        <w:tc>
          <w:tcPr>
            <w:tcW w:w="589" w:type="pct"/>
          </w:tcPr>
          <w:p w14:paraId="04F0251B" w14:textId="573AB4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Samsung, Huawei, KT corporation,CHTTL, SGS Wireless</w:t>
            </w:r>
          </w:p>
        </w:tc>
        <w:tc>
          <w:tcPr>
            <w:tcW w:w="441" w:type="pct"/>
          </w:tcPr>
          <w:p w14:paraId="0BCC2486" w14:textId="023DF5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31A1E67F" w14:textId="1DF099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0997</w:t>
            </w:r>
          </w:p>
        </w:tc>
        <w:tc>
          <w:tcPr>
            <w:tcW w:w="220" w:type="pct"/>
          </w:tcPr>
          <w:p w14:paraId="2B146A5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9410531" w14:textId="324AE4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E71045D" w14:textId="7E2E50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0C13C47" w14:textId="51CAC5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NR_SAR_PC2_interB_SUL_2BUL-Core</w:t>
            </w:r>
          </w:p>
        </w:tc>
        <w:tc>
          <w:tcPr>
            <w:tcW w:w="512" w:type="pct"/>
          </w:tcPr>
          <w:p w14:paraId="00323721" w14:textId="6B0011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04FC6A69" w14:textId="77777777" w:rsidTr="00AE7F5C">
        <w:tc>
          <w:tcPr>
            <w:tcW w:w="514" w:type="pct"/>
          </w:tcPr>
          <w:p w14:paraId="0675CAFF" w14:textId="628AEF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R4-2311939</w:t>
            </w:r>
          </w:p>
        </w:tc>
        <w:tc>
          <w:tcPr>
            <w:tcW w:w="1177" w:type="pct"/>
          </w:tcPr>
          <w:p w14:paraId="6FF93F99" w14:textId="0710D6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NR_SAR_PC2_interB_SUL_2BUL]Rel18 Cat A CR for 38.101-1 Correct ?PPowerClass,CA relevant requirement in clause 6.2A.1.3 for inter-band ULCA</w:t>
            </w:r>
          </w:p>
        </w:tc>
        <w:tc>
          <w:tcPr>
            <w:tcW w:w="589" w:type="pct"/>
          </w:tcPr>
          <w:p w14:paraId="4809BBCE" w14:textId="2BF5A6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Samsung, Huawei, KT corporation,CHTTL, SGS Wireless</w:t>
            </w:r>
          </w:p>
        </w:tc>
        <w:tc>
          <w:tcPr>
            <w:tcW w:w="441" w:type="pct"/>
          </w:tcPr>
          <w:p w14:paraId="3876A4FA" w14:textId="0A1015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3AA3EE2D" w14:textId="262224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0998</w:t>
            </w:r>
          </w:p>
        </w:tc>
        <w:tc>
          <w:tcPr>
            <w:tcW w:w="220" w:type="pct"/>
          </w:tcPr>
          <w:p w14:paraId="3DF508A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C5962AD" w14:textId="06EAD4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C2B84A8" w14:textId="79F70C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C8CD39B" w14:textId="159F79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NR_SAR_PC2_interB_SUL_2BUL-Core</w:t>
            </w:r>
          </w:p>
        </w:tc>
        <w:tc>
          <w:tcPr>
            <w:tcW w:w="512" w:type="pct"/>
          </w:tcPr>
          <w:p w14:paraId="419ED273" w14:textId="220BD9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96F3F94" w14:textId="77777777" w:rsidTr="00AE7F5C">
        <w:tc>
          <w:tcPr>
            <w:tcW w:w="514" w:type="pct"/>
          </w:tcPr>
          <w:p w14:paraId="55828D2B" w14:textId="5BE6CE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R4-2311955</w:t>
            </w:r>
          </w:p>
        </w:tc>
        <w:tc>
          <w:tcPr>
            <w:tcW w:w="1177" w:type="pct"/>
          </w:tcPr>
          <w:p w14:paraId="0C6E82D1" w14:textId="409B7D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on introduction of completed  DC of x LTE bands and y NR bands with z bands DL and 3 bands UL</w:t>
            </w:r>
          </w:p>
        </w:tc>
        <w:tc>
          <w:tcPr>
            <w:tcW w:w="589" w:type="pct"/>
          </w:tcPr>
          <w:p w14:paraId="069D3763" w14:textId="283724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586291ED" w14:textId="666DFD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58851D71" w14:textId="24A6ED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0999</w:t>
            </w:r>
          </w:p>
        </w:tc>
        <w:tc>
          <w:tcPr>
            <w:tcW w:w="220" w:type="pct"/>
          </w:tcPr>
          <w:p w14:paraId="05C76AE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E5D7E4E" w14:textId="32FA47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3C3545E" w14:textId="468728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78898C7" w14:textId="4A1F53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DC_R18_xBLTE_yBNR_zDL3UL-Core</w:t>
            </w:r>
          </w:p>
        </w:tc>
        <w:tc>
          <w:tcPr>
            <w:tcW w:w="512" w:type="pct"/>
          </w:tcPr>
          <w:p w14:paraId="3E59E33C" w14:textId="2ED5F6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092296C" w14:textId="77777777" w:rsidTr="00AE7F5C">
        <w:tc>
          <w:tcPr>
            <w:tcW w:w="514" w:type="pct"/>
          </w:tcPr>
          <w:p w14:paraId="5317EA12" w14:textId="024BB6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R4-2312171</w:t>
            </w:r>
          </w:p>
        </w:tc>
        <w:tc>
          <w:tcPr>
            <w:tcW w:w="1177" w:type="pct"/>
          </w:tcPr>
          <w:p w14:paraId="577B9352" w14:textId="2D9301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Corrections to intra-band EN-DC configurations</w:t>
            </w:r>
          </w:p>
        </w:tc>
        <w:tc>
          <w:tcPr>
            <w:tcW w:w="589" w:type="pct"/>
          </w:tcPr>
          <w:p w14:paraId="3ACFA860" w14:textId="7BA626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4B7B40D1" w14:textId="300F87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527278E0" w14:textId="5ECC0F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1000</w:t>
            </w:r>
          </w:p>
        </w:tc>
        <w:tc>
          <w:tcPr>
            <w:tcW w:w="220" w:type="pct"/>
          </w:tcPr>
          <w:p w14:paraId="0C94193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89940A2" w14:textId="55713D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1A5149EA" w14:textId="7440D8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B8D5F4A" w14:textId="76B69F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</w:t>
            </w:r>
          </w:p>
        </w:tc>
        <w:tc>
          <w:tcPr>
            <w:tcW w:w="512" w:type="pct"/>
          </w:tcPr>
          <w:p w14:paraId="398D6616" w14:textId="571754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2FAF9DC2" w14:textId="77777777" w:rsidTr="00AE7F5C">
        <w:tc>
          <w:tcPr>
            <w:tcW w:w="514" w:type="pct"/>
          </w:tcPr>
          <w:p w14:paraId="7AF99FFD" w14:textId="7F43E3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R4-2312172</w:t>
            </w:r>
          </w:p>
        </w:tc>
        <w:tc>
          <w:tcPr>
            <w:tcW w:w="1177" w:type="pct"/>
          </w:tcPr>
          <w:p w14:paraId="557BA40C" w14:textId="6A8094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Corrections to intra-band EN-DC configurations</w:t>
            </w:r>
          </w:p>
        </w:tc>
        <w:tc>
          <w:tcPr>
            <w:tcW w:w="589" w:type="pct"/>
          </w:tcPr>
          <w:p w14:paraId="03513302" w14:textId="61D258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5D1E949D" w14:textId="5D971E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7938306A" w14:textId="096975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1001</w:t>
            </w:r>
          </w:p>
        </w:tc>
        <w:tc>
          <w:tcPr>
            <w:tcW w:w="220" w:type="pct"/>
          </w:tcPr>
          <w:p w14:paraId="7BA63A2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3110C49" w14:textId="2DCE7F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0110F95" w14:textId="65FD57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98F9069" w14:textId="431068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</w:t>
            </w:r>
          </w:p>
        </w:tc>
        <w:tc>
          <w:tcPr>
            <w:tcW w:w="512" w:type="pct"/>
          </w:tcPr>
          <w:p w14:paraId="33A3D859" w14:textId="67730C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8333482" w14:textId="77777777" w:rsidTr="00AE7F5C">
        <w:tc>
          <w:tcPr>
            <w:tcW w:w="514" w:type="pct"/>
          </w:tcPr>
          <w:p w14:paraId="5D380648" w14:textId="1F7239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R4-2312173</w:t>
            </w:r>
          </w:p>
        </w:tc>
        <w:tc>
          <w:tcPr>
            <w:tcW w:w="1177" w:type="pct"/>
          </w:tcPr>
          <w:p w14:paraId="4955E361" w14:textId="7C1B11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Corrections to intra-band EN-DC configurations</w:t>
            </w:r>
          </w:p>
        </w:tc>
        <w:tc>
          <w:tcPr>
            <w:tcW w:w="589" w:type="pct"/>
          </w:tcPr>
          <w:p w14:paraId="7F00D74D" w14:textId="358737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5E50A7B9" w14:textId="1F6322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573F3CB2" w14:textId="393457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1002</w:t>
            </w:r>
          </w:p>
        </w:tc>
        <w:tc>
          <w:tcPr>
            <w:tcW w:w="220" w:type="pct"/>
          </w:tcPr>
          <w:p w14:paraId="3008665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D4BAE43" w14:textId="2809C6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B692E2F" w14:textId="1A1FBC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D1DA5DA" w14:textId="4E8959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</w:t>
            </w:r>
          </w:p>
        </w:tc>
        <w:tc>
          <w:tcPr>
            <w:tcW w:w="512" w:type="pct"/>
          </w:tcPr>
          <w:p w14:paraId="357081E0" w14:textId="063D71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F022A7D" w14:textId="77777777" w:rsidTr="00AE7F5C">
        <w:tc>
          <w:tcPr>
            <w:tcW w:w="514" w:type="pct"/>
          </w:tcPr>
          <w:p w14:paraId="0FAD3E6E" w14:textId="3124BE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R4-2312325</w:t>
            </w:r>
          </w:p>
        </w:tc>
        <w:tc>
          <w:tcPr>
            <w:tcW w:w="1177" w:type="pct"/>
          </w:tcPr>
          <w:p w14:paraId="0440AA20" w14:textId="69A82E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introduction of completed DC of 2 bands LTE and 1 band NR from RAN4#108 into TS 38.101-3</w:t>
            </w:r>
          </w:p>
        </w:tc>
        <w:tc>
          <w:tcPr>
            <w:tcW w:w="589" w:type="pct"/>
          </w:tcPr>
          <w:p w14:paraId="3FCB4EE3" w14:textId="741A7A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759E3C51" w14:textId="36D76C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527CF82B" w14:textId="016B7B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1003</w:t>
            </w:r>
          </w:p>
        </w:tc>
        <w:tc>
          <w:tcPr>
            <w:tcW w:w="220" w:type="pct"/>
          </w:tcPr>
          <w:p w14:paraId="1F49767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05396B0" w14:textId="136B76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1C8D2C1" w14:textId="1CA6DA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1049F069" w14:textId="480E5E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DC_R18_2BLTE_1BNR_3DL2UL</w:t>
            </w:r>
          </w:p>
        </w:tc>
        <w:tc>
          <w:tcPr>
            <w:tcW w:w="512" w:type="pct"/>
          </w:tcPr>
          <w:p w14:paraId="7F98ABC2" w14:textId="6A535A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5F594A8" w14:textId="77777777" w:rsidTr="00AE7F5C">
        <w:tc>
          <w:tcPr>
            <w:tcW w:w="514" w:type="pct"/>
          </w:tcPr>
          <w:p w14:paraId="46415864" w14:textId="4954C3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R4-2312449</w:t>
            </w:r>
          </w:p>
        </w:tc>
        <w:tc>
          <w:tcPr>
            <w:tcW w:w="1177" w:type="pct"/>
          </w:tcPr>
          <w:p w14:paraId="53E8CB2B" w14:textId="53D26B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Corrections on the description on the delta Rib value for DCA and DC in REFSEN requirement</w:t>
            </w:r>
          </w:p>
        </w:tc>
        <w:tc>
          <w:tcPr>
            <w:tcW w:w="589" w:type="pct"/>
          </w:tcPr>
          <w:p w14:paraId="24C71E78" w14:textId="4A8148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05E8A003" w14:textId="5CB875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484F5254" w14:textId="2B77D8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1004</w:t>
            </w:r>
          </w:p>
        </w:tc>
        <w:tc>
          <w:tcPr>
            <w:tcW w:w="220" w:type="pct"/>
          </w:tcPr>
          <w:p w14:paraId="2616460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F89F28E" w14:textId="2FAAE1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2A2B1445" w14:textId="498678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1B55702" w14:textId="46C0BC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34D7CD8E" w14:textId="6B0DF3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B3F9CA9" w14:textId="77777777" w:rsidTr="00AE7F5C">
        <w:tc>
          <w:tcPr>
            <w:tcW w:w="514" w:type="pct"/>
          </w:tcPr>
          <w:p w14:paraId="57F4681C" w14:textId="5269F5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R4-2312450</w:t>
            </w:r>
          </w:p>
        </w:tc>
        <w:tc>
          <w:tcPr>
            <w:tcW w:w="1177" w:type="pct"/>
          </w:tcPr>
          <w:p w14:paraId="564AE9D0" w14:textId="45EA14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[NR_newRAT-Core]Corrections on the description on the delta Rib value for DCA and DC in REFSEN requirement</w:t>
            </w:r>
          </w:p>
        </w:tc>
        <w:tc>
          <w:tcPr>
            <w:tcW w:w="589" w:type="pct"/>
          </w:tcPr>
          <w:p w14:paraId="12F8C322" w14:textId="40269E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6C629869" w14:textId="248E68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1D7DE2AB" w14:textId="06568A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1005</w:t>
            </w:r>
          </w:p>
        </w:tc>
        <w:tc>
          <w:tcPr>
            <w:tcW w:w="220" w:type="pct"/>
          </w:tcPr>
          <w:p w14:paraId="016D6A9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D9F5D6D" w14:textId="411EC6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45D00361" w14:textId="54B4FE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81E6AF1" w14:textId="3E899E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21F97D10" w14:textId="408364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1DEE551" w14:textId="77777777" w:rsidTr="00AE7F5C">
        <w:tc>
          <w:tcPr>
            <w:tcW w:w="514" w:type="pct"/>
          </w:tcPr>
          <w:p w14:paraId="0F9B2F79" w14:textId="3F1039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R4-2312451</w:t>
            </w:r>
          </w:p>
        </w:tc>
        <w:tc>
          <w:tcPr>
            <w:tcW w:w="1177" w:type="pct"/>
          </w:tcPr>
          <w:p w14:paraId="4F78FC4A" w14:textId="6C80A4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Corrections on the description on the delta Rib value for DCA and DC in REFSEN requirement</w:t>
            </w:r>
          </w:p>
        </w:tc>
        <w:tc>
          <w:tcPr>
            <w:tcW w:w="589" w:type="pct"/>
          </w:tcPr>
          <w:p w14:paraId="6F7379B9" w14:textId="1E3BF3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3C119C0D" w14:textId="7CFEE1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0A9C83A8" w14:textId="592A30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1006</w:t>
            </w:r>
          </w:p>
        </w:tc>
        <w:tc>
          <w:tcPr>
            <w:tcW w:w="220" w:type="pct"/>
          </w:tcPr>
          <w:p w14:paraId="31736AD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3D6BDC1" w14:textId="4286DD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03A746C" w14:textId="4AF134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D912EDF" w14:textId="227A78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75C00078" w14:textId="4F73F1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536477A" w14:textId="77777777" w:rsidTr="00AE7F5C">
        <w:tc>
          <w:tcPr>
            <w:tcW w:w="514" w:type="pct"/>
          </w:tcPr>
          <w:p w14:paraId="0F51B12D" w14:textId="0E60D0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R4-2312452</w:t>
            </w:r>
          </w:p>
        </w:tc>
        <w:tc>
          <w:tcPr>
            <w:tcW w:w="1177" w:type="pct"/>
          </w:tcPr>
          <w:p w14:paraId="4C06B96E" w14:textId="331BC1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Corrections on the description on the delta Rib value for DCA and DC in REFSEN requirement</w:t>
            </w:r>
          </w:p>
        </w:tc>
        <w:tc>
          <w:tcPr>
            <w:tcW w:w="589" w:type="pct"/>
          </w:tcPr>
          <w:p w14:paraId="39047FA3" w14:textId="4AE489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7CA15F69" w14:textId="3C7B56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55D63F1F" w14:textId="62BB01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1007</w:t>
            </w:r>
          </w:p>
        </w:tc>
        <w:tc>
          <w:tcPr>
            <w:tcW w:w="220" w:type="pct"/>
          </w:tcPr>
          <w:p w14:paraId="17406B6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D64C115" w14:textId="3B2238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D500FBB" w14:textId="2AD545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3784F40" w14:textId="52D132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79852DAD" w14:textId="3E8F39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0D55645" w14:textId="77777777" w:rsidTr="00AE7F5C">
        <w:tc>
          <w:tcPr>
            <w:tcW w:w="514" w:type="pct"/>
          </w:tcPr>
          <w:p w14:paraId="4E6731CE" w14:textId="135B3F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R4-2312453</w:t>
            </w:r>
          </w:p>
        </w:tc>
        <w:tc>
          <w:tcPr>
            <w:tcW w:w="1177" w:type="pct"/>
          </w:tcPr>
          <w:p w14:paraId="67EE9A0E" w14:textId="2E993E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[DC_R17_1BLTE_1BNR_2DL2UL-Core] Corrections on Tx requirements for inter-band NEDC including FR2</w:t>
            </w:r>
          </w:p>
        </w:tc>
        <w:tc>
          <w:tcPr>
            <w:tcW w:w="589" w:type="pct"/>
          </w:tcPr>
          <w:p w14:paraId="4798EC58" w14:textId="47EF4B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Corporation, CHTTL</w:t>
            </w:r>
          </w:p>
        </w:tc>
        <w:tc>
          <w:tcPr>
            <w:tcW w:w="441" w:type="pct"/>
          </w:tcPr>
          <w:p w14:paraId="50AFBCF7" w14:textId="4241F1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00F13723" w14:textId="76DB79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1008</w:t>
            </w:r>
          </w:p>
        </w:tc>
        <w:tc>
          <w:tcPr>
            <w:tcW w:w="220" w:type="pct"/>
          </w:tcPr>
          <w:p w14:paraId="40DCE04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495D8B7" w14:textId="5CBF93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3A7DB9E" w14:textId="3C8112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9A10F0B" w14:textId="3EC216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DC_R17_1BLTE_1BNR_2DL2UL-Core</w:t>
            </w:r>
          </w:p>
        </w:tc>
        <w:tc>
          <w:tcPr>
            <w:tcW w:w="512" w:type="pct"/>
          </w:tcPr>
          <w:p w14:paraId="42CB003F" w14:textId="36E14F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39C0DD2" w14:textId="77777777" w:rsidTr="00AE7F5C">
        <w:tc>
          <w:tcPr>
            <w:tcW w:w="514" w:type="pct"/>
          </w:tcPr>
          <w:p w14:paraId="3344FDC8" w14:textId="14CAE6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R4-2312454</w:t>
            </w:r>
          </w:p>
        </w:tc>
        <w:tc>
          <w:tcPr>
            <w:tcW w:w="1177" w:type="pct"/>
          </w:tcPr>
          <w:p w14:paraId="78C8AA55" w14:textId="46EDB9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[DC_R17_1BLTE_1BNR_2DL2UL-Core] Corrections on Tx requirements for inter-band NEDC including FR2</w:t>
            </w:r>
          </w:p>
        </w:tc>
        <w:tc>
          <w:tcPr>
            <w:tcW w:w="589" w:type="pct"/>
          </w:tcPr>
          <w:p w14:paraId="453B866D" w14:textId="28EED7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Corporation, CHTTL</w:t>
            </w:r>
          </w:p>
        </w:tc>
        <w:tc>
          <w:tcPr>
            <w:tcW w:w="441" w:type="pct"/>
          </w:tcPr>
          <w:p w14:paraId="17A0CDB4" w14:textId="6DBB52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0F003E85" w14:textId="4655EC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1009</w:t>
            </w:r>
          </w:p>
        </w:tc>
        <w:tc>
          <w:tcPr>
            <w:tcW w:w="220" w:type="pct"/>
          </w:tcPr>
          <w:p w14:paraId="176B3CC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8074436" w14:textId="695526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9D07BA6" w14:textId="02A728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E245356" w14:textId="61D9E0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DC_R17_1BLTE_1BNR_2DL2UL-Core</w:t>
            </w:r>
          </w:p>
        </w:tc>
        <w:tc>
          <w:tcPr>
            <w:tcW w:w="512" w:type="pct"/>
          </w:tcPr>
          <w:p w14:paraId="029E07C0" w14:textId="7E9942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36327C7" w14:textId="77777777" w:rsidTr="00AE7F5C">
        <w:tc>
          <w:tcPr>
            <w:tcW w:w="514" w:type="pct"/>
          </w:tcPr>
          <w:p w14:paraId="15E57EDB" w14:textId="4DF9C7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R4-2314940</w:t>
            </w:r>
          </w:p>
        </w:tc>
        <w:tc>
          <w:tcPr>
            <w:tcW w:w="1177" w:type="pct"/>
          </w:tcPr>
          <w:p w14:paraId="20406509" w14:textId="026640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[DC_R17_1BLTE_1BNR_2DL2UL-Core] Corrections on Tx requirements for inter-band NEDC including FR2</w:t>
            </w:r>
          </w:p>
        </w:tc>
        <w:tc>
          <w:tcPr>
            <w:tcW w:w="589" w:type="pct"/>
          </w:tcPr>
          <w:p w14:paraId="6170DD10" w14:textId="27B41D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Corporation, CHTTL</w:t>
            </w:r>
          </w:p>
        </w:tc>
        <w:tc>
          <w:tcPr>
            <w:tcW w:w="441" w:type="pct"/>
          </w:tcPr>
          <w:p w14:paraId="41DDA400" w14:textId="43D984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6EE97122" w14:textId="0ACBE2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1009</w:t>
            </w:r>
          </w:p>
        </w:tc>
        <w:tc>
          <w:tcPr>
            <w:tcW w:w="220" w:type="pct"/>
          </w:tcPr>
          <w:p w14:paraId="0CA61D17" w14:textId="4AB6F055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BB6B905" w14:textId="672EC6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BE4E177" w14:textId="088A52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6AA543E" w14:textId="3D8C6B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DC_R17_1BLTE_1BNR_2DL2UL-Core</w:t>
            </w:r>
          </w:p>
        </w:tc>
        <w:tc>
          <w:tcPr>
            <w:tcW w:w="512" w:type="pct"/>
          </w:tcPr>
          <w:p w14:paraId="2F6EA956" w14:textId="4EFEDD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C05598A" w14:textId="77777777" w:rsidTr="00AE7F5C">
        <w:tc>
          <w:tcPr>
            <w:tcW w:w="514" w:type="pct"/>
          </w:tcPr>
          <w:p w14:paraId="06D6C9F7" w14:textId="5448FA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R4-2312482</w:t>
            </w:r>
          </w:p>
        </w:tc>
        <w:tc>
          <w:tcPr>
            <w:tcW w:w="1177" w:type="pct"/>
          </w:tcPr>
          <w:p w14:paraId="790ECDBC" w14:textId="0ECA1A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to reflect the completed NR inter band CA DC combinations for 2 bands DL with up to 2 bands UL into TS 38.101-3</w:t>
            </w:r>
          </w:p>
        </w:tc>
        <w:tc>
          <w:tcPr>
            <w:tcW w:w="589" w:type="pct"/>
          </w:tcPr>
          <w:p w14:paraId="47F7B0AA" w14:textId="7A6D81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04413DE8" w14:textId="561BC5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55F0A015" w14:textId="0267B9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1010</w:t>
            </w:r>
          </w:p>
        </w:tc>
        <w:tc>
          <w:tcPr>
            <w:tcW w:w="220" w:type="pct"/>
          </w:tcPr>
          <w:p w14:paraId="0B3A255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0B6462D" w14:textId="605728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BAF1D90" w14:textId="0AA77D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080E08C3" w14:textId="5692B3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12" w:type="pct"/>
          </w:tcPr>
          <w:p w14:paraId="1D72E69A" w14:textId="55023F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AC053AF" w14:textId="77777777" w:rsidTr="00AE7F5C">
        <w:tc>
          <w:tcPr>
            <w:tcW w:w="514" w:type="pct"/>
          </w:tcPr>
          <w:p w14:paraId="266BB725" w14:textId="1F5740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R4-2312484</w:t>
            </w:r>
          </w:p>
        </w:tc>
        <w:tc>
          <w:tcPr>
            <w:tcW w:w="1177" w:type="pct"/>
          </w:tcPr>
          <w:p w14:paraId="0D5DC0BD" w14:textId="715D1B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to reflect the completed DC combinations of x bands (x=1,2,3) LTE inter-band CA (xDL/1UL) and y bands NR inter-band CA (yDL/1UL)</w:t>
            </w:r>
          </w:p>
        </w:tc>
        <w:tc>
          <w:tcPr>
            <w:tcW w:w="589" w:type="pct"/>
          </w:tcPr>
          <w:p w14:paraId="60B7D246" w14:textId="1BE8D4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070AA971" w14:textId="4E38D1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3F12F7A4" w14:textId="74B8E7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1011</w:t>
            </w:r>
          </w:p>
        </w:tc>
        <w:tc>
          <w:tcPr>
            <w:tcW w:w="220" w:type="pct"/>
          </w:tcPr>
          <w:p w14:paraId="55B3332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6BD700C" w14:textId="748FEB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C806E40" w14:textId="505C4A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6126AB0" w14:textId="7F97A7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DC_R18_xBLTE_yBNR_zDL2UL-Core</w:t>
            </w:r>
          </w:p>
        </w:tc>
        <w:tc>
          <w:tcPr>
            <w:tcW w:w="512" w:type="pct"/>
          </w:tcPr>
          <w:p w14:paraId="2B93A8D2" w14:textId="77F80D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B5C6C81" w14:textId="77777777" w:rsidTr="00AE7F5C">
        <w:tc>
          <w:tcPr>
            <w:tcW w:w="514" w:type="pct"/>
          </w:tcPr>
          <w:p w14:paraId="2A92BCF4" w14:textId="53BB7C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R4-2312593</w:t>
            </w:r>
          </w:p>
        </w:tc>
        <w:tc>
          <w:tcPr>
            <w:tcW w:w="1177" w:type="pct"/>
          </w:tcPr>
          <w:p w14:paraId="5A67A2EC" w14:textId="5A99EE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to reflect the completed NR inter-band CA DC combinations for  3 bands DL with x bands UL (x=1,2) into TS 38.101-3</w:t>
            </w:r>
          </w:p>
        </w:tc>
        <w:tc>
          <w:tcPr>
            <w:tcW w:w="589" w:type="pct"/>
          </w:tcPr>
          <w:p w14:paraId="54E2201C" w14:textId="5E6DE2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01F6ACFD" w14:textId="3896AA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6F571F14" w14:textId="071604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1012</w:t>
            </w:r>
          </w:p>
        </w:tc>
        <w:tc>
          <w:tcPr>
            <w:tcW w:w="220" w:type="pct"/>
          </w:tcPr>
          <w:p w14:paraId="7C5032C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BBA1960" w14:textId="72ABED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D6C3A30" w14:textId="48B49A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5C0113C2" w14:textId="53A64A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NR_CADC_R18_3BDL_xBUL-Core</w:t>
            </w:r>
          </w:p>
        </w:tc>
        <w:tc>
          <w:tcPr>
            <w:tcW w:w="512" w:type="pct"/>
          </w:tcPr>
          <w:p w14:paraId="305FEEE4" w14:textId="2D7E79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D619B35" w14:textId="77777777" w:rsidTr="00AE7F5C">
        <w:tc>
          <w:tcPr>
            <w:tcW w:w="514" w:type="pct"/>
          </w:tcPr>
          <w:p w14:paraId="34B83AF3" w14:textId="048C19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R4-2312696</w:t>
            </w:r>
          </w:p>
        </w:tc>
        <w:tc>
          <w:tcPr>
            <w:tcW w:w="1177" w:type="pct"/>
          </w:tcPr>
          <w:p w14:paraId="1ABA3CB8" w14:textId="0DC37D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Rel-15 38.101-3 clarification on non-simultaneous Rx/Tx operation for ENDC including CA_n77-n79 and CA_n78-n79</w:t>
            </w:r>
          </w:p>
        </w:tc>
        <w:tc>
          <w:tcPr>
            <w:tcW w:w="589" w:type="pct"/>
          </w:tcPr>
          <w:p w14:paraId="75B81A69" w14:textId="1FA0B0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Xiaomi</w:t>
            </w:r>
          </w:p>
        </w:tc>
        <w:tc>
          <w:tcPr>
            <w:tcW w:w="441" w:type="pct"/>
          </w:tcPr>
          <w:p w14:paraId="32DA177F" w14:textId="7296ED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73C42598" w14:textId="23110F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1013</w:t>
            </w:r>
          </w:p>
        </w:tc>
        <w:tc>
          <w:tcPr>
            <w:tcW w:w="220" w:type="pct"/>
          </w:tcPr>
          <w:p w14:paraId="46E33CD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6A1F16E" w14:textId="608A6E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5DB7BCF6" w14:textId="39CB13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CD90574" w14:textId="3EBA2C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5CB3160B" w14:textId="074B90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BF5DEA8" w14:textId="77777777" w:rsidTr="00AE7F5C">
        <w:tc>
          <w:tcPr>
            <w:tcW w:w="514" w:type="pct"/>
          </w:tcPr>
          <w:p w14:paraId="5ED42106" w14:textId="526BCE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R4-2312697</w:t>
            </w:r>
          </w:p>
        </w:tc>
        <w:tc>
          <w:tcPr>
            <w:tcW w:w="1177" w:type="pct"/>
          </w:tcPr>
          <w:p w14:paraId="0B03CA82" w14:textId="0CDB7E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Rel-16 38.101-3 clarification on non-simultaneous Rx/Tx operation for ENDC including CA_n77-n79 and CA_n78-n79</w:t>
            </w:r>
          </w:p>
        </w:tc>
        <w:tc>
          <w:tcPr>
            <w:tcW w:w="589" w:type="pct"/>
          </w:tcPr>
          <w:p w14:paraId="2B7CA336" w14:textId="5B9D19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Xiaomi</w:t>
            </w:r>
          </w:p>
        </w:tc>
        <w:tc>
          <w:tcPr>
            <w:tcW w:w="441" w:type="pct"/>
          </w:tcPr>
          <w:p w14:paraId="678E1B1E" w14:textId="34F598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51B33932" w14:textId="4CEF5F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1014</w:t>
            </w:r>
          </w:p>
        </w:tc>
        <w:tc>
          <w:tcPr>
            <w:tcW w:w="220" w:type="pct"/>
          </w:tcPr>
          <w:p w14:paraId="63A6113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4EEA9CA" w14:textId="1626B0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02F4A98A" w14:textId="655DA2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F18D00C" w14:textId="54218A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75F2500C" w14:textId="25C777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FE45B5F" w14:textId="77777777" w:rsidTr="00AE7F5C">
        <w:tc>
          <w:tcPr>
            <w:tcW w:w="514" w:type="pct"/>
          </w:tcPr>
          <w:p w14:paraId="18754735" w14:textId="4691FB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R4-2312698</w:t>
            </w:r>
          </w:p>
        </w:tc>
        <w:tc>
          <w:tcPr>
            <w:tcW w:w="1177" w:type="pct"/>
          </w:tcPr>
          <w:p w14:paraId="66396E3B" w14:textId="696EA7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Rel-17 38.101-3 clarification on non-simultaneous Rx/Tx operation for ENDC including CA_n77-n79 and CA_n78-n79</w:t>
            </w:r>
          </w:p>
        </w:tc>
        <w:tc>
          <w:tcPr>
            <w:tcW w:w="589" w:type="pct"/>
          </w:tcPr>
          <w:p w14:paraId="4446AD31" w14:textId="5518ED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Xiaomi</w:t>
            </w:r>
          </w:p>
        </w:tc>
        <w:tc>
          <w:tcPr>
            <w:tcW w:w="441" w:type="pct"/>
          </w:tcPr>
          <w:p w14:paraId="666F0FE2" w14:textId="3859C5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4DC13E32" w14:textId="66F76A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1015</w:t>
            </w:r>
          </w:p>
        </w:tc>
        <w:tc>
          <w:tcPr>
            <w:tcW w:w="220" w:type="pct"/>
          </w:tcPr>
          <w:p w14:paraId="097BEFF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2B27EFF" w14:textId="3CC30E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4BEDE6B" w14:textId="220DB8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9678A5B" w14:textId="0358C5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433BCF2" w14:textId="7FA234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B9FDF1E" w14:textId="77777777" w:rsidTr="00AE7F5C">
        <w:tc>
          <w:tcPr>
            <w:tcW w:w="514" w:type="pct"/>
          </w:tcPr>
          <w:p w14:paraId="207CFAF7" w14:textId="7F3F5C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R4-2312699</w:t>
            </w:r>
          </w:p>
        </w:tc>
        <w:tc>
          <w:tcPr>
            <w:tcW w:w="1177" w:type="pct"/>
          </w:tcPr>
          <w:p w14:paraId="75B494F8" w14:textId="3CC632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Rel-18 38.101-3 to correct the superscript for ENDC including CA_n77-n79 and CA_n78-n79 on non-simultaneous Rx/Tx operation</w:t>
            </w:r>
          </w:p>
        </w:tc>
        <w:tc>
          <w:tcPr>
            <w:tcW w:w="589" w:type="pct"/>
          </w:tcPr>
          <w:p w14:paraId="2BC3D3A0" w14:textId="1A846C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Xiaomi</w:t>
            </w:r>
          </w:p>
        </w:tc>
        <w:tc>
          <w:tcPr>
            <w:tcW w:w="441" w:type="pct"/>
          </w:tcPr>
          <w:p w14:paraId="129A5966" w14:textId="6544EF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46646157" w14:textId="20AACD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1016</w:t>
            </w:r>
          </w:p>
        </w:tc>
        <w:tc>
          <w:tcPr>
            <w:tcW w:w="220" w:type="pct"/>
          </w:tcPr>
          <w:p w14:paraId="13F724C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B4B3F97" w14:textId="53A366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0D32E0A" w14:textId="3EA53D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09A1997" w14:textId="643BF4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52D4752B" w14:textId="6B109C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1CA0E90E" w14:textId="77777777" w:rsidTr="00AE7F5C">
        <w:tc>
          <w:tcPr>
            <w:tcW w:w="514" w:type="pct"/>
          </w:tcPr>
          <w:p w14:paraId="7BFD06A4" w14:textId="641976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R4-2314724</w:t>
            </w:r>
          </w:p>
        </w:tc>
        <w:tc>
          <w:tcPr>
            <w:tcW w:w="1177" w:type="pct"/>
          </w:tcPr>
          <w:p w14:paraId="34F4B9D7" w14:textId="3FF569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Rel-18 38.101-3 to correct the superscript for ENDC including CA_n77-n79 and CA_n78-n79 on non-simultaneous Rx/Tx operation</w:t>
            </w:r>
          </w:p>
        </w:tc>
        <w:tc>
          <w:tcPr>
            <w:tcW w:w="589" w:type="pct"/>
          </w:tcPr>
          <w:p w14:paraId="2B8A351D" w14:textId="44E3CF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Xiaomi</w:t>
            </w:r>
          </w:p>
        </w:tc>
        <w:tc>
          <w:tcPr>
            <w:tcW w:w="441" w:type="pct"/>
          </w:tcPr>
          <w:p w14:paraId="7024625D" w14:textId="728B82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3EDE78E7" w14:textId="6D0787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1016</w:t>
            </w:r>
          </w:p>
        </w:tc>
        <w:tc>
          <w:tcPr>
            <w:tcW w:w="220" w:type="pct"/>
          </w:tcPr>
          <w:p w14:paraId="77D11E24" w14:textId="54F2A8A8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2C7E3E52" w14:textId="7C3D0A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229915B" w14:textId="4CC3DA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FBA0111" w14:textId="10A00B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6DC794B6" w14:textId="66ECB1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FD7F508" w14:textId="77777777" w:rsidTr="00AE7F5C">
        <w:tc>
          <w:tcPr>
            <w:tcW w:w="514" w:type="pct"/>
          </w:tcPr>
          <w:p w14:paraId="0BFC36C1" w14:textId="0ADFFB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R4-2312748</w:t>
            </w:r>
          </w:p>
        </w:tc>
        <w:tc>
          <w:tcPr>
            <w:tcW w:w="1177" w:type="pct"/>
          </w:tcPr>
          <w:p w14:paraId="65CD4F7F" w14:textId="4DB62A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38.101-3 Correction to intra-band EN-DC configuration</w:t>
            </w:r>
          </w:p>
        </w:tc>
        <w:tc>
          <w:tcPr>
            <w:tcW w:w="589" w:type="pct"/>
          </w:tcPr>
          <w:p w14:paraId="106F9C9F" w14:textId="60762F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Xiaomi</w:t>
            </w:r>
          </w:p>
        </w:tc>
        <w:tc>
          <w:tcPr>
            <w:tcW w:w="441" w:type="pct"/>
          </w:tcPr>
          <w:p w14:paraId="24D83F4E" w14:textId="311656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17014803" w14:textId="40F794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1017</w:t>
            </w:r>
          </w:p>
        </w:tc>
        <w:tc>
          <w:tcPr>
            <w:tcW w:w="220" w:type="pct"/>
          </w:tcPr>
          <w:p w14:paraId="2734692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0B35470" w14:textId="750864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1ABB20E9" w14:textId="5E1529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7EA446B" w14:textId="6CEF67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</w:t>
            </w:r>
          </w:p>
        </w:tc>
        <w:tc>
          <w:tcPr>
            <w:tcW w:w="512" w:type="pct"/>
          </w:tcPr>
          <w:p w14:paraId="114F7213" w14:textId="375799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753F07E" w14:textId="77777777" w:rsidTr="00AE7F5C">
        <w:tc>
          <w:tcPr>
            <w:tcW w:w="514" w:type="pct"/>
          </w:tcPr>
          <w:p w14:paraId="6CDC9D93" w14:textId="2A3DE1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R4-2314747</w:t>
            </w:r>
          </w:p>
        </w:tc>
        <w:tc>
          <w:tcPr>
            <w:tcW w:w="1177" w:type="pct"/>
          </w:tcPr>
          <w:p w14:paraId="66960D28" w14:textId="22F249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38.101-3 Correction to intra-band EN-DC configuration</w:t>
            </w:r>
          </w:p>
        </w:tc>
        <w:tc>
          <w:tcPr>
            <w:tcW w:w="589" w:type="pct"/>
          </w:tcPr>
          <w:p w14:paraId="2583A202" w14:textId="44068B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Xiaomi, Ericsson, ZTE Corporation, Google Inc.</w:t>
            </w:r>
          </w:p>
        </w:tc>
        <w:tc>
          <w:tcPr>
            <w:tcW w:w="441" w:type="pct"/>
          </w:tcPr>
          <w:p w14:paraId="45EADE79" w14:textId="4A20A1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5E65A730" w14:textId="60D80D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1017</w:t>
            </w:r>
          </w:p>
        </w:tc>
        <w:tc>
          <w:tcPr>
            <w:tcW w:w="220" w:type="pct"/>
          </w:tcPr>
          <w:p w14:paraId="7CCBD777" w14:textId="5B7FCA73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315FA2D" w14:textId="508684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D2B5342" w14:textId="53A763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225ECAF" w14:textId="578FBE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</w:t>
            </w:r>
          </w:p>
        </w:tc>
        <w:tc>
          <w:tcPr>
            <w:tcW w:w="512" w:type="pct"/>
          </w:tcPr>
          <w:p w14:paraId="73F5CA04" w14:textId="408AC5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97D62D0" w14:textId="77777777" w:rsidTr="00AE7F5C">
        <w:tc>
          <w:tcPr>
            <w:tcW w:w="514" w:type="pct"/>
          </w:tcPr>
          <w:p w14:paraId="315317A7" w14:textId="0A44C5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R4-2312749</w:t>
            </w:r>
          </w:p>
        </w:tc>
        <w:tc>
          <w:tcPr>
            <w:tcW w:w="1177" w:type="pct"/>
          </w:tcPr>
          <w:p w14:paraId="5BBF3177" w14:textId="0B4FA2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38.101-3 Correction to intra-band EN-DC configuration(R17)</w:t>
            </w:r>
          </w:p>
        </w:tc>
        <w:tc>
          <w:tcPr>
            <w:tcW w:w="589" w:type="pct"/>
          </w:tcPr>
          <w:p w14:paraId="50D98D3A" w14:textId="0924A2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Xiaomi, Ericsson, ZTE Corporation, Google Inc.</w:t>
            </w:r>
          </w:p>
        </w:tc>
        <w:tc>
          <w:tcPr>
            <w:tcW w:w="441" w:type="pct"/>
          </w:tcPr>
          <w:p w14:paraId="450BD298" w14:textId="5D7C07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719AF9F7" w14:textId="7A25BC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1018</w:t>
            </w:r>
          </w:p>
        </w:tc>
        <w:tc>
          <w:tcPr>
            <w:tcW w:w="220" w:type="pct"/>
          </w:tcPr>
          <w:p w14:paraId="6174766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BEE7EF8" w14:textId="14AF27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789C31E" w14:textId="1E7C57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B0F1344" w14:textId="233107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</w:t>
            </w:r>
          </w:p>
        </w:tc>
        <w:tc>
          <w:tcPr>
            <w:tcW w:w="512" w:type="pct"/>
          </w:tcPr>
          <w:p w14:paraId="2C62E87A" w14:textId="2B08A5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A3C94DC" w14:textId="77777777" w:rsidTr="00AE7F5C">
        <w:tc>
          <w:tcPr>
            <w:tcW w:w="514" w:type="pct"/>
          </w:tcPr>
          <w:p w14:paraId="30A8BD0C" w14:textId="71277B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R4-2312750</w:t>
            </w:r>
          </w:p>
        </w:tc>
        <w:tc>
          <w:tcPr>
            <w:tcW w:w="1177" w:type="pct"/>
          </w:tcPr>
          <w:p w14:paraId="54693D97" w14:textId="12B279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38.101-3 Correction to intra-band EN-DC configuration(R18)</w:t>
            </w:r>
          </w:p>
        </w:tc>
        <w:tc>
          <w:tcPr>
            <w:tcW w:w="589" w:type="pct"/>
          </w:tcPr>
          <w:p w14:paraId="646CA797" w14:textId="63DF16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Xiaomi, Ericsson, ZTE Corporation, Google Inc.</w:t>
            </w:r>
          </w:p>
        </w:tc>
        <w:tc>
          <w:tcPr>
            <w:tcW w:w="441" w:type="pct"/>
          </w:tcPr>
          <w:p w14:paraId="37662E9D" w14:textId="0074C8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6616FFF2" w14:textId="1B4478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1019</w:t>
            </w:r>
          </w:p>
        </w:tc>
        <w:tc>
          <w:tcPr>
            <w:tcW w:w="220" w:type="pct"/>
          </w:tcPr>
          <w:p w14:paraId="1B65C8A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ACE5035" w14:textId="2CD0DC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7E7CFEE" w14:textId="63B204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320ACAA" w14:textId="3F68B0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</w:t>
            </w:r>
          </w:p>
        </w:tc>
        <w:tc>
          <w:tcPr>
            <w:tcW w:w="512" w:type="pct"/>
          </w:tcPr>
          <w:p w14:paraId="378CA902" w14:textId="2E4BDB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359FD9B" w14:textId="77777777" w:rsidTr="00AE7F5C">
        <w:tc>
          <w:tcPr>
            <w:tcW w:w="514" w:type="pct"/>
          </w:tcPr>
          <w:p w14:paraId="5F7E95D5" w14:textId="5E6327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R4-2312983</w:t>
            </w:r>
          </w:p>
        </w:tc>
        <w:tc>
          <w:tcPr>
            <w:tcW w:w="1177" w:type="pct"/>
          </w:tcPr>
          <w:p w14:paraId="1646F222" w14:textId="1CFA02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Rel17 Cat F CR for 38.101-3 Correct the UL configuration for some concerned FR1+FR2 combo</w:t>
            </w:r>
          </w:p>
        </w:tc>
        <w:tc>
          <w:tcPr>
            <w:tcW w:w="589" w:type="pct"/>
          </w:tcPr>
          <w:p w14:paraId="3AC3CF74" w14:textId="3E4DB9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04FA6B76" w14:textId="46D220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15F94AF0" w14:textId="063DF5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1020</w:t>
            </w:r>
          </w:p>
        </w:tc>
        <w:tc>
          <w:tcPr>
            <w:tcW w:w="220" w:type="pct"/>
          </w:tcPr>
          <w:p w14:paraId="17BC8E1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7A3C4F9" w14:textId="1206EE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0C85C46" w14:textId="2F09B8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188BEC6" w14:textId="230504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NR_CADC_R18_3BDL_xBUL-Core</w:t>
            </w:r>
          </w:p>
        </w:tc>
        <w:tc>
          <w:tcPr>
            <w:tcW w:w="512" w:type="pct"/>
          </w:tcPr>
          <w:p w14:paraId="360B8780" w14:textId="1294CC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C810FC9" w14:textId="77777777" w:rsidTr="00AE7F5C">
        <w:tc>
          <w:tcPr>
            <w:tcW w:w="514" w:type="pct"/>
          </w:tcPr>
          <w:p w14:paraId="1994C80B" w14:textId="2E4788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R4-2312984</w:t>
            </w:r>
          </w:p>
        </w:tc>
        <w:tc>
          <w:tcPr>
            <w:tcW w:w="1177" w:type="pct"/>
          </w:tcPr>
          <w:p w14:paraId="7BCB0943" w14:textId="094BB7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[NR_CADC_R18_3BDL_xBUL]Rel-18 Cat A CR for 38.101-3 Correct the UL configuration for some concerned FR1+FR2 combo</w:t>
            </w:r>
          </w:p>
        </w:tc>
        <w:tc>
          <w:tcPr>
            <w:tcW w:w="589" w:type="pct"/>
          </w:tcPr>
          <w:p w14:paraId="372F432E" w14:textId="38C28A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2B310EA8" w14:textId="1A504E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140C1FCC" w14:textId="15D690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1021</w:t>
            </w:r>
          </w:p>
        </w:tc>
        <w:tc>
          <w:tcPr>
            <w:tcW w:w="220" w:type="pct"/>
          </w:tcPr>
          <w:p w14:paraId="302C83A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6C2FCB3" w14:textId="63710D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1653BDC" w14:textId="03184E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3B66925" w14:textId="568DB3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NR_CADC_R18_3BDL_xBUL-Core</w:t>
            </w:r>
          </w:p>
        </w:tc>
        <w:tc>
          <w:tcPr>
            <w:tcW w:w="512" w:type="pct"/>
          </w:tcPr>
          <w:p w14:paraId="17ECA4F5" w14:textId="1521CD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A6E337F" w14:textId="77777777" w:rsidTr="00AE7F5C">
        <w:tc>
          <w:tcPr>
            <w:tcW w:w="514" w:type="pct"/>
          </w:tcPr>
          <w:p w14:paraId="10F91309" w14:textId="50BA73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R4-2312985</w:t>
            </w:r>
          </w:p>
        </w:tc>
        <w:tc>
          <w:tcPr>
            <w:tcW w:w="1177" w:type="pct"/>
          </w:tcPr>
          <w:p w14:paraId="3E5BF0F9" w14:textId="1BF51E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Rel17 Cat F CR for 38.101-3 Correct the note for HPUE indication in configuration table</w:t>
            </w:r>
          </w:p>
        </w:tc>
        <w:tc>
          <w:tcPr>
            <w:tcW w:w="589" w:type="pct"/>
          </w:tcPr>
          <w:p w14:paraId="68385CD7" w14:textId="258CB1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554EA2E2" w14:textId="218365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44CB9ED4" w14:textId="48D8E6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1022</w:t>
            </w:r>
          </w:p>
        </w:tc>
        <w:tc>
          <w:tcPr>
            <w:tcW w:w="220" w:type="pct"/>
          </w:tcPr>
          <w:p w14:paraId="529905F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387354A" w14:textId="44121C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5144030" w14:textId="05CBBE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4EF1EEB" w14:textId="746187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HPUE_FR1_DC_LTE_NR_R18-Core</w:t>
            </w:r>
          </w:p>
        </w:tc>
        <w:tc>
          <w:tcPr>
            <w:tcW w:w="512" w:type="pct"/>
          </w:tcPr>
          <w:p w14:paraId="14820107" w14:textId="5CA816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985B881" w14:textId="77777777" w:rsidTr="00AE7F5C">
        <w:tc>
          <w:tcPr>
            <w:tcW w:w="514" w:type="pct"/>
          </w:tcPr>
          <w:p w14:paraId="542C1B35" w14:textId="7A0406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R4-2314920</w:t>
            </w:r>
          </w:p>
        </w:tc>
        <w:tc>
          <w:tcPr>
            <w:tcW w:w="1177" w:type="pct"/>
          </w:tcPr>
          <w:p w14:paraId="3B1CB584" w14:textId="0770B9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Rel17 Cat F CR for 38.101-3 Correct the note for HPUE indication in configuration table</w:t>
            </w:r>
          </w:p>
        </w:tc>
        <w:tc>
          <w:tcPr>
            <w:tcW w:w="589" w:type="pct"/>
          </w:tcPr>
          <w:p w14:paraId="576C6D0E" w14:textId="0A9638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Samsung,Cybercore,CHTTL</w:t>
            </w:r>
          </w:p>
        </w:tc>
        <w:tc>
          <w:tcPr>
            <w:tcW w:w="441" w:type="pct"/>
          </w:tcPr>
          <w:p w14:paraId="75A0A5B3" w14:textId="40101B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2F01A848" w14:textId="450B27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1022</w:t>
            </w:r>
          </w:p>
        </w:tc>
        <w:tc>
          <w:tcPr>
            <w:tcW w:w="220" w:type="pct"/>
          </w:tcPr>
          <w:p w14:paraId="6DA1AD7E" w14:textId="57F4C835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E89A4B8" w14:textId="64B16E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181210E" w14:textId="05F838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1DDD374" w14:textId="1EA178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HPUE_FR1_DC_LTE_NR_R18-Core</w:t>
            </w:r>
          </w:p>
        </w:tc>
        <w:tc>
          <w:tcPr>
            <w:tcW w:w="512" w:type="pct"/>
          </w:tcPr>
          <w:p w14:paraId="7605D9E9" w14:textId="33A5AF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6CA2B45" w14:textId="77777777" w:rsidTr="00AE7F5C">
        <w:tc>
          <w:tcPr>
            <w:tcW w:w="514" w:type="pct"/>
          </w:tcPr>
          <w:p w14:paraId="205ECA4D" w14:textId="04EAB7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R4-2312986</w:t>
            </w:r>
          </w:p>
        </w:tc>
        <w:tc>
          <w:tcPr>
            <w:tcW w:w="1177" w:type="pct"/>
          </w:tcPr>
          <w:p w14:paraId="6F839D80" w14:textId="3B9316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[HPUE_FR1_DC_LTE_NR_R18]Rel18 Cat A CR for 38.101-3 Correct the note for HPUE indication in configuration table</w:t>
            </w:r>
          </w:p>
        </w:tc>
        <w:tc>
          <w:tcPr>
            <w:tcW w:w="589" w:type="pct"/>
          </w:tcPr>
          <w:p w14:paraId="273E1F51" w14:textId="14E02C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15442033" w14:textId="770F17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7193F9B9" w14:textId="190D16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1023</w:t>
            </w:r>
          </w:p>
        </w:tc>
        <w:tc>
          <w:tcPr>
            <w:tcW w:w="220" w:type="pct"/>
          </w:tcPr>
          <w:p w14:paraId="54E02D0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72D8638" w14:textId="262708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882F027" w14:textId="426C92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243F1E5" w14:textId="5A41A4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HPUE_FR1_DC_LTE_NR_R18-Core</w:t>
            </w:r>
          </w:p>
        </w:tc>
        <w:tc>
          <w:tcPr>
            <w:tcW w:w="512" w:type="pct"/>
          </w:tcPr>
          <w:p w14:paraId="03A39CFC" w14:textId="235341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69C7736" w14:textId="77777777" w:rsidTr="00AE7F5C">
        <w:tc>
          <w:tcPr>
            <w:tcW w:w="514" w:type="pct"/>
          </w:tcPr>
          <w:p w14:paraId="23F7413B" w14:textId="3B95F8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R4-2313026</w:t>
            </w:r>
          </w:p>
        </w:tc>
        <w:tc>
          <w:tcPr>
            <w:tcW w:w="1177" w:type="pct"/>
          </w:tcPr>
          <w:p w14:paraId="5F8E401C" w14:textId="0374EF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draft Big CR to introduce new combinations DC of x bands LTE inter-band CA (x345) and 1 NR band</w:t>
            </w:r>
          </w:p>
        </w:tc>
        <w:tc>
          <w:tcPr>
            <w:tcW w:w="589" w:type="pct"/>
          </w:tcPr>
          <w:p w14:paraId="6F3E5D8B" w14:textId="38116D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46978280" w14:textId="0F9655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3D763CA5" w14:textId="156D30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1024</w:t>
            </w:r>
          </w:p>
        </w:tc>
        <w:tc>
          <w:tcPr>
            <w:tcW w:w="220" w:type="pct"/>
          </w:tcPr>
          <w:p w14:paraId="7C015F1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BAA6E7E" w14:textId="18EEB3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45DAFF7" w14:textId="187785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0934688E" w14:textId="3C39D9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DC_R18_xBLTE_1BNR_yDL2UL-Core</w:t>
            </w:r>
          </w:p>
        </w:tc>
        <w:tc>
          <w:tcPr>
            <w:tcW w:w="512" w:type="pct"/>
          </w:tcPr>
          <w:p w14:paraId="3A9BD08D" w14:textId="124911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437EEE3" w14:textId="77777777" w:rsidTr="00AE7F5C">
        <w:tc>
          <w:tcPr>
            <w:tcW w:w="514" w:type="pct"/>
          </w:tcPr>
          <w:p w14:paraId="2FAB4D4F" w14:textId="60D445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R4-2313131</w:t>
            </w:r>
          </w:p>
        </w:tc>
        <w:tc>
          <w:tcPr>
            <w:tcW w:w="1177" w:type="pct"/>
          </w:tcPr>
          <w:p w14:paraId="59C1AD95" w14:textId="4A827F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38.101-3 new combinations Rel-18 NR Inter-band CA/DC for y bands DL with x bands UL (y=4,5,6, x=1,2)</w:t>
            </w:r>
          </w:p>
        </w:tc>
        <w:tc>
          <w:tcPr>
            <w:tcW w:w="589" w:type="pct"/>
          </w:tcPr>
          <w:p w14:paraId="762D1DD1" w14:textId="0B57AB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3BDDE252" w14:textId="3D58B9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4A404652" w14:textId="0FD477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1025</w:t>
            </w:r>
          </w:p>
        </w:tc>
        <w:tc>
          <w:tcPr>
            <w:tcW w:w="220" w:type="pct"/>
          </w:tcPr>
          <w:p w14:paraId="1ED68C2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7CBC89A" w14:textId="64F652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FDB8F44" w14:textId="58C645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3513FCF2" w14:textId="496E71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NR_CADC_R18_yBDL_xBUL</w:t>
            </w:r>
          </w:p>
        </w:tc>
        <w:tc>
          <w:tcPr>
            <w:tcW w:w="512" w:type="pct"/>
          </w:tcPr>
          <w:p w14:paraId="5ADB9034" w14:textId="2D108E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BF17BB9" w14:textId="77777777" w:rsidTr="00AE7F5C">
        <w:tc>
          <w:tcPr>
            <w:tcW w:w="514" w:type="pct"/>
          </w:tcPr>
          <w:p w14:paraId="05D87CDF" w14:textId="7A2470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R4-2313280</w:t>
            </w:r>
          </w:p>
        </w:tc>
        <w:tc>
          <w:tcPr>
            <w:tcW w:w="1177" w:type="pct"/>
          </w:tcPr>
          <w:p w14:paraId="5D3B2B16" w14:textId="62F9E8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38.101-3 Rel-17 Amendments to triple-beat MSD test points</w:t>
            </w:r>
          </w:p>
        </w:tc>
        <w:tc>
          <w:tcPr>
            <w:tcW w:w="589" w:type="pct"/>
          </w:tcPr>
          <w:p w14:paraId="41F0CE0C" w14:textId="284B0E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Skyworks Solutions Inc.</w:t>
            </w:r>
          </w:p>
        </w:tc>
        <w:tc>
          <w:tcPr>
            <w:tcW w:w="441" w:type="pct"/>
          </w:tcPr>
          <w:p w14:paraId="4E1D8125" w14:textId="627586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5CF039AA" w14:textId="51C8DA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1026</w:t>
            </w:r>
          </w:p>
        </w:tc>
        <w:tc>
          <w:tcPr>
            <w:tcW w:w="220" w:type="pct"/>
          </w:tcPr>
          <w:p w14:paraId="06E104B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17E2DFC" w14:textId="2167B0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0B6BFB0" w14:textId="21DD38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DE4A40B" w14:textId="3EC22F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DC_R17_xBLTE_4BNR_yDL2UL-Core</w:t>
            </w:r>
          </w:p>
        </w:tc>
        <w:tc>
          <w:tcPr>
            <w:tcW w:w="512" w:type="pct"/>
          </w:tcPr>
          <w:p w14:paraId="27762EE3" w14:textId="3A922C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EAA337C" w14:textId="77777777" w:rsidTr="00AE7F5C">
        <w:tc>
          <w:tcPr>
            <w:tcW w:w="514" w:type="pct"/>
          </w:tcPr>
          <w:p w14:paraId="43D862AB" w14:textId="128615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R4-2313562</w:t>
            </w:r>
          </w:p>
        </w:tc>
        <w:tc>
          <w:tcPr>
            <w:tcW w:w="1177" w:type="pct"/>
          </w:tcPr>
          <w:p w14:paraId="5F4E1708" w14:textId="3CEE20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for Rel-18 Dual Connectivity (DC) of 1 LTE band (1DL/1UL) and 1 NR band (1DL/1UL)</w:t>
            </w:r>
          </w:p>
        </w:tc>
        <w:tc>
          <w:tcPr>
            <w:tcW w:w="589" w:type="pct"/>
          </w:tcPr>
          <w:p w14:paraId="51D670BC" w14:textId="1670CD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CHTTL</w:t>
            </w:r>
          </w:p>
        </w:tc>
        <w:tc>
          <w:tcPr>
            <w:tcW w:w="441" w:type="pct"/>
          </w:tcPr>
          <w:p w14:paraId="2AAFCC8B" w14:textId="007760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3546A7B8" w14:textId="7EAE09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1027</w:t>
            </w:r>
          </w:p>
        </w:tc>
        <w:tc>
          <w:tcPr>
            <w:tcW w:w="220" w:type="pct"/>
          </w:tcPr>
          <w:p w14:paraId="729D12A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EE1CEEA" w14:textId="75A3E8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7CBA1AE" w14:textId="2C110A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A064C4E" w14:textId="24D865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DC_R18_1BLTE_1BNR_2DL2UL-Core</w:t>
            </w:r>
          </w:p>
        </w:tc>
        <w:tc>
          <w:tcPr>
            <w:tcW w:w="512" w:type="pct"/>
          </w:tcPr>
          <w:p w14:paraId="4EAA19BC" w14:textId="1CCA9D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EC1E59D" w14:textId="77777777" w:rsidTr="00AE7F5C">
        <w:tc>
          <w:tcPr>
            <w:tcW w:w="514" w:type="pct"/>
          </w:tcPr>
          <w:p w14:paraId="062F8B1D" w14:textId="4F92AB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R4-2314751</w:t>
            </w:r>
          </w:p>
        </w:tc>
        <w:tc>
          <w:tcPr>
            <w:tcW w:w="1177" w:type="pct"/>
          </w:tcPr>
          <w:p w14:paraId="68F878CD" w14:textId="48CD03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38.101-3 for intra-band non-collocated EN-DC deployment</w:t>
            </w:r>
          </w:p>
        </w:tc>
        <w:tc>
          <w:tcPr>
            <w:tcW w:w="589" w:type="pct"/>
          </w:tcPr>
          <w:p w14:paraId="1F3F4331" w14:textId="7C1356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KDDI Corporation</w:t>
            </w:r>
          </w:p>
        </w:tc>
        <w:tc>
          <w:tcPr>
            <w:tcW w:w="441" w:type="pct"/>
          </w:tcPr>
          <w:p w14:paraId="590165CC" w14:textId="0CE08A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38.101-3</w:t>
            </w:r>
          </w:p>
        </w:tc>
        <w:tc>
          <w:tcPr>
            <w:tcW w:w="295" w:type="pct"/>
          </w:tcPr>
          <w:p w14:paraId="25AB2963" w14:textId="1D2F16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1028</w:t>
            </w:r>
          </w:p>
        </w:tc>
        <w:tc>
          <w:tcPr>
            <w:tcW w:w="220" w:type="pct"/>
          </w:tcPr>
          <w:p w14:paraId="325F927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7835885" w14:textId="327406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4E7A602" w14:textId="281D25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65D85D56" w14:textId="014745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12" w:type="pct"/>
          </w:tcPr>
          <w:p w14:paraId="38819870" w14:textId="26463E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6DB01727" w14:textId="77777777" w:rsidTr="00AE7F5C">
        <w:tc>
          <w:tcPr>
            <w:tcW w:w="514" w:type="pct"/>
          </w:tcPr>
          <w:p w14:paraId="1A1ED245" w14:textId="177524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R4-2311087</w:t>
            </w:r>
          </w:p>
        </w:tc>
        <w:tc>
          <w:tcPr>
            <w:tcW w:w="1177" w:type="pct"/>
          </w:tcPr>
          <w:p w14:paraId="2B756374" w14:textId="040D2E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38.101-4: Corrections to channel model parameters for FR1 (Rel-17)</w:t>
            </w:r>
          </w:p>
        </w:tc>
        <w:tc>
          <w:tcPr>
            <w:tcW w:w="589" w:type="pct"/>
          </w:tcPr>
          <w:p w14:paraId="5175306E" w14:textId="08C1D2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</w:t>
            </w:r>
          </w:p>
        </w:tc>
        <w:tc>
          <w:tcPr>
            <w:tcW w:w="441" w:type="pct"/>
          </w:tcPr>
          <w:p w14:paraId="17CFDD41" w14:textId="0EBF76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1C67D2AB" w14:textId="6235E4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0385</w:t>
            </w:r>
          </w:p>
        </w:tc>
        <w:tc>
          <w:tcPr>
            <w:tcW w:w="220" w:type="pct"/>
          </w:tcPr>
          <w:p w14:paraId="5609AB9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C095012" w14:textId="487DE5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C51988F" w14:textId="20E061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1566D83" w14:textId="5AFC10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NR_DL1024QAM_FR1-Perf</w:t>
            </w:r>
          </w:p>
        </w:tc>
        <w:tc>
          <w:tcPr>
            <w:tcW w:w="512" w:type="pct"/>
          </w:tcPr>
          <w:p w14:paraId="6BB3D99C" w14:textId="130EF7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C5CDFC0" w14:textId="77777777" w:rsidTr="00AE7F5C">
        <w:tc>
          <w:tcPr>
            <w:tcW w:w="514" w:type="pct"/>
          </w:tcPr>
          <w:p w14:paraId="362D1961" w14:textId="5200A7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R4-2311088</w:t>
            </w:r>
          </w:p>
        </w:tc>
        <w:tc>
          <w:tcPr>
            <w:tcW w:w="1177" w:type="pct"/>
          </w:tcPr>
          <w:p w14:paraId="7B33778D" w14:textId="7E19A4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[NR_DL1024QAM_FR1-Perf] CR to 38.101-4: Corrections to channel model parameters for FR1 (Rel-18)</w:t>
            </w:r>
          </w:p>
        </w:tc>
        <w:tc>
          <w:tcPr>
            <w:tcW w:w="589" w:type="pct"/>
          </w:tcPr>
          <w:p w14:paraId="007E49D9" w14:textId="38CDEB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07E3B36C" w14:textId="4EDA7D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4566E271" w14:textId="2EFCDE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0386</w:t>
            </w:r>
          </w:p>
        </w:tc>
        <w:tc>
          <w:tcPr>
            <w:tcW w:w="220" w:type="pct"/>
          </w:tcPr>
          <w:p w14:paraId="1709F4D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4028790" w14:textId="35E623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01786A4" w14:textId="58FB02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19507A3" w14:textId="30A7FF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NR_DL1024QAM_FR1-Perf</w:t>
            </w:r>
          </w:p>
        </w:tc>
        <w:tc>
          <w:tcPr>
            <w:tcW w:w="512" w:type="pct"/>
          </w:tcPr>
          <w:p w14:paraId="0D52CBB0" w14:textId="380EB4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3F0D8CC" w14:textId="77777777" w:rsidTr="00AE7F5C">
        <w:tc>
          <w:tcPr>
            <w:tcW w:w="514" w:type="pct"/>
          </w:tcPr>
          <w:p w14:paraId="348716B8" w14:textId="09B9E5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R4-2311207</w:t>
            </w:r>
          </w:p>
        </w:tc>
        <w:tc>
          <w:tcPr>
            <w:tcW w:w="1177" w:type="pct"/>
          </w:tcPr>
          <w:p w14:paraId="3D7F57E0" w14:textId="3B95E8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[NR_demod_enh2-Perf, NR_redcap-Perf] CR to PDSCH requirements and RMCs for SCS 30kHz FR1</w:t>
            </w:r>
          </w:p>
        </w:tc>
        <w:tc>
          <w:tcPr>
            <w:tcW w:w="589" w:type="pct"/>
          </w:tcPr>
          <w:p w14:paraId="595B0DB5" w14:textId="00F29A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Corporation</w:t>
            </w:r>
          </w:p>
        </w:tc>
        <w:tc>
          <w:tcPr>
            <w:tcW w:w="441" w:type="pct"/>
          </w:tcPr>
          <w:p w14:paraId="1529B0B9" w14:textId="761736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7B6D661F" w14:textId="739EF9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0387</w:t>
            </w:r>
          </w:p>
        </w:tc>
        <w:tc>
          <w:tcPr>
            <w:tcW w:w="220" w:type="pct"/>
          </w:tcPr>
          <w:p w14:paraId="2EF3A6F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458A380" w14:textId="34E4AE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7853C91" w14:textId="4405C5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D71630F" w14:textId="2C7A6B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NR_demod_enh2-Perf, NR_redcap-Perf</w:t>
            </w:r>
          </w:p>
        </w:tc>
        <w:tc>
          <w:tcPr>
            <w:tcW w:w="512" w:type="pct"/>
          </w:tcPr>
          <w:p w14:paraId="01F2353B" w14:textId="6F7BF7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F5931AD" w14:textId="77777777" w:rsidTr="00AE7F5C">
        <w:tc>
          <w:tcPr>
            <w:tcW w:w="514" w:type="pct"/>
          </w:tcPr>
          <w:p w14:paraId="5E4839D7" w14:textId="1BD3C0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R4-2311208</w:t>
            </w:r>
          </w:p>
        </w:tc>
        <w:tc>
          <w:tcPr>
            <w:tcW w:w="1177" w:type="pct"/>
          </w:tcPr>
          <w:p w14:paraId="13DFE0F3" w14:textId="257E2B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[NR_demod_enh2-Perf, NR_redcap-Perf] CR to PDSCH requirements and RMCs for SCS 30kHz FR1</w:t>
            </w:r>
          </w:p>
        </w:tc>
        <w:tc>
          <w:tcPr>
            <w:tcW w:w="589" w:type="pct"/>
          </w:tcPr>
          <w:p w14:paraId="0EC576B7" w14:textId="7467BB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Corporation</w:t>
            </w:r>
          </w:p>
        </w:tc>
        <w:tc>
          <w:tcPr>
            <w:tcW w:w="441" w:type="pct"/>
          </w:tcPr>
          <w:p w14:paraId="4867F2F1" w14:textId="4A8666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56DFE4B0" w14:textId="210E93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0388</w:t>
            </w:r>
          </w:p>
        </w:tc>
        <w:tc>
          <w:tcPr>
            <w:tcW w:w="220" w:type="pct"/>
          </w:tcPr>
          <w:p w14:paraId="6655054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6B98B94" w14:textId="4734CA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72C8B79" w14:textId="4F42F9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2EF9194" w14:textId="577A7A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NR_demod_enh2-Perf, NR_redcap-Perf</w:t>
            </w:r>
          </w:p>
        </w:tc>
        <w:tc>
          <w:tcPr>
            <w:tcW w:w="512" w:type="pct"/>
          </w:tcPr>
          <w:p w14:paraId="3BB08E8B" w14:textId="10B84B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1CE7A26" w14:textId="77777777" w:rsidTr="00AE7F5C">
        <w:tc>
          <w:tcPr>
            <w:tcW w:w="514" w:type="pct"/>
          </w:tcPr>
          <w:p w14:paraId="67825A87" w14:textId="4930FC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R4-2311300</w:t>
            </w:r>
          </w:p>
        </w:tc>
        <w:tc>
          <w:tcPr>
            <w:tcW w:w="1177" w:type="pct"/>
          </w:tcPr>
          <w:p w14:paraId="0ED7CFE0" w14:textId="7745BF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[NR_L1enh_URLLC-Perf] CR to TS38.101-4 Corrections to CQI Reporting tests with 1TX (Rel-16)</w:t>
            </w:r>
          </w:p>
        </w:tc>
        <w:tc>
          <w:tcPr>
            <w:tcW w:w="589" w:type="pct"/>
          </w:tcPr>
          <w:p w14:paraId="084E8E42" w14:textId="49E2BD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48B43133" w14:textId="1A9CFA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43D04659" w14:textId="133D0C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0389</w:t>
            </w:r>
          </w:p>
        </w:tc>
        <w:tc>
          <w:tcPr>
            <w:tcW w:w="220" w:type="pct"/>
          </w:tcPr>
          <w:p w14:paraId="28278F7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0B86902" w14:textId="2818B1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0DA126DB" w14:textId="56653C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A5C4AB7" w14:textId="04C432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NR_L1enh_URLLC-Perf</w:t>
            </w:r>
          </w:p>
        </w:tc>
        <w:tc>
          <w:tcPr>
            <w:tcW w:w="512" w:type="pct"/>
          </w:tcPr>
          <w:p w14:paraId="41AB404C" w14:textId="75D7B8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42BABC85" w14:textId="77777777" w:rsidTr="00AE7F5C">
        <w:tc>
          <w:tcPr>
            <w:tcW w:w="514" w:type="pct"/>
          </w:tcPr>
          <w:p w14:paraId="5BE965E9" w14:textId="10DF02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R4-2311301</w:t>
            </w:r>
          </w:p>
        </w:tc>
        <w:tc>
          <w:tcPr>
            <w:tcW w:w="1177" w:type="pct"/>
          </w:tcPr>
          <w:p w14:paraId="23F77496" w14:textId="567472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[NR_L1enh_URLLC-Perf] CR to TS38.101-4 Corrections to CQI Reporting tests with 1TX (Rel-17)</w:t>
            </w:r>
          </w:p>
        </w:tc>
        <w:tc>
          <w:tcPr>
            <w:tcW w:w="589" w:type="pct"/>
          </w:tcPr>
          <w:p w14:paraId="67406945" w14:textId="4C581D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2D13608C" w14:textId="6B7E90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5B6BA496" w14:textId="718AFF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0390</w:t>
            </w:r>
          </w:p>
        </w:tc>
        <w:tc>
          <w:tcPr>
            <w:tcW w:w="220" w:type="pct"/>
          </w:tcPr>
          <w:p w14:paraId="4B96048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537A5EC" w14:textId="7C65D6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2E53F80" w14:textId="69CFBB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FC1F980" w14:textId="616A66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NR_L1enh_URLLC-Perf</w:t>
            </w:r>
          </w:p>
        </w:tc>
        <w:tc>
          <w:tcPr>
            <w:tcW w:w="512" w:type="pct"/>
          </w:tcPr>
          <w:p w14:paraId="0F8D81D7" w14:textId="49EBBE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7A4385D" w14:textId="77777777" w:rsidTr="00AE7F5C">
        <w:tc>
          <w:tcPr>
            <w:tcW w:w="514" w:type="pct"/>
          </w:tcPr>
          <w:p w14:paraId="2971810F" w14:textId="321322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R4-2311302</w:t>
            </w:r>
          </w:p>
        </w:tc>
        <w:tc>
          <w:tcPr>
            <w:tcW w:w="1177" w:type="pct"/>
          </w:tcPr>
          <w:p w14:paraId="0270E7D5" w14:textId="232327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[NR_L1enh_URLLC-Perf] CR to TS38.101-4 Corrections to CQI Reporting tests with 1TX (Rel-18)</w:t>
            </w:r>
          </w:p>
        </w:tc>
        <w:tc>
          <w:tcPr>
            <w:tcW w:w="589" w:type="pct"/>
          </w:tcPr>
          <w:p w14:paraId="407A7F84" w14:textId="16A074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367ABA15" w14:textId="2491F6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1D417AEB" w14:textId="0EA512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0391</w:t>
            </w:r>
          </w:p>
        </w:tc>
        <w:tc>
          <w:tcPr>
            <w:tcW w:w="220" w:type="pct"/>
          </w:tcPr>
          <w:p w14:paraId="7415413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E72DB00" w14:textId="6DB4FB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74885E9" w14:textId="533112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4461FAD" w14:textId="1CAE17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NR_L1enh_URLLC-Perf</w:t>
            </w:r>
          </w:p>
        </w:tc>
        <w:tc>
          <w:tcPr>
            <w:tcW w:w="512" w:type="pct"/>
          </w:tcPr>
          <w:p w14:paraId="5139F621" w14:textId="5DCF55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5B2D9654" w14:textId="77777777" w:rsidTr="00AE7F5C">
        <w:tc>
          <w:tcPr>
            <w:tcW w:w="514" w:type="pct"/>
          </w:tcPr>
          <w:p w14:paraId="1B558E89" w14:textId="7EECFE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R4-2311742</w:t>
            </w:r>
          </w:p>
        </w:tc>
        <w:tc>
          <w:tcPr>
            <w:tcW w:w="1177" w:type="pct"/>
          </w:tcPr>
          <w:p w14:paraId="3C49E148" w14:textId="64FC2E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38.101-4: ATP requirements for FR2.1</w:t>
            </w:r>
          </w:p>
        </w:tc>
        <w:tc>
          <w:tcPr>
            <w:tcW w:w="589" w:type="pct"/>
          </w:tcPr>
          <w:p w14:paraId="795453E1" w14:textId="39834B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3322DEF1" w14:textId="7CEA18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5BCF954C" w14:textId="3BA9DA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0392</w:t>
            </w:r>
          </w:p>
        </w:tc>
        <w:tc>
          <w:tcPr>
            <w:tcW w:w="220" w:type="pct"/>
          </w:tcPr>
          <w:p w14:paraId="459F64F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EF14833" w14:textId="7E2D85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96B98A7" w14:textId="3374D8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FCC2D7D" w14:textId="24A2C4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NR_demod_enh3-Perf</w:t>
            </w:r>
          </w:p>
        </w:tc>
        <w:tc>
          <w:tcPr>
            <w:tcW w:w="512" w:type="pct"/>
          </w:tcPr>
          <w:p w14:paraId="26F9E0B0" w14:textId="135FE5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7BEA043C" w14:textId="77777777" w:rsidTr="00AE7F5C">
        <w:tc>
          <w:tcPr>
            <w:tcW w:w="514" w:type="pct"/>
          </w:tcPr>
          <w:p w14:paraId="28AC325B" w14:textId="5BB15F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R4-2311784</w:t>
            </w:r>
          </w:p>
        </w:tc>
        <w:tc>
          <w:tcPr>
            <w:tcW w:w="1177" w:type="pct"/>
          </w:tcPr>
          <w:p w14:paraId="71149669" w14:textId="3EA65B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[NR_HST] HST-SFN and HST-DPS model clarification</w:t>
            </w:r>
          </w:p>
        </w:tc>
        <w:tc>
          <w:tcPr>
            <w:tcW w:w="589" w:type="pct"/>
          </w:tcPr>
          <w:p w14:paraId="3DDB33AE" w14:textId="0F1D59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Inc.</w:t>
            </w:r>
          </w:p>
        </w:tc>
        <w:tc>
          <w:tcPr>
            <w:tcW w:w="441" w:type="pct"/>
          </w:tcPr>
          <w:p w14:paraId="1D5A65AB" w14:textId="740D2D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2FFB013A" w14:textId="388C0D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0393</w:t>
            </w:r>
          </w:p>
        </w:tc>
        <w:tc>
          <w:tcPr>
            <w:tcW w:w="220" w:type="pct"/>
          </w:tcPr>
          <w:p w14:paraId="4B6AD91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D1680EC" w14:textId="6FEA85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435CC177" w14:textId="131346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876C301" w14:textId="6591C2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</w:t>
            </w:r>
          </w:p>
        </w:tc>
        <w:tc>
          <w:tcPr>
            <w:tcW w:w="512" w:type="pct"/>
          </w:tcPr>
          <w:p w14:paraId="5F23CFDC" w14:textId="23EA45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BFD523A" w14:textId="77777777" w:rsidTr="00AE7F5C">
        <w:tc>
          <w:tcPr>
            <w:tcW w:w="514" w:type="pct"/>
          </w:tcPr>
          <w:p w14:paraId="589E6935" w14:textId="004845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R4-2313992</w:t>
            </w:r>
          </w:p>
        </w:tc>
        <w:tc>
          <w:tcPr>
            <w:tcW w:w="1177" w:type="pct"/>
          </w:tcPr>
          <w:p w14:paraId="5036EB5F" w14:textId="6FA6BA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[NR_HST] HST-SFN and HST-DPS model clarification</w:t>
            </w:r>
          </w:p>
        </w:tc>
        <w:tc>
          <w:tcPr>
            <w:tcW w:w="589" w:type="pct"/>
          </w:tcPr>
          <w:p w14:paraId="65F08289" w14:textId="6A5045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Inc.</w:t>
            </w:r>
          </w:p>
        </w:tc>
        <w:tc>
          <w:tcPr>
            <w:tcW w:w="441" w:type="pct"/>
          </w:tcPr>
          <w:p w14:paraId="56CCB89B" w14:textId="247461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06D2EF4C" w14:textId="1FC87F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0393</w:t>
            </w:r>
          </w:p>
        </w:tc>
        <w:tc>
          <w:tcPr>
            <w:tcW w:w="220" w:type="pct"/>
          </w:tcPr>
          <w:p w14:paraId="6532FA0B" w14:textId="69C409B6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FAF641D" w14:textId="20B56A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36A0B0DC" w14:textId="6AC672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DADB95E" w14:textId="5A35B8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</w:t>
            </w:r>
          </w:p>
        </w:tc>
        <w:tc>
          <w:tcPr>
            <w:tcW w:w="512" w:type="pct"/>
          </w:tcPr>
          <w:p w14:paraId="1CAD3600" w14:textId="59E21B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6F25365B" w14:textId="77777777" w:rsidTr="00AE7F5C">
        <w:tc>
          <w:tcPr>
            <w:tcW w:w="514" w:type="pct"/>
          </w:tcPr>
          <w:p w14:paraId="4D11CD2F" w14:textId="01A32B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R4-2311785</w:t>
            </w:r>
          </w:p>
        </w:tc>
        <w:tc>
          <w:tcPr>
            <w:tcW w:w="1177" w:type="pct"/>
          </w:tcPr>
          <w:p w14:paraId="3EF952E6" w14:textId="6BD55E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[NR_HST]HST demod test correction R17 mirror</w:t>
            </w:r>
          </w:p>
        </w:tc>
        <w:tc>
          <w:tcPr>
            <w:tcW w:w="589" w:type="pct"/>
          </w:tcPr>
          <w:p w14:paraId="7DEE1EB0" w14:textId="7386D4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Qualcomm, Inc.</w:t>
            </w:r>
          </w:p>
        </w:tc>
        <w:tc>
          <w:tcPr>
            <w:tcW w:w="441" w:type="pct"/>
          </w:tcPr>
          <w:p w14:paraId="331C3DAD" w14:textId="1697B5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5D76D383" w14:textId="5514EC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0394</w:t>
            </w:r>
          </w:p>
        </w:tc>
        <w:tc>
          <w:tcPr>
            <w:tcW w:w="220" w:type="pct"/>
          </w:tcPr>
          <w:p w14:paraId="329D353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410272C" w14:textId="1EB73F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ABB9DCD" w14:textId="770017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AA17AA4" w14:textId="5997A4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</w:t>
            </w:r>
          </w:p>
        </w:tc>
        <w:tc>
          <w:tcPr>
            <w:tcW w:w="512" w:type="pct"/>
          </w:tcPr>
          <w:p w14:paraId="7FEAD61E" w14:textId="297E61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9CD0AA8" w14:textId="77777777" w:rsidTr="00AE7F5C">
        <w:tc>
          <w:tcPr>
            <w:tcW w:w="514" w:type="pct"/>
          </w:tcPr>
          <w:p w14:paraId="486399A1" w14:textId="0A1EA8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R4-2311786</w:t>
            </w:r>
          </w:p>
        </w:tc>
        <w:tc>
          <w:tcPr>
            <w:tcW w:w="1177" w:type="pct"/>
          </w:tcPr>
          <w:p w14:paraId="30099E17" w14:textId="552D25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[NR_HST]HST demod test correction R18 mirror</w:t>
            </w:r>
          </w:p>
        </w:tc>
        <w:tc>
          <w:tcPr>
            <w:tcW w:w="589" w:type="pct"/>
          </w:tcPr>
          <w:p w14:paraId="7C02A1B5" w14:textId="4007E1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Qualcomm, Inc.</w:t>
            </w:r>
          </w:p>
        </w:tc>
        <w:tc>
          <w:tcPr>
            <w:tcW w:w="441" w:type="pct"/>
          </w:tcPr>
          <w:p w14:paraId="0C02964B" w14:textId="096B8E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5A4C6056" w14:textId="7E4802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0395</w:t>
            </w:r>
          </w:p>
        </w:tc>
        <w:tc>
          <w:tcPr>
            <w:tcW w:w="220" w:type="pct"/>
          </w:tcPr>
          <w:p w14:paraId="3F1899B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DCDA61F" w14:textId="2B883B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56AC648" w14:textId="245075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C459BE3" w14:textId="3DA5FE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</w:t>
            </w:r>
          </w:p>
        </w:tc>
        <w:tc>
          <w:tcPr>
            <w:tcW w:w="512" w:type="pct"/>
          </w:tcPr>
          <w:p w14:paraId="057A243E" w14:textId="241241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2F6B3611" w14:textId="77777777" w:rsidTr="00AE7F5C">
        <w:tc>
          <w:tcPr>
            <w:tcW w:w="514" w:type="pct"/>
          </w:tcPr>
          <w:p w14:paraId="64B86597" w14:textId="3F05FB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R4-2312215</w:t>
            </w:r>
          </w:p>
        </w:tc>
        <w:tc>
          <w:tcPr>
            <w:tcW w:w="1177" w:type="pct"/>
          </w:tcPr>
          <w:p w14:paraId="111E4BC4" w14:textId="638D2D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CR on Rel-17 FR2 HST test setup and FRC</w:t>
            </w:r>
          </w:p>
        </w:tc>
        <w:tc>
          <w:tcPr>
            <w:tcW w:w="589" w:type="pct"/>
          </w:tcPr>
          <w:p w14:paraId="524D65FC" w14:textId="3A2580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7E4E4ED5" w14:textId="4BBEB8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1D333CDD" w14:textId="6EBB49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0396</w:t>
            </w:r>
          </w:p>
        </w:tc>
        <w:tc>
          <w:tcPr>
            <w:tcW w:w="220" w:type="pct"/>
          </w:tcPr>
          <w:p w14:paraId="51B2AAF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E54FCC0" w14:textId="220ED1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D712EBD" w14:textId="2D831B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A1ACC18" w14:textId="19B0BC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NR_HST_FR2-Perf</w:t>
            </w:r>
          </w:p>
        </w:tc>
        <w:tc>
          <w:tcPr>
            <w:tcW w:w="512" w:type="pct"/>
          </w:tcPr>
          <w:p w14:paraId="2114A0D8" w14:textId="2C3C55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9D5157E" w14:textId="77777777" w:rsidTr="00AE7F5C">
        <w:tc>
          <w:tcPr>
            <w:tcW w:w="514" w:type="pct"/>
          </w:tcPr>
          <w:p w14:paraId="62B885FA" w14:textId="6EA64D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R4-2313933</w:t>
            </w:r>
          </w:p>
        </w:tc>
        <w:tc>
          <w:tcPr>
            <w:tcW w:w="1177" w:type="pct"/>
          </w:tcPr>
          <w:p w14:paraId="5BF8C0C1" w14:textId="7CFFBE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CR on Rel-17 FR2 HST test setup and FRC</w:t>
            </w:r>
          </w:p>
        </w:tc>
        <w:tc>
          <w:tcPr>
            <w:tcW w:w="589" w:type="pct"/>
          </w:tcPr>
          <w:p w14:paraId="71078C65" w14:textId="7A39DC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49A1E831" w14:textId="18DF3A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6355700C" w14:textId="46CAF5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0396</w:t>
            </w:r>
          </w:p>
        </w:tc>
        <w:tc>
          <w:tcPr>
            <w:tcW w:w="220" w:type="pct"/>
          </w:tcPr>
          <w:p w14:paraId="5FB86ACD" w14:textId="733095EF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0E630A3" w14:textId="29F4D6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9E4A1D9" w14:textId="30CE38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321EA5C" w14:textId="724C93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NR_HST_FR2-Perf</w:t>
            </w:r>
          </w:p>
        </w:tc>
        <w:tc>
          <w:tcPr>
            <w:tcW w:w="512" w:type="pct"/>
          </w:tcPr>
          <w:p w14:paraId="37288DCF" w14:textId="7ECAEC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EB52DA3" w14:textId="77777777" w:rsidTr="00AE7F5C">
        <w:tc>
          <w:tcPr>
            <w:tcW w:w="514" w:type="pct"/>
          </w:tcPr>
          <w:p w14:paraId="5FB76C9F" w14:textId="37A4AE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R4-2312216</w:t>
            </w:r>
          </w:p>
        </w:tc>
        <w:tc>
          <w:tcPr>
            <w:tcW w:w="1177" w:type="pct"/>
          </w:tcPr>
          <w:p w14:paraId="1ACEE9C1" w14:textId="43D071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CR on Rel-17 FR2 HST test setup and FRC</w:t>
            </w:r>
          </w:p>
        </w:tc>
        <w:tc>
          <w:tcPr>
            <w:tcW w:w="589" w:type="pct"/>
          </w:tcPr>
          <w:p w14:paraId="0EEA4A5D" w14:textId="2E9E80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Samsung, Ericsson, Anritsu, Cybercore</w:t>
            </w:r>
          </w:p>
        </w:tc>
        <w:tc>
          <w:tcPr>
            <w:tcW w:w="441" w:type="pct"/>
          </w:tcPr>
          <w:p w14:paraId="4D337C92" w14:textId="11AD1D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4B3EBC03" w14:textId="3951D0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0397</w:t>
            </w:r>
          </w:p>
        </w:tc>
        <w:tc>
          <w:tcPr>
            <w:tcW w:w="220" w:type="pct"/>
          </w:tcPr>
          <w:p w14:paraId="40BFAA2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3EFD664" w14:textId="12BE7B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3007897" w14:textId="30816A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41F36E2" w14:textId="6FEAC5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NR_HST_FR2-Perf</w:t>
            </w:r>
          </w:p>
        </w:tc>
        <w:tc>
          <w:tcPr>
            <w:tcW w:w="512" w:type="pct"/>
          </w:tcPr>
          <w:p w14:paraId="6C896A05" w14:textId="1CACDA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2372709" w14:textId="77777777" w:rsidTr="00AE7F5C">
        <w:tc>
          <w:tcPr>
            <w:tcW w:w="514" w:type="pct"/>
          </w:tcPr>
          <w:p w14:paraId="7149F2D7" w14:textId="48E16F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R4-2312346</w:t>
            </w:r>
          </w:p>
        </w:tc>
        <w:tc>
          <w:tcPr>
            <w:tcW w:w="1177" w:type="pct"/>
          </w:tcPr>
          <w:p w14:paraId="3CF6247B" w14:textId="0B7C2C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 on 38.101-4 general applicablity of demodulation performance requirements (Rel-16)</w:t>
            </w:r>
          </w:p>
        </w:tc>
        <w:tc>
          <w:tcPr>
            <w:tcW w:w="589" w:type="pct"/>
          </w:tcPr>
          <w:p w14:paraId="49E25E9F" w14:textId="35B569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0C54CEBC" w14:textId="0B9724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2C8BB506" w14:textId="406A5E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0398</w:t>
            </w:r>
          </w:p>
        </w:tc>
        <w:tc>
          <w:tcPr>
            <w:tcW w:w="220" w:type="pct"/>
          </w:tcPr>
          <w:p w14:paraId="06AC7FE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2B3506E" w14:textId="4BACB3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54215670" w14:textId="3B5DE2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DFDF5A9" w14:textId="1BC613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32C6083F" w14:textId="18DD49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5BD6DDCD" w14:textId="77777777" w:rsidTr="00AE7F5C">
        <w:tc>
          <w:tcPr>
            <w:tcW w:w="514" w:type="pct"/>
          </w:tcPr>
          <w:p w14:paraId="19FCA923" w14:textId="5D07E1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R4-2312347</w:t>
            </w:r>
          </w:p>
        </w:tc>
        <w:tc>
          <w:tcPr>
            <w:tcW w:w="1177" w:type="pct"/>
          </w:tcPr>
          <w:p w14:paraId="0CF1644E" w14:textId="125B53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[NR_redcap-Perf] CR on 38.101-4 general applicablity of demodulation performance requirements (Rel-17)</w:t>
            </w:r>
          </w:p>
        </w:tc>
        <w:tc>
          <w:tcPr>
            <w:tcW w:w="589" w:type="pct"/>
          </w:tcPr>
          <w:p w14:paraId="23A1CDD8" w14:textId="549AE5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11629237" w14:textId="557414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0D900B0B" w14:textId="613ED8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0399</w:t>
            </w:r>
          </w:p>
        </w:tc>
        <w:tc>
          <w:tcPr>
            <w:tcW w:w="220" w:type="pct"/>
          </w:tcPr>
          <w:p w14:paraId="6A046E4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70765FF" w14:textId="4305A6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1E0B711" w14:textId="4AD47F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4DBA8F8" w14:textId="5528E4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19EE08DE" w14:textId="1CDF01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60F13052" w14:textId="77777777" w:rsidTr="00AE7F5C">
        <w:tc>
          <w:tcPr>
            <w:tcW w:w="514" w:type="pct"/>
          </w:tcPr>
          <w:p w14:paraId="66D77672" w14:textId="1FD7A9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R4-2312348</w:t>
            </w:r>
          </w:p>
        </w:tc>
        <w:tc>
          <w:tcPr>
            <w:tcW w:w="1177" w:type="pct"/>
          </w:tcPr>
          <w:p w14:paraId="72E7E4B4" w14:textId="2F8BD3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[NR_redcap-Perf] CR on 38.101-4 general applicablity of demodulation performance requirements (Rel-18)</w:t>
            </w:r>
          </w:p>
        </w:tc>
        <w:tc>
          <w:tcPr>
            <w:tcW w:w="589" w:type="pct"/>
          </w:tcPr>
          <w:p w14:paraId="453DBFCE" w14:textId="223EB1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6CF429C2" w14:textId="5A2B10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6DF2F534" w14:textId="412E6C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0400</w:t>
            </w:r>
          </w:p>
        </w:tc>
        <w:tc>
          <w:tcPr>
            <w:tcW w:w="220" w:type="pct"/>
          </w:tcPr>
          <w:p w14:paraId="1CB5C44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43893EB" w14:textId="2D05EA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98F5EF7" w14:textId="570EAF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C3ACCDF" w14:textId="697F89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56D2681E" w14:textId="5CC0AB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81EA6EF" w14:textId="77777777" w:rsidTr="00AE7F5C">
        <w:tc>
          <w:tcPr>
            <w:tcW w:w="514" w:type="pct"/>
          </w:tcPr>
          <w:p w14:paraId="2B9ACA5D" w14:textId="4AF705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R4-2312349</w:t>
            </w:r>
          </w:p>
        </w:tc>
        <w:tc>
          <w:tcPr>
            <w:tcW w:w="1177" w:type="pct"/>
          </w:tcPr>
          <w:p w14:paraId="6C521BBD" w14:textId="019FAD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[NR_demod_enh3-Perf] correction CR 38.101-4 on PDSCH absolute physical layer throughput requirements</w:t>
            </w:r>
          </w:p>
        </w:tc>
        <w:tc>
          <w:tcPr>
            <w:tcW w:w="589" w:type="pct"/>
          </w:tcPr>
          <w:p w14:paraId="24FF0637" w14:textId="65BEDB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669E3CD3" w14:textId="65F51A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5F906A7A" w14:textId="06F34D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0401</w:t>
            </w:r>
          </w:p>
        </w:tc>
        <w:tc>
          <w:tcPr>
            <w:tcW w:w="220" w:type="pct"/>
          </w:tcPr>
          <w:p w14:paraId="4251C5E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621105E" w14:textId="3EFC05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D7DD8DD" w14:textId="656894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FF573A5" w14:textId="7822D4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NR_demod_enh3-Perf</w:t>
            </w:r>
          </w:p>
        </w:tc>
        <w:tc>
          <w:tcPr>
            <w:tcW w:w="512" w:type="pct"/>
          </w:tcPr>
          <w:p w14:paraId="36626738" w14:textId="6B2E99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0B7D3E7B" w14:textId="77777777" w:rsidTr="00AE7F5C">
        <w:tc>
          <w:tcPr>
            <w:tcW w:w="514" w:type="pct"/>
          </w:tcPr>
          <w:p w14:paraId="2AD265A1" w14:textId="5ED2B6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R4-2313849</w:t>
            </w:r>
          </w:p>
        </w:tc>
        <w:tc>
          <w:tcPr>
            <w:tcW w:w="1177" w:type="pct"/>
          </w:tcPr>
          <w:p w14:paraId="649188EF" w14:textId="54AF05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[NR_demod_enh3-Perf] correction CR 38.101-4 on PDSCH absolute physical layer throughput requirements</w:t>
            </w:r>
          </w:p>
        </w:tc>
        <w:tc>
          <w:tcPr>
            <w:tcW w:w="589" w:type="pct"/>
          </w:tcPr>
          <w:p w14:paraId="3E3F228C" w14:textId="5980DB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171D3A04" w14:textId="3F6563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5747672B" w14:textId="2F98C6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0401</w:t>
            </w:r>
          </w:p>
        </w:tc>
        <w:tc>
          <w:tcPr>
            <w:tcW w:w="220" w:type="pct"/>
          </w:tcPr>
          <w:p w14:paraId="694DD3E8" w14:textId="1309AA18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9C74BB6" w14:textId="74CF21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DB07C8E" w14:textId="494EA4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6A71B98" w14:textId="68F991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NR_demod_enh3-Perf</w:t>
            </w:r>
          </w:p>
        </w:tc>
        <w:tc>
          <w:tcPr>
            <w:tcW w:w="512" w:type="pct"/>
          </w:tcPr>
          <w:p w14:paraId="23DA5F0D" w14:textId="495637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3FCD3BB" w14:textId="77777777" w:rsidTr="00AE7F5C">
        <w:tc>
          <w:tcPr>
            <w:tcW w:w="514" w:type="pct"/>
          </w:tcPr>
          <w:p w14:paraId="27FD8756" w14:textId="25539C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R4-2312500</w:t>
            </w:r>
          </w:p>
        </w:tc>
        <w:tc>
          <w:tcPr>
            <w:tcW w:w="1177" w:type="pct"/>
          </w:tcPr>
          <w:p w14:paraId="443DA8B0" w14:textId="13B625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[NR_unlic-Perf] Add clarification to simulation parameters for SSB Q Factor (Rel.16 - Cat. F)</w:t>
            </w:r>
          </w:p>
        </w:tc>
        <w:tc>
          <w:tcPr>
            <w:tcW w:w="589" w:type="pct"/>
          </w:tcPr>
          <w:p w14:paraId="0C7D357E" w14:textId="4DC792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3A79D62D" w14:textId="7C3BF9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6F1A470C" w14:textId="23D72E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0402</w:t>
            </w:r>
          </w:p>
        </w:tc>
        <w:tc>
          <w:tcPr>
            <w:tcW w:w="220" w:type="pct"/>
          </w:tcPr>
          <w:p w14:paraId="5E249B3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D641AA6" w14:textId="11143B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445F2194" w14:textId="50493E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0980B5A" w14:textId="24FE6D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NR_unlic-Perf</w:t>
            </w:r>
          </w:p>
        </w:tc>
        <w:tc>
          <w:tcPr>
            <w:tcW w:w="512" w:type="pct"/>
          </w:tcPr>
          <w:p w14:paraId="33F83458" w14:textId="4FC505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F260CC9" w14:textId="77777777" w:rsidTr="00AE7F5C">
        <w:tc>
          <w:tcPr>
            <w:tcW w:w="514" w:type="pct"/>
          </w:tcPr>
          <w:p w14:paraId="0D43A7F5" w14:textId="01C562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R4-2313935</w:t>
            </w:r>
          </w:p>
        </w:tc>
        <w:tc>
          <w:tcPr>
            <w:tcW w:w="1177" w:type="pct"/>
          </w:tcPr>
          <w:p w14:paraId="778F0EBC" w14:textId="0C5AB6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[NR_unlic-Perf] Add clarification to simulation parameters for SSB Q Factor (Rel.16 - Cat. F)</w:t>
            </w:r>
          </w:p>
        </w:tc>
        <w:tc>
          <w:tcPr>
            <w:tcW w:w="589" w:type="pct"/>
          </w:tcPr>
          <w:p w14:paraId="46352CFF" w14:textId="0F110D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010BFF4B" w14:textId="1C503F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444D8CC1" w14:textId="4D9CA5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0402</w:t>
            </w:r>
          </w:p>
        </w:tc>
        <w:tc>
          <w:tcPr>
            <w:tcW w:w="220" w:type="pct"/>
          </w:tcPr>
          <w:p w14:paraId="6E1D9DE8" w14:textId="0D74AB05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13FB1C4" w14:textId="4FD19E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03934FA6" w14:textId="37CBE3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563438F" w14:textId="23D2B0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NR_unlic-Perf</w:t>
            </w:r>
          </w:p>
        </w:tc>
        <w:tc>
          <w:tcPr>
            <w:tcW w:w="512" w:type="pct"/>
          </w:tcPr>
          <w:p w14:paraId="0C23A964" w14:textId="64C1A1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1339185" w14:textId="77777777" w:rsidTr="00AE7F5C">
        <w:tc>
          <w:tcPr>
            <w:tcW w:w="514" w:type="pct"/>
          </w:tcPr>
          <w:p w14:paraId="39413B4B" w14:textId="126283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R4-2312501</w:t>
            </w:r>
          </w:p>
        </w:tc>
        <w:tc>
          <w:tcPr>
            <w:tcW w:w="1177" w:type="pct"/>
          </w:tcPr>
          <w:p w14:paraId="168C77C7" w14:textId="6868B7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[NR_unlic-Perf] Add clarification to simulation parameters for SSB Q Factor (Rel.17 - Cat. A)</w:t>
            </w:r>
          </w:p>
        </w:tc>
        <w:tc>
          <w:tcPr>
            <w:tcW w:w="589" w:type="pct"/>
          </w:tcPr>
          <w:p w14:paraId="25DBC45E" w14:textId="146223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7B091107" w14:textId="14062D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25DF334E" w14:textId="4BFDF0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0403</w:t>
            </w:r>
          </w:p>
        </w:tc>
        <w:tc>
          <w:tcPr>
            <w:tcW w:w="220" w:type="pct"/>
          </w:tcPr>
          <w:p w14:paraId="7EBFF14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497341D" w14:textId="680704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7B70CC8" w14:textId="704C17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472431A" w14:textId="322B86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NR_unlic-Perf</w:t>
            </w:r>
          </w:p>
        </w:tc>
        <w:tc>
          <w:tcPr>
            <w:tcW w:w="512" w:type="pct"/>
          </w:tcPr>
          <w:p w14:paraId="4E850C3E" w14:textId="4AD822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62833CD" w14:textId="77777777" w:rsidTr="00AE7F5C">
        <w:tc>
          <w:tcPr>
            <w:tcW w:w="514" w:type="pct"/>
          </w:tcPr>
          <w:p w14:paraId="2895BAC1" w14:textId="6F5811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R4-2312502</w:t>
            </w:r>
          </w:p>
        </w:tc>
        <w:tc>
          <w:tcPr>
            <w:tcW w:w="1177" w:type="pct"/>
          </w:tcPr>
          <w:p w14:paraId="132A54F5" w14:textId="20AAB0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[NR_unlic-Perf] Add clarification to simulation parameters for SSB Q Factor (Rel.18 - Cat. A)</w:t>
            </w:r>
          </w:p>
        </w:tc>
        <w:tc>
          <w:tcPr>
            <w:tcW w:w="589" w:type="pct"/>
          </w:tcPr>
          <w:p w14:paraId="5A0A027C" w14:textId="4F524B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4D0E33D3" w14:textId="233445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34E70B42" w14:textId="275A59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0404</w:t>
            </w:r>
          </w:p>
        </w:tc>
        <w:tc>
          <w:tcPr>
            <w:tcW w:w="220" w:type="pct"/>
          </w:tcPr>
          <w:p w14:paraId="1EA7A22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0041DA4" w14:textId="50237B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8F1D8E5" w14:textId="7C49F1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11AAB7F" w14:textId="3BBB0A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NR_unlic-Perf</w:t>
            </w:r>
          </w:p>
        </w:tc>
        <w:tc>
          <w:tcPr>
            <w:tcW w:w="512" w:type="pct"/>
          </w:tcPr>
          <w:p w14:paraId="07320CF8" w14:textId="119AA0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252FA2C" w14:textId="77777777" w:rsidTr="00AE7F5C">
        <w:tc>
          <w:tcPr>
            <w:tcW w:w="514" w:type="pct"/>
          </w:tcPr>
          <w:p w14:paraId="0325E6DA" w14:textId="445419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R4-2312503</w:t>
            </w:r>
          </w:p>
        </w:tc>
        <w:tc>
          <w:tcPr>
            <w:tcW w:w="1177" w:type="pct"/>
          </w:tcPr>
          <w:p w14:paraId="6015E1A8" w14:textId="695FD0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[NR_redcap-Perf] Align Measurement channel to test rank in CQI Redcap tests (Rel.17 - Cat F)</w:t>
            </w:r>
          </w:p>
        </w:tc>
        <w:tc>
          <w:tcPr>
            <w:tcW w:w="589" w:type="pct"/>
          </w:tcPr>
          <w:p w14:paraId="427EC72B" w14:textId="1BCF8D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14ABA500" w14:textId="04718C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17E5A574" w14:textId="131E64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0405</w:t>
            </w:r>
          </w:p>
        </w:tc>
        <w:tc>
          <w:tcPr>
            <w:tcW w:w="220" w:type="pct"/>
          </w:tcPr>
          <w:p w14:paraId="60090C4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62A233E" w14:textId="1003F4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996D49F" w14:textId="02C986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A679C19" w14:textId="0841C4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13DC37BD" w14:textId="5E1CD1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FA678A9" w14:textId="77777777" w:rsidTr="00AE7F5C">
        <w:tc>
          <w:tcPr>
            <w:tcW w:w="514" w:type="pct"/>
          </w:tcPr>
          <w:p w14:paraId="7478CCBE" w14:textId="106FE1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R4-2313939</w:t>
            </w:r>
          </w:p>
        </w:tc>
        <w:tc>
          <w:tcPr>
            <w:tcW w:w="1177" w:type="pct"/>
          </w:tcPr>
          <w:p w14:paraId="595391C7" w14:textId="2F32AF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[NR_redcap-Perf] Align Measurement channel to test rank in CQI Redcap tests (Rel.17 - Cat F)</w:t>
            </w:r>
          </w:p>
        </w:tc>
        <w:tc>
          <w:tcPr>
            <w:tcW w:w="589" w:type="pct"/>
          </w:tcPr>
          <w:p w14:paraId="760C69C3" w14:textId="467CE3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55426250" w14:textId="402E02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6EC2764B" w14:textId="402F28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0405</w:t>
            </w:r>
          </w:p>
        </w:tc>
        <w:tc>
          <w:tcPr>
            <w:tcW w:w="220" w:type="pct"/>
          </w:tcPr>
          <w:p w14:paraId="35411648" w14:textId="6C40EDFF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D008586" w14:textId="11F745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80F3674" w14:textId="563D8E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AA8D2A3" w14:textId="12846A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79A59087" w14:textId="7CEB31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982DBD1" w14:textId="77777777" w:rsidTr="00AE7F5C">
        <w:tc>
          <w:tcPr>
            <w:tcW w:w="514" w:type="pct"/>
          </w:tcPr>
          <w:p w14:paraId="434AF404" w14:textId="4C37A7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R4-2312504</w:t>
            </w:r>
          </w:p>
        </w:tc>
        <w:tc>
          <w:tcPr>
            <w:tcW w:w="1177" w:type="pct"/>
          </w:tcPr>
          <w:p w14:paraId="2D8015F2" w14:textId="0E1C44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[NR_redcap-Perf] Align Measurement channel to test rank in CQI Redcap tests (Rel.18 - Cat A)</w:t>
            </w:r>
          </w:p>
        </w:tc>
        <w:tc>
          <w:tcPr>
            <w:tcW w:w="589" w:type="pct"/>
          </w:tcPr>
          <w:p w14:paraId="25D6AC3F" w14:textId="6D77C3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379AC3BB" w14:textId="2683DC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4753A46A" w14:textId="2BBEC0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0406</w:t>
            </w:r>
          </w:p>
        </w:tc>
        <w:tc>
          <w:tcPr>
            <w:tcW w:w="220" w:type="pct"/>
          </w:tcPr>
          <w:p w14:paraId="6ED75B4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6D5E51F" w14:textId="4FE0FB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6C3BBCA" w14:textId="051F87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E0812F0" w14:textId="259558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16CB8A3C" w14:textId="6D74F3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D32E3F0" w14:textId="77777777" w:rsidTr="00AE7F5C">
        <w:tc>
          <w:tcPr>
            <w:tcW w:w="514" w:type="pct"/>
          </w:tcPr>
          <w:p w14:paraId="0C70542C" w14:textId="245F68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R4-2312786</w:t>
            </w:r>
          </w:p>
        </w:tc>
        <w:tc>
          <w:tcPr>
            <w:tcW w:w="1177" w:type="pct"/>
          </w:tcPr>
          <w:p w14:paraId="4C59DDD9" w14:textId="7B34CE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[NR_HST_FR2-Perf] CR: Correction of FRC for FR2 HST-DPS UE demodulation requirements</w:t>
            </w:r>
          </w:p>
        </w:tc>
        <w:tc>
          <w:tcPr>
            <w:tcW w:w="589" w:type="pct"/>
          </w:tcPr>
          <w:p w14:paraId="2EA09AB6" w14:textId="33DFD6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Ericsson, Anritsu</w:t>
            </w:r>
          </w:p>
        </w:tc>
        <w:tc>
          <w:tcPr>
            <w:tcW w:w="441" w:type="pct"/>
          </w:tcPr>
          <w:p w14:paraId="625BF987" w14:textId="2D21DD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7D809FD5" w14:textId="07366C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0407</w:t>
            </w:r>
          </w:p>
        </w:tc>
        <w:tc>
          <w:tcPr>
            <w:tcW w:w="220" w:type="pct"/>
          </w:tcPr>
          <w:p w14:paraId="4A80AEE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5C1DB5C" w14:textId="4DF75A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909284C" w14:textId="254CE6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F5BB737" w14:textId="12457C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NR_HST_FR2-Perf</w:t>
            </w:r>
          </w:p>
        </w:tc>
        <w:tc>
          <w:tcPr>
            <w:tcW w:w="512" w:type="pct"/>
          </w:tcPr>
          <w:p w14:paraId="6C907705" w14:textId="0ECBF4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71BE9BF2" w14:textId="77777777" w:rsidTr="00AE7F5C">
        <w:tc>
          <w:tcPr>
            <w:tcW w:w="514" w:type="pct"/>
          </w:tcPr>
          <w:p w14:paraId="6AAF0277" w14:textId="387194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R4-2312787</w:t>
            </w:r>
          </w:p>
        </w:tc>
        <w:tc>
          <w:tcPr>
            <w:tcW w:w="1177" w:type="pct"/>
          </w:tcPr>
          <w:p w14:paraId="56FE761B" w14:textId="786AB4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[NR_HST_FR2-Perf] CR: Correction of FRC for FR2 HST-DPS UE demodulation requirements</w:t>
            </w:r>
          </w:p>
        </w:tc>
        <w:tc>
          <w:tcPr>
            <w:tcW w:w="589" w:type="pct"/>
          </w:tcPr>
          <w:p w14:paraId="7B05D2B4" w14:textId="309D02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Ericsson, Anritsu</w:t>
            </w:r>
          </w:p>
        </w:tc>
        <w:tc>
          <w:tcPr>
            <w:tcW w:w="441" w:type="pct"/>
          </w:tcPr>
          <w:p w14:paraId="29714EFC" w14:textId="127C7A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7AEFDC4E" w14:textId="4C64BC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0408</w:t>
            </w:r>
          </w:p>
        </w:tc>
        <w:tc>
          <w:tcPr>
            <w:tcW w:w="220" w:type="pct"/>
          </w:tcPr>
          <w:p w14:paraId="5EE3967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C10566E" w14:textId="4FB320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9D095D2" w14:textId="25F9AD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2108DA7" w14:textId="767625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NR_HST_FR2-Perf</w:t>
            </w:r>
          </w:p>
        </w:tc>
        <w:tc>
          <w:tcPr>
            <w:tcW w:w="512" w:type="pct"/>
          </w:tcPr>
          <w:p w14:paraId="60171CF4" w14:textId="2D9958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0678A93D" w14:textId="77777777" w:rsidTr="00AE7F5C">
        <w:tc>
          <w:tcPr>
            <w:tcW w:w="514" w:type="pct"/>
          </w:tcPr>
          <w:p w14:paraId="6E5251C6" w14:textId="5E0142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R4-2313274</w:t>
            </w:r>
          </w:p>
        </w:tc>
        <w:tc>
          <w:tcPr>
            <w:tcW w:w="1177" w:type="pct"/>
          </w:tcPr>
          <w:p w14:paraId="67180978" w14:textId="7157A1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38.101-4: Correction on test parameters for ATP test</w:t>
            </w:r>
          </w:p>
        </w:tc>
        <w:tc>
          <w:tcPr>
            <w:tcW w:w="589" w:type="pct"/>
          </w:tcPr>
          <w:p w14:paraId="20303A34" w14:textId="49CF85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Huawei,HiSilicon</w:t>
            </w:r>
          </w:p>
        </w:tc>
        <w:tc>
          <w:tcPr>
            <w:tcW w:w="441" w:type="pct"/>
          </w:tcPr>
          <w:p w14:paraId="7535AF29" w14:textId="394741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278DA2AB" w14:textId="7DBB7D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0409</w:t>
            </w:r>
          </w:p>
        </w:tc>
        <w:tc>
          <w:tcPr>
            <w:tcW w:w="220" w:type="pct"/>
          </w:tcPr>
          <w:p w14:paraId="7FA64DD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A0420A5" w14:textId="1CC865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B652BFC" w14:textId="4EF9AF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3555EC6" w14:textId="5BDAFC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NR_demod_enh3-Perf</w:t>
            </w:r>
          </w:p>
        </w:tc>
        <w:tc>
          <w:tcPr>
            <w:tcW w:w="512" w:type="pct"/>
          </w:tcPr>
          <w:p w14:paraId="2D21D86D" w14:textId="7B242B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173CD9A0" w14:textId="77777777" w:rsidTr="00AE7F5C">
        <w:tc>
          <w:tcPr>
            <w:tcW w:w="514" w:type="pct"/>
          </w:tcPr>
          <w:p w14:paraId="3B622657" w14:textId="147589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R4-2313277</w:t>
            </w:r>
          </w:p>
        </w:tc>
        <w:tc>
          <w:tcPr>
            <w:tcW w:w="1177" w:type="pct"/>
          </w:tcPr>
          <w:p w14:paraId="3F65A528" w14:textId="7C36F3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[NR_ext_to_71GHz-Perf] CR on 38.101-4 Update TDD UL-DL configuration for FR2-2 480kHz SCS (Rel-17)</w:t>
            </w:r>
          </w:p>
        </w:tc>
        <w:tc>
          <w:tcPr>
            <w:tcW w:w="589" w:type="pct"/>
          </w:tcPr>
          <w:p w14:paraId="397DC94C" w14:textId="6317E9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Huawei,HiSilicon</w:t>
            </w:r>
          </w:p>
        </w:tc>
        <w:tc>
          <w:tcPr>
            <w:tcW w:w="441" w:type="pct"/>
          </w:tcPr>
          <w:p w14:paraId="29A03351" w14:textId="27597C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01DD6194" w14:textId="2F073E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0410</w:t>
            </w:r>
          </w:p>
        </w:tc>
        <w:tc>
          <w:tcPr>
            <w:tcW w:w="220" w:type="pct"/>
          </w:tcPr>
          <w:p w14:paraId="24F5124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8CA16E3" w14:textId="440723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BDCFA0D" w14:textId="60E158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7719AAA" w14:textId="40139E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3C4752B6" w14:textId="4BAD6F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01988BB" w14:textId="77777777" w:rsidTr="00AE7F5C">
        <w:tc>
          <w:tcPr>
            <w:tcW w:w="514" w:type="pct"/>
          </w:tcPr>
          <w:p w14:paraId="360F7EE5" w14:textId="0E9F3E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R4-2313932</w:t>
            </w:r>
          </w:p>
        </w:tc>
        <w:tc>
          <w:tcPr>
            <w:tcW w:w="1177" w:type="pct"/>
          </w:tcPr>
          <w:p w14:paraId="0B83E771" w14:textId="0E2718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[NR_ext_to_71GHz-Perf] CR on 38.101-4 Update TDD UL-DL configuration for FR2-2 480kHz SCS (Rel-17)</w:t>
            </w:r>
          </w:p>
        </w:tc>
        <w:tc>
          <w:tcPr>
            <w:tcW w:w="589" w:type="pct"/>
          </w:tcPr>
          <w:p w14:paraId="5E52A221" w14:textId="0CF2F7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Huawei,HiSilicon</w:t>
            </w:r>
          </w:p>
        </w:tc>
        <w:tc>
          <w:tcPr>
            <w:tcW w:w="441" w:type="pct"/>
          </w:tcPr>
          <w:p w14:paraId="2322C227" w14:textId="5FFED8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077F16CE" w14:textId="4ED490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0410</w:t>
            </w:r>
          </w:p>
        </w:tc>
        <w:tc>
          <w:tcPr>
            <w:tcW w:w="220" w:type="pct"/>
          </w:tcPr>
          <w:p w14:paraId="319A9F00" w14:textId="4BC5E119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3D28564" w14:textId="015957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E53FE42" w14:textId="5B700E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74DF4E8" w14:textId="74E2DD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14B93456" w14:textId="3E5557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DE50639" w14:textId="77777777" w:rsidTr="00AE7F5C">
        <w:tc>
          <w:tcPr>
            <w:tcW w:w="514" w:type="pct"/>
          </w:tcPr>
          <w:p w14:paraId="7A2E92F4" w14:textId="262C74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R4-2313278</w:t>
            </w:r>
          </w:p>
        </w:tc>
        <w:tc>
          <w:tcPr>
            <w:tcW w:w="1177" w:type="pct"/>
          </w:tcPr>
          <w:p w14:paraId="67C88530" w14:textId="127DCE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[NR_ext_to_71GHz-Perf] CR on 38.101-4 Update TDD UL-DL configuration for FR2-2 480kHz SCS (Rel-18)</w:t>
            </w:r>
          </w:p>
        </w:tc>
        <w:tc>
          <w:tcPr>
            <w:tcW w:w="589" w:type="pct"/>
          </w:tcPr>
          <w:p w14:paraId="12AA67AB" w14:textId="7F64A9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Huawei,HiSilicon</w:t>
            </w:r>
          </w:p>
        </w:tc>
        <w:tc>
          <w:tcPr>
            <w:tcW w:w="441" w:type="pct"/>
          </w:tcPr>
          <w:p w14:paraId="2E57CDCF" w14:textId="53C31A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797F4AFF" w14:textId="7ED25B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0411</w:t>
            </w:r>
          </w:p>
        </w:tc>
        <w:tc>
          <w:tcPr>
            <w:tcW w:w="220" w:type="pct"/>
          </w:tcPr>
          <w:p w14:paraId="236D1FC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C6A15C0" w14:textId="670065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CD14083" w14:textId="15477F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2A4D2A9" w14:textId="72EA53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0832549F" w14:textId="2287DE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1BBC901" w14:textId="77777777" w:rsidTr="00AE7F5C">
        <w:tc>
          <w:tcPr>
            <w:tcW w:w="514" w:type="pct"/>
          </w:tcPr>
          <w:p w14:paraId="4C078738" w14:textId="0C1AEA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R4-2313571</w:t>
            </w:r>
          </w:p>
        </w:tc>
        <w:tc>
          <w:tcPr>
            <w:tcW w:w="1177" w:type="pct"/>
          </w:tcPr>
          <w:p w14:paraId="57DB5EB0" w14:textId="7FAF9B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TS38.101-4: Corrections to CQI Reporting tests with 1TX (Rel-16)</w:t>
            </w:r>
          </w:p>
        </w:tc>
        <w:tc>
          <w:tcPr>
            <w:tcW w:w="589" w:type="pct"/>
          </w:tcPr>
          <w:p w14:paraId="15CC73A3" w14:textId="0EDD6D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</w:t>
            </w:r>
          </w:p>
        </w:tc>
        <w:tc>
          <w:tcPr>
            <w:tcW w:w="441" w:type="pct"/>
          </w:tcPr>
          <w:p w14:paraId="5F7CE4B1" w14:textId="5FB2AE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555E4825" w14:textId="64D638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0412</w:t>
            </w:r>
          </w:p>
        </w:tc>
        <w:tc>
          <w:tcPr>
            <w:tcW w:w="220" w:type="pct"/>
          </w:tcPr>
          <w:p w14:paraId="1D02983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79681F3" w14:textId="093460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34040671" w14:textId="3978E4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977FB9D" w14:textId="6DD5B9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NR_L1enh_URLLC-Perf</w:t>
            </w:r>
          </w:p>
        </w:tc>
        <w:tc>
          <w:tcPr>
            <w:tcW w:w="512" w:type="pct"/>
          </w:tcPr>
          <w:p w14:paraId="2AFC725B" w14:textId="3B2B34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08F0B57B" w14:textId="77777777" w:rsidTr="00AE7F5C">
        <w:tc>
          <w:tcPr>
            <w:tcW w:w="514" w:type="pct"/>
          </w:tcPr>
          <w:p w14:paraId="79D5DF44" w14:textId="156ED8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R4-2313666</w:t>
            </w:r>
          </w:p>
        </w:tc>
        <w:tc>
          <w:tcPr>
            <w:tcW w:w="1177" w:type="pct"/>
          </w:tcPr>
          <w:p w14:paraId="1CE33256" w14:textId="58867F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[NR_HST_FR1_enh-Perf] CR on HST-SFN CA UE capability (TS38.101-4, Rel-17)</w:t>
            </w:r>
          </w:p>
        </w:tc>
        <w:tc>
          <w:tcPr>
            <w:tcW w:w="589" w:type="pct"/>
          </w:tcPr>
          <w:p w14:paraId="530EBFD1" w14:textId="3AC8EB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77E1A610" w14:textId="491017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26ACBEA8" w14:textId="096ED7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0413</w:t>
            </w:r>
          </w:p>
        </w:tc>
        <w:tc>
          <w:tcPr>
            <w:tcW w:w="220" w:type="pct"/>
          </w:tcPr>
          <w:p w14:paraId="4C1AFCD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262745C" w14:textId="7C60D2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616C65C" w14:textId="297F72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2C4A890" w14:textId="194E99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NR_HST_FR1_enh-Perf</w:t>
            </w:r>
          </w:p>
        </w:tc>
        <w:tc>
          <w:tcPr>
            <w:tcW w:w="512" w:type="pct"/>
          </w:tcPr>
          <w:p w14:paraId="0D8380CB" w14:textId="775C04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5026175" w14:textId="77777777" w:rsidTr="00AE7F5C">
        <w:tc>
          <w:tcPr>
            <w:tcW w:w="514" w:type="pct"/>
          </w:tcPr>
          <w:p w14:paraId="4C0E24C6" w14:textId="2761A3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R4-2313931</w:t>
            </w:r>
          </w:p>
        </w:tc>
        <w:tc>
          <w:tcPr>
            <w:tcW w:w="1177" w:type="pct"/>
          </w:tcPr>
          <w:p w14:paraId="55A5A5AE" w14:textId="67D17D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[NR_HST_FR1_enh-Perf] CR on HST-SFN CA UE capability (TS38.101-4, Rel-17)</w:t>
            </w:r>
          </w:p>
        </w:tc>
        <w:tc>
          <w:tcPr>
            <w:tcW w:w="589" w:type="pct"/>
          </w:tcPr>
          <w:p w14:paraId="4ED1F7AD" w14:textId="6ABA9E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8177E2A" w14:textId="146444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684FF4AF" w14:textId="659498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0413</w:t>
            </w:r>
          </w:p>
        </w:tc>
        <w:tc>
          <w:tcPr>
            <w:tcW w:w="220" w:type="pct"/>
          </w:tcPr>
          <w:p w14:paraId="5E6ADF33" w14:textId="10BC420D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5018A82" w14:textId="213EA0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72B750A" w14:textId="7AAB95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935FC58" w14:textId="23864B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NR_HST_FR1_enh-Perf</w:t>
            </w:r>
          </w:p>
        </w:tc>
        <w:tc>
          <w:tcPr>
            <w:tcW w:w="512" w:type="pct"/>
          </w:tcPr>
          <w:p w14:paraId="771E6B2C" w14:textId="71F9B6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DE05A66" w14:textId="77777777" w:rsidTr="00AE7F5C">
        <w:tc>
          <w:tcPr>
            <w:tcW w:w="514" w:type="pct"/>
          </w:tcPr>
          <w:p w14:paraId="7FF1341C" w14:textId="02F8E8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R4-2313667</w:t>
            </w:r>
          </w:p>
        </w:tc>
        <w:tc>
          <w:tcPr>
            <w:tcW w:w="1177" w:type="pct"/>
          </w:tcPr>
          <w:p w14:paraId="6369078A" w14:textId="2205E4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[NR_HST_FR1_enh-Perf] CR on HST-SFN CA UE capability (TS38.101-4, Rel-18)</w:t>
            </w:r>
          </w:p>
        </w:tc>
        <w:tc>
          <w:tcPr>
            <w:tcW w:w="589" w:type="pct"/>
          </w:tcPr>
          <w:p w14:paraId="4F531A9D" w14:textId="571F62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230DEF0" w14:textId="6A1A68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67E57839" w14:textId="1233A9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0414</w:t>
            </w:r>
          </w:p>
        </w:tc>
        <w:tc>
          <w:tcPr>
            <w:tcW w:w="220" w:type="pct"/>
          </w:tcPr>
          <w:p w14:paraId="6942172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77ECA9F" w14:textId="630377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63009FB" w14:textId="1711F9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BFBC251" w14:textId="27A896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NR_HST_FR1_enh-Perf</w:t>
            </w:r>
          </w:p>
        </w:tc>
        <w:tc>
          <w:tcPr>
            <w:tcW w:w="512" w:type="pct"/>
          </w:tcPr>
          <w:p w14:paraId="445A78FD" w14:textId="0992FD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F60CB4A" w14:textId="77777777" w:rsidTr="00AE7F5C">
        <w:tc>
          <w:tcPr>
            <w:tcW w:w="514" w:type="pct"/>
          </w:tcPr>
          <w:p w14:paraId="51B51136" w14:textId="5F639D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R4-2313678</w:t>
            </w:r>
          </w:p>
        </w:tc>
        <w:tc>
          <w:tcPr>
            <w:tcW w:w="1177" w:type="pct"/>
          </w:tcPr>
          <w:p w14:paraId="2A622AAC" w14:textId="0BACFC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 on correction of FRC definition (TS38.101-4, Rel-15)</w:t>
            </w:r>
          </w:p>
        </w:tc>
        <w:tc>
          <w:tcPr>
            <w:tcW w:w="589" w:type="pct"/>
          </w:tcPr>
          <w:p w14:paraId="130BCB19" w14:textId="0665A8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67B43EA" w14:textId="04F0A1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01E94CF1" w14:textId="1E81F9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0415</w:t>
            </w:r>
          </w:p>
        </w:tc>
        <w:tc>
          <w:tcPr>
            <w:tcW w:w="220" w:type="pct"/>
          </w:tcPr>
          <w:p w14:paraId="6E39605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A32AD13" w14:textId="7B5D4B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752681D9" w14:textId="4527DC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1505AC4" w14:textId="2544EA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62B6F1A2" w14:textId="5FF69B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19D57FAD" w14:textId="77777777" w:rsidTr="00AE7F5C">
        <w:tc>
          <w:tcPr>
            <w:tcW w:w="514" w:type="pct"/>
          </w:tcPr>
          <w:p w14:paraId="55761DC2" w14:textId="2E8FDE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R4-2313927</w:t>
            </w:r>
          </w:p>
        </w:tc>
        <w:tc>
          <w:tcPr>
            <w:tcW w:w="1177" w:type="pct"/>
          </w:tcPr>
          <w:p w14:paraId="2F6076AA" w14:textId="6055AA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 on correction of FRC definition (TS38.101-4, Rel-15)</w:t>
            </w:r>
          </w:p>
        </w:tc>
        <w:tc>
          <w:tcPr>
            <w:tcW w:w="589" w:type="pct"/>
          </w:tcPr>
          <w:p w14:paraId="22B533C6" w14:textId="5167EC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C8FE882" w14:textId="1AE74D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57D771D5" w14:textId="3699B6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0415</w:t>
            </w:r>
          </w:p>
        </w:tc>
        <w:tc>
          <w:tcPr>
            <w:tcW w:w="220" w:type="pct"/>
          </w:tcPr>
          <w:p w14:paraId="7F36D177" w14:textId="41E958FA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750EC14E" w14:textId="300743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521ACFEF" w14:textId="21AC56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9A7F4BD" w14:textId="6B7A96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6B64EC98" w14:textId="58EA20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BAEFD9B" w14:textId="77777777" w:rsidTr="00AE7F5C">
        <w:tc>
          <w:tcPr>
            <w:tcW w:w="514" w:type="pct"/>
          </w:tcPr>
          <w:p w14:paraId="68F867E9" w14:textId="334423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R4-2313679</w:t>
            </w:r>
          </w:p>
        </w:tc>
        <w:tc>
          <w:tcPr>
            <w:tcW w:w="1177" w:type="pct"/>
          </w:tcPr>
          <w:p w14:paraId="1CB733D5" w14:textId="580D6A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 on correction of FRC definition (TS38.101-4, Rel-16)</w:t>
            </w:r>
          </w:p>
        </w:tc>
        <w:tc>
          <w:tcPr>
            <w:tcW w:w="589" w:type="pct"/>
          </w:tcPr>
          <w:p w14:paraId="3B4C3238" w14:textId="15BF31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752F5EE4" w14:textId="62E70E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355834C9" w14:textId="5529A3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0416</w:t>
            </w:r>
          </w:p>
        </w:tc>
        <w:tc>
          <w:tcPr>
            <w:tcW w:w="220" w:type="pct"/>
          </w:tcPr>
          <w:p w14:paraId="13EDC27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34AE31E" w14:textId="39635A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0AF7C819" w14:textId="33A0B2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EC42486" w14:textId="36F1EA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25BA006C" w14:textId="79BC83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1489590C" w14:textId="77777777" w:rsidTr="00AE7F5C">
        <w:tc>
          <w:tcPr>
            <w:tcW w:w="514" w:type="pct"/>
          </w:tcPr>
          <w:p w14:paraId="5DA675F1" w14:textId="7429D3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R4-2313928</w:t>
            </w:r>
          </w:p>
        </w:tc>
        <w:tc>
          <w:tcPr>
            <w:tcW w:w="1177" w:type="pct"/>
          </w:tcPr>
          <w:p w14:paraId="56078B15" w14:textId="03B468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 on correction of FRC definition (TS38.101-4, Rel-16)</w:t>
            </w:r>
          </w:p>
        </w:tc>
        <w:tc>
          <w:tcPr>
            <w:tcW w:w="589" w:type="pct"/>
          </w:tcPr>
          <w:p w14:paraId="7A6F95C4" w14:textId="3B2BB0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25D18B0C" w14:textId="161991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72D01529" w14:textId="6DDFE6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0416</w:t>
            </w:r>
          </w:p>
        </w:tc>
        <w:tc>
          <w:tcPr>
            <w:tcW w:w="220" w:type="pct"/>
          </w:tcPr>
          <w:p w14:paraId="33C8C2E0" w14:textId="41A4A4A6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7E8E451" w14:textId="644D5E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7C8BC233" w14:textId="071D17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8A6295F" w14:textId="0222E9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398DEB51" w14:textId="106E15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CDCC94D" w14:textId="77777777" w:rsidTr="00AE7F5C">
        <w:tc>
          <w:tcPr>
            <w:tcW w:w="514" w:type="pct"/>
          </w:tcPr>
          <w:p w14:paraId="1FB148AC" w14:textId="1D236F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R4-2313680</w:t>
            </w:r>
          </w:p>
        </w:tc>
        <w:tc>
          <w:tcPr>
            <w:tcW w:w="1177" w:type="pct"/>
          </w:tcPr>
          <w:p w14:paraId="6F3DBEE1" w14:textId="736A3A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 on correction of FRC definition (TS38.101-4, Rel-17)</w:t>
            </w:r>
          </w:p>
        </w:tc>
        <w:tc>
          <w:tcPr>
            <w:tcW w:w="589" w:type="pct"/>
          </w:tcPr>
          <w:p w14:paraId="2ED0BA1F" w14:textId="4D4E27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880FED2" w14:textId="4A3B18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27BC83AD" w14:textId="58321B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0417</w:t>
            </w:r>
          </w:p>
        </w:tc>
        <w:tc>
          <w:tcPr>
            <w:tcW w:w="220" w:type="pct"/>
          </w:tcPr>
          <w:p w14:paraId="06143EF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1C06FA2" w14:textId="15511B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E8774E3" w14:textId="639CA1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D9C1CE8" w14:textId="0AF58B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390DAE19" w14:textId="08F0D9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A6AED9B" w14:textId="77777777" w:rsidTr="00AE7F5C">
        <w:tc>
          <w:tcPr>
            <w:tcW w:w="514" w:type="pct"/>
          </w:tcPr>
          <w:p w14:paraId="61C42F37" w14:textId="232A4B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R4-2313929</w:t>
            </w:r>
          </w:p>
        </w:tc>
        <w:tc>
          <w:tcPr>
            <w:tcW w:w="1177" w:type="pct"/>
          </w:tcPr>
          <w:p w14:paraId="3E544E30" w14:textId="28AD67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 on correction of FRC definition (TS38.101-4, Rel-17)</w:t>
            </w:r>
          </w:p>
        </w:tc>
        <w:tc>
          <w:tcPr>
            <w:tcW w:w="589" w:type="pct"/>
          </w:tcPr>
          <w:p w14:paraId="43484EEB" w14:textId="1F66A4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8087226" w14:textId="3FD040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07100169" w14:textId="334662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0417</w:t>
            </w:r>
          </w:p>
        </w:tc>
        <w:tc>
          <w:tcPr>
            <w:tcW w:w="220" w:type="pct"/>
          </w:tcPr>
          <w:p w14:paraId="0C12D850" w14:textId="2E2AD0D4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A012D42" w14:textId="3B9A10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A321FA9" w14:textId="206F8D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FF55256" w14:textId="72A742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61649311" w14:textId="15AC6B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E3EE47D" w14:textId="77777777" w:rsidTr="00AE7F5C">
        <w:tc>
          <w:tcPr>
            <w:tcW w:w="514" w:type="pct"/>
          </w:tcPr>
          <w:p w14:paraId="4605A285" w14:textId="6DD051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R4-2313681</w:t>
            </w:r>
          </w:p>
        </w:tc>
        <w:tc>
          <w:tcPr>
            <w:tcW w:w="1177" w:type="pct"/>
          </w:tcPr>
          <w:p w14:paraId="6138ABF8" w14:textId="6BC217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 on correction of FRC definition (TS38.101-4, Rel-18)</w:t>
            </w:r>
          </w:p>
        </w:tc>
        <w:tc>
          <w:tcPr>
            <w:tcW w:w="589" w:type="pct"/>
          </w:tcPr>
          <w:p w14:paraId="562A3943" w14:textId="1013D5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2CE395F5" w14:textId="63F2F8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31FCB0F2" w14:textId="7B2C89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0418</w:t>
            </w:r>
          </w:p>
        </w:tc>
        <w:tc>
          <w:tcPr>
            <w:tcW w:w="220" w:type="pct"/>
          </w:tcPr>
          <w:p w14:paraId="461CFEB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163B0C7" w14:textId="76A4B4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881B263" w14:textId="27B005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2A54F9D" w14:textId="26C65B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0AEC171A" w14:textId="22B951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F6416E6" w14:textId="77777777" w:rsidTr="00AE7F5C">
        <w:tc>
          <w:tcPr>
            <w:tcW w:w="514" w:type="pct"/>
          </w:tcPr>
          <w:p w14:paraId="5BF0871A" w14:textId="6DCF62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R4-2313930</w:t>
            </w:r>
          </w:p>
        </w:tc>
        <w:tc>
          <w:tcPr>
            <w:tcW w:w="1177" w:type="pct"/>
          </w:tcPr>
          <w:p w14:paraId="357BE615" w14:textId="480586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 on correction of FRC definition (TS38.101-4, Rel-18)</w:t>
            </w:r>
          </w:p>
        </w:tc>
        <w:tc>
          <w:tcPr>
            <w:tcW w:w="589" w:type="pct"/>
          </w:tcPr>
          <w:p w14:paraId="6D369436" w14:textId="16FF38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1E0BAA0" w14:textId="58192E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38.101-4</w:t>
            </w:r>
          </w:p>
        </w:tc>
        <w:tc>
          <w:tcPr>
            <w:tcW w:w="295" w:type="pct"/>
          </w:tcPr>
          <w:p w14:paraId="05647242" w14:textId="590FDB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0418</w:t>
            </w:r>
          </w:p>
        </w:tc>
        <w:tc>
          <w:tcPr>
            <w:tcW w:w="220" w:type="pct"/>
          </w:tcPr>
          <w:p w14:paraId="797FF131" w14:textId="506CB121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C54CCE0" w14:textId="74D41A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C4492C1" w14:textId="0819CB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DBEC6BD" w14:textId="609024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6ADB0538" w14:textId="14D1DD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F0106D5" w14:textId="77777777" w:rsidTr="00AE7F5C">
        <w:tc>
          <w:tcPr>
            <w:tcW w:w="514" w:type="pct"/>
          </w:tcPr>
          <w:p w14:paraId="1E30B964" w14:textId="657017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R4-2311298</w:t>
            </w:r>
          </w:p>
        </w:tc>
        <w:tc>
          <w:tcPr>
            <w:tcW w:w="1177" w:type="pct"/>
          </w:tcPr>
          <w:p w14:paraId="4E450493" w14:textId="1852FD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[NR_NTN_solutions-Perf] CR to TS38.101-5: Corrections to NR-NTN requirements (Rel-17)</w:t>
            </w:r>
          </w:p>
        </w:tc>
        <w:tc>
          <w:tcPr>
            <w:tcW w:w="589" w:type="pct"/>
          </w:tcPr>
          <w:p w14:paraId="48CD4DAC" w14:textId="42DC6A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0729AA43" w14:textId="1CE0A8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38.101-5</w:t>
            </w:r>
          </w:p>
        </w:tc>
        <w:tc>
          <w:tcPr>
            <w:tcW w:w="295" w:type="pct"/>
          </w:tcPr>
          <w:p w14:paraId="64757998" w14:textId="71BDF2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0027</w:t>
            </w:r>
          </w:p>
        </w:tc>
        <w:tc>
          <w:tcPr>
            <w:tcW w:w="220" w:type="pct"/>
          </w:tcPr>
          <w:p w14:paraId="09C6B15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68DE00C" w14:textId="1F0A27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BD901DB" w14:textId="639557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F28EBB3" w14:textId="734605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1FE71443" w14:textId="6047EA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941814C" w14:textId="77777777" w:rsidTr="00AE7F5C">
        <w:tc>
          <w:tcPr>
            <w:tcW w:w="514" w:type="pct"/>
          </w:tcPr>
          <w:p w14:paraId="7A954B43" w14:textId="210A24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R4-2311299</w:t>
            </w:r>
          </w:p>
        </w:tc>
        <w:tc>
          <w:tcPr>
            <w:tcW w:w="1177" w:type="pct"/>
          </w:tcPr>
          <w:p w14:paraId="4C755348" w14:textId="1D350D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TS38.101-5: Corrections to NR-NTN requirements (Rel-18)</w:t>
            </w:r>
          </w:p>
        </w:tc>
        <w:tc>
          <w:tcPr>
            <w:tcW w:w="589" w:type="pct"/>
          </w:tcPr>
          <w:p w14:paraId="4C08DA6E" w14:textId="1752B6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0AB08FAC" w14:textId="5B4224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38.101-5</w:t>
            </w:r>
          </w:p>
        </w:tc>
        <w:tc>
          <w:tcPr>
            <w:tcW w:w="295" w:type="pct"/>
          </w:tcPr>
          <w:p w14:paraId="32846791" w14:textId="136D1B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0028</w:t>
            </w:r>
          </w:p>
        </w:tc>
        <w:tc>
          <w:tcPr>
            <w:tcW w:w="220" w:type="pct"/>
          </w:tcPr>
          <w:p w14:paraId="1C85F45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9FBEFE5" w14:textId="5BD339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12EFDCF" w14:textId="515062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2CBAAF7" w14:textId="13F0BA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0A6AAB7D" w14:textId="152234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A84837A" w14:textId="77777777" w:rsidTr="00AE7F5C">
        <w:tc>
          <w:tcPr>
            <w:tcW w:w="514" w:type="pct"/>
          </w:tcPr>
          <w:p w14:paraId="2F7DB6CD" w14:textId="08B4B2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R4-2312033</w:t>
            </w:r>
          </w:p>
        </w:tc>
        <w:tc>
          <w:tcPr>
            <w:tcW w:w="1177" w:type="pct"/>
          </w:tcPr>
          <w:p w14:paraId="04DAA4ED" w14:textId="1738F6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TS38.101-5 Introduction of the satellite L-/S-band</w:t>
            </w:r>
          </w:p>
        </w:tc>
        <w:tc>
          <w:tcPr>
            <w:tcW w:w="589" w:type="pct"/>
          </w:tcPr>
          <w:p w14:paraId="52F5D264" w14:textId="7F5CA0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3B952C4E" w14:textId="1F84EF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38.101-5</w:t>
            </w:r>
          </w:p>
        </w:tc>
        <w:tc>
          <w:tcPr>
            <w:tcW w:w="295" w:type="pct"/>
          </w:tcPr>
          <w:p w14:paraId="64D18E57" w14:textId="49F69E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0029</w:t>
            </w:r>
          </w:p>
        </w:tc>
        <w:tc>
          <w:tcPr>
            <w:tcW w:w="220" w:type="pct"/>
          </w:tcPr>
          <w:p w14:paraId="564E8FE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EF4354A" w14:textId="152EC1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9AD2895" w14:textId="3DCBB3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2FAA7A9" w14:textId="4ABB8D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NR_NTN_LSband-Core</w:t>
            </w:r>
          </w:p>
        </w:tc>
        <w:tc>
          <w:tcPr>
            <w:tcW w:w="512" w:type="pct"/>
          </w:tcPr>
          <w:p w14:paraId="04FEB579" w14:textId="183B4B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62956D3A" w14:textId="77777777" w:rsidTr="00AE7F5C">
        <w:tc>
          <w:tcPr>
            <w:tcW w:w="514" w:type="pct"/>
          </w:tcPr>
          <w:p w14:paraId="4924E5C8" w14:textId="198C36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R4-2312998</w:t>
            </w:r>
          </w:p>
        </w:tc>
        <w:tc>
          <w:tcPr>
            <w:tcW w:w="1177" w:type="pct"/>
          </w:tcPr>
          <w:p w14:paraId="278FF8B5" w14:textId="330214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38.101-5: Corrections on A-MPR requirement reference</w:t>
            </w:r>
          </w:p>
        </w:tc>
        <w:tc>
          <w:tcPr>
            <w:tcW w:w="589" w:type="pct"/>
          </w:tcPr>
          <w:p w14:paraId="5945036E" w14:textId="71C6DD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OPPO</w:t>
            </w:r>
          </w:p>
        </w:tc>
        <w:tc>
          <w:tcPr>
            <w:tcW w:w="441" w:type="pct"/>
          </w:tcPr>
          <w:p w14:paraId="47A17E55" w14:textId="7526C8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38.101-5</w:t>
            </w:r>
          </w:p>
        </w:tc>
        <w:tc>
          <w:tcPr>
            <w:tcW w:w="295" w:type="pct"/>
          </w:tcPr>
          <w:p w14:paraId="197867E3" w14:textId="6BDBF6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0030</w:t>
            </w:r>
          </w:p>
        </w:tc>
        <w:tc>
          <w:tcPr>
            <w:tcW w:w="220" w:type="pct"/>
          </w:tcPr>
          <w:p w14:paraId="3B361D3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60CD30E" w14:textId="70874E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5097968" w14:textId="11EA33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78362E5" w14:textId="60B768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NR_NTN_solutions-Core</w:t>
            </w:r>
          </w:p>
        </w:tc>
        <w:tc>
          <w:tcPr>
            <w:tcW w:w="512" w:type="pct"/>
          </w:tcPr>
          <w:p w14:paraId="3675DC69" w14:textId="772375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152060E" w14:textId="77777777" w:rsidTr="00AE7F5C">
        <w:tc>
          <w:tcPr>
            <w:tcW w:w="514" w:type="pct"/>
          </w:tcPr>
          <w:p w14:paraId="283A6276" w14:textId="52BF20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R4-2312999</w:t>
            </w:r>
          </w:p>
        </w:tc>
        <w:tc>
          <w:tcPr>
            <w:tcW w:w="1177" w:type="pct"/>
          </w:tcPr>
          <w:p w14:paraId="62E01E22" w14:textId="095656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[NR_NTN_solutions-Core] CR to 38.101-5 corrections A-MPR requirement reference-r18</w:t>
            </w:r>
          </w:p>
        </w:tc>
        <w:tc>
          <w:tcPr>
            <w:tcW w:w="589" w:type="pct"/>
          </w:tcPr>
          <w:p w14:paraId="4AF0F350" w14:textId="503422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OPPO</w:t>
            </w:r>
          </w:p>
        </w:tc>
        <w:tc>
          <w:tcPr>
            <w:tcW w:w="441" w:type="pct"/>
          </w:tcPr>
          <w:p w14:paraId="18B332A9" w14:textId="7B1417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38.101-5</w:t>
            </w:r>
          </w:p>
        </w:tc>
        <w:tc>
          <w:tcPr>
            <w:tcW w:w="295" w:type="pct"/>
          </w:tcPr>
          <w:p w14:paraId="2DAB34C5" w14:textId="4CDB05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0031</w:t>
            </w:r>
          </w:p>
        </w:tc>
        <w:tc>
          <w:tcPr>
            <w:tcW w:w="220" w:type="pct"/>
          </w:tcPr>
          <w:p w14:paraId="1C1425F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C011147" w14:textId="095EB3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000B27F" w14:textId="11208E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5CCACF2" w14:textId="2917FD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NR_NTN_solutions-Core</w:t>
            </w:r>
          </w:p>
        </w:tc>
        <w:tc>
          <w:tcPr>
            <w:tcW w:w="512" w:type="pct"/>
          </w:tcPr>
          <w:p w14:paraId="68138E96" w14:textId="1854C0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F5CF0D5" w14:textId="77777777" w:rsidTr="00AE7F5C">
        <w:tc>
          <w:tcPr>
            <w:tcW w:w="514" w:type="pct"/>
          </w:tcPr>
          <w:p w14:paraId="6F6BBE8E" w14:textId="2B9007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R4-2313572</w:t>
            </w:r>
          </w:p>
        </w:tc>
        <w:tc>
          <w:tcPr>
            <w:tcW w:w="1177" w:type="pct"/>
          </w:tcPr>
          <w:p w14:paraId="137A428D" w14:textId="4F7F77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TS38.101-5: Corrections to NR-NTN requirements (Rel-17)</w:t>
            </w:r>
          </w:p>
        </w:tc>
        <w:tc>
          <w:tcPr>
            <w:tcW w:w="589" w:type="pct"/>
          </w:tcPr>
          <w:p w14:paraId="5457E387" w14:textId="6811C5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</w:t>
            </w:r>
          </w:p>
        </w:tc>
        <w:tc>
          <w:tcPr>
            <w:tcW w:w="441" w:type="pct"/>
          </w:tcPr>
          <w:p w14:paraId="4AC096BF" w14:textId="0CC187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38.101-5</w:t>
            </w:r>
          </w:p>
        </w:tc>
        <w:tc>
          <w:tcPr>
            <w:tcW w:w="295" w:type="pct"/>
          </w:tcPr>
          <w:p w14:paraId="5963FC05" w14:textId="777326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0032</w:t>
            </w:r>
          </w:p>
        </w:tc>
        <w:tc>
          <w:tcPr>
            <w:tcW w:w="220" w:type="pct"/>
          </w:tcPr>
          <w:p w14:paraId="6BC8357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AB7F469" w14:textId="17A521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E286CC8" w14:textId="351360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FE2329C" w14:textId="436EF1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53BC718C" w14:textId="122193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16DA53D" w14:textId="77777777" w:rsidTr="00AE7F5C">
        <w:tc>
          <w:tcPr>
            <w:tcW w:w="514" w:type="pct"/>
          </w:tcPr>
          <w:p w14:paraId="5920F28E" w14:textId="2668E8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R4-2313940</w:t>
            </w:r>
          </w:p>
        </w:tc>
        <w:tc>
          <w:tcPr>
            <w:tcW w:w="1177" w:type="pct"/>
          </w:tcPr>
          <w:p w14:paraId="60061CBB" w14:textId="21A010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TS38.101-5: Corrections to NR-NTN requirements (Rel-17)</w:t>
            </w:r>
          </w:p>
        </w:tc>
        <w:tc>
          <w:tcPr>
            <w:tcW w:w="589" w:type="pct"/>
          </w:tcPr>
          <w:p w14:paraId="65892865" w14:textId="14A38F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</w:t>
            </w:r>
          </w:p>
        </w:tc>
        <w:tc>
          <w:tcPr>
            <w:tcW w:w="441" w:type="pct"/>
          </w:tcPr>
          <w:p w14:paraId="59DF8B33" w14:textId="61D164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38.101-5</w:t>
            </w:r>
          </w:p>
        </w:tc>
        <w:tc>
          <w:tcPr>
            <w:tcW w:w="295" w:type="pct"/>
          </w:tcPr>
          <w:p w14:paraId="6FEBFB91" w14:textId="38FBDF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0032</w:t>
            </w:r>
          </w:p>
        </w:tc>
        <w:tc>
          <w:tcPr>
            <w:tcW w:w="220" w:type="pct"/>
          </w:tcPr>
          <w:p w14:paraId="4B1ED3EC" w14:textId="31AB6F85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78B4F473" w14:textId="18E211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112D94F" w14:textId="33BA50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B279D84" w14:textId="0DAB63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19D2A76C" w14:textId="032158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40293A6" w14:textId="77777777" w:rsidTr="00AE7F5C">
        <w:tc>
          <w:tcPr>
            <w:tcW w:w="514" w:type="pct"/>
          </w:tcPr>
          <w:p w14:paraId="5AD811E2" w14:textId="31E713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R4-2313574</w:t>
            </w:r>
          </w:p>
        </w:tc>
        <w:tc>
          <w:tcPr>
            <w:tcW w:w="1177" w:type="pct"/>
          </w:tcPr>
          <w:p w14:paraId="2E32FE6B" w14:textId="08F291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38.101-5 – Adding 30 MHz CBW for NTN UE</w:t>
            </w:r>
          </w:p>
        </w:tc>
        <w:tc>
          <w:tcPr>
            <w:tcW w:w="589" w:type="pct"/>
          </w:tcPr>
          <w:p w14:paraId="75571740" w14:textId="5CB1AD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THALES, ZTE, CATT</w:t>
            </w:r>
          </w:p>
        </w:tc>
        <w:tc>
          <w:tcPr>
            <w:tcW w:w="441" w:type="pct"/>
          </w:tcPr>
          <w:p w14:paraId="2923DDEC" w14:textId="275155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38.101-5</w:t>
            </w:r>
          </w:p>
        </w:tc>
        <w:tc>
          <w:tcPr>
            <w:tcW w:w="295" w:type="pct"/>
          </w:tcPr>
          <w:p w14:paraId="60058152" w14:textId="764758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0033</w:t>
            </w:r>
          </w:p>
        </w:tc>
        <w:tc>
          <w:tcPr>
            <w:tcW w:w="220" w:type="pct"/>
          </w:tcPr>
          <w:p w14:paraId="4E3F17C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5802A32" w14:textId="2A1E8D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0DFB881" w14:textId="713379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1B5D567" w14:textId="5ECCA0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 xml:space="preserve">NR_NTN_CBW_30MHz-Core </w:t>
            </w:r>
          </w:p>
        </w:tc>
        <w:tc>
          <w:tcPr>
            <w:tcW w:w="512" w:type="pct"/>
          </w:tcPr>
          <w:p w14:paraId="57C88E29" w14:textId="6B465C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6B80AED" w14:textId="77777777" w:rsidTr="00AE7F5C">
        <w:tc>
          <w:tcPr>
            <w:tcW w:w="514" w:type="pct"/>
          </w:tcPr>
          <w:p w14:paraId="48FE21DA" w14:textId="3D8821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R4-2314654</w:t>
            </w:r>
          </w:p>
        </w:tc>
        <w:tc>
          <w:tcPr>
            <w:tcW w:w="1177" w:type="pct"/>
          </w:tcPr>
          <w:p w14:paraId="58658DDF" w14:textId="2A7FF1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38.101-5 – Adding 30 MHz CBW for NTN UE</w:t>
            </w:r>
          </w:p>
        </w:tc>
        <w:tc>
          <w:tcPr>
            <w:tcW w:w="589" w:type="pct"/>
          </w:tcPr>
          <w:p w14:paraId="4B009082" w14:textId="0966D3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THALES, ZTE, CATT</w:t>
            </w:r>
          </w:p>
        </w:tc>
        <w:tc>
          <w:tcPr>
            <w:tcW w:w="441" w:type="pct"/>
          </w:tcPr>
          <w:p w14:paraId="6FB4A5AA" w14:textId="48BDB6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38.101-5</w:t>
            </w:r>
          </w:p>
        </w:tc>
        <w:tc>
          <w:tcPr>
            <w:tcW w:w="295" w:type="pct"/>
          </w:tcPr>
          <w:p w14:paraId="00444DD1" w14:textId="311065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0033</w:t>
            </w:r>
          </w:p>
        </w:tc>
        <w:tc>
          <w:tcPr>
            <w:tcW w:w="220" w:type="pct"/>
          </w:tcPr>
          <w:p w14:paraId="576A037F" w14:textId="5D19C21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914FE4D" w14:textId="4037CC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56C85B2" w14:textId="37A133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3F51E092" w14:textId="3E412B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 xml:space="preserve">NR_NTN_CBW_30MHz-Core </w:t>
            </w:r>
          </w:p>
        </w:tc>
        <w:tc>
          <w:tcPr>
            <w:tcW w:w="512" w:type="pct"/>
          </w:tcPr>
          <w:p w14:paraId="432111E3" w14:textId="652A3A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5D51E6C" w14:textId="77777777" w:rsidTr="00AE7F5C">
        <w:tc>
          <w:tcPr>
            <w:tcW w:w="514" w:type="pct"/>
          </w:tcPr>
          <w:p w14:paraId="2EEBC027" w14:textId="7BFCD6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R4-2313636</w:t>
            </w:r>
          </w:p>
        </w:tc>
        <w:tc>
          <w:tcPr>
            <w:tcW w:w="1177" w:type="pct"/>
          </w:tcPr>
          <w:p w14:paraId="2537693E" w14:textId="2DAC68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Clarifications to 38.101-5 (Rel-17)</w:t>
            </w:r>
          </w:p>
        </w:tc>
        <w:tc>
          <w:tcPr>
            <w:tcW w:w="589" w:type="pct"/>
          </w:tcPr>
          <w:p w14:paraId="59CD3787" w14:textId="4A3C22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Ltd, THALES</w:t>
            </w:r>
          </w:p>
        </w:tc>
        <w:tc>
          <w:tcPr>
            <w:tcW w:w="441" w:type="pct"/>
          </w:tcPr>
          <w:p w14:paraId="30D8253D" w14:textId="7FFD1B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38.101-5</w:t>
            </w:r>
          </w:p>
        </w:tc>
        <w:tc>
          <w:tcPr>
            <w:tcW w:w="295" w:type="pct"/>
          </w:tcPr>
          <w:p w14:paraId="6F195DEA" w14:textId="2C0B24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0034</w:t>
            </w:r>
          </w:p>
        </w:tc>
        <w:tc>
          <w:tcPr>
            <w:tcW w:w="220" w:type="pct"/>
          </w:tcPr>
          <w:p w14:paraId="3B34C22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20964F3" w14:textId="4295F2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D72B81C" w14:textId="0D94FD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50DF17F" w14:textId="27C974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</w:t>
            </w:r>
          </w:p>
        </w:tc>
        <w:tc>
          <w:tcPr>
            <w:tcW w:w="512" w:type="pct"/>
          </w:tcPr>
          <w:p w14:paraId="62F6818E" w14:textId="7688A7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F0CEDD7" w14:textId="77777777" w:rsidTr="00AE7F5C">
        <w:tc>
          <w:tcPr>
            <w:tcW w:w="514" w:type="pct"/>
          </w:tcPr>
          <w:p w14:paraId="04EC5295" w14:textId="6E0D2C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R4-2314929</w:t>
            </w:r>
          </w:p>
        </w:tc>
        <w:tc>
          <w:tcPr>
            <w:tcW w:w="1177" w:type="pct"/>
          </w:tcPr>
          <w:p w14:paraId="7928E0A9" w14:textId="0A6ED5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Clarifications to 38.101-5 (Rel-17)</w:t>
            </w:r>
          </w:p>
        </w:tc>
        <w:tc>
          <w:tcPr>
            <w:tcW w:w="589" w:type="pct"/>
          </w:tcPr>
          <w:p w14:paraId="303FBEFD" w14:textId="58EE34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Ltd, THALES</w:t>
            </w:r>
          </w:p>
        </w:tc>
        <w:tc>
          <w:tcPr>
            <w:tcW w:w="441" w:type="pct"/>
          </w:tcPr>
          <w:p w14:paraId="188EB2AD" w14:textId="456E26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38.101-5</w:t>
            </w:r>
          </w:p>
        </w:tc>
        <w:tc>
          <w:tcPr>
            <w:tcW w:w="295" w:type="pct"/>
          </w:tcPr>
          <w:p w14:paraId="35694441" w14:textId="2DB963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0034</w:t>
            </w:r>
          </w:p>
        </w:tc>
        <w:tc>
          <w:tcPr>
            <w:tcW w:w="220" w:type="pct"/>
          </w:tcPr>
          <w:p w14:paraId="226C4E4D" w14:textId="3C284994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004ADE6" w14:textId="709B8B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E9026CC" w14:textId="1A4B69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B2D3C92" w14:textId="5A1C6B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</w:t>
            </w:r>
          </w:p>
        </w:tc>
        <w:tc>
          <w:tcPr>
            <w:tcW w:w="512" w:type="pct"/>
          </w:tcPr>
          <w:p w14:paraId="51798C6C" w14:textId="0F430F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983EAF6" w14:textId="77777777" w:rsidTr="00AE7F5C">
        <w:tc>
          <w:tcPr>
            <w:tcW w:w="514" w:type="pct"/>
          </w:tcPr>
          <w:p w14:paraId="3B0D9F7A" w14:textId="44D997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R4-2313637</w:t>
            </w:r>
          </w:p>
        </w:tc>
        <w:tc>
          <w:tcPr>
            <w:tcW w:w="1177" w:type="pct"/>
          </w:tcPr>
          <w:p w14:paraId="14ABD08F" w14:textId="6A8432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Clarifications to 38.101-5 (Rel-18)</w:t>
            </w:r>
          </w:p>
        </w:tc>
        <w:tc>
          <w:tcPr>
            <w:tcW w:w="589" w:type="pct"/>
          </w:tcPr>
          <w:p w14:paraId="1E6CAB22" w14:textId="6CA17A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Ltd, THALES</w:t>
            </w:r>
          </w:p>
        </w:tc>
        <w:tc>
          <w:tcPr>
            <w:tcW w:w="441" w:type="pct"/>
          </w:tcPr>
          <w:p w14:paraId="49EDFF22" w14:textId="09DF65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38.101-5</w:t>
            </w:r>
          </w:p>
        </w:tc>
        <w:tc>
          <w:tcPr>
            <w:tcW w:w="295" w:type="pct"/>
          </w:tcPr>
          <w:p w14:paraId="4A6195A4" w14:textId="5A3935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0035</w:t>
            </w:r>
          </w:p>
        </w:tc>
        <w:tc>
          <w:tcPr>
            <w:tcW w:w="220" w:type="pct"/>
          </w:tcPr>
          <w:p w14:paraId="1CB689B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1CD58B1" w14:textId="5FCE29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DD04EC6" w14:textId="0323E7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B6ADEEB" w14:textId="1387B4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</w:t>
            </w:r>
          </w:p>
        </w:tc>
        <w:tc>
          <w:tcPr>
            <w:tcW w:w="512" w:type="pct"/>
          </w:tcPr>
          <w:p w14:paraId="6DF6A0CE" w14:textId="5830A2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6E384F2" w14:textId="77777777" w:rsidTr="00AE7F5C">
        <w:tc>
          <w:tcPr>
            <w:tcW w:w="514" w:type="pct"/>
          </w:tcPr>
          <w:p w14:paraId="4B11A1EC" w14:textId="417031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R4-2314003</w:t>
            </w:r>
          </w:p>
        </w:tc>
        <w:tc>
          <w:tcPr>
            <w:tcW w:w="1177" w:type="pct"/>
          </w:tcPr>
          <w:p w14:paraId="7E7DB552" w14:textId="0839F3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Clarifications to 38.101-5 (Rel-18)</w:t>
            </w:r>
          </w:p>
        </w:tc>
        <w:tc>
          <w:tcPr>
            <w:tcW w:w="589" w:type="pct"/>
          </w:tcPr>
          <w:p w14:paraId="37A1FBC8" w14:textId="3232D7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Ltd, THALES</w:t>
            </w:r>
          </w:p>
        </w:tc>
        <w:tc>
          <w:tcPr>
            <w:tcW w:w="441" w:type="pct"/>
          </w:tcPr>
          <w:p w14:paraId="5C44FE32" w14:textId="637E13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38.101-5</w:t>
            </w:r>
          </w:p>
        </w:tc>
        <w:tc>
          <w:tcPr>
            <w:tcW w:w="295" w:type="pct"/>
          </w:tcPr>
          <w:p w14:paraId="5DD8BC7F" w14:textId="76C134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0035</w:t>
            </w:r>
          </w:p>
        </w:tc>
        <w:tc>
          <w:tcPr>
            <w:tcW w:w="220" w:type="pct"/>
          </w:tcPr>
          <w:p w14:paraId="5EC44966" w14:textId="6D188273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2B40B229" w14:textId="605156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BFF9C25" w14:textId="2B70A6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8161BB2" w14:textId="1BA6A3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</w:t>
            </w:r>
          </w:p>
        </w:tc>
        <w:tc>
          <w:tcPr>
            <w:tcW w:w="512" w:type="pct"/>
          </w:tcPr>
          <w:p w14:paraId="13315701" w14:textId="62E476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917B909" w14:textId="77777777" w:rsidTr="00AE7F5C">
        <w:tc>
          <w:tcPr>
            <w:tcW w:w="514" w:type="pct"/>
          </w:tcPr>
          <w:p w14:paraId="658E0446" w14:textId="6E2234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R4-2311568</w:t>
            </w:r>
          </w:p>
        </w:tc>
        <w:tc>
          <w:tcPr>
            <w:tcW w:w="1177" w:type="pct"/>
          </w:tcPr>
          <w:p w14:paraId="1446D5E9" w14:textId="315584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[NR_6GHz-Core] CR to TS 38.104 on receiver requirements for 100MHz channel bandwidth</w:t>
            </w:r>
          </w:p>
        </w:tc>
        <w:tc>
          <w:tcPr>
            <w:tcW w:w="589" w:type="pct"/>
          </w:tcPr>
          <w:p w14:paraId="7C89155F" w14:textId="38BC73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3205D386" w14:textId="30AC09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249098D1" w14:textId="52F662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0498</w:t>
            </w:r>
          </w:p>
        </w:tc>
        <w:tc>
          <w:tcPr>
            <w:tcW w:w="220" w:type="pct"/>
          </w:tcPr>
          <w:p w14:paraId="5A435B4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512567D" w14:textId="512AB6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B8CD81F" w14:textId="6E9620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54BE784" w14:textId="107744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NR_6GHz-Core</w:t>
            </w:r>
          </w:p>
        </w:tc>
        <w:tc>
          <w:tcPr>
            <w:tcW w:w="512" w:type="pct"/>
          </w:tcPr>
          <w:p w14:paraId="3BFD8D04" w14:textId="4A7D86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66242024" w14:textId="77777777" w:rsidTr="00AE7F5C">
        <w:tc>
          <w:tcPr>
            <w:tcW w:w="514" w:type="pct"/>
          </w:tcPr>
          <w:p w14:paraId="127C42CD" w14:textId="12F1FB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R4-2311569</w:t>
            </w:r>
          </w:p>
        </w:tc>
        <w:tc>
          <w:tcPr>
            <w:tcW w:w="1177" w:type="pct"/>
          </w:tcPr>
          <w:p w14:paraId="441B7829" w14:textId="68403E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[NR_6GHz-Core] CR to TS 38.104 on receiver requirements for 100MHz channel bandwidth</w:t>
            </w:r>
          </w:p>
        </w:tc>
        <w:tc>
          <w:tcPr>
            <w:tcW w:w="589" w:type="pct"/>
          </w:tcPr>
          <w:p w14:paraId="6CDD8486" w14:textId="039D6D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0931FB66" w14:textId="496D9A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5D862F20" w14:textId="0CD9DB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0499</w:t>
            </w:r>
          </w:p>
        </w:tc>
        <w:tc>
          <w:tcPr>
            <w:tcW w:w="220" w:type="pct"/>
          </w:tcPr>
          <w:p w14:paraId="7FCACBD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1FBFD69" w14:textId="1CB4B3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B355F10" w14:textId="5B4B77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98CD250" w14:textId="793750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NR_6GHz-Core</w:t>
            </w:r>
          </w:p>
        </w:tc>
        <w:tc>
          <w:tcPr>
            <w:tcW w:w="512" w:type="pct"/>
          </w:tcPr>
          <w:p w14:paraId="1A6D1750" w14:textId="5A1C8D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6FD8D623" w14:textId="77777777" w:rsidTr="00AE7F5C">
        <w:tc>
          <w:tcPr>
            <w:tcW w:w="514" w:type="pct"/>
          </w:tcPr>
          <w:p w14:paraId="175BCBAC" w14:textId="6C9BDF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R4-2311670</w:t>
            </w:r>
          </w:p>
        </w:tc>
        <w:tc>
          <w:tcPr>
            <w:tcW w:w="1177" w:type="pct"/>
          </w:tcPr>
          <w:p w14:paraId="37A147DF" w14:textId="32E472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to TS 38.104 on introduction of 3 MHz channel bandwidth</w:t>
            </w:r>
          </w:p>
        </w:tc>
        <w:tc>
          <w:tcPr>
            <w:tcW w:w="589" w:type="pct"/>
          </w:tcPr>
          <w:p w14:paraId="414F0D4E" w14:textId="011865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10BE3444" w14:textId="1FEA78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6BE7E0C1" w14:textId="0117BE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0500</w:t>
            </w:r>
          </w:p>
        </w:tc>
        <w:tc>
          <w:tcPr>
            <w:tcW w:w="220" w:type="pct"/>
          </w:tcPr>
          <w:p w14:paraId="39A633F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8245B47" w14:textId="06E5EE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5CE96BF" w14:textId="3DFB02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417A0311" w14:textId="619113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12" w:type="pct"/>
          </w:tcPr>
          <w:p w14:paraId="00D46950" w14:textId="159306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924B3E2" w14:textId="77777777" w:rsidTr="00AE7F5C">
        <w:tc>
          <w:tcPr>
            <w:tcW w:w="514" w:type="pct"/>
          </w:tcPr>
          <w:p w14:paraId="6DBE9411" w14:textId="0015A9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R4-2311671</w:t>
            </w:r>
          </w:p>
        </w:tc>
        <w:tc>
          <w:tcPr>
            <w:tcW w:w="1177" w:type="pct"/>
          </w:tcPr>
          <w:p w14:paraId="43435433" w14:textId="5A2339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38.113 on introduction of 3 MHz channel bandwidth in clause 6.1</w:t>
            </w:r>
          </w:p>
        </w:tc>
        <w:tc>
          <w:tcPr>
            <w:tcW w:w="589" w:type="pct"/>
          </w:tcPr>
          <w:p w14:paraId="09020478" w14:textId="146429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2D721E33" w14:textId="61A542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0DFD639F" w14:textId="1C06EA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0501</w:t>
            </w:r>
          </w:p>
        </w:tc>
        <w:tc>
          <w:tcPr>
            <w:tcW w:w="220" w:type="pct"/>
          </w:tcPr>
          <w:p w14:paraId="4CE37D1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E439DC5" w14:textId="50548D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3087F69" w14:textId="56C597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480CA7C0" w14:textId="754983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12" w:type="pct"/>
          </w:tcPr>
          <w:p w14:paraId="288C4AF7" w14:textId="205785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278A1670" w14:textId="77777777" w:rsidTr="00AE7F5C">
        <w:tc>
          <w:tcPr>
            <w:tcW w:w="514" w:type="pct"/>
          </w:tcPr>
          <w:p w14:paraId="54CD4C51" w14:textId="778B95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R4-2311903</w:t>
            </w:r>
          </w:p>
        </w:tc>
        <w:tc>
          <w:tcPr>
            <w:tcW w:w="1177" w:type="pct"/>
          </w:tcPr>
          <w:p w14:paraId="62F5A853" w14:textId="4104DE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Update to table format for enabling automated data scraping</w:t>
            </w:r>
          </w:p>
        </w:tc>
        <w:tc>
          <w:tcPr>
            <w:tcW w:w="589" w:type="pct"/>
          </w:tcPr>
          <w:p w14:paraId="05475D62" w14:textId="72E9EF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1DD63B4A" w14:textId="139089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3EAD52AF" w14:textId="2AF878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0502</w:t>
            </w:r>
          </w:p>
        </w:tc>
        <w:tc>
          <w:tcPr>
            <w:tcW w:w="220" w:type="pct"/>
          </w:tcPr>
          <w:p w14:paraId="1A49E46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FCB5128" w14:textId="193E2C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5F51EEE" w14:textId="013967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7B08187" w14:textId="123206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0965F58F" w14:textId="2425CF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67F5EB3" w14:textId="77777777" w:rsidTr="00AE7F5C">
        <w:tc>
          <w:tcPr>
            <w:tcW w:w="514" w:type="pct"/>
          </w:tcPr>
          <w:p w14:paraId="1DA17226" w14:textId="0F60E5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R4-2313955</w:t>
            </w:r>
          </w:p>
        </w:tc>
        <w:tc>
          <w:tcPr>
            <w:tcW w:w="1177" w:type="pct"/>
          </w:tcPr>
          <w:p w14:paraId="55A4EE26" w14:textId="13607F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Update to table format for enabling automated data scraping</w:t>
            </w:r>
          </w:p>
        </w:tc>
        <w:tc>
          <w:tcPr>
            <w:tcW w:w="589" w:type="pct"/>
          </w:tcPr>
          <w:p w14:paraId="3351198C" w14:textId="7809F3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494DDF5C" w14:textId="30C6C7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4B7E9B8C" w14:textId="54D9C7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0502</w:t>
            </w:r>
          </w:p>
        </w:tc>
        <w:tc>
          <w:tcPr>
            <w:tcW w:w="220" w:type="pct"/>
          </w:tcPr>
          <w:p w14:paraId="53221C81" w14:textId="41D84E01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EAC681D" w14:textId="223553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72305EA" w14:textId="72E29E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5A6B2A2" w14:textId="7AE536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571FB569" w14:textId="467B24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ED30349" w14:textId="77777777" w:rsidTr="00AE7F5C">
        <w:tc>
          <w:tcPr>
            <w:tcW w:w="514" w:type="pct"/>
          </w:tcPr>
          <w:p w14:paraId="58E9E104" w14:textId="303205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R4-2311916</w:t>
            </w:r>
          </w:p>
        </w:tc>
        <w:tc>
          <w:tcPr>
            <w:tcW w:w="1177" w:type="pct"/>
          </w:tcPr>
          <w:p w14:paraId="1F6A347E" w14:textId="0A1A19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Update to table format for enabling automated data scraping</w:t>
            </w:r>
          </w:p>
        </w:tc>
        <w:tc>
          <w:tcPr>
            <w:tcW w:w="589" w:type="pct"/>
          </w:tcPr>
          <w:p w14:paraId="486C77AD" w14:textId="264024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043800A4" w14:textId="05C9CF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737D506B" w14:textId="2A202B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0503</w:t>
            </w:r>
          </w:p>
        </w:tc>
        <w:tc>
          <w:tcPr>
            <w:tcW w:w="220" w:type="pct"/>
          </w:tcPr>
          <w:p w14:paraId="2983059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27A6147" w14:textId="2F2188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BF29817" w14:textId="348D58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4C18625" w14:textId="2D8970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NR_ext_to_71GHz-Core</w:t>
            </w:r>
          </w:p>
        </w:tc>
        <w:tc>
          <w:tcPr>
            <w:tcW w:w="512" w:type="pct"/>
          </w:tcPr>
          <w:p w14:paraId="7F440078" w14:textId="0CB0D9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E56167B" w14:textId="77777777" w:rsidTr="00AE7F5C">
        <w:tc>
          <w:tcPr>
            <w:tcW w:w="514" w:type="pct"/>
          </w:tcPr>
          <w:p w14:paraId="344AF1DB" w14:textId="07A93D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R4-2312052</w:t>
            </w:r>
          </w:p>
        </w:tc>
        <w:tc>
          <w:tcPr>
            <w:tcW w:w="1177" w:type="pct"/>
          </w:tcPr>
          <w:p w14:paraId="3A2D1C00" w14:textId="029924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  CR for configuration of FR1 PUSCH TBoMS demodulation requirement</w:t>
            </w:r>
          </w:p>
        </w:tc>
        <w:tc>
          <w:tcPr>
            <w:tcW w:w="589" w:type="pct"/>
          </w:tcPr>
          <w:p w14:paraId="6F9803BD" w14:textId="481FBB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35D45E66" w14:textId="0476D2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2F3648E5" w14:textId="5D7CE2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0504</w:t>
            </w:r>
          </w:p>
        </w:tc>
        <w:tc>
          <w:tcPr>
            <w:tcW w:w="220" w:type="pct"/>
          </w:tcPr>
          <w:p w14:paraId="50974AD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71FD9AC" w14:textId="1B0E31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BEE9012" w14:textId="0A8034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A19F4A9" w14:textId="736362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NR_cov_enh-Perf</w:t>
            </w:r>
          </w:p>
        </w:tc>
        <w:tc>
          <w:tcPr>
            <w:tcW w:w="512" w:type="pct"/>
          </w:tcPr>
          <w:p w14:paraId="20CB9D16" w14:textId="46C05A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E885FD9" w14:textId="77777777" w:rsidTr="00AE7F5C">
        <w:tc>
          <w:tcPr>
            <w:tcW w:w="514" w:type="pct"/>
          </w:tcPr>
          <w:p w14:paraId="3B2583F1" w14:textId="10D1DC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R4-2312053</w:t>
            </w:r>
          </w:p>
        </w:tc>
        <w:tc>
          <w:tcPr>
            <w:tcW w:w="1177" w:type="pct"/>
          </w:tcPr>
          <w:p w14:paraId="29438699" w14:textId="5DFC5E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TS38.104 correction for TBoMS configuration</w:t>
            </w:r>
          </w:p>
        </w:tc>
        <w:tc>
          <w:tcPr>
            <w:tcW w:w="589" w:type="pct"/>
          </w:tcPr>
          <w:p w14:paraId="1E8F7174" w14:textId="35C0F0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00028C4" w14:textId="45E275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21288E78" w14:textId="1BBD2D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0505</w:t>
            </w:r>
          </w:p>
        </w:tc>
        <w:tc>
          <w:tcPr>
            <w:tcW w:w="220" w:type="pct"/>
          </w:tcPr>
          <w:p w14:paraId="2BEE4BF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FE51719" w14:textId="43895F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2B40827" w14:textId="0833C6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FA99391" w14:textId="456322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NR_cov_enh-Perf</w:t>
            </w:r>
          </w:p>
        </w:tc>
        <w:tc>
          <w:tcPr>
            <w:tcW w:w="512" w:type="pct"/>
          </w:tcPr>
          <w:p w14:paraId="778EDB84" w14:textId="071E30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A5263A9" w14:textId="77777777" w:rsidTr="00AE7F5C">
        <w:tc>
          <w:tcPr>
            <w:tcW w:w="514" w:type="pct"/>
          </w:tcPr>
          <w:p w14:paraId="10FF4497" w14:textId="15C5F3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R4-2312098</w:t>
            </w:r>
          </w:p>
        </w:tc>
        <w:tc>
          <w:tcPr>
            <w:tcW w:w="1177" w:type="pct"/>
          </w:tcPr>
          <w:p w14:paraId="2BF70CFA" w14:textId="660B38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38.104: Correction to ACLR and CACLR requirement</w:t>
            </w:r>
          </w:p>
        </w:tc>
        <w:tc>
          <w:tcPr>
            <w:tcW w:w="589" w:type="pct"/>
          </w:tcPr>
          <w:p w14:paraId="3FB9AE88" w14:textId="577BF3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51697DD5" w14:textId="49414B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570D39D5" w14:textId="690425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0506</w:t>
            </w:r>
          </w:p>
        </w:tc>
        <w:tc>
          <w:tcPr>
            <w:tcW w:w="220" w:type="pct"/>
          </w:tcPr>
          <w:p w14:paraId="317077F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2B74BE5" w14:textId="5F241D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0CE77220" w14:textId="079CEC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611F89D" w14:textId="2A348C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1A7B6159" w14:textId="3D0952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1E8BD77" w14:textId="77777777" w:rsidTr="00AE7F5C">
        <w:tc>
          <w:tcPr>
            <w:tcW w:w="514" w:type="pct"/>
          </w:tcPr>
          <w:p w14:paraId="59DBBC71" w14:textId="38B95D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R4-2312099</w:t>
            </w:r>
          </w:p>
        </w:tc>
        <w:tc>
          <w:tcPr>
            <w:tcW w:w="1177" w:type="pct"/>
          </w:tcPr>
          <w:p w14:paraId="5DD93422" w14:textId="3A54B2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38.104: Correction to ACLR and CACLR requirement</w:t>
            </w:r>
          </w:p>
        </w:tc>
        <w:tc>
          <w:tcPr>
            <w:tcW w:w="589" w:type="pct"/>
          </w:tcPr>
          <w:p w14:paraId="70B1EA92" w14:textId="5E4240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7480C44B" w14:textId="2EB073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0AF768C3" w14:textId="425612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0507</w:t>
            </w:r>
          </w:p>
        </w:tc>
        <w:tc>
          <w:tcPr>
            <w:tcW w:w="220" w:type="pct"/>
          </w:tcPr>
          <w:p w14:paraId="507AA98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CC66BB9" w14:textId="7B0418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31F5D38" w14:textId="6727CE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547EBFC" w14:textId="7D18A4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334F6B1" w14:textId="357D3B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BD5134F" w14:textId="77777777" w:rsidTr="00AE7F5C">
        <w:tc>
          <w:tcPr>
            <w:tcW w:w="514" w:type="pct"/>
          </w:tcPr>
          <w:p w14:paraId="4AC26128" w14:textId="185297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R4-2312100</w:t>
            </w:r>
          </w:p>
        </w:tc>
        <w:tc>
          <w:tcPr>
            <w:tcW w:w="1177" w:type="pct"/>
          </w:tcPr>
          <w:p w14:paraId="1E1626E8" w14:textId="3380DB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38.104: Correction to ACLR and CACLR requirement</w:t>
            </w:r>
          </w:p>
        </w:tc>
        <w:tc>
          <w:tcPr>
            <w:tcW w:w="589" w:type="pct"/>
          </w:tcPr>
          <w:p w14:paraId="52DF50EC" w14:textId="716AC2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5C3041E1" w14:textId="27BAC0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425C2DE7" w14:textId="42772E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0508</w:t>
            </w:r>
          </w:p>
        </w:tc>
        <w:tc>
          <w:tcPr>
            <w:tcW w:w="220" w:type="pct"/>
          </w:tcPr>
          <w:p w14:paraId="6559D69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28AAA10" w14:textId="714E8C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CAAF2AA" w14:textId="6D62F4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52C4F35" w14:textId="083B7E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2FE769DD" w14:textId="6D61CA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88A3C39" w14:textId="77777777" w:rsidTr="00AE7F5C">
        <w:tc>
          <w:tcPr>
            <w:tcW w:w="514" w:type="pct"/>
          </w:tcPr>
          <w:p w14:paraId="0DE39B1E" w14:textId="7A353C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R4-2312318</w:t>
            </w:r>
          </w:p>
        </w:tc>
        <w:tc>
          <w:tcPr>
            <w:tcW w:w="1177" w:type="pct"/>
          </w:tcPr>
          <w:p w14:paraId="6FC2972D" w14:textId="676027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[NR_6GHz-Core] CR to 38.104: applicability note for n104</w:t>
            </w:r>
          </w:p>
        </w:tc>
        <w:tc>
          <w:tcPr>
            <w:tcW w:w="589" w:type="pct"/>
          </w:tcPr>
          <w:p w14:paraId="172E8BEA" w14:textId="6EE535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CMCC, China Telecom, China Unicom, CBN, CATT, OPPO, Vivo, Xiaomi</w:t>
            </w:r>
          </w:p>
        </w:tc>
        <w:tc>
          <w:tcPr>
            <w:tcW w:w="441" w:type="pct"/>
          </w:tcPr>
          <w:p w14:paraId="6FBA5F81" w14:textId="6A406E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5BEECD59" w14:textId="44DCB3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0509</w:t>
            </w:r>
          </w:p>
        </w:tc>
        <w:tc>
          <w:tcPr>
            <w:tcW w:w="220" w:type="pct"/>
          </w:tcPr>
          <w:p w14:paraId="7348C85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A3A98DB" w14:textId="61F0E7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506EF16" w14:textId="71F921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60EFD8D" w14:textId="7D7996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NR_6GHz-Core</w:t>
            </w:r>
          </w:p>
        </w:tc>
        <w:tc>
          <w:tcPr>
            <w:tcW w:w="512" w:type="pct"/>
          </w:tcPr>
          <w:p w14:paraId="7821ECE6" w14:textId="3C9B3B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0AAF40EB" w14:textId="77777777" w:rsidTr="00AE7F5C">
        <w:tc>
          <w:tcPr>
            <w:tcW w:w="514" w:type="pct"/>
          </w:tcPr>
          <w:p w14:paraId="1C4DA9EA" w14:textId="005A27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R4-2314917</w:t>
            </w:r>
          </w:p>
        </w:tc>
        <w:tc>
          <w:tcPr>
            <w:tcW w:w="1177" w:type="pct"/>
          </w:tcPr>
          <w:p w14:paraId="6A7C3EB0" w14:textId="1D9DBE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[NR_6GHz-Core] CR to 38.104: applicability note for n104</w:t>
            </w:r>
          </w:p>
        </w:tc>
        <w:tc>
          <w:tcPr>
            <w:tcW w:w="589" w:type="pct"/>
          </w:tcPr>
          <w:p w14:paraId="3B7DC71F" w14:textId="47AF21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CMCC, China Telecom, China Unicom, CBN, CATT, OPPO, Vivo, Xiaomi, ZTE</w:t>
            </w:r>
          </w:p>
        </w:tc>
        <w:tc>
          <w:tcPr>
            <w:tcW w:w="441" w:type="pct"/>
          </w:tcPr>
          <w:p w14:paraId="634CBA4A" w14:textId="24A94E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11939468" w14:textId="0E2D46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0509</w:t>
            </w:r>
          </w:p>
        </w:tc>
        <w:tc>
          <w:tcPr>
            <w:tcW w:w="220" w:type="pct"/>
          </w:tcPr>
          <w:p w14:paraId="65B1265B" w14:textId="7A07987D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8196353" w14:textId="1071E6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1044111" w14:textId="7CB015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B4101D0" w14:textId="0A4200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NR_6GHz-Core</w:t>
            </w:r>
          </w:p>
        </w:tc>
        <w:tc>
          <w:tcPr>
            <w:tcW w:w="512" w:type="pct"/>
          </w:tcPr>
          <w:p w14:paraId="07EF8433" w14:textId="212713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041024E" w14:textId="77777777" w:rsidTr="00AE7F5C">
        <w:tc>
          <w:tcPr>
            <w:tcW w:w="514" w:type="pct"/>
          </w:tcPr>
          <w:p w14:paraId="0BD03C34" w14:textId="390250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R4-2312319</w:t>
            </w:r>
          </w:p>
        </w:tc>
        <w:tc>
          <w:tcPr>
            <w:tcW w:w="1177" w:type="pct"/>
          </w:tcPr>
          <w:p w14:paraId="4EA25F7F" w14:textId="28D5AE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[NR_6GHz-Core] CR to 38.104: applicability note for n104</w:t>
            </w:r>
          </w:p>
        </w:tc>
        <w:tc>
          <w:tcPr>
            <w:tcW w:w="589" w:type="pct"/>
          </w:tcPr>
          <w:p w14:paraId="4636655A" w14:textId="28A023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CMCC, China Telecom, China Unicom, CBN, CATT, OPPO, Vivo, Xiaomi, ZTE</w:t>
            </w:r>
          </w:p>
        </w:tc>
        <w:tc>
          <w:tcPr>
            <w:tcW w:w="441" w:type="pct"/>
          </w:tcPr>
          <w:p w14:paraId="2FDAFBD9" w14:textId="227619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7EFC789D" w14:textId="27C60A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0510</w:t>
            </w:r>
          </w:p>
        </w:tc>
        <w:tc>
          <w:tcPr>
            <w:tcW w:w="220" w:type="pct"/>
          </w:tcPr>
          <w:p w14:paraId="36AC157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2C189B9" w14:textId="739EFB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5CD36DA" w14:textId="351C59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CBE2F53" w14:textId="1BB46F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NR_6GHz-Core</w:t>
            </w:r>
          </w:p>
        </w:tc>
        <w:tc>
          <w:tcPr>
            <w:tcW w:w="512" w:type="pct"/>
          </w:tcPr>
          <w:p w14:paraId="672A63BC" w14:textId="7428B3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C2955C5" w14:textId="77777777" w:rsidTr="00AE7F5C">
        <w:tc>
          <w:tcPr>
            <w:tcW w:w="514" w:type="pct"/>
          </w:tcPr>
          <w:p w14:paraId="5C391E67" w14:textId="68CC51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R4-2312752</w:t>
            </w:r>
          </w:p>
        </w:tc>
        <w:tc>
          <w:tcPr>
            <w:tcW w:w="1177" w:type="pct"/>
          </w:tcPr>
          <w:p w14:paraId="165032B5" w14:textId="01538A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[NR_n53-Core] CR on 38.104: Correction on the range of GSCN in 30 KHz SCS for Sync Raster of Band n53</w:t>
            </w:r>
          </w:p>
        </w:tc>
        <w:tc>
          <w:tcPr>
            <w:tcW w:w="589" w:type="pct"/>
          </w:tcPr>
          <w:p w14:paraId="1DB602B4" w14:textId="7CF48E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Hisilicon.</w:t>
            </w:r>
          </w:p>
        </w:tc>
        <w:tc>
          <w:tcPr>
            <w:tcW w:w="441" w:type="pct"/>
          </w:tcPr>
          <w:p w14:paraId="6A9268AA" w14:textId="4CF9EB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0DC62138" w14:textId="2ABB39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0511</w:t>
            </w:r>
          </w:p>
        </w:tc>
        <w:tc>
          <w:tcPr>
            <w:tcW w:w="220" w:type="pct"/>
          </w:tcPr>
          <w:p w14:paraId="04F5248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B8832CD" w14:textId="6BA52C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311CCCC" w14:textId="3AA5A8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CEA7E49" w14:textId="00311C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NR_n53-Core</w:t>
            </w:r>
          </w:p>
        </w:tc>
        <w:tc>
          <w:tcPr>
            <w:tcW w:w="512" w:type="pct"/>
          </w:tcPr>
          <w:p w14:paraId="6AFB77A1" w14:textId="770C87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0DF66E28" w14:textId="77777777" w:rsidTr="00AE7F5C">
        <w:tc>
          <w:tcPr>
            <w:tcW w:w="514" w:type="pct"/>
          </w:tcPr>
          <w:p w14:paraId="1533AB2E" w14:textId="41ECA8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R4-2313250</w:t>
            </w:r>
          </w:p>
        </w:tc>
        <w:tc>
          <w:tcPr>
            <w:tcW w:w="1177" w:type="pct"/>
          </w:tcPr>
          <w:p w14:paraId="7A3ABE74" w14:textId="2F05F5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to TS 38.104: Adding channel BW support in existing NR bands</w:t>
            </w:r>
          </w:p>
        </w:tc>
        <w:tc>
          <w:tcPr>
            <w:tcW w:w="589" w:type="pct"/>
          </w:tcPr>
          <w:p w14:paraId="3AA95191" w14:textId="12AF36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CAAF109" w14:textId="66D65C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14ED9314" w14:textId="48B3B1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0512</w:t>
            </w:r>
          </w:p>
        </w:tc>
        <w:tc>
          <w:tcPr>
            <w:tcW w:w="220" w:type="pct"/>
          </w:tcPr>
          <w:p w14:paraId="7930319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8EA7692" w14:textId="30BD3E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5D39248" w14:textId="671CC5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009FCCCC" w14:textId="55D5A9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NR_bands_R18_BWs</w:t>
            </w:r>
          </w:p>
        </w:tc>
        <w:tc>
          <w:tcPr>
            <w:tcW w:w="512" w:type="pct"/>
          </w:tcPr>
          <w:p w14:paraId="0D804C29" w14:textId="00C8AD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9E70D10" w14:textId="77777777" w:rsidTr="00AE7F5C">
        <w:tc>
          <w:tcPr>
            <w:tcW w:w="514" w:type="pct"/>
          </w:tcPr>
          <w:p w14:paraId="0E6810B7" w14:textId="2FED17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R4-2313275</w:t>
            </w:r>
          </w:p>
        </w:tc>
        <w:tc>
          <w:tcPr>
            <w:tcW w:w="1177" w:type="pct"/>
          </w:tcPr>
          <w:p w14:paraId="4955E803" w14:textId="35AF1A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[NR_ext_to_71GHz-Perf] CR on 38.104: Clean up the brackets for FR2-2 PUSCH requirements</w:t>
            </w:r>
          </w:p>
        </w:tc>
        <w:tc>
          <w:tcPr>
            <w:tcW w:w="589" w:type="pct"/>
          </w:tcPr>
          <w:p w14:paraId="7FB2A961" w14:textId="19A8E7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Huawei,HiSilicon, Nokia, Nokia Shanghai Bell</w:t>
            </w:r>
          </w:p>
        </w:tc>
        <w:tc>
          <w:tcPr>
            <w:tcW w:w="441" w:type="pct"/>
          </w:tcPr>
          <w:p w14:paraId="0418FCD5" w14:textId="7FD2F2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4DA81DF7" w14:textId="5AB1F3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0513</w:t>
            </w:r>
          </w:p>
        </w:tc>
        <w:tc>
          <w:tcPr>
            <w:tcW w:w="220" w:type="pct"/>
          </w:tcPr>
          <w:p w14:paraId="45927B7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F97BCA2" w14:textId="77D4BB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B2C4701" w14:textId="373C00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CACB507" w14:textId="13E615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58A981D7" w14:textId="7CD387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F5C4F7C" w14:textId="77777777" w:rsidTr="00AE7F5C">
        <w:tc>
          <w:tcPr>
            <w:tcW w:w="514" w:type="pct"/>
          </w:tcPr>
          <w:p w14:paraId="3E507E8A" w14:textId="73623E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R4-2313276</w:t>
            </w:r>
          </w:p>
        </w:tc>
        <w:tc>
          <w:tcPr>
            <w:tcW w:w="1177" w:type="pct"/>
          </w:tcPr>
          <w:p w14:paraId="31134A3A" w14:textId="1B0AA1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[NR_ext_to_71GHz-Perf] CR on 38.104 Clean up the brackets for FR2-2 PUSCH requirements (Rel-18)</w:t>
            </w:r>
          </w:p>
        </w:tc>
        <w:tc>
          <w:tcPr>
            <w:tcW w:w="589" w:type="pct"/>
          </w:tcPr>
          <w:p w14:paraId="4C136198" w14:textId="01E195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Huawei,HiSilicon, Nokia, Nokia Shanghai Bell</w:t>
            </w:r>
          </w:p>
        </w:tc>
        <w:tc>
          <w:tcPr>
            <w:tcW w:w="441" w:type="pct"/>
          </w:tcPr>
          <w:p w14:paraId="1E93EBD9" w14:textId="46284A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2BCB9F54" w14:textId="12C42F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0514</w:t>
            </w:r>
          </w:p>
        </w:tc>
        <w:tc>
          <w:tcPr>
            <w:tcW w:w="220" w:type="pct"/>
          </w:tcPr>
          <w:p w14:paraId="3DAC158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DC2EF35" w14:textId="0B5F1B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A5F6DD8" w14:textId="5AB429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A05A3AE" w14:textId="4CB2E6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15650422" w14:textId="064AFD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9AF54D9" w14:textId="77777777" w:rsidTr="00AE7F5C">
        <w:tc>
          <w:tcPr>
            <w:tcW w:w="514" w:type="pct"/>
          </w:tcPr>
          <w:p w14:paraId="45872741" w14:textId="6656D3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R4-2313407</w:t>
            </w:r>
          </w:p>
        </w:tc>
        <w:tc>
          <w:tcPr>
            <w:tcW w:w="1177" w:type="pct"/>
          </w:tcPr>
          <w:p w14:paraId="6CF9C838" w14:textId="2C03CC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 CR 38.104 demodulation requirements</w:t>
            </w:r>
          </w:p>
        </w:tc>
        <w:tc>
          <w:tcPr>
            <w:tcW w:w="589" w:type="pct"/>
          </w:tcPr>
          <w:p w14:paraId="458303DB" w14:textId="28B6C7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4E37B79B" w14:textId="071B60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4A8BA759" w14:textId="404E4F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0515</w:t>
            </w:r>
          </w:p>
        </w:tc>
        <w:tc>
          <w:tcPr>
            <w:tcW w:w="220" w:type="pct"/>
          </w:tcPr>
          <w:p w14:paraId="6A9FECB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4489A66" w14:textId="1745D8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057E8D6" w14:textId="6DA0CC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78C32E9" w14:textId="4CC4C0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2889CDF7" w14:textId="3328EB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27648486" w14:textId="77777777" w:rsidTr="00AE7F5C">
        <w:tc>
          <w:tcPr>
            <w:tcW w:w="514" w:type="pct"/>
          </w:tcPr>
          <w:p w14:paraId="52824890" w14:textId="563CC4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R4-2313408</w:t>
            </w:r>
          </w:p>
        </w:tc>
        <w:tc>
          <w:tcPr>
            <w:tcW w:w="1177" w:type="pct"/>
          </w:tcPr>
          <w:p w14:paraId="6B269686" w14:textId="7455AD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 CR 38.104 demodulation requirements</w:t>
            </w:r>
          </w:p>
        </w:tc>
        <w:tc>
          <w:tcPr>
            <w:tcW w:w="589" w:type="pct"/>
          </w:tcPr>
          <w:p w14:paraId="42698732" w14:textId="15E761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65744E05" w14:textId="689C2F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39E2133F" w14:textId="4ADEC2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0516</w:t>
            </w:r>
          </w:p>
        </w:tc>
        <w:tc>
          <w:tcPr>
            <w:tcW w:w="220" w:type="pct"/>
          </w:tcPr>
          <w:p w14:paraId="3109344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92739D8" w14:textId="5EE394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0E2FA33" w14:textId="5BBC39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EA52B21" w14:textId="5F06A2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41745819" w14:textId="1CA214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04571210" w14:textId="77777777" w:rsidTr="00AE7F5C">
        <w:tc>
          <w:tcPr>
            <w:tcW w:w="514" w:type="pct"/>
          </w:tcPr>
          <w:p w14:paraId="65F78D1D" w14:textId="1B5CA9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R4-2313585</w:t>
            </w:r>
          </w:p>
        </w:tc>
        <w:tc>
          <w:tcPr>
            <w:tcW w:w="1177" w:type="pct"/>
          </w:tcPr>
          <w:p w14:paraId="64ED884B" w14:textId="4CE294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[NR_RAIL_EU_900MHz-Core, NR_RAIL_EU_1900MHz_TDD-Core] CR to TS 38.104: corrections of RMR-specific BS requirements for band n100 and n101, Rel-17</w:t>
            </w:r>
          </w:p>
        </w:tc>
        <w:tc>
          <w:tcPr>
            <w:tcW w:w="589" w:type="pct"/>
          </w:tcPr>
          <w:p w14:paraId="0792A1A1" w14:textId="2B6F22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F4F650C" w14:textId="61968D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43E442BE" w14:textId="67AF0F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0517</w:t>
            </w:r>
          </w:p>
        </w:tc>
        <w:tc>
          <w:tcPr>
            <w:tcW w:w="220" w:type="pct"/>
          </w:tcPr>
          <w:p w14:paraId="26E1548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D73BEC4" w14:textId="41E36C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C6A403E" w14:textId="4CCC27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32F589A" w14:textId="4F1226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6A66C9C2" w14:textId="06494C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BF569E0" w14:textId="77777777" w:rsidTr="00AE7F5C">
        <w:tc>
          <w:tcPr>
            <w:tcW w:w="514" w:type="pct"/>
          </w:tcPr>
          <w:p w14:paraId="22FFB1B0" w14:textId="70EB9C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R4-2314871</w:t>
            </w:r>
          </w:p>
        </w:tc>
        <w:tc>
          <w:tcPr>
            <w:tcW w:w="1177" w:type="pct"/>
          </w:tcPr>
          <w:p w14:paraId="46506835" w14:textId="19F109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[NR_RAIL_EU_900MHz-Core, NR_RAIL_EU_1900MHz_TDD-Core] CR to TS 38.104: corrections of RMR-specific BS requirements for band n100 and n101, Rel-17</w:t>
            </w:r>
          </w:p>
        </w:tc>
        <w:tc>
          <w:tcPr>
            <w:tcW w:w="589" w:type="pct"/>
          </w:tcPr>
          <w:p w14:paraId="15BA86BC" w14:textId="4F0CB4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2FCF86BB" w14:textId="357447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477082C2" w14:textId="48DA31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0517</w:t>
            </w:r>
          </w:p>
        </w:tc>
        <w:tc>
          <w:tcPr>
            <w:tcW w:w="220" w:type="pct"/>
          </w:tcPr>
          <w:p w14:paraId="4255299D" w14:textId="75A34A04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82A3D68" w14:textId="145B67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782A2A9" w14:textId="11ACCF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9A70C1B" w14:textId="2DB158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38883210" w14:textId="079D9A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06F5674" w14:textId="77777777" w:rsidTr="00AE7F5C">
        <w:tc>
          <w:tcPr>
            <w:tcW w:w="514" w:type="pct"/>
          </w:tcPr>
          <w:p w14:paraId="0EDC9F56" w14:textId="2A5494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R4-2313586</w:t>
            </w:r>
          </w:p>
        </w:tc>
        <w:tc>
          <w:tcPr>
            <w:tcW w:w="1177" w:type="pct"/>
          </w:tcPr>
          <w:p w14:paraId="40D96123" w14:textId="09E335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[NR_RAIL_EU_900MHz-Core, NR_RAIL_EU_1900MHz_TDD-Core] CR to TS 38.104: corrections of RMR-specific BS requirements for band n100 and n101, Rel-18</w:t>
            </w:r>
          </w:p>
        </w:tc>
        <w:tc>
          <w:tcPr>
            <w:tcW w:w="589" w:type="pct"/>
          </w:tcPr>
          <w:p w14:paraId="6E704CB6" w14:textId="6C808A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53BC984" w14:textId="1A517E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38.104</w:t>
            </w:r>
          </w:p>
        </w:tc>
        <w:tc>
          <w:tcPr>
            <w:tcW w:w="295" w:type="pct"/>
          </w:tcPr>
          <w:p w14:paraId="41AEC045" w14:textId="436EBE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0518</w:t>
            </w:r>
          </w:p>
        </w:tc>
        <w:tc>
          <w:tcPr>
            <w:tcW w:w="220" w:type="pct"/>
          </w:tcPr>
          <w:p w14:paraId="6812DF7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7130416" w14:textId="0A8D4C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F909A81" w14:textId="69C419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98430E4" w14:textId="230DD0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7F544F33" w14:textId="63FD6A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CB3C6C4" w14:textId="77777777" w:rsidTr="00AE7F5C">
        <w:tc>
          <w:tcPr>
            <w:tcW w:w="514" w:type="pct"/>
          </w:tcPr>
          <w:p w14:paraId="02DDCD30" w14:textId="57DD32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R4-2311711</w:t>
            </w:r>
          </w:p>
        </w:tc>
        <w:tc>
          <w:tcPr>
            <w:tcW w:w="1177" w:type="pct"/>
          </w:tcPr>
          <w:p w14:paraId="121568B5" w14:textId="5BED2E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38.106: Editorial correction in transmitter transient period for NR repeaters</w:t>
            </w:r>
          </w:p>
        </w:tc>
        <w:tc>
          <w:tcPr>
            <w:tcW w:w="589" w:type="pct"/>
          </w:tcPr>
          <w:p w14:paraId="5A5E990F" w14:textId="352270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NEC</w:t>
            </w:r>
          </w:p>
        </w:tc>
        <w:tc>
          <w:tcPr>
            <w:tcW w:w="441" w:type="pct"/>
          </w:tcPr>
          <w:p w14:paraId="7A22B2DB" w14:textId="054526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38.106</w:t>
            </w:r>
          </w:p>
        </w:tc>
        <w:tc>
          <w:tcPr>
            <w:tcW w:w="295" w:type="pct"/>
          </w:tcPr>
          <w:p w14:paraId="203476AB" w14:textId="48D901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0037</w:t>
            </w:r>
          </w:p>
        </w:tc>
        <w:tc>
          <w:tcPr>
            <w:tcW w:w="220" w:type="pct"/>
          </w:tcPr>
          <w:p w14:paraId="17B9426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9346F49" w14:textId="4829B0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B9E1A83" w14:textId="026C20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</w:t>
            </w:r>
          </w:p>
        </w:tc>
        <w:tc>
          <w:tcPr>
            <w:tcW w:w="662" w:type="pct"/>
          </w:tcPr>
          <w:p w14:paraId="6B6BE901" w14:textId="091E79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NR_repeaters-Core</w:t>
            </w:r>
          </w:p>
        </w:tc>
        <w:tc>
          <w:tcPr>
            <w:tcW w:w="512" w:type="pct"/>
          </w:tcPr>
          <w:p w14:paraId="25D6CE44" w14:textId="7123BD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38A69D3" w14:textId="77777777" w:rsidTr="00AE7F5C">
        <w:tc>
          <w:tcPr>
            <w:tcW w:w="514" w:type="pct"/>
          </w:tcPr>
          <w:p w14:paraId="67194606" w14:textId="300A8B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R4-2312329</w:t>
            </w:r>
          </w:p>
        </w:tc>
        <w:tc>
          <w:tcPr>
            <w:tcW w:w="1177" w:type="pct"/>
          </w:tcPr>
          <w:p w14:paraId="4FA04EE9" w14:textId="1F99BB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[NR_repeaters] CR to 38.106: Input intermodulation</w:t>
            </w:r>
          </w:p>
        </w:tc>
        <w:tc>
          <w:tcPr>
            <w:tcW w:w="589" w:type="pct"/>
          </w:tcPr>
          <w:p w14:paraId="54002EB7" w14:textId="67B55E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260CF5CD" w14:textId="3407DE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38.106</w:t>
            </w:r>
          </w:p>
        </w:tc>
        <w:tc>
          <w:tcPr>
            <w:tcW w:w="295" w:type="pct"/>
          </w:tcPr>
          <w:p w14:paraId="5A3E92B6" w14:textId="2CF383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0038</w:t>
            </w:r>
          </w:p>
        </w:tc>
        <w:tc>
          <w:tcPr>
            <w:tcW w:w="220" w:type="pct"/>
          </w:tcPr>
          <w:p w14:paraId="2D8F36C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A34F78F" w14:textId="1503D4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D0A1A8B" w14:textId="4EE964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7A9080F" w14:textId="6AC68A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NR_repeaters</w:t>
            </w:r>
          </w:p>
        </w:tc>
        <w:tc>
          <w:tcPr>
            <w:tcW w:w="512" w:type="pct"/>
          </w:tcPr>
          <w:p w14:paraId="0AA6FED2" w14:textId="5DAD96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7ECCD3B" w14:textId="77777777" w:rsidTr="00AE7F5C">
        <w:tc>
          <w:tcPr>
            <w:tcW w:w="514" w:type="pct"/>
          </w:tcPr>
          <w:p w14:paraId="79B2C846" w14:textId="428A15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R4-2313964</w:t>
            </w:r>
          </w:p>
        </w:tc>
        <w:tc>
          <w:tcPr>
            <w:tcW w:w="1177" w:type="pct"/>
          </w:tcPr>
          <w:p w14:paraId="5ABA24CE" w14:textId="467994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[NR_repeaters] CR to 38.106: Input intermodulation</w:t>
            </w:r>
          </w:p>
        </w:tc>
        <w:tc>
          <w:tcPr>
            <w:tcW w:w="589" w:type="pct"/>
          </w:tcPr>
          <w:p w14:paraId="3222EAF2" w14:textId="413553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09C2647" w14:textId="35CFD8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38.106</w:t>
            </w:r>
          </w:p>
        </w:tc>
        <w:tc>
          <w:tcPr>
            <w:tcW w:w="295" w:type="pct"/>
          </w:tcPr>
          <w:p w14:paraId="0175158A" w14:textId="019EFE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0038</w:t>
            </w:r>
          </w:p>
        </w:tc>
        <w:tc>
          <w:tcPr>
            <w:tcW w:w="220" w:type="pct"/>
          </w:tcPr>
          <w:p w14:paraId="03C7F4E7" w14:textId="4BA3AC2A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290AEF83" w14:textId="61109F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3933886" w14:textId="55B93C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1EC356F" w14:textId="3E50F3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NR_repeaters</w:t>
            </w:r>
          </w:p>
        </w:tc>
        <w:tc>
          <w:tcPr>
            <w:tcW w:w="512" w:type="pct"/>
          </w:tcPr>
          <w:p w14:paraId="3DCACB7A" w14:textId="42985D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6A57D91" w14:textId="77777777" w:rsidTr="00AE7F5C">
        <w:tc>
          <w:tcPr>
            <w:tcW w:w="514" w:type="pct"/>
          </w:tcPr>
          <w:p w14:paraId="063C2C0C" w14:textId="65CEDD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R4-2312330</w:t>
            </w:r>
          </w:p>
        </w:tc>
        <w:tc>
          <w:tcPr>
            <w:tcW w:w="1177" w:type="pct"/>
          </w:tcPr>
          <w:p w14:paraId="4D72729E" w14:textId="4C1DB9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[NR_repeaters] CR to 38.106: Input intermodulation</w:t>
            </w:r>
          </w:p>
        </w:tc>
        <w:tc>
          <w:tcPr>
            <w:tcW w:w="589" w:type="pct"/>
          </w:tcPr>
          <w:p w14:paraId="3AA40252" w14:textId="2B60AB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0F9E559" w14:textId="36AE79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38.106</w:t>
            </w:r>
          </w:p>
        </w:tc>
        <w:tc>
          <w:tcPr>
            <w:tcW w:w="295" w:type="pct"/>
          </w:tcPr>
          <w:p w14:paraId="4DE04DD7" w14:textId="5E6CAF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0039</w:t>
            </w:r>
          </w:p>
        </w:tc>
        <w:tc>
          <w:tcPr>
            <w:tcW w:w="220" w:type="pct"/>
          </w:tcPr>
          <w:p w14:paraId="3117080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B9B9CA1" w14:textId="0A82C7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BD4AD24" w14:textId="563AC8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9034A6C" w14:textId="28304D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NR_repeaters</w:t>
            </w:r>
          </w:p>
        </w:tc>
        <w:tc>
          <w:tcPr>
            <w:tcW w:w="512" w:type="pct"/>
          </w:tcPr>
          <w:p w14:paraId="7E4ACCF3" w14:textId="6026FA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C38B295" w14:textId="77777777" w:rsidTr="00AE7F5C">
        <w:tc>
          <w:tcPr>
            <w:tcW w:w="514" w:type="pct"/>
          </w:tcPr>
          <w:p w14:paraId="20A51756" w14:textId="6627CC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R4-2311596</w:t>
            </w:r>
          </w:p>
        </w:tc>
        <w:tc>
          <w:tcPr>
            <w:tcW w:w="1177" w:type="pct"/>
          </w:tcPr>
          <w:p w14:paraId="787D0592" w14:textId="1FE5EA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38.108, Correction on antenna connector</w:t>
            </w:r>
          </w:p>
        </w:tc>
        <w:tc>
          <w:tcPr>
            <w:tcW w:w="589" w:type="pct"/>
          </w:tcPr>
          <w:p w14:paraId="6F4BAF3E" w14:textId="52552A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458ECB71" w14:textId="285F35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38.108</w:t>
            </w:r>
          </w:p>
        </w:tc>
        <w:tc>
          <w:tcPr>
            <w:tcW w:w="295" w:type="pct"/>
          </w:tcPr>
          <w:p w14:paraId="121F99E0" w14:textId="678236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0038</w:t>
            </w:r>
          </w:p>
        </w:tc>
        <w:tc>
          <w:tcPr>
            <w:tcW w:w="220" w:type="pct"/>
          </w:tcPr>
          <w:p w14:paraId="615EE87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108D8A7" w14:textId="097DD1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B6C33B8" w14:textId="3AE008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108E466" w14:textId="3FAB1A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NR_NTN_solutions-Core</w:t>
            </w:r>
          </w:p>
        </w:tc>
        <w:tc>
          <w:tcPr>
            <w:tcW w:w="512" w:type="pct"/>
          </w:tcPr>
          <w:p w14:paraId="6D2EECA0" w14:textId="221C31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31AE5D9" w14:textId="77777777" w:rsidTr="00AE7F5C">
        <w:tc>
          <w:tcPr>
            <w:tcW w:w="514" w:type="pct"/>
          </w:tcPr>
          <w:p w14:paraId="52384BE0" w14:textId="19F0A5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R4-2311598</w:t>
            </w:r>
          </w:p>
        </w:tc>
        <w:tc>
          <w:tcPr>
            <w:tcW w:w="1177" w:type="pct"/>
          </w:tcPr>
          <w:p w14:paraId="54C3BF0B" w14:textId="3FF7C6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38.108, Correction on out-of-band emissions</w:t>
            </w:r>
          </w:p>
        </w:tc>
        <w:tc>
          <w:tcPr>
            <w:tcW w:w="589" w:type="pct"/>
          </w:tcPr>
          <w:p w14:paraId="7484EDB2" w14:textId="1F7F39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CATT, THALES</w:t>
            </w:r>
          </w:p>
        </w:tc>
        <w:tc>
          <w:tcPr>
            <w:tcW w:w="441" w:type="pct"/>
          </w:tcPr>
          <w:p w14:paraId="2A9FCAAA" w14:textId="6ED7B3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38.108</w:t>
            </w:r>
          </w:p>
        </w:tc>
        <w:tc>
          <w:tcPr>
            <w:tcW w:w="295" w:type="pct"/>
          </w:tcPr>
          <w:p w14:paraId="4F2E9F1E" w14:textId="641792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0039</w:t>
            </w:r>
          </w:p>
        </w:tc>
        <w:tc>
          <w:tcPr>
            <w:tcW w:w="220" w:type="pct"/>
          </w:tcPr>
          <w:p w14:paraId="4A9B270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D35FFCE" w14:textId="7753C3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BA352C2" w14:textId="6382BC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3AABCE9" w14:textId="29758D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NR_NTN_solutions-Core</w:t>
            </w:r>
          </w:p>
        </w:tc>
        <w:tc>
          <w:tcPr>
            <w:tcW w:w="512" w:type="pct"/>
          </w:tcPr>
          <w:p w14:paraId="681E07B7" w14:textId="1DCBD3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7ED680F8" w14:textId="77777777" w:rsidTr="00AE7F5C">
        <w:tc>
          <w:tcPr>
            <w:tcW w:w="514" w:type="pct"/>
          </w:tcPr>
          <w:p w14:paraId="566080DC" w14:textId="061EAB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R4-2311701</w:t>
            </w:r>
          </w:p>
        </w:tc>
        <w:tc>
          <w:tcPr>
            <w:tcW w:w="1177" w:type="pct"/>
          </w:tcPr>
          <w:p w14:paraId="4F3C6551" w14:textId="61A315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38.108: Application of unwanted emissions requirements</w:t>
            </w:r>
          </w:p>
        </w:tc>
        <w:tc>
          <w:tcPr>
            <w:tcW w:w="589" w:type="pct"/>
          </w:tcPr>
          <w:p w14:paraId="5B07B5C2" w14:textId="487C52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NEC</w:t>
            </w:r>
          </w:p>
        </w:tc>
        <w:tc>
          <w:tcPr>
            <w:tcW w:w="441" w:type="pct"/>
          </w:tcPr>
          <w:p w14:paraId="51D4AB71" w14:textId="647B75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38.108</w:t>
            </w:r>
          </w:p>
        </w:tc>
        <w:tc>
          <w:tcPr>
            <w:tcW w:w="295" w:type="pct"/>
          </w:tcPr>
          <w:p w14:paraId="66C1F154" w14:textId="6F6729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0040</w:t>
            </w:r>
          </w:p>
        </w:tc>
        <w:tc>
          <w:tcPr>
            <w:tcW w:w="220" w:type="pct"/>
          </w:tcPr>
          <w:p w14:paraId="3954173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A0B111C" w14:textId="63B707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59C5C9A" w14:textId="7FAF31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A995C56" w14:textId="7F191B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NR_NTN_solutions-Core</w:t>
            </w:r>
          </w:p>
        </w:tc>
        <w:tc>
          <w:tcPr>
            <w:tcW w:w="512" w:type="pct"/>
          </w:tcPr>
          <w:p w14:paraId="0878014C" w14:textId="014739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68E14D9" w14:textId="77777777" w:rsidTr="00AE7F5C">
        <w:tc>
          <w:tcPr>
            <w:tcW w:w="514" w:type="pct"/>
          </w:tcPr>
          <w:p w14:paraId="07EE3349" w14:textId="23C2AC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R4-2313962</w:t>
            </w:r>
          </w:p>
        </w:tc>
        <w:tc>
          <w:tcPr>
            <w:tcW w:w="1177" w:type="pct"/>
          </w:tcPr>
          <w:p w14:paraId="58322EBE" w14:textId="7E7140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38.108: Application of unwanted emissions requirements</w:t>
            </w:r>
          </w:p>
        </w:tc>
        <w:tc>
          <w:tcPr>
            <w:tcW w:w="589" w:type="pct"/>
          </w:tcPr>
          <w:p w14:paraId="183803D8" w14:textId="59C1EC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NEC</w:t>
            </w:r>
          </w:p>
        </w:tc>
        <w:tc>
          <w:tcPr>
            <w:tcW w:w="441" w:type="pct"/>
          </w:tcPr>
          <w:p w14:paraId="37F8409F" w14:textId="7FABB4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38.108</w:t>
            </w:r>
          </w:p>
        </w:tc>
        <w:tc>
          <w:tcPr>
            <w:tcW w:w="295" w:type="pct"/>
          </w:tcPr>
          <w:p w14:paraId="49D3F4B8" w14:textId="794752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0040</w:t>
            </w:r>
          </w:p>
        </w:tc>
        <w:tc>
          <w:tcPr>
            <w:tcW w:w="220" w:type="pct"/>
          </w:tcPr>
          <w:p w14:paraId="63601254" w14:textId="4031805A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77AC1866" w14:textId="4615E0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030F2DF" w14:textId="504F86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0E22B8F" w14:textId="15E2BD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NR_NTN_solutions-Core</w:t>
            </w:r>
          </w:p>
        </w:tc>
        <w:tc>
          <w:tcPr>
            <w:tcW w:w="512" w:type="pct"/>
          </w:tcPr>
          <w:p w14:paraId="4FADB88F" w14:textId="3679CF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A60FC14" w14:textId="77777777" w:rsidTr="00AE7F5C">
        <w:tc>
          <w:tcPr>
            <w:tcW w:w="514" w:type="pct"/>
          </w:tcPr>
          <w:p w14:paraId="4A725531" w14:textId="05B355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R4-2312034</w:t>
            </w:r>
          </w:p>
        </w:tc>
        <w:tc>
          <w:tcPr>
            <w:tcW w:w="1177" w:type="pct"/>
          </w:tcPr>
          <w:p w14:paraId="1F3B0EAC" w14:textId="4BD08A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TS38.108 Introduction of the satellite L-band and S-band</w:t>
            </w:r>
          </w:p>
        </w:tc>
        <w:tc>
          <w:tcPr>
            <w:tcW w:w="589" w:type="pct"/>
          </w:tcPr>
          <w:p w14:paraId="37AE961B" w14:textId="1A55EF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Corporation, Apple</w:t>
            </w:r>
          </w:p>
        </w:tc>
        <w:tc>
          <w:tcPr>
            <w:tcW w:w="441" w:type="pct"/>
          </w:tcPr>
          <w:p w14:paraId="3FC1576F" w14:textId="6DD4F1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38.108</w:t>
            </w:r>
          </w:p>
        </w:tc>
        <w:tc>
          <w:tcPr>
            <w:tcW w:w="295" w:type="pct"/>
          </w:tcPr>
          <w:p w14:paraId="77441E0E" w14:textId="1D42D6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0041</w:t>
            </w:r>
          </w:p>
        </w:tc>
        <w:tc>
          <w:tcPr>
            <w:tcW w:w="220" w:type="pct"/>
          </w:tcPr>
          <w:p w14:paraId="0B41EC0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B08CCF0" w14:textId="282832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BAB11D2" w14:textId="291776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0CD757DE" w14:textId="043093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NR_NTN_LSband-Core</w:t>
            </w:r>
          </w:p>
        </w:tc>
        <w:tc>
          <w:tcPr>
            <w:tcW w:w="512" w:type="pct"/>
          </w:tcPr>
          <w:p w14:paraId="3C52AA6D" w14:textId="568A23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50AFC23" w14:textId="77777777" w:rsidTr="00AE7F5C">
        <w:tc>
          <w:tcPr>
            <w:tcW w:w="514" w:type="pct"/>
          </w:tcPr>
          <w:p w14:paraId="689EC5A4" w14:textId="617796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R4-2312056</w:t>
            </w:r>
          </w:p>
        </w:tc>
        <w:tc>
          <w:tcPr>
            <w:tcW w:w="1177" w:type="pct"/>
          </w:tcPr>
          <w:p w14:paraId="2E111C3D" w14:textId="43C8C6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[NR_NTN_solutions-Perf]   CR for channel model description in SAN PRACH demodulation requirement</w:t>
            </w:r>
          </w:p>
        </w:tc>
        <w:tc>
          <w:tcPr>
            <w:tcW w:w="589" w:type="pct"/>
          </w:tcPr>
          <w:p w14:paraId="61752D12" w14:textId="08642B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674EEE5E" w14:textId="05E03B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38.108</w:t>
            </w:r>
          </w:p>
        </w:tc>
        <w:tc>
          <w:tcPr>
            <w:tcW w:w="295" w:type="pct"/>
          </w:tcPr>
          <w:p w14:paraId="5A1B7C64" w14:textId="065541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0042</w:t>
            </w:r>
          </w:p>
        </w:tc>
        <w:tc>
          <w:tcPr>
            <w:tcW w:w="220" w:type="pct"/>
          </w:tcPr>
          <w:p w14:paraId="6B7FE5E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4A416D4" w14:textId="0FC966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60C8E2B" w14:textId="3C6B5C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AB6E893" w14:textId="7DC6CD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06055142" w14:textId="4ED2B8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66EFF60" w14:textId="77777777" w:rsidTr="00AE7F5C">
        <w:tc>
          <w:tcPr>
            <w:tcW w:w="514" w:type="pct"/>
          </w:tcPr>
          <w:p w14:paraId="1B681281" w14:textId="1B47FE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R4-2313561</w:t>
            </w:r>
          </w:p>
        </w:tc>
        <w:tc>
          <w:tcPr>
            <w:tcW w:w="1177" w:type="pct"/>
          </w:tcPr>
          <w:p w14:paraId="029A97D0" w14:textId="33F8CC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38.108 – Adding 30 MHz CBW for SAN</w:t>
            </w:r>
          </w:p>
        </w:tc>
        <w:tc>
          <w:tcPr>
            <w:tcW w:w="589" w:type="pct"/>
          </w:tcPr>
          <w:p w14:paraId="7FBEBBD5" w14:textId="6ABEC5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THALES, ZTE, CATT</w:t>
            </w:r>
          </w:p>
        </w:tc>
        <w:tc>
          <w:tcPr>
            <w:tcW w:w="441" w:type="pct"/>
          </w:tcPr>
          <w:p w14:paraId="5338E034" w14:textId="33AF6F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38.108</w:t>
            </w:r>
          </w:p>
        </w:tc>
        <w:tc>
          <w:tcPr>
            <w:tcW w:w="295" w:type="pct"/>
          </w:tcPr>
          <w:p w14:paraId="47FE052E" w14:textId="6C49D1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0043</w:t>
            </w:r>
          </w:p>
        </w:tc>
        <w:tc>
          <w:tcPr>
            <w:tcW w:w="220" w:type="pct"/>
          </w:tcPr>
          <w:p w14:paraId="77198AD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9EFCE0B" w14:textId="66FA74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FC04C8B" w14:textId="315193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3F455473" w14:textId="219192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 xml:space="preserve">NR_NTN_CBW_30MHz-Core </w:t>
            </w:r>
          </w:p>
        </w:tc>
        <w:tc>
          <w:tcPr>
            <w:tcW w:w="512" w:type="pct"/>
          </w:tcPr>
          <w:p w14:paraId="61C5A59A" w14:textId="68BDFE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AD1BC61" w14:textId="77777777" w:rsidTr="00AE7F5C">
        <w:tc>
          <w:tcPr>
            <w:tcW w:w="514" w:type="pct"/>
          </w:tcPr>
          <w:p w14:paraId="00786A55" w14:textId="4B3498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R4-2314655</w:t>
            </w:r>
          </w:p>
        </w:tc>
        <w:tc>
          <w:tcPr>
            <w:tcW w:w="1177" w:type="pct"/>
          </w:tcPr>
          <w:p w14:paraId="2693E3E5" w14:textId="3BC66B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38.108 – Adding 30 MHz CBW for SAN</w:t>
            </w:r>
          </w:p>
        </w:tc>
        <w:tc>
          <w:tcPr>
            <w:tcW w:w="589" w:type="pct"/>
          </w:tcPr>
          <w:p w14:paraId="129A97B2" w14:textId="460872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THALES, ZTE, CATT, Ericsson, CAICT</w:t>
            </w:r>
          </w:p>
        </w:tc>
        <w:tc>
          <w:tcPr>
            <w:tcW w:w="441" w:type="pct"/>
          </w:tcPr>
          <w:p w14:paraId="4FBA3BED" w14:textId="4D2559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38.108</w:t>
            </w:r>
          </w:p>
        </w:tc>
        <w:tc>
          <w:tcPr>
            <w:tcW w:w="295" w:type="pct"/>
          </w:tcPr>
          <w:p w14:paraId="3699D465" w14:textId="2CE961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0043</w:t>
            </w:r>
          </w:p>
        </w:tc>
        <w:tc>
          <w:tcPr>
            <w:tcW w:w="220" w:type="pct"/>
          </w:tcPr>
          <w:p w14:paraId="4675E807" w14:textId="104389DF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4533D5E" w14:textId="0A0CF2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8661D68" w14:textId="2DBC0A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00830BF5" w14:textId="21E5C3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 xml:space="preserve">NR_NTN_CBW_30MHz-Core </w:t>
            </w:r>
          </w:p>
        </w:tc>
        <w:tc>
          <w:tcPr>
            <w:tcW w:w="512" w:type="pct"/>
          </w:tcPr>
          <w:p w14:paraId="3E6E5C25" w14:textId="0680AD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00C18F5" w14:textId="77777777" w:rsidTr="00AE7F5C">
        <w:tc>
          <w:tcPr>
            <w:tcW w:w="514" w:type="pct"/>
          </w:tcPr>
          <w:p w14:paraId="2D02F8A0" w14:textId="1B2666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R4-2311675</w:t>
            </w:r>
          </w:p>
        </w:tc>
        <w:tc>
          <w:tcPr>
            <w:tcW w:w="1177" w:type="pct"/>
          </w:tcPr>
          <w:p w14:paraId="6608CBE5" w14:textId="2B34C5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38.113 on introduction of 3 MHz channel bandwidth in clause 6.1</w:t>
            </w:r>
          </w:p>
        </w:tc>
        <w:tc>
          <w:tcPr>
            <w:tcW w:w="589" w:type="pct"/>
          </w:tcPr>
          <w:p w14:paraId="7A82EBC0" w14:textId="227E59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0B9B239B" w14:textId="6429FB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38.113</w:t>
            </w:r>
          </w:p>
        </w:tc>
        <w:tc>
          <w:tcPr>
            <w:tcW w:w="295" w:type="pct"/>
          </w:tcPr>
          <w:p w14:paraId="59B1B8B7" w14:textId="39A99E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0059</w:t>
            </w:r>
          </w:p>
        </w:tc>
        <w:tc>
          <w:tcPr>
            <w:tcW w:w="220" w:type="pct"/>
          </w:tcPr>
          <w:p w14:paraId="1208224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D185A9B" w14:textId="3B26EF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A58D177" w14:textId="5FC8A8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0C687DF4" w14:textId="2FE820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12" w:type="pct"/>
          </w:tcPr>
          <w:p w14:paraId="1FB4A434" w14:textId="7722C0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97739DA" w14:textId="77777777" w:rsidTr="00AE7F5C">
        <w:tc>
          <w:tcPr>
            <w:tcW w:w="514" w:type="pct"/>
          </w:tcPr>
          <w:p w14:paraId="5811B06F" w14:textId="7DF34F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R4-2312097</w:t>
            </w:r>
          </w:p>
        </w:tc>
        <w:tc>
          <w:tcPr>
            <w:tcW w:w="1177" w:type="pct"/>
          </w:tcPr>
          <w:p w14:paraId="39AA6545" w14:textId="7A33B8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on TS 38.113 NR BS reference maintenance R15</w:t>
            </w:r>
          </w:p>
        </w:tc>
        <w:tc>
          <w:tcPr>
            <w:tcW w:w="589" w:type="pct"/>
          </w:tcPr>
          <w:p w14:paraId="58FBE4D4" w14:textId="2D33D2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52866DE9" w14:textId="380EEF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38.113</w:t>
            </w:r>
          </w:p>
        </w:tc>
        <w:tc>
          <w:tcPr>
            <w:tcW w:w="295" w:type="pct"/>
          </w:tcPr>
          <w:p w14:paraId="0A3355C5" w14:textId="2FF7AE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0060</w:t>
            </w:r>
          </w:p>
        </w:tc>
        <w:tc>
          <w:tcPr>
            <w:tcW w:w="220" w:type="pct"/>
          </w:tcPr>
          <w:p w14:paraId="6E6E1D0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15CE480" w14:textId="4BE3FB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33B6AA4A" w14:textId="044596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1AF9DAC" w14:textId="7CA7FA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9407938" w14:textId="5347E7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DEA492D" w14:textId="77777777" w:rsidTr="00AE7F5C">
        <w:tc>
          <w:tcPr>
            <w:tcW w:w="514" w:type="pct"/>
          </w:tcPr>
          <w:p w14:paraId="094F50C6" w14:textId="300623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R4-2313853</w:t>
            </w:r>
          </w:p>
        </w:tc>
        <w:tc>
          <w:tcPr>
            <w:tcW w:w="1177" w:type="pct"/>
          </w:tcPr>
          <w:p w14:paraId="42DA7819" w14:textId="768C01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on TS 38.113 NR BS reference maintenance R15</w:t>
            </w:r>
          </w:p>
        </w:tc>
        <w:tc>
          <w:tcPr>
            <w:tcW w:w="589" w:type="pct"/>
          </w:tcPr>
          <w:p w14:paraId="523E2B73" w14:textId="7418A6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3615C8D9" w14:textId="70B39E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38.113</w:t>
            </w:r>
          </w:p>
        </w:tc>
        <w:tc>
          <w:tcPr>
            <w:tcW w:w="295" w:type="pct"/>
          </w:tcPr>
          <w:p w14:paraId="7CC70026" w14:textId="35D9FD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0060</w:t>
            </w:r>
          </w:p>
        </w:tc>
        <w:tc>
          <w:tcPr>
            <w:tcW w:w="220" w:type="pct"/>
          </w:tcPr>
          <w:p w14:paraId="795DB168" w14:textId="06EB786C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A6BC983" w14:textId="127788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341E5B44" w14:textId="0ECAB1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BA00DC8" w14:textId="110271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163D6F7A" w14:textId="25BA07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4CBA64D" w14:textId="77777777" w:rsidTr="00AE7F5C">
        <w:tc>
          <w:tcPr>
            <w:tcW w:w="514" w:type="pct"/>
          </w:tcPr>
          <w:p w14:paraId="70E3DB8B" w14:textId="43B7D5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R4-2312121</w:t>
            </w:r>
          </w:p>
        </w:tc>
        <w:tc>
          <w:tcPr>
            <w:tcW w:w="1177" w:type="pct"/>
          </w:tcPr>
          <w:p w14:paraId="706A481F" w14:textId="7E744D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on TS 38.113 NR BS reference maintenance R16</w:t>
            </w:r>
          </w:p>
        </w:tc>
        <w:tc>
          <w:tcPr>
            <w:tcW w:w="589" w:type="pct"/>
          </w:tcPr>
          <w:p w14:paraId="385DCB5E" w14:textId="4ECF01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014FA39A" w14:textId="767FDD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38.113</w:t>
            </w:r>
          </w:p>
        </w:tc>
        <w:tc>
          <w:tcPr>
            <w:tcW w:w="295" w:type="pct"/>
          </w:tcPr>
          <w:p w14:paraId="6744053D" w14:textId="226EE1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0061</w:t>
            </w:r>
          </w:p>
        </w:tc>
        <w:tc>
          <w:tcPr>
            <w:tcW w:w="220" w:type="pct"/>
          </w:tcPr>
          <w:p w14:paraId="3789DB2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EA8BB2F" w14:textId="12C000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A21E25F" w14:textId="6AD130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0F650B9" w14:textId="764A01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7483867F" w14:textId="101F4A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6A742BC" w14:textId="77777777" w:rsidTr="00AE7F5C">
        <w:tc>
          <w:tcPr>
            <w:tcW w:w="514" w:type="pct"/>
          </w:tcPr>
          <w:p w14:paraId="1A005A70" w14:textId="49B7FF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R4-2312186</w:t>
            </w:r>
          </w:p>
        </w:tc>
        <w:tc>
          <w:tcPr>
            <w:tcW w:w="1177" w:type="pct"/>
          </w:tcPr>
          <w:p w14:paraId="1A9A3E33" w14:textId="32D8D1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on TS 38.113 NR BS reference maintenance R17</w:t>
            </w:r>
          </w:p>
        </w:tc>
        <w:tc>
          <w:tcPr>
            <w:tcW w:w="589" w:type="pct"/>
          </w:tcPr>
          <w:p w14:paraId="2A50F741" w14:textId="42DD04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7F2A5273" w14:textId="33EFB3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38.113</w:t>
            </w:r>
          </w:p>
        </w:tc>
        <w:tc>
          <w:tcPr>
            <w:tcW w:w="295" w:type="pct"/>
          </w:tcPr>
          <w:p w14:paraId="15A9FDD1" w14:textId="0DB574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0062</w:t>
            </w:r>
          </w:p>
        </w:tc>
        <w:tc>
          <w:tcPr>
            <w:tcW w:w="220" w:type="pct"/>
          </w:tcPr>
          <w:p w14:paraId="357AEE1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80D379B" w14:textId="053237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E1B1F2F" w14:textId="7299FA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1881ACD" w14:textId="1834EF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D790450" w14:textId="41DDFF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7B508E8" w14:textId="77777777" w:rsidTr="00AE7F5C">
        <w:tc>
          <w:tcPr>
            <w:tcW w:w="514" w:type="pct"/>
          </w:tcPr>
          <w:p w14:paraId="4444B233" w14:textId="2723A5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R4-2313247</w:t>
            </w:r>
          </w:p>
        </w:tc>
        <w:tc>
          <w:tcPr>
            <w:tcW w:w="1177" w:type="pct"/>
          </w:tcPr>
          <w:p w14:paraId="1A7528AB" w14:textId="1D974E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38.113: Introduction of 3 MHz channel bandwidth</w:t>
            </w:r>
          </w:p>
        </w:tc>
        <w:tc>
          <w:tcPr>
            <w:tcW w:w="589" w:type="pct"/>
          </w:tcPr>
          <w:p w14:paraId="1BA5EF4E" w14:textId="50AAE2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47DA4C3E" w14:textId="46B3F7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38.113</w:t>
            </w:r>
          </w:p>
        </w:tc>
        <w:tc>
          <w:tcPr>
            <w:tcW w:w="295" w:type="pct"/>
          </w:tcPr>
          <w:p w14:paraId="1CABB640" w14:textId="012D75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0063</w:t>
            </w:r>
          </w:p>
        </w:tc>
        <w:tc>
          <w:tcPr>
            <w:tcW w:w="220" w:type="pct"/>
          </w:tcPr>
          <w:p w14:paraId="027B72E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4F467A7" w14:textId="47FBEB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F395A0C" w14:textId="267F52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164049D1" w14:textId="7D852B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12" w:type="pct"/>
          </w:tcPr>
          <w:p w14:paraId="3B5C8708" w14:textId="78D0FB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02CCAB52" w14:textId="77777777" w:rsidTr="00AE7F5C">
        <w:tc>
          <w:tcPr>
            <w:tcW w:w="514" w:type="pct"/>
          </w:tcPr>
          <w:p w14:paraId="0D23C1AF" w14:textId="00D50F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R4-2313610</w:t>
            </w:r>
          </w:p>
        </w:tc>
        <w:tc>
          <w:tcPr>
            <w:tcW w:w="1177" w:type="pct"/>
          </w:tcPr>
          <w:p w14:paraId="2FCA0734" w14:textId="08B604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38.113: framework for the EMC-specific manufacturer's declarations, Rel-18</w:t>
            </w:r>
          </w:p>
        </w:tc>
        <w:tc>
          <w:tcPr>
            <w:tcW w:w="589" w:type="pct"/>
          </w:tcPr>
          <w:p w14:paraId="74832B4E" w14:textId="49E610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721523C" w14:textId="1A0BA4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38.113</w:t>
            </w:r>
          </w:p>
        </w:tc>
        <w:tc>
          <w:tcPr>
            <w:tcW w:w="295" w:type="pct"/>
          </w:tcPr>
          <w:p w14:paraId="045CAE3A" w14:textId="4BB0E3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0064</w:t>
            </w:r>
          </w:p>
        </w:tc>
        <w:tc>
          <w:tcPr>
            <w:tcW w:w="220" w:type="pct"/>
          </w:tcPr>
          <w:p w14:paraId="7294A62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BB74A7C" w14:textId="5C1B9F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1B15DEC" w14:textId="2ACFF1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C6D0FA3" w14:textId="0664C8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TEI18, NR_LTE_EMC_enh-Perf</w:t>
            </w:r>
          </w:p>
        </w:tc>
        <w:tc>
          <w:tcPr>
            <w:tcW w:w="512" w:type="pct"/>
          </w:tcPr>
          <w:p w14:paraId="1EFD9F15" w14:textId="637959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E65E141" w14:textId="77777777" w:rsidTr="00AE7F5C">
        <w:tc>
          <w:tcPr>
            <w:tcW w:w="514" w:type="pct"/>
          </w:tcPr>
          <w:p w14:paraId="24828056" w14:textId="057F76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R4-2313995</w:t>
            </w:r>
          </w:p>
        </w:tc>
        <w:tc>
          <w:tcPr>
            <w:tcW w:w="1177" w:type="pct"/>
          </w:tcPr>
          <w:p w14:paraId="3D82222F" w14:textId="05E81D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38.113: framework for the EMC-specific manufacturer's declarations, Rel-18</w:t>
            </w:r>
          </w:p>
        </w:tc>
        <w:tc>
          <w:tcPr>
            <w:tcW w:w="589" w:type="pct"/>
          </w:tcPr>
          <w:p w14:paraId="44662EBB" w14:textId="34C00C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F1B849E" w14:textId="46B1CD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38.113</w:t>
            </w:r>
          </w:p>
        </w:tc>
        <w:tc>
          <w:tcPr>
            <w:tcW w:w="295" w:type="pct"/>
          </w:tcPr>
          <w:p w14:paraId="7DBB5C37" w14:textId="2E1E58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0064</w:t>
            </w:r>
          </w:p>
        </w:tc>
        <w:tc>
          <w:tcPr>
            <w:tcW w:w="220" w:type="pct"/>
          </w:tcPr>
          <w:p w14:paraId="17CD9A60" w14:textId="5D423333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5A81A09" w14:textId="4FB30D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CFB97D8" w14:textId="230F8B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AFD2BBC" w14:textId="265D98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TEI18, NR_LTE_EMC_enh-Perf</w:t>
            </w:r>
          </w:p>
        </w:tc>
        <w:tc>
          <w:tcPr>
            <w:tcW w:w="512" w:type="pct"/>
          </w:tcPr>
          <w:p w14:paraId="1D83A537" w14:textId="6FA4AB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endorsed</w:t>
            </w:r>
          </w:p>
        </w:tc>
      </w:tr>
      <w:tr w:rsidR="00AE7F5C" w14:paraId="07B97711" w14:textId="77777777" w:rsidTr="00AE7F5C">
        <w:tc>
          <w:tcPr>
            <w:tcW w:w="514" w:type="pct"/>
          </w:tcPr>
          <w:p w14:paraId="3D2817C7" w14:textId="71196A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R4-2312203</w:t>
            </w:r>
          </w:p>
        </w:tc>
        <w:tc>
          <w:tcPr>
            <w:tcW w:w="1177" w:type="pct"/>
          </w:tcPr>
          <w:p w14:paraId="4624F1C7" w14:textId="7707E6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on TS 38.114 NR repeater general maintenance R17</w:t>
            </w:r>
          </w:p>
        </w:tc>
        <w:tc>
          <w:tcPr>
            <w:tcW w:w="589" w:type="pct"/>
          </w:tcPr>
          <w:p w14:paraId="125C39E2" w14:textId="0532BB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77255DBA" w14:textId="0645BC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38.114</w:t>
            </w:r>
          </w:p>
        </w:tc>
        <w:tc>
          <w:tcPr>
            <w:tcW w:w="295" w:type="pct"/>
          </w:tcPr>
          <w:p w14:paraId="6F89A579" w14:textId="3C49FF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0006</w:t>
            </w:r>
          </w:p>
        </w:tc>
        <w:tc>
          <w:tcPr>
            <w:tcW w:w="220" w:type="pct"/>
          </w:tcPr>
          <w:p w14:paraId="0E9E0B5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026EB17" w14:textId="7DD21D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015B84E" w14:textId="00BDF7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C4C7834" w14:textId="12DF98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CAC43FF" w14:textId="26EB30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1513238" w14:textId="77777777" w:rsidTr="00AE7F5C">
        <w:tc>
          <w:tcPr>
            <w:tcW w:w="514" w:type="pct"/>
          </w:tcPr>
          <w:p w14:paraId="6C1749AB" w14:textId="030081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R4-2313854</w:t>
            </w:r>
          </w:p>
        </w:tc>
        <w:tc>
          <w:tcPr>
            <w:tcW w:w="1177" w:type="pct"/>
          </w:tcPr>
          <w:p w14:paraId="5472204D" w14:textId="456F79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on TS 38.114 NR repeater general maintenance R17</w:t>
            </w:r>
          </w:p>
        </w:tc>
        <w:tc>
          <w:tcPr>
            <w:tcW w:w="589" w:type="pct"/>
          </w:tcPr>
          <w:p w14:paraId="394E1B7D" w14:textId="608D08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04816B5F" w14:textId="1D7A57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38.114</w:t>
            </w:r>
          </w:p>
        </w:tc>
        <w:tc>
          <w:tcPr>
            <w:tcW w:w="295" w:type="pct"/>
          </w:tcPr>
          <w:p w14:paraId="7400D0A2" w14:textId="79816A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0006</w:t>
            </w:r>
          </w:p>
        </w:tc>
        <w:tc>
          <w:tcPr>
            <w:tcW w:w="220" w:type="pct"/>
          </w:tcPr>
          <w:p w14:paraId="5E50CEBC" w14:textId="74D9B983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D17F41D" w14:textId="5FAEC7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AFCD300" w14:textId="4F1756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037985E" w14:textId="4D6414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7FDD213E" w14:textId="1363A4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3E5643B" w14:textId="77777777" w:rsidTr="00AE7F5C">
        <w:tc>
          <w:tcPr>
            <w:tcW w:w="514" w:type="pct"/>
          </w:tcPr>
          <w:p w14:paraId="2C8FB541" w14:textId="22430A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R4-2312331</w:t>
            </w:r>
          </w:p>
        </w:tc>
        <w:tc>
          <w:tcPr>
            <w:tcW w:w="1177" w:type="pct"/>
          </w:tcPr>
          <w:p w14:paraId="202950A9" w14:textId="00E617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[NR_repeaters] CR to 38.115-1: Input intermodulation</w:t>
            </w:r>
          </w:p>
        </w:tc>
        <w:tc>
          <w:tcPr>
            <w:tcW w:w="589" w:type="pct"/>
          </w:tcPr>
          <w:p w14:paraId="6C083943" w14:textId="162CD7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2899F53" w14:textId="516112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38.115-1</w:t>
            </w:r>
          </w:p>
        </w:tc>
        <w:tc>
          <w:tcPr>
            <w:tcW w:w="295" w:type="pct"/>
          </w:tcPr>
          <w:p w14:paraId="44B200DA" w14:textId="1420A9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0016</w:t>
            </w:r>
          </w:p>
        </w:tc>
        <w:tc>
          <w:tcPr>
            <w:tcW w:w="220" w:type="pct"/>
          </w:tcPr>
          <w:p w14:paraId="7BD792E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82B4405" w14:textId="442535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EDD2BCA" w14:textId="626F64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5E5B229" w14:textId="6660BD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NR_repeaters</w:t>
            </w:r>
          </w:p>
        </w:tc>
        <w:tc>
          <w:tcPr>
            <w:tcW w:w="512" w:type="pct"/>
          </w:tcPr>
          <w:p w14:paraId="27F09734" w14:textId="284AE3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92E0C6A" w14:textId="77777777" w:rsidTr="00AE7F5C">
        <w:tc>
          <w:tcPr>
            <w:tcW w:w="514" w:type="pct"/>
          </w:tcPr>
          <w:p w14:paraId="38E82EB4" w14:textId="769F47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R4-2313965</w:t>
            </w:r>
          </w:p>
        </w:tc>
        <w:tc>
          <w:tcPr>
            <w:tcW w:w="1177" w:type="pct"/>
          </w:tcPr>
          <w:p w14:paraId="3E5471C7" w14:textId="57972E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[NR_repeaters] CR to 38.115-1: Input intermodulation</w:t>
            </w:r>
          </w:p>
        </w:tc>
        <w:tc>
          <w:tcPr>
            <w:tcW w:w="589" w:type="pct"/>
          </w:tcPr>
          <w:p w14:paraId="489DB696" w14:textId="5DCDC8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572636B" w14:textId="3A83E1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38.115-1</w:t>
            </w:r>
          </w:p>
        </w:tc>
        <w:tc>
          <w:tcPr>
            <w:tcW w:w="295" w:type="pct"/>
          </w:tcPr>
          <w:p w14:paraId="705CF249" w14:textId="70783F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0016</w:t>
            </w:r>
          </w:p>
        </w:tc>
        <w:tc>
          <w:tcPr>
            <w:tcW w:w="220" w:type="pct"/>
          </w:tcPr>
          <w:p w14:paraId="38C7C25F" w14:textId="503ACFEE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278870F" w14:textId="7B47B8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4E22E67" w14:textId="097255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41B0B19" w14:textId="023748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NR_repeaters</w:t>
            </w:r>
          </w:p>
        </w:tc>
        <w:tc>
          <w:tcPr>
            <w:tcW w:w="512" w:type="pct"/>
          </w:tcPr>
          <w:p w14:paraId="0C858438" w14:textId="1DD87A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AC7A09D" w14:textId="77777777" w:rsidTr="00AE7F5C">
        <w:tc>
          <w:tcPr>
            <w:tcW w:w="514" w:type="pct"/>
          </w:tcPr>
          <w:p w14:paraId="2882C33B" w14:textId="07699E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R4-2312332</w:t>
            </w:r>
          </w:p>
        </w:tc>
        <w:tc>
          <w:tcPr>
            <w:tcW w:w="1177" w:type="pct"/>
          </w:tcPr>
          <w:p w14:paraId="3B886E0C" w14:textId="79EB90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[NR_repeaters] CR to 38.115-1: Input intermodulation</w:t>
            </w:r>
          </w:p>
        </w:tc>
        <w:tc>
          <w:tcPr>
            <w:tcW w:w="589" w:type="pct"/>
          </w:tcPr>
          <w:p w14:paraId="7BF2A45D" w14:textId="5D08AB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2698741B" w14:textId="30B2DF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38.115-1</w:t>
            </w:r>
          </w:p>
        </w:tc>
        <w:tc>
          <w:tcPr>
            <w:tcW w:w="295" w:type="pct"/>
          </w:tcPr>
          <w:p w14:paraId="41AAEE13" w14:textId="594105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0017</w:t>
            </w:r>
          </w:p>
        </w:tc>
        <w:tc>
          <w:tcPr>
            <w:tcW w:w="220" w:type="pct"/>
          </w:tcPr>
          <w:p w14:paraId="557C269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6E07673" w14:textId="2E764E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C2CD13A" w14:textId="0BAA3B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E63616F" w14:textId="1CAF05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NR_repeaters</w:t>
            </w:r>
          </w:p>
        </w:tc>
        <w:tc>
          <w:tcPr>
            <w:tcW w:w="512" w:type="pct"/>
          </w:tcPr>
          <w:p w14:paraId="659D9E1D" w14:textId="016B1D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CEB30C6" w14:textId="77777777" w:rsidTr="00AE7F5C">
        <w:tc>
          <w:tcPr>
            <w:tcW w:w="514" w:type="pct"/>
          </w:tcPr>
          <w:p w14:paraId="6D3B79E4" w14:textId="15BB11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R4-2312333</w:t>
            </w:r>
          </w:p>
        </w:tc>
        <w:tc>
          <w:tcPr>
            <w:tcW w:w="1177" w:type="pct"/>
          </w:tcPr>
          <w:p w14:paraId="1DC021E8" w14:textId="448C89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[NR_repeaters] CR to 38.115-2: Input intermodulation</w:t>
            </w:r>
          </w:p>
        </w:tc>
        <w:tc>
          <w:tcPr>
            <w:tcW w:w="589" w:type="pct"/>
          </w:tcPr>
          <w:p w14:paraId="6EE18158" w14:textId="5E71EF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5C2BF26C" w14:textId="54034A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38.115-2</w:t>
            </w:r>
          </w:p>
        </w:tc>
        <w:tc>
          <w:tcPr>
            <w:tcW w:w="295" w:type="pct"/>
          </w:tcPr>
          <w:p w14:paraId="1CFFF0FA" w14:textId="1D4C49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0008</w:t>
            </w:r>
          </w:p>
        </w:tc>
        <w:tc>
          <w:tcPr>
            <w:tcW w:w="220" w:type="pct"/>
          </w:tcPr>
          <w:p w14:paraId="21CC753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BB8D8DB" w14:textId="12A18D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D640D4B" w14:textId="5AB410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25ED7E1" w14:textId="48F7AE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NR_repeaters</w:t>
            </w:r>
          </w:p>
        </w:tc>
        <w:tc>
          <w:tcPr>
            <w:tcW w:w="512" w:type="pct"/>
          </w:tcPr>
          <w:p w14:paraId="4B8CA037" w14:textId="60EE31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6AC0490" w14:textId="77777777" w:rsidTr="00AE7F5C">
        <w:tc>
          <w:tcPr>
            <w:tcW w:w="514" w:type="pct"/>
          </w:tcPr>
          <w:p w14:paraId="4722C9AC" w14:textId="0037CF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R4-2313966</w:t>
            </w:r>
          </w:p>
        </w:tc>
        <w:tc>
          <w:tcPr>
            <w:tcW w:w="1177" w:type="pct"/>
          </w:tcPr>
          <w:p w14:paraId="1C9FA69A" w14:textId="780EC4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[NR_repeaters] CR to 38.115-2: Input intermodulation</w:t>
            </w:r>
          </w:p>
        </w:tc>
        <w:tc>
          <w:tcPr>
            <w:tcW w:w="589" w:type="pct"/>
          </w:tcPr>
          <w:p w14:paraId="33C710A0" w14:textId="69A16E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76D5AA2E" w14:textId="711449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38.115-2</w:t>
            </w:r>
          </w:p>
        </w:tc>
        <w:tc>
          <w:tcPr>
            <w:tcW w:w="295" w:type="pct"/>
          </w:tcPr>
          <w:p w14:paraId="7DEEA1AA" w14:textId="324301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0008</w:t>
            </w:r>
          </w:p>
        </w:tc>
        <w:tc>
          <w:tcPr>
            <w:tcW w:w="220" w:type="pct"/>
          </w:tcPr>
          <w:p w14:paraId="46BCF9CF" w14:textId="4FA1BCF9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AC84833" w14:textId="0ADB8D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086A9BD" w14:textId="23D40B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92A9000" w14:textId="18B92E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NR_repeaters</w:t>
            </w:r>
          </w:p>
        </w:tc>
        <w:tc>
          <w:tcPr>
            <w:tcW w:w="512" w:type="pct"/>
          </w:tcPr>
          <w:p w14:paraId="50E32FC2" w14:textId="133B5A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EA98C4E" w14:textId="77777777" w:rsidTr="00AE7F5C">
        <w:tc>
          <w:tcPr>
            <w:tcW w:w="514" w:type="pct"/>
          </w:tcPr>
          <w:p w14:paraId="3C20A872" w14:textId="79788C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R4-2313248</w:t>
            </w:r>
          </w:p>
        </w:tc>
        <w:tc>
          <w:tcPr>
            <w:tcW w:w="1177" w:type="pct"/>
          </w:tcPr>
          <w:p w14:paraId="4BEAF1B5" w14:textId="20C2BB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38.124: Introduction of 3 MHz channel bandwidth</w:t>
            </w:r>
          </w:p>
        </w:tc>
        <w:tc>
          <w:tcPr>
            <w:tcW w:w="589" w:type="pct"/>
          </w:tcPr>
          <w:p w14:paraId="0F4793DC" w14:textId="6992D8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48001000" w14:textId="41923B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38.124</w:t>
            </w:r>
          </w:p>
        </w:tc>
        <w:tc>
          <w:tcPr>
            <w:tcW w:w="295" w:type="pct"/>
          </w:tcPr>
          <w:p w14:paraId="4572A8DD" w14:textId="21F530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0046</w:t>
            </w:r>
          </w:p>
        </w:tc>
        <w:tc>
          <w:tcPr>
            <w:tcW w:w="220" w:type="pct"/>
          </w:tcPr>
          <w:p w14:paraId="5AC5107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515411A" w14:textId="564307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B6F722A" w14:textId="648379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6D7B886D" w14:textId="22E6EE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12" w:type="pct"/>
          </w:tcPr>
          <w:p w14:paraId="372DAF44" w14:textId="104ED4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8F28D4D" w14:textId="77777777" w:rsidTr="00AE7F5C">
        <w:tc>
          <w:tcPr>
            <w:tcW w:w="514" w:type="pct"/>
          </w:tcPr>
          <w:p w14:paraId="5D7BFF3F" w14:textId="2C2377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R4-2311169</w:t>
            </w:r>
          </w:p>
        </w:tc>
        <w:tc>
          <w:tcPr>
            <w:tcW w:w="1177" w:type="pct"/>
          </w:tcPr>
          <w:p w14:paraId="78FC0506" w14:textId="67B1E9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[NR_redcap-Perf] CR on NR Inter-RAT measurements testcase correction for redcap UE</w:t>
            </w:r>
          </w:p>
        </w:tc>
        <w:tc>
          <w:tcPr>
            <w:tcW w:w="589" w:type="pct"/>
          </w:tcPr>
          <w:p w14:paraId="7759C205" w14:textId="2F5312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497529FC" w14:textId="20F667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ED87F3E" w14:textId="27DDBD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3373</w:t>
            </w:r>
          </w:p>
        </w:tc>
        <w:tc>
          <w:tcPr>
            <w:tcW w:w="220" w:type="pct"/>
          </w:tcPr>
          <w:p w14:paraId="4296271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565A433" w14:textId="00BB3F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758F704" w14:textId="2A920B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B094107" w14:textId="3FE130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1D1064AA" w14:textId="3D12B3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DAA0E16" w14:textId="77777777" w:rsidTr="00AE7F5C">
        <w:tc>
          <w:tcPr>
            <w:tcW w:w="514" w:type="pct"/>
          </w:tcPr>
          <w:p w14:paraId="4C1E5B0A" w14:textId="0FEB39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R4-2314424</w:t>
            </w:r>
          </w:p>
        </w:tc>
        <w:tc>
          <w:tcPr>
            <w:tcW w:w="1177" w:type="pct"/>
          </w:tcPr>
          <w:p w14:paraId="4397646D" w14:textId="4DFBB0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[NR_redcap-Perf] CR on NR Inter-RAT measurements testcase correction for redcap UE</w:t>
            </w:r>
          </w:p>
        </w:tc>
        <w:tc>
          <w:tcPr>
            <w:tcW w:w="589" w:type="pct"/>
          </w:tcPr>
          <w:p w14:paraId="21F4829D" w14:textId="4BB6E4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3C4392C8" w14:textId="425787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762E305" w14:textId="32F491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3373</w:t>
            </w:r>
          </w:p>
        </w:tc>
        <w:tc>
          <w:tcPr>
            <w:tcW w:w="220" w:type="pct"/>
          </w:tcPr>
          <w:p w14:paraId="77ABDA8E" w14:textId="6B775C90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6EC6C14" w14:textId="5D26EA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6FB03BA" w14:textId="38FE7F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6CA9C7B" w14:textId="1676AC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05E21771" w14:textId="61C5AC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02BD4E7" w14:textId="77777777" w:rsidTr="00AE7F5C">
        <w:tc>
          <w:tcPr>
            <w:tcW w:w="514" w:type="pct"/>
          </w:tcPr>
          <w:p w14:paraId="236581E6" w14:textId="2C9350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R4-2311170</w:t>
            </w:r>
          </w:p>
        </w:tc>
        <w:tc>
          <w:tcPr>
            <w:tcW w:w="1177" w:type="pct"/>
          </w:tcPr>
          <w:p w14:paraId="0835161F" w14:textId="2A935D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[NR_redcap-Perf] CR (CAT-A) NR Inter-RAT measurements testcase correction for redcap UE</w:t>
            </w:r>
          </w:p>
        </w:tc>
        <w:tc>
          <w:tcPr>
            <w:tcW w:w="589" w:type="pct"/>
          </w:tcPr>
          <w:p w14:paraId="779E5443" w14:textId="726867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1013869A" w14:textId="2A48E9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81F89F3" w14:textId="4A359A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3374</w:t>
            </w:r>
          </w:p>
        </w:tc>
        <w:tc>
          <w:tcPr>
            <w:tcW w:w="220" w:type="pct"/>
          </w:tcPr>
          <w:p w14:paraId="4CFC1E7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F29D0B5" w14:textId="0562A8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238BE46" w14:textId="34D5EC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5E82320" w14:textId="0DE600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45985619" w14:textId="4BA7F2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43EEA42" w14:textId="77777777" w:rsidTr="00AE7F5C">
        <w:tc>
          <w:tcPr>
            <w:tcW w:w="514" w:type="pct"/>
          </w:tcPr>
          <w:p w14:paraId="7EE08CC9" w14:textId="0CADC5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R4-2311171</w:t>
            </w:r>
          </w:p>
        </w:tc>
        <w:tc>
          <w:tcPr>
            <w:tcW w:w="1177" w:type="pct"/>
          </w:tcPr>
          <w:p w14:paraId="07860112" w14:textId="016DBD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FR2 Active TCI state switch delay testcase correction</w:t>
            </w:r>
          </w:p>
        </w:tc>
        <w:tc>
          <w:tcPr>
            <w:tcW w:w="589" w:type="pct"/>
          </w:tcPr>
          <w:p w14:paraId="3AE3C15E" w14:textId="6A0D69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4E7E04F8" w14:textId="1F8E30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391856B" w14:textId="2CF5EE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3375</w:t>
            </w:r>
          </w:p>
        </w:tc>
        <w:tc>
          <w:tcPr>
            <w:tcW w:w="220" w:type="pct"/>
          </w:tcPr>
          <w:p w14:paraId="10B8463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86A9ED9" w14:textId="71D01D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7D5CAFC3" w14:textId="57FB67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7CFD03C" w14:textId="62C7A0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2A748C81" w14:textId="1F594C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38459D2" w14:textId="77777777" w:rsidTr="00AE7F5C">
        <w:tc>
          <w:tcPr>
            <w:tcW w:w="514" w:type="pct"/>
          </w:tcPr>
          <w:p w14:paraId="34321BE5" w14:textId="6776C2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R4-2311172</w:t>
            </w:r>
          </w:p>
        </w:tc>
        <w:tc>
          <w:tcPr>
            <w:tcW w:w="1177" w:type="pct"/>
          </w:tcPr>
          <w:p w14:paraId="0164ED12" w14:textId="521B1E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(CAT-A) on FR2 Active TCI state switch delay testcase correction</w:t>
            </w:r>
          </w:p>
        </w:tc>
        <w:tc>
          <w:tcPr>
            <w:tcW w:w="589" w:type="pct"/>
          </w:tcPr>
          <w:p w14:paraId="17E78CF4" w14:textId="757EC4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29173613" w14:textId="1B42E2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A82362D" w14:textId="6FE776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3376</w:t>
            </w:r>
          </w:p>
        </w:tc>
        <w:tc>
          <w:tcPr>
            <w:tcW w:w="220" w:type="pct"/>
          </w:tcPr>
          <w:p w14:paraId="7065588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B0295D9" w14:textId="1DC83A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D3B9F71" w14:textId="25888D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3608465" w14:textId="02A3A2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08C40870" w14:textId="5AAECA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6750107" w14:textId="77777777" w:rsidTr="00AE7F5C">
        <w:tc>
          <w:tcPr>
            <w:tcW w:w="514" w:type="pct"/>
          </w:tcPr>
          <w:p w14:paraId="159C7311" w14:textId="01B555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R4-2311173</w:t>
            </w:r>
          </w:p>
        </w:tc>
        <w:tc>
          <w:tcPr>
            <w:tcW w:w="1177" w:type="pct"/>
          </w:tcPr>
          <w:p w14:paraId="2DF72320" w14:textId="24A159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(CAT-A) on FR2 Active TCI state switch delay testcase correction</w:t>
            </w:r>
          </w:p>
        </w:tc>
        <w:tc>
          <w:tcPr>
            <w:tcW w:w="589" w:type="pct"/>
          </w:tcPr>
          <w:p w14:paraId="7D0B5531" w14:textId="5CE011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36D03F73" w14:textId="1B1F28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E1EE1FC" w14:textId="156447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3377</w:t>
            </w:r>
          </w:p>
        </w:tc>
        <w:tc>
          <w:tcPr>
            <w:tcW w:w="220" w:type="pct"/>
          </w:tcPr>
          <w:p w14:paraId="31D07E2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6837BF3" w14:textId="43077C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D36E974" w14:textId="113356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EA6C840" w14:textId="7986DD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3F5D3989" w14:textId="45E68C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A29889B" w14:textId="77777777" w:rsidTr="00AE7F5C">
        <w:tc>
          <w:tcPr>
            <w:tcW w:w="514" w:type="pct"/>
          </w:tcPr>
          <w:p w14:paraId="271C3FD2" w14:textId="266A8A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R4-2311174</w:t>
            </w:r>
          </w:p>
        </w:tc>
        <w:tc>
          <w:tcPr>
            <w:tcW w:w="1177" w:type="pct"/>
          </w:tcPr>
          <w:p w14:paraId="01C91B5B" w14:textId="605CF6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(CAT-A) on FR2 Active TCI state switch delay testcase correction</w:t>
            </w:r>
          </w:p>
        </w:tc>
        <w:tc>
          <w:tcPr>
            <w:tcW w:w="589" w:type="pct"/>
          </w:tcPr>
          <w:p w14:paraId="1B2B3127" w14:textId="695E07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63095665" w14:textId="574529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8445E7E" w14:textId="136828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3378</w:t>
            </w:r>
          </w:p>
        </w:tc>
        <w:tc>
          <w:tcPr>
            <w:tcW w:w="220" w:type="pct"/>
          </w:tcPr>
          <w:p w14:paraId="71EA070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A1B7553" w14:textId="1DDCDD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A70C166" w14:textId="3D1F69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2B8547F" w14:textId="79113B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548E824C" w14:textId="252885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CD66526" w14:textId="77777777" w:rsidTr="00AE7F5C">
        <w:tc>
          <w:tcPr>
            <w:tcW w:w="514" w:type="pct"/>
          </w:tcPr>
          <w:p w14:paraId="28274598" w14:textId="77F360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R4-2311181</w:t>
            </w:r>
          </w:p>
        </w:tc>
        <w:tc>
          <w:tcPr>
            <w:tcW w:w="1177" w:type="pct"/>
          </w:tcPr>
          <w:p w14:paraId="05A59151" w14:textId="4ECE19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 Maintenance core part CR R17</w:t>
            </w:r>
          </w:p>
        </w:tc>
        <w:tc>
          <w:tcPr>
            <w:tcW w:w="589" w:type="pct"/>
          </w:tcPr>
          <w:p w14:paraId="3BC493A3" w14:textId="53B966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7F60AB6E" w14:textId="0AACFD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A9D8549" w14:textId="2995BF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3379</w:t>
            </w:r>
          </w:p>
        </w:tc>
        <w:tc>
          <w:tcPr>
            <w:tcW w:w="220" w:type="pct"/>
          </w:tcPr>
          <w:p w14:paraId="480F11C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5297AA7" w14:textId="70E4E0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353021B" w14:textId="178268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2848A71" w14:textId="00FA50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</w:t>
            </w:r>
          </w:p>
        </w:tc>
        <w:tc>
          <w:tcPr>
            <w:tcW w:w="512" w:type="pct"/>
          </w:tcPr>
          <w:p w14:paraId="71BFF993" w14:textId="1DE24C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FAB13CE" w14:textId="77777777" w:rsidTr="00AE7F5C">
        <w:tc>
          <w:tcPr>
            <w:tcW w:w="514" w:type="pct"/>
          </w:tcPr>
          <w:p w14:paraId="3C20A2A5" w14:textId="712393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R4-2314402</w:t>
            </w:r>
          </w:p>
        </w:tc>
        <w:tc>
          <w:tcPr>
            <w:tcW w:w="1177" w:type="pct"/>
          </w:tcPr>
          <w:p w14:paraId="4B0C726D" w14:textId="7CEB55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 Maintenance core part CR R17</w:t>
            </w:r>
          </w:p>
        </w:tc>
        <w:tc>
          <w:tcPr>
            <w:tcW w:w="589" w:type="pct"/>
          </w:tcPr>
          <w:p w14:paraId="378EA9B2" w14:textId="6B4D49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7710F34B" w14:textId="0F1C02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0527815" w14:textId="408639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3379</w:t>
            </w:r>
          </w:p>
        </w:tc>
        <w:tc>
          <w:tcPr>
            <w:tcW w:w="220" w:type="pct"/>
          </w:tcPr>
          <w:p w14:paraId="56D5B6F0" w14:textId="785BD2B5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FD7F1F2" w14:textId="75AF51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A69CC2B" w14:textId="61E317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7CA861B" w14:textId="60054E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</w:t>
            </w:r>
          </w:p>
        </w:tc>
        <w:tc>
          <w:tcPr>
            <w:tcW w:w="512" w:type="pct"/>
          </w:tcPr>
          <w:p w14:paraId="3F8796A5" w14:textId="469D1D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3E9C1AC" w14:textId="77777777" w:rsidTr="00AE7F5C">
        <w:tc>
          <w:tcPr>
            <w:tcW w:w="514" w:type="pct"/>
          </w:tcPr>
          <w:p w14:paraId="1A4D4AF8" w14:textId="79B7AA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R4-2311182</w:t>
            </w:r>
          </w:p>
        </w:tc>
        <w:tc>
          <w:tcPr>
            <w:tcW w:w="1177" w:type="pct"/>
          </w:tcPr>
          <w:p w14:paraId="2241D753" w14:textId="161B2B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 Maintenance core part CR R18</w:t>
            </w:r>
          </w:p>
        </w:tc>
        <w:tc>
          <w:tcPr>
            <w:tcW w:w="589" w:type="pct"/>
          </w:tcPr>
          <w:p w14:paraId="52EE4CB7" w14:textId="2B4E7B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1B01DFD9" w14:textId="7CDEA3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1F559BB" w14:textId="043733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3380</w:t>
            </w:r>
          </w:p>
        </w:tc>
        <w:tc>
          <w:tcPr>
            <w:tcW w:w="220" w:type="pct"/>
          </w:tcPr>
          <w:p w14:paraId="2C8022D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AC66083" w14:textId="54BE6B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7714E78" w14:textId="282BC6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0DC1302" w14:textId="325CCD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</w:t>
            </w:r>
          </w:p>
        </w:tc>
        <w:tc>
          <w:tcPr>
            <w:tcW w:w="512" w:type="pct"/>
          </w:tcPr>
          <w:p w14:paraId="65D1FD28" w14:textId="2D376A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F9E2995" w14:textId="77777777" w:rsidTr="00AE7F5C">
        <w:tc>
          <w:tcPr>
            <w:tcW w:w="514" w:type="pct"/>
          </w:tcPr>
          <w:p w14:paraId="75F36877" w14:textId="21AE1E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R4-2311183</w:t>
            </w:r>
          </w:p>
        </w:tc>
        <w:tc>
          <w:tcPr>
            <w:tcW w:w="1177" w:type="pct"/>
          </w:tcPr>
          <w:p w14:paraId="15FBA4DB" w14:textId="2FD811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NR_MG_enh-Perf Maintenance perf part CR R17</w:t>
            </w:r>
          </w:p>
        </w:tc>
        <w:tc>
          <w:tcPr>
            <w:tcW w:w="589" w:type="pct"/>
          </w:tcPr>
          <w:p w14:paraId="71F01057" w14:textId="0F3266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21AFCEF2" w14:textId="1B8EBD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0A2DEC5" w14:textId="4E0E99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3381</w:t>
            </w:r>
          </w:p>
        </w:tc>
        <w:tc>
          <w:tcPr>
            <w:tcW w:w="220" w:type="pct"/>
          </w:tcPr>
          <w:p w14:paraId="334928F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8B69B2D" w14:textId="212DD5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06BCD56" w14:textId="767140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2B13ABA" w14:textId="71B977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NR_MG_enh-Perf</w:t>
            </w:r>
          </w:p>
        </w:tc>
        <w:tc>
          <w:tcPr>
            <w:tcW w:w="512" w:type="pct"/>
          </w:tcPr>
          <w:p w14:paraId="5426CD48" w14:textId="731C6E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291F4D5" w14:textId="77777777" w:rsidTr="00AE7F5C">
        <w:tc>
          <w:tcPr>
            <w:tcW w:w="514" w:type="pct"/>
          </w:tcPr>
          <w:p w14:paraId="44EAFE4A" w14:textId="646A71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R4-2314407</w:t>
            </w:r>
          </w:p>
        </w:tc>
        <w:tc>
          <w:tcPr>
            <w:tcW w:w="1177" w:type="pct"/>
          </w:tcPr>
          <w:p w14:paraId="062A33E1" w14:textId="62982C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NR_MG_enh-Perf Maintenance perf part CR R17</w:t>
            </w:r>
          </w:p>
        </w:tc>
        <w:tc>
          <w:tcPr>
            <w:tcW w:w="589" w:type="pct"/>
          </w:tcPr>
          <w:p w14:paraId="1C14EDCC" w14:textId="02EC3F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69F36148" w14:textId="3C4C70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8E7ED82" w14:textId="5B88CE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3381</w:t>
            </w:r>
          </w:p>
        </w:tc>
        <w:tc>
          <w:tcPr>
            <w:tcW w:w="220" w:type="pct"/>
          </w:tcPr>
          <w:p w14:paraId="348F72B6" w14:textId="2A581D48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7E308BD3" w14:textId="116818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7712A72" w14:textId="617F67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B761694" w14:textId="6FBBCE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NR_MG_enh-Perf</w:t>
            </w:r>
          </w:p>
        </w:tc>
        <w:tc>
          <w:tcPr>
            <w:tcW w:w="512" w:type="pct"/>
          </w:tcPr>
          <w:p w14:paraId="3C4D0A53" w14:textId="12DC7D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AB4D686" w14:textId="77777777" w:rsidTr="00AE7F5C">
        <w:tc>
          <w:tcPr>
            <w:tcW w:w="514" w:type="pct"/>
          </w:tcPr>
          <w:p w14:paraId="10959322" w14:textId="769697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R4-2311184</w:t>
            </w:r>
          </w:p>
        </w:tc>
        <w:tc>
          <w:tcPr>
            <w:tcW w:w="1177" w:type="pct"/>
          </w:tcPr>
          <w:p w14:paraId="553A41F6" w14:textId="0A3D80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NR_MG_enh-Perf Maintenance core part CR R18</w:t>
            </w:r>
          </w:p>
        </w:tc>
        <w:tc>
          <w:tcPr>
            <w:tcW w:w="589" w:type="pct"/>
          </w:tcPr>
          <w:p w14:paraId="37016691" w14:textId="7470F7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4BC8873E" w14:textId="2CC459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6F922B3" w14:textId="039AAD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3382</w:t>
            </w:r>
          </w:p>
        </w:tc>
        <w:tc>
          <w:tcPr>
            <w:tcW w:w="220" w:type="pct"/>
          </w:tcPr>
          <w:p w14:paraId="7EB50A4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2597E60" w14:textId="5FFE37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E51DE26" w14:textId="36A8DD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5C43744" w14:textId="073AD2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NR_MG_enh-Perf</w:t>
            </w:r>
          </w:p>
        </w:tc>
        <w:tc>
          <w:tcPr>
            <w:tcW w:w="512" w:type="pct"/>
          </w:tcPr>
          <w:p w14:paraId="338905EB" w14:textId="76B6FF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6B413D0" w14:textId="77777777" w:rsidTr="00AE7F5C">
        <w:tc>
          <w:tcPr>
            <w:tcW w:w="514" w:type="pct"/>
          </w:tcPr>
          <w:p w14:paraId="1ED2AADE" w14:textId="6568CB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R4-2311185</w:t>
            </w:r>
          </w:p>
        </w:tc>
        <w:tc>
          <w:tcPr>
            <w:tcW w:w="1177" w:type="pct"/>
          </w:tcPr>
          <w:p w14:paraId="12F1CDE9" w14:textId="00570C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LTE_NR_DC_CA_enh-Perf Update of RRM DCCA SCell activation and deactivation test cases</w:t>
            </w:r>
          </w:p>
        </w:tc>
        <w:tc>
          <w:tcPr>
            <w:tcW w:w="589" w:type="pct"/>
          </w:tcPr>
          <w:p w14:paraId="61750D27" w14:textId="269080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62868322" w14:textId="10AF15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D6193C1" w14:textId="27CE80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3383</w:t>
            </w:r>
          </w:p>
        </w:tc>
        <w:tc>
          <w:tcPr>
            <w:tcW w:w="220" w:type="pct"/>
          </w:tcPr>
          <w:p w14:paraId="036E3C3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709C3EE" w14:textId="383028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0CAE5E27" w14:textId="2A99B1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85EA5BC" w14:textId="654C14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LTE_NR_DC_CA_enh-Perf</w:t>
            </w:r>
          </w:p>
        </w:tc>
        <w:tc>
          <w:tcPr>
            <w:tcW w:w="512" w:type="pct"/>
          </w:tcPr>
          <w:p w14:paraId="0208CD2E" w14:textId="32CA13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96D79B0" w14:textId="77777777" w:rsidTr="00AE7F5C">
        <w:tc>
          <w:tcPr>
            <w:tcW w:w="514" w:type="pct"/>
          </w:tcPr>
          <w:p w14:paraId="6746F5C3" w14:textId="37E22E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R4-2311186</w:t>
            </w:r>
          </w:p>
        </w:tc>
        <w:tc>
          <w:tcPr>
            <w:tcW w:w="1177" w:type="pct"/>
          </w:tcPr>
          <w:p w14:paraId="284F28A9" w14:textId="7B153A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LTE_NR_DC_CA_enh-Perf Update of RRM DCCA SCell activation and deactivation test cases</w:t>
            </w:r>
          </w:p>
        </w:tc>
        <w:tc>
          <w:tcPr>
            <w:tcW w:w="589" w:type="pct"/>
          </w:tcPr>
          <w:p w14:paraId="7FD7A7AB" w14:textId="78804C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0F4847E1" w14:textId="6D126C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2FA46D9" w14:textId="76CE6C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3384</w:t>
            </w:r>
          </w:p>
        </w:tc>
        <w:tc>
          <w:tcPr>
            <w:tcW w:w="220" w:type="pct"/>
          </w:tcPr>
          <w:p w14:paraId="367CD0F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D688CC8" w14:textId="682146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EEDCFB0" w14:textId="5F9EF2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44576AA" w14:textId="6FD6FA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LTE_NR_DC_CA_enh-Perf</w:t>
            </w:r>
          </w:p>
        </w:tc>
        <w:tc>
          <w:tcPr>
            <w:tcW w:w="512" w:type="pct"/>
          </w:tcPr>
          <w:p w14:paraId="57E64EE5" w14:textId="2566E6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1A488F1" w14:textId="77777777" w:rsidTr="00AE7F5C">
        <w:tc>
          <w:tcPr>
            <w:tcW w:w="514" w:type="pct"/>
          </w:tcPr>
          <w:p w14:paraId="51E8A410" w14:textId="302653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R4-2311187</w:t>
            </w:r>
          </w:p>
        </w:tc>
        <w:tc>
          <w:tcPr>
            <w:tcW w:w="1177" w:type="pct"/>
          </w:tcPr>
          <w:p w14:paraId="64EAE542" w14:textId="4968C5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LTE_NR_DC_CA_enh-Perf Update of RRM DCCA SCell activation and deactivation test cases</w:t>
            </w:r>
          </w:p>
        </w:tc>
        <w:tc>
          <w:tcPr>
            <w:tcW w:w="589" w:type="pct"/>
          </w:tcPr>
          <w:p w14:paraId="226A00F3" w14:textId="535C29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57B33A4D" w14:textId="11AAA9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1D07584" w14:textId="5B2705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3385</w:t>
            </w:r>
          </w:p>
        </w:tc>
        <w:tc>
          <w:tcPr>
            <w:tcW w:w="220" w:type="pct"/>
          </w:tcPr>
          <w:p w14:paraId="0538FEC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691F59F" w14:textId="02FD32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888C7DA" w14:textId="467741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267D00A" w14:textId="680829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LTE_NR_DC_CA_enh-Perf</w:t>
            </w:r>
          </w:p>
        </w:tc>
        <w:tc>
          <w:tcPr>
            <w:tcW w:w="512" w:type="pct"/>
          </w:tcPr>
          <w:p w14:paraId="33A4BAF1" w14:textId="1C2E16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FECCF11" w14:textId="77777777" w:rsidTr="00AE7F5C">
        <w:tc>
          <w:tcPr>
            <w:tcW w:w="514" w:type="pct"/>
          </w:tcPr>
          <w:p w14:paraId="445816A9" w14:textId="7AD0A6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R4-2311188</w:t>
            </w:r>
          </w:p>
        </w:tc>
        <w:tc>
          <w:tcPr>
            <w:tcW w:w="1177" w:type="pct"/>
          </w:tcPr>
          <w:p w14:paraId="026A1CB4" w14:textId="319BE8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NR_IIOT_URLLC_enh-Perf Update (Rel-17) of RRM propagation delay compensation test cases</w:t>
            </w:r>
          </w:p>
        </w:tc>
        <w:tc>
          <w:tcPr>
            <w:tcW w:w="589" w:type="pct"/>
          </w:tcPr>
          <w:p w14:paraId="3BDBC78F" w14:textId="452CC1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79838C32" w14:textId="60F6BD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6A64370" w14:textId="74D976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3386</w:t>
            </w:r>
          </w:p>
        </w:tc>
        <w:tc>
          <w:tcPr>
            <w:tcW w:w="220" w:type="pct"/>
          </w:tcPr>
          <w:p w14:paraId="7376017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1233402" w14:textId="55A944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E8EFB49" w14:textId="59C504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E4AC8BC" w14:textId="7655C6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NR_IIOT_URLLC_enh-Perf</w:t>
            </w:r>
          </w:p>
        </w:tc>
        <w:tc>
          <w:tcPr>
            <w:tcW w:w="512" w:type="pct"/>
          </w:tcPr>
          <w:p w14:paraId="36038407" w14:textId="53A90B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75AB273" w14:textId="77777777" w:rsidTr="00AE7F5C">
        <w:tc>
          <w:tcPr>
            <w:tcW w:w="514" w:type="pct"/>
          </w:tcPr>
          <w:p w14:paraId="336E48B1" w14:textId="5D7CA6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R4-2314401</w:t>
            </w:r>
          </w:p>
        </w:tc>
        <w:tc>
          <w:tcPr>
            <w:tcW w:w="1177" w:type="pct"/>
          </w:tcPr>
          <w:p w14:paraId="28E76FA4" w14:textId="121B4C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NR_IIOT_URLLC_enh-Perf Update (Rel-17) of RRM propagation delay compensation test cases</w:t>
            </w:r>
          </w:p>
        </w:tc>
        <w:tc>
          <w:tcPr>
            <w:tcW w:w="589" w:type="pct"/>
          </w:tcPr>
          <w:p w14:paraId="51B2A90A" w14:textId="3C5C26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4E0BC2E4" w14:textId="362B06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4409200" w14:textId="2BAFB0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3386</w:t>
            </w:r>
          </w:p>
        </w:tc>
        <w:tc>
          <w:tcPr>
            <w:tcW w:w="220" w:type="pct"/>
          </w:tcPr>
          <w:p w14:paraId="2C2DD66E" w14:textId="0E232328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7587F7EC" w14:textId="75086B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C3F2140" w14:textId="5F18BE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CEB92A8" w14:textId="535A5D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NR_IIOT_URLLC_enh-Perf</w:t>
            </w:r>
          </w:p>
        </w:tc>
        <w:tc>
          <w:tcPr>
            <w:tcW w:w="512" w:type="pct"/>
          </w:tcPr>
          <w:p w14:paraId="1465FAFF" w14:textId="4CC7DF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B863488" w14:textId="77777777" w:rsidTr="00AE7F5C">
        <w:tc>
          <w:tcPr>
            <w:tcW w:w="514" w:type="pct"/>
          </w:tcPr>
          <w:p w14:paraId="6C02F182" w14:textId="469A34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R4-2311189</w:t>
            </w:r>
          </w:p>
        </w:tc>
        <w:tc>
          <w:tcPr>
            <w:tcW w:w="1177" w:type="pct"/>
          </w:tcPr>
          <w:p w14:paraId="47F7EBA8" w14:textId="24D261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NR_IIOT_URLLC_enh-Perf Update (Rel-18) of RRM propagation delay compensation test cases</w:t>
            </w:r>
          </w:p>
        </w:tc>
        <w:tc>
          <w:tcPr>
            <w:tcW w:w="589" w:type="pct"/>
          </w:tcPr>
          <w:p w14:paraId="0D18675F" w14:textId="35ED69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7C426B18" w14:textId="6FFDC8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B1371C8" w14:textId="7605B9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3387</w:t>
            </w:r>
          </w:p>
        </w:tc>
        <w:tc>
          <w:tcPr>
            <w:tcW w:w="220" w:type="pct"/>
          </w:tcPr>
          <w:p w14:paraId="5400B51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A2FE602" w14:textId="54A854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A97AC79" w14:textId="58B350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7C07E52" w14:textId="72279A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NR_IIOT_URLLC_enh-Perf</w:t>
            </w:r>
          </w:p>
        </w:tc>
        <w:tc>
          <w:tcPr>
            <w:tcW w:w="512" w:type="pct"/>
          </w:tcPr>
          <w:p w14:paraId="7EBAB387" w14:textId="746AA4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C522961" w14:textId="77777777" w:rsidTr="00AE7F5C">
        <w:tc>
          <w:tcPr>
            <w:tcW w:w="514" w:type="pct"/>
          </w:tcPr>
          <w:p w14:paraId="39461ED2" w14:textId="370A4B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R4-2311190</w:t>
            </w:r>
          </w:p>
        </w:tc>
        <w:tc>
          <w:tcPr>
            <w:tcW w:w="1177" w:type="pct"/>
          </w:tcPr>
          <w:p w14:paraId="52193654" w14:textId="20F4B3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LTE_NR_DC_enh2-Perf Update of MR_DC test cases for fast Scell activation test cases</w:t>
            </w:r>
          </w:p>
        </w:tc>
        <w:tc>
          <w:tcPr>
            <w:tcW w:w="589" w:type="pct"/>
          </w:tcPr>
          <w:p w14:paraId="2C461EC4" w14:textId="669747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19170E69" w14:textId="54B16C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4909761" w14:textId="359C88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3388</w:t>
            </w:r>
          </w:p>
        </w:tc>
        <w:tc>
          <w:tcPr>
            <w:tcW w:w="220" w:type="pct"/>
          </w:tcPr>
          <w:p w14:paraId="5A0C37C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1C4E1CE" w14:textId="512E59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9174FC4" w14:textId="7A2FD8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E5BC0F6" w14:textId="1898A1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LTE_NR_DC_enh2-Perf</w:t>
            </w:r>
          </w:p>
        </w:tc>
        <w:tc>
          <w:tcPr>
            <w:tcW w:w="512" w:type="pct"/>
          </w:tcPr>
          <w:p w14:paraId="11065E09" w14:textId="3284AC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DEC447D" w14:textId="77777777" w:rsidTr="00AE7F5C">
        <w:tc>
          <w:tcPr>
            <w:tcW w:w="514" w:type="pct"/>
          </w:tcPr>
          <w:p w14:paraId="6B660B3C" w14:textId="1C0C59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R4-2311191</w:t>
            </w:r>
          </w:p>
        </w:tc>
        <w:tc>
          <w:tcPr>
            <w:tcW w:w="1177" w:type="pct"/>
          </w:tcPr>
          <w:p w14:paraId="44C9F6DB" w14:textId="20DE31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LTE_NR_DC_enh2-Perf Update of MR_DC test cases for fast Scell activation test cases</w:t>
            </w:r>
          </w:p>
        </w:tc>
        <w:tc>
          <w:tcPr>
            <w:tcW w:w="589" w:type="pct"/>
          </w:tcPr>
          <w:p w14:paraId="1310055B" w14:textId="0717B9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68AA26B5" w14:textId="3445E6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29BE5DD" w14:textId="78AEC8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3389</w:t>
            </w:r>
          </w:p>
        </w:tc>
        <w:tc>
          <w:tcPr>
            <w:tcW w:w="220" w:type="pct"/>
          </w:tcPr>
          <w:p w14:paraId="11CE2FA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E06970C" w14:textId="644E87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DDD737C" w14:textId="33B411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3A44ADE" w14:textId="1E1817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LTE_NR_DC_enh2-Perf</w:t>
            </w:r>
          </w:p>
        </w:tc>
        <w:tc>
          <w:tcPr>
            <w:tcW w:w="512" w:type="pct"/>
          </w:tcPr>
          <w:p w14:paraId="10D8F2EE" w14:textId="1D4BA0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0368BB4" w14:textId="77777777" w:rsidTr="00AE7F5C">
        <w:tc>
          <w:tcPr>
            <w:tcW w:w="514" w:type="pct"/>
          </w:tcPr>
          <w:p w14:paraId="01E8751B" w14:textId="679A35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R4-2311192</w:t>
            </w:r>
          </w:p>
        </w:tc>
        <w:tc>
          <w:tcPr>
            <w:tcW w:w="1177" w:type="pct"/>
          </w:tcPr>
          <w:p w14:paraId="4DE15052" w14:textId="21FBE5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LTE_NR_DC_enh2-Perf Update of CPAC test cases</w:t>
            </w:r>
          </w:p>
        </w:tc>
        <w:tc>
          <w:tcPr>
            <w:tcW w:w="589" w:type="pct"/>
          </w:tcPr>
          <w:p w14:paraId="57D32684" w14:textId="578E02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5A7986CB" w14:textId="7DFF00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33508B8" w14:textId="3AC271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3390</w:t>
            </w:r>
          </w:p>
        </w:tc>
        <w:tc>
          <w:tcPr>
            <w:tcW w:w="220" w:type="pct"/>
          </w:tcPr>
          <w:p w14:paraId="249C2EB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6B830D2" w14:textId="508687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3359DB7" w14:textId="541524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AF03C84" w14:textId="4A1CCE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LTE_NR_DC_enh2-Perf</w:t>
            </w:r>
          </w:p>
        </w:tc>
        <w:tc>
          <w:tcPr>
            <w:tcW w:w="512" w:type="pct"/>
          </w:tcPr>
          <w:p w14:paraId="5D4E4EEC" w14:textId="4E3715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0B81335D" w14:textId="77777777" w:rsidTr="00AE7F5C">
        <w:tc>
          <w:tcPr>
            <w:tcW w:w="514" w:type="pct"/>
          </w:tcPr>
          <w:p w14:paraId="545F0C24" w14:textId="769C32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R4-2314397</w:t>
            </w:r>
          </w:p>
        </w:tc>
        <w:tc>
          <w:tcPr>
            <w:tcW w:w="1177" w:type="pct"/>
          </w:tcPr>
          <w:p w14:paraId="5D61B5BD" w14:textId="613ED0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LTE_NR_DC_enh2-Perf Update of CPAC test cases</w:t>
            </w:r>
          </w:p>
        </w:tc>
        <w:tc>
          <w:tcPr>
            <w:tcW w:w="589" w:type="pct"/>
          </w:tcPr>
          <w:p w14:paraId="08860CBF" w14:textId="41CA0A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19A3C33F" w14:textId="7F109C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A8602C8" w14:textId="3B4CF1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3390</w:t>
            </w:r>
          </w:p>
        </w:tc>
        <w:tc>
          <w:tcPr>
            <w:tcW w:w="220" w:type="pct"/>
          </w:tcPr>
          <w:p w14:paraId="422583A7" w14:textId="11D9FD31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4388512" w14:textId="72D309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755D07D" w14:textId="250E55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22C3A28" w14:textId="31F857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LTE_NR_DC_enh2-Perf</w:t>
            </w:r>
          </w:p>
        </w:tc>
        <w:tc>
          <w:tcPr>
            <w:tcW w:w="512" w:type="pct"/>
          </w:tcPr>
          <w:p w14:paraId="65BFD5FD" w14:textId="1F3E21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6AE0E14" w14:textId="77777777" w:rsidTr="00AE7F5C">
        <w:tc>
          <w:tcPr>
            <w:tcW w:w="514" w:type="pct"/>
          </w:tcPr>
          <w:p w14:paraId="13126941" w14:textId="1E5EDF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R4-2311193</w:t>
            </w:r>
          </w:p>
        </w:tc>
        <w:tc>
          <w:tcPr>
            <w:tcW w:w="1177" w:type="pct"/>
          </w:tcPr>
          <w:p w14:paraId="445C96EA" w14:textId="38B1E2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LTE_NR_DC_enh2-Perf Update of CPAC test cases</w:t>
            </w:r>
          </w:p>
        </w:tc>
        <w:tc>
          <w:tcPr>
            <w:tcW w:w="589" w:type="pct"/>
          </w:tcPr>
          <w:p w14:paraId="2F16609B" w14:textId="1B46A7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0884ECBC" w14:textId="0085D1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E7A9447" w14:textId="28BE92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3391</w:t>
            </w:r>
          </w:p>
        </w:tc>
        <w:tc>
          <w:tcPr>
            <w:tcW w:w="220" w:type="pct"/>
          </w:tcPr>
          <w:p w14:paraId="6F97598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C52AC6C" w14:textId="31FD0E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AAD6202" w14:textId="542B79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895B819" w14:textId="22E24B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LTE_NR_DC_enh2-Perf</w:t>
            </w:r>
          </w:p>
        </w:tc>
        <w:tc>
          <w:tcPr>
            <w:tcW w:w="512" w:type="pct"/>
          </w:tcPr>
          <w:p w14:paraId="02C47AF7" w14:textId="5E6B14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5C4536D" w14:textId="77777777" w:rsidTr="00AE7F5C">
        <w:tc>
          <w:tcPr>
            <w:tcW w:w="514" w:type="pct"/>
          </w:tcPr>
          <w:p w14:paraId="107ADC2D" w14:textId="17C14D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R4-2311194</w:t>
            </w:r>
          </w:p>
        </w:tc>
        <w:tc>
          <w:tcPr>
            <w:tcW w:w="1177" w:type="pct"/>
          </w:tcPr>
          <w:p w14:paraId="545D688A" w14:textId="6DB688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NR_RF_FR1_enh-Perf Corrections in test parameters of DL interruptions at switching between UL carriers testcase</w:t>
            </w:r>
          </w:p>
        </w:tc>
        <w:tc>
          <w:tcPr>
            <w:tcW w:w="589" w:type="pct"/>
          </w:tcPr>
          <w:p w14:paraId="1E8046D5" w14:textId="0EA066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3A2A24E8" w14:textId="3A8842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DD6B5B7" w14:textId="1869C7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3392</w:t>
            </w:r>
          </w:p>
        </w:tc>
        <w:tc>
          <w:tcPr>
            <w:tcW w:w="220" w:type="pct"/>
          </w:tcPr>
          <w:p w14:paraId="31061AB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23C251D" w14:textId="2D048F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868B7AD" w14:textId="22FDA5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45B6881" w14:textId="77D165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NR_RF_FR1_enh-Perf</w:t>
            </w:r>
          </w:p>
        </w:tc>
        <w:tc>
          <w:tcPr>
            <w:tcW w:w="512" w:type="pct"/>
          </w:tcPr>
          <w:p w14:paraId="11C4CB9F" w14:textId="37246C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97A0168" w14:textId="77777777" w:rsidTr="00AE7F5C">
        <w:tc>
          <w:tcPr>
            <w:tcW w:w="514" w:type="pct"/>
          </w:tcPr>
          <w:p w14:paraId="587FD331" w14:textId="0894F0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R4-2311195</w:t>
            </w:r>
          </w:p>
        </w:tc>
        <w:tc>
          <w:tcPr>
            <w:tcW w:w="1177" w:type="pct"/>
          </w:tcPr>
          <w:p w14:paraId="3AD5F51D" w14:textId="54D8C3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NR_RF_FR1_enh-Perf Corrections in test parameters of DL interruptions at switching between UL carriers testcase</w:t>
            </w:r>
          </w:p>
        </w:tc>
        <w:tc>
          <w:tcPr>
            <w:tcW w:w="589" w:type="pct"/>
          </w:tcPr>
          <w:p w14:paraId="3D292C1B" w14:textId="1AD550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6F8DE817" w14:textId="047C33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20DA3DB" w14:textId="2BD577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3393</w:t>
            </w:r>
          </w:p>
        </w:tc>
        <w:tc>
          <w:tcPr>
            <w:tcW w:w="220" w:type="pct"/>
          </w:tcPr>
          <w:p w14:paraId="5053D8C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BB14548" w14:textId="376515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ABBAAF5" w14:textId="3BF5FD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C9A3DA4" w14:textId="670EE8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NR_RF_FR1_enh-Perf</w:t>
            </w:r>
          </w:p>
        </w:tc>
        <w:tc>
          <w:tcPr>
            <w:tcW w:w="512" w:type="pct"/>
          </w:tcPr>
          <w:p w14:paraId="343B7EBE" w14:textId="4201AF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9CCDAA9" w14:textId="77777777" w:rsidTr="00AE7F5C">
        <w:tc>
          <w:tcPr>
            <w:tcW w:w="514" w:type="pct"/>
          </w:tcPr>
          <w:p w14:paraId="387F7830" w14:textId="72ED83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R4-2311196</w:t>
            </w:r>
          </w:p>
        </w:tc>
        <w:tc>
          <w:tcPr>
            <w:tcW w:w="1177" w:type="pct"/>
          </w:tcPr>
          <w:p w14:paraId="0D3288D5" w14:textId="1CD4D4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[NR_newRAT-Perf, NR_feMIMO-Perf] CR to FR1 Beam failure detection requirement</w:t>
            </w:r>
          </w:p>
        </w:tc>
        <w:tc>
          <w:tcPr>
            <w:tcW w:w="589" w:type="pct"/>
          </w:tcPr>
          <w:p w14:paraId="66B7FA1D" w14:textId="2BDAFE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Corporation</w:t>
            </w:r>
          </w:p>
        </w:tc>
        <w:tc>
          <w:tcPr>
            <w:tcW w:w="441" w:type="pct"/>
          </w:tcPr>
          <w:p w14:paraId="3B032737" w14:textId="0B59F9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3044C6A" w14:textId="15C5B2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3394</w:t>
            </w:r>
          </w:p>
        </w:tc>
        <w:tc>
          <w:tcPr>
            <w:tcW w:w="220" w:type="pct"/>
          </w:tcPr>
          <w:p w14:paraId="56F4336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164FFC3" w14:textId="5C5F28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AB4CAA9" w14:textId="499FDF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4CF81C0" w14:textId="155016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NR_newRAT-Perf, NR_feMIMO-Perf</w:t>
            </w:r>
          </w:p>
        </w:tc>
        <w:tc>
          <w:tcPr>
            <w:tcW w:w="512" w:type="pct"/>
          </w:tcPr>
          <w:p w14:paraId="77B159BF" w14:textId="3C72F3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BB8FA69" w14:textId="77777777" w:rsidTr="00AE7F5C">
        <w:tc>
          <w:tcPr>
            <w:tcW w:w="514" w:type="pct"/>
          </w:tcPr>
          <w:p w14:paraId="0F3EE23E" w14:textId="026B8A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R4-2311197</w:t>
            </w:r>
          </w:p>
        </w:tc>
        <w:tc>
          <w:tcPr>
            <w:tcW w:w="1177" w:type="pct"/>
          </w:tcPr>
          <w:p w14:paraId="7A7A2808" w14:textId="729FC5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 to FR1 Beam failure detection requirement</w:t>
            </w:r>
          </w:p>
        </w:tc>
        <w:tc>
          <w:tcPr>
            <w:tcW w:w="589" w:type="pct"/>
          </w:tcPr>
          <w:p w14:paraId="3B5EADFF" w14:textId="7661BB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Corporation</w:t>
            </w:r>
          </w:p>
        </w:tc>
        <w:tc>
          <w:tcPr>
            <w:tcW w:w="441" w:type="pct"/>
          </w:tcPr>
          <w:p w14:paraId="3A45E97A" w14:textId="1E6C80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71ABEFE" w14:textId="439BE0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3395</w:t>
            </w:r>
          </w:p>
        </w:tc>
        <w:tc>
          <w:tcPr>
            <w:tcW w:w="220" w:type="pct"/>
          </w:tcPr>
          <w:p w14:paraId="481DEFA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F801AFC" w14:textId="4DF294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098014D" w14:textId="6E2C61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276B2F3" w14:textId="37A6AC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2EBBF529" w14:textId="102221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51BFD3A" w14:textId="77777777" w:rsidTr="00AE7F5C">
        <w:tc>
          <w:tcPr>
            <w:tcW w:w="514" w:type="pct"/>
          </w:tcPr>
          <w:p w14:paraId="507D7A20" w14:textId="5DCE60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R4-2311198</w:t>
            </w:r>
          </w:p>
        </w:tc>
        <w:tc>
          <w:tcPr>
            <w:tcW w:w="1177" w:type="pct"/>
          </w:tcPr>
          <w:p w14:paraId="78C2FF41" w14:textId="516764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 to BWP Switch Delay TCs</w:t>
            </w:r>
          </w:p>
        </w:tc>
        <w:tc>
          <w:tcPr>
            <w:tcW w:w="589" w:type="pct"/>
          </w:tcPr>
          <w:p w14:paraId="6BC75473" w14:textId="067A83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Corporation</w:t>
            </w:r>
          </w:p>
        </w:tc>
        <w:tc>
          <w:tcPr>
            <w:tcW w:w="441" w:type="pct"/>
          </w:tcPr>
          <w:p w14:paraId="58FFB916" w14:textId="2516F3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56C5DD4" w14:textId="7C8DFF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3396</w:t>
            </w:r>
          </w:p>
        </w:tc>
        <w:tc>
          <w:tcPr>
            <w:tcW w:w="220" w:type="pct"/>
          </w:tcPr>
          <w:p w14:paraId="095869E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FE2AABE" w14:textId="6E83FD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55BCF1DF" w14:textId="58A002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C97D05A" w14:textId="0D9704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7720EC73" w14:textId="758621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D95FDE6" w14:textId="77777777" w:rsidTr="00AE7F5C">
        <w:tc>
          <w:tcPr>
            <w:tcW w:w="514" w:type="pct"/>
          </w:tcPr>
          <w:p w14:paraId="2DE82AB5" w14:textId="7E3A6D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R4-2314439</w:t>
            </w:r>
          </w:p>
        </w:tc>
        <w:tc>
          <w:tcPr>
            <w:tcW w:w="1177" w:type="pct"/>
          </w:tcPr>
          <w:p w14:paraId="3EBB1D53" w14:textId="228A4E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 to BWP Switch Delay TCs</w:t>
            </w:r>
          </w:p>
        </w:tc>
        <w:tc>
          <w:tcPr>
            <w:tcW w:w="589" w:type="pct"/>
          </w:tcPr>
          <w:p w14:paraId="2B60BC24" w14:textId="2EE63A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Corporation</w:t>
            </w:r>
          </w:p>
        </w:tc>
        <w:tc>
          <w:tcPr>
            <w:tcW w:w="441" w:type="pct"/>
          </w:tcPr>
          <w:p w14:paraId="391E7364" w14:textId="5157F5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03D93A6" w14:textId="367A41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3396</w:t>
            </w:r>
          </w:p>
        </w:tc>
        <w:tc>
          <w:tcPr>
            <w:tcW w:w="220" w:type="pct"/>
          </w:tcPr>
          <w:p w14:paraId="35563CB8" w14:textId="0B2EB08D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8642A85" w14:textId="1937D2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45C01BB0" w14:textId="0D9E40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5F313F0" w14:textId="0B18E7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0950D8B3" w14:textId="5583D1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4AA09B9" w14:textId="77777777" w:rsidTr="00AE7F5C">
        <w:tc>
          <w:tcPr>
            <w:tcW w:w="514" w:type="pct"/>
          </w:tcPr>
          <w:p w14:paraId="2BA90913" w14:textId="7A43C0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R4-2311199</w:t>
            </w:r>
          </w:p>
        </w:tc>
        <w:tc>
          <w:tcPr>
            <w:tcW w:w="1177" w:type="pct"/>
          </w:tcPr>
          <w:p w14:paraId="0ECDDE6B" w14:textId="143D7E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 to BWP Switch Delay TCs</w:t>
            </w:r>
          </w:p>
        </w:tc>
        <w:tc>
          <w:tcPr>
            <w:tcW w:w="589" w:type="pct"/>
          </w:tcPr>
          <w:p w14:paraId="0ADA7169" w14:textId="163028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Corporation</w:t>
            </w:r>
          </w:p>
        </w:tc>
        <w:tc>
          <w:tcPr>
            <w:tcW w:w="441" w:type="pct"/>
          </w:tcPr>
          <w:p w14:paraId="793D8802" w14:textId="509374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8979DC7" w14:textId="43DC5A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3397</w:t>
            </w:r>
          </w:p>
        </w:tc>
        <w:tc>
          <w:tcPr>
            <w:tcW w:w="220" w:type="pct"/>
          </w:tcPr>
          <w:p w14:paraId="7B8CA83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E1F4144" w14:textId="778DB7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7017B986" w14:textId="12C530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9353221" w14:textId="31F280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68D0FDEB" w14:textId="3F3CC7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0B32268" w14:textId="77777777" w:rsidTr="00AE7F5C">
        <w:tc>
          <w:tcPr>
            <w:tcW w:w="514" w:type="pct"/>
          </w:tcPr>
          <w:p w14:paraId="0AEDA572" w14:textId="433BA5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R4-2311200</w:t>
            </w:r>
          </w:p>
        </w:tc>
        <w:tc>
          <w:tcPr>
            <w:tcW w:w="1177" w:type="pct"/>
          </w:tcPr>
          <w:p w14:paraId="59F0CF78" w14:textId="6251C8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 to BWP Switch Delay TCs</w:t>
            </w:r>
          </w:p>
        </w:tc>
        <w:tc>
          <w:tcPr>
            <w:tcW w:w="589" w:type="pct"/>
          </w:tcPr>
          <w:p w14:paraId="06540C42" w14:textId="76811C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Corporation</w:t>
            </w:r>
          </w:p>
        </w:tc>
        <w:tc>
          <w:tcPr>
            <w:tcW w:w="441" w:type="pct"/>
          </w:tcPr>
          <w:p w14:paraId="6166F566" w14:textId="521F52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5E13773" w14:textId="16AFE8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3398</w:t>
            </w:r>
          </w:p>
        </w:tc>
        <w:tc>
          <w:tcPr>
            <w:tcW w:w="220" w:type="pct"/>
          </w:tcPr>
          <w:p w14:paraId="6C19181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9BEC224" w14:textId="758410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62A9C25" w14:textId="6688C8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BB512B4" w14:textId="28878A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1C9B6660" w14:textId="72DB77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06F7B63" w14:textId="77777777" w:rsidTr="00AE7F5C">
        <w:tc>
          <w:tcPr>
            <w:tcW w:w="514" w:type="pct"/>
          </w:tcPr>
          <w:p w14:paraId="3C26E8D3" w14:textId="7FDD75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R4-2311201</w:t>
            </w:r>
          </w:p>
        </w:tc>
        <w:tc>
          <w:tcPr>
            <w:tcW w:w="1177" w:type="pct"/>
          </w:tcPr>
          <w:p w14:paraId="3BBEB328" w14:textId="6DFA6F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 to BWP Switch Delay TCs</w:t>
            </w:r>
          </w:p>
        </w:tc>
        <w:tc>
          <w:tcPr>
            <w:tcW w:w="589" w:type="pct"/>
          </w:tcPr>
          <w:p w14:paraId="1DEBCA78" w14:textId="3B8185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Corporation</w:t>
            </w:r>
          </w:p>
        </w:tc>
        <w:tc>
          <w:tcPr>
            <w:tcW w:w="441" w:type="pct"/>
          </w:tcPr>
          <w:p w14:paraId="79C31543" w14:textId="72DC2D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C13A9F8" w14:textId="03CA9F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3399</w:t>
            </w:r>
          </w:p>
        </w:tc>
        <w:tc>
          <w:tcPr>
            <w:tcW w:w="220" w:type="pct"/>
          </w:tcPr>
          <w:p w14:paraId="296C680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EDFEC0C" w14:textId="0F5F8C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F6F6CD7" w14:textId="5F9FC4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0AF3DD5" w14:textId="0F3313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3DE40A64" w14:textId="357492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C0D69CB" w14:textId="77777777" w:rsidTr="00AE7F5C">
        <w:tc>
          <w:tcPr>
            <w:tcW w:w="514" w:type="pct"/>
          </w:tcPr>
          <w:p w14:paraId="005BF8DF" w14:textId="39A070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R4-2311203</w:t>
            </w:r>
          </w:p>
        </w:tc>
        <w:tc>
          <w:tcPr>
            <w:tcW w:w="1177" w:type="pct"/>
          </w:tcPr>
          <w:p w14:paraId="6367227B" w14:textId="5AF7BB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[NR_redcap-Perf] CR to c-SRS value of config 3 test in RedCap Timing Advance test</w:t>
            </w:r>
          </w:p>
        </w:tc>
        <w:tc>
          <w:tcPr>
            <w:tcW w:w="589" w:type="pct"/>
          </w:tcPr>
          <w:p w14:paraId="06A2AD9E" w14:textId="6CE9A4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Corporation</w:t>
            </w:r>
          </w:p>
        </w:tc>
        <w:tc>
          <w:tcPr>
            <w:tcW w:w="441" w:type="pct"/>
          </w:tcPr>
          <w:p w14:paraId="29EB3B99" w14:textId="5A6A5B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05A3513" w14:textId="3D4F45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3400</w:t>
            </w:r>
          </w:p>
        </w:tc>
        <w:tc>
          <w:tcPr>
            <w:tcW w:w="220" w:type="pct"/>
          </w:tcPr>
          <w:p w14:paraId="5FB2E13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C7791A3" w14:textId="252424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21B080F" w14:textId="769258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2110C61" w14:textId="6757F4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0314B26B" w14:textId="344C43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127C7793" w14:textId="77777777" w:rsidTr="00AE7F5C">
        <w:tc>
          <w:tcPr>
            <w:tcW w:w="514" w:type="pct"/>
          </w:tcPr>
          <w:p w14:paraId="2432B343" w14:textId="4C040F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R4-2311204</w:t>
            </w:r>
          </w:p>
        </w:tc>
        <w:tc>
          <w:tcPr>
            <w:tcW w:w="1177" w:type="pct"/>
          </w:tcPr>
          <w:p w14:paraId="4813CF28" w14:textId="52C81E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[NR_redcap-Perf] CR to c-SRS value of config 3 test in RedCap Timing Advance test</w:t>
            </w:r>
          </w:p>
        </w:tc>
        <w:tc>
          <w:tcPr>
            <w:tcW w:w="589" w:type="pct"/>
          </w:tcPr>
          <w:p w14:paraId="3AFF05C0" w14:textId="624E86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Corporation</w:t>
            </w:r>
          </w:p>
        </w:tc>
        <w:tc>
          <w:tcPr>
            <w:tcW w:w="441" w:type="pct"/>
          </w:tcPr>
          <w:p w14:paraId="648C76E2" w14:textId="798DB5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BB997A9" w14:textId="4C79ED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3401</w:t>
            </w:r>
          </w:p>
        </w:tc>
        <w:tc>
          <w:tcPr>
            <w:tcW w:w="220" w:type="pct"/>
          </w:tcPr>
          <w:p w14:paraId="19FC2D4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A60B7A7" w14:textId="7C8A28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B7285D7" w14:textId="5B4A6F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38572D5" w14:textId="519C81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5193143E" w14:textId="7C2AF6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AB0144F" w14:textId="77777777" w:rsidTr="00AE7F5C">
        <w:tc>
          <w:tcPr>
            <w:tcW w:w="514" w:type="pct"/>
          </w:tcPr>
          <w:p w14:paraId="078F3B1E" w14:textId="500823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R4-2311205</w:t>
            </w:r>
          </w:p>
        </w:tc>
        <w:tc>
          <w:tcPr>
            <w:tcW w:w="1177" w:type="pct"/>
          </w:tcPr>
          <w:p w14:paraId="1CDBB276" w14:textId="634772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[NR_redcap-Perf] CR to event triggered reporting tests with per-UE gaps under DRX for RedCap</w:t>
            </w:r>
          </w:p>
        </w:tc>
        <w:tc>
          <w:tcPr>
            <w:tcW w:w="589" w:type="pct"/>
          </w:tcPr>
          <w:p w14:paraId="335A1410" w14:textId="470E88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Corporation</w:t>
            </w:r>
          </w:p>
        </w:tc>
        <w:tc>
          <w:tcPr>
            <w:tcW w:w="441" w:type="pct"/>
          </w:tcPr>
          <w:p w14:paraId="21C07052" w14:textId="139415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EA1D0B4" w14:textId="32FE96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3402</w:t>
            </w:r>
          </w:p>
        </w:tc>
        <w:tc>
          <w:tcPr>
            <w:tcW w:w="220" w:type="pct"/>
          </w:tcPr>
          <w:p w14:paraId="50D07E3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986719F" w14:textId="6BD23D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5C1CDB5" w14:textId="7B9B30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6FD76A3" w14:textId="0B9BD9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54BD3BE8" w14:textId="7505EC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6901E16" w14:textId="77777777" w:rsidTr="00AE7F5C">
        <w:tc>
          <w:tcPr>
            <w:tcW w:w="514" w:type="pct"/>
          </w:tcPr>
          <w:p w14:paraId="0DE26573" w14:textId="41DF12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R4-2311206</w:t>
            </w:r>
          </w:p>
        </w:tc>
        <w:tc>
          <w:tcPr>
            <w:tcW w:w="1177" w:type="pct"/>
          </w:tcPr>
          <w:p w14:paraId="415AB442" w14:textId="25E6CF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[NR_redcap-Perf] CR to event triggered reporting tests with per-UE gaps under DRX for RedCap</w:t>
            </w:r>
          </w:p>
        </w:tc>
        <w:tc>
          <w:tcPr>
            <w:tcW w:w="589" w:type="pct"/>
          </w:tcPr>
          <w:p w14:paraId="4FC22CC1" w14:textId="22BD63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Anritsu Corporation</w:t>
            </w:r>
          </w:p>
        </w:tc>
        <w:tc>
          <w:tcPr>
            <w:tcW w:w="441" w:type="pct"/>
          </w:tcPr>
          <w:p w14:paraId="673BCDB7" w14:textId="56A7A2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C4FCB01" w14:textId="77FF96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3403</w:t>
            </w:r>
          </w:p>
        </w:tc>
        <w:tc>
          <w:tcPr>
            <w:tcW w:w="220" w:type="pct"/>
          </w:tcPr>
          <w:p w14:paraId="1C2BEA4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BC7D559" w14:textId="234329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C50A794" w14:textId="62948E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D398FFC" w14:textId="7836EC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0455B1BC" w14:textId="6E199E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78BF7A0" w14:textId="77777777" w:rsidTr="00AE7F5C">
        <w:tc>
          <w:tcPr>
            <w:tcW w:w="514" w:type="pct"/>
          </w:tcPr>
          <w:p w14:paraId="383EEE3C" w14:textId="4FA7A6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R4-2311313</w:t>
            </w:r>
          </w:p>
        </w:tc>
        <w:tc>
          <w:tcPr>
            <w:tcW w:w="1177" w:type="pct"/>
          </w:tcPr>
          <w:p w14:paraId="61464757" w14:textId="6D9CA3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On NE-DC requirement (R16)</w:t>
            </w:r>
          </w:p>
        </w:tc>
        <w:tc>
          <w:tcPr>
            <w:tcW w:w="589" w:type="pct"/>
          </w:tcPr>
          <w:p w14:paraId="602BC2C0" w14:textId="2D36F8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09DB1A0B" w14:textId="30D5CD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582C6C1" w14:textId="152F1C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3404</w:t>
            </w:r>
          </w:p>
        </w:tc>
        <w:tc>
          <w:tcPr>
            <w:tcW w:w="220" w:type="pct"/>
          </w:tcPr>
          <w:p w14:paraId="750F9AC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2B194C3" w14:textId="4B5649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1A50057" w14:textId="48503E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20ADB0D" w14:textId="497A88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</w:t>
            </w:r>
          </w:p>
        </w:tc>
        <w:tc>
          <w:tcPr>
            <w:tcW w:w="512" w:type="pct"/>
          </w:tcPr>
          <w:p w14:paraId="05826C93" w14:textId="7CD8FB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D33357E" w14:textId="77777777" w:rsidTr="00AE7F5C">
        <w:tc>
          <w:tcPr>
            <w:tcW w:w="514" w:type="pct"/>
          </w:tcPr>
          <w:p w14:paraId="36EC3FE1" w14:textId="7097F5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R4-2311314</w:t>
            </w:r>
          </w:p>
        </w:tc>
        <w:tc>
          <w:tcPr>
            <w:tcW w:w="1177" w:type="pct"/>
          </w:tcPr>
          <w:p w14:paraId="205B6119" w14:textId="10C030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On NE-DC requirement</w:t>
            </w:r>
          </w:p>
        </w:tc>
        <w:tc>
          <w:tcPr>
            <w:tcW w:w="589" w:type="pct"/>
          </w:tcPr>
          <w:p w14:paraId="6CA8C50F" w14:textId="380B92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219CCD82" w14:textId="2F12A0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784ADD9" w14:textId="78A0FE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3405</w:t>
            </w:r>
          </w:p>
        </w:tc>
        <w:tc>
          <w:tcPr>
            <w:tcW w:w="220" w:type="pct"/>
          </w:tcPr>
          <w:p w14:paraId="580E2B7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2A6083D" w14:textId="535698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696D2BF" w14:textId="3C2FB5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31FA0EA" w14:textId="0D598E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</w:t>
            </w:r>
          </w:p>
        </w:tc>
        <w:tc>
          <w:tcPr>
            <w:tcW w:w="512" w:type="pct"/>
          </w:tcPr>
          <w:p w14:paraId="6F6CD4F9" w14:textId="3FB151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EFFEF3C" w14:textId="77777777" w:rsidTr="00AE7F5C">
        <w:tc>
          <w:tcPr>
            <w:tcW w:w="514" w:type="pct"/>
          </w:tcPr>
          <w:p w14:paraId="2D2FEF32" w14:textId="7B899F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R4-2311315</w:t>
            </w:r>
          </w:p>
        </w:tc>
        <w:tc>
          <w:tcPr>
            <w:tcW w:w="1177" w:type="pct"/>
          </w:tcPr>
          <w:p w14:paraId="22F814FB" w14:textId="69BA94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On NE-DC requirement</w:t>
            </w:r>
          </w:p>
        </w:tc>
        <w:tc>
          <w:tcPr>
            <w:tcW w:w="589" w:type="pct"/>
          </w:tcPr>
          <w:p w14:paraId="22499410" w14:textId="35CDA6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7BC1EA19" w14:textId="2D6D4A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93EBB70" w14:textId="54D083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3406</w:t>
            </w:r>
          </w:p>
        </w:tc>
        <w:tc>
          <w:tcPr>
            <w:tcW w:w="220" w:type="pct"/>
          </w:tcPr>
          <w:p w14:paraId="56A9A95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5D2D097" w14:textId="5E6294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399041A" w14:textId="06DABA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03F2BB7" w14:textId="102006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</w:t>
            </w:r>
          </w:p>
        </w:tc>
        <w:tc>
          <w:tcPr>
            <w:tcW w:w="512" w:type="pct"/>
          </w:tcPr>
          <w:p w14:paraId="727CF640" w14:textId="37B843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FABC8A7" w14:textId="77777777" w:rsidTr="00AE7F5C">
        <w:tc>
          <w:tcPr>
            <w:tcW w:w="514" w:type="pct"/>
          </w:tcPr>
          <w:p w14:paraId="0534D0C3" w14:textId="0C3D91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R4-2311328</w:t>
            </w:r>
          </w:p>
        </w:tc>
        <w:tc>
          <w:tcPr>
            <w:tcW w:w="1177" w:type="pct"/>
          </w:tcPr>
          <w:p w14:paraId="56396ADB" w14:textId="3114E4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[NR_unlic-Core]CR on inter-RAT measurement on NR-U with eDRX in IDLE mode R17</w:t>
            </w:r>
          </w:p>
        </w:tc>
        <w:tc>
          <w:tcPr>
            <w:tcW w:w="589" w:type="pct"/>
          </w:tcPr>
          <w:p w14:paraId="711794F2" w14:textId="0992D3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30B9F1F0" w14:textId="60BBEF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8835EEC" w14:textId="24E70F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3407</w:t>
            </w:r>
          </w:p>
        </w:tc>
        <w:tc>
          <w:tcPr>
            <w:tcW w:w="220" w:type="pct"/>
          </w:tcPr>
          <w:p w14:paraId="12DD82A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6EA820F" w14:textId="4F43BB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D8C4C2B" w14:textId="747F90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A52FBD8" w14:textId="5CD39A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NR_unlic-Core</w:t>
            </w:r>
          </w:p>
        </w:tc>
        <w:tc>
          <w:tcPr>
            <w:tcW w:w="512" w:type="pct"/>
          </w:tcPr>
          <w:p w14:paraId="2C944870" w14:textId="3CD668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DFEF7DA" w14:textId="77777777" w:rsidTr="00AE7F5C">
        <w:tc>
          <w:tcPr>
            <w:tcW w:w="514" w:type="pct"/>
          </w:tcPr>
          <w:p w14:paraId="2CEEF728" w14:textId="597734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R4-2311329</w:t>
            </w:r>
          </w:p>
        </w:tc>
        <w:tc>
          <w:tcPr>
            <w:tcW w:w="1177" w:type="pct"/>
          </w:tcPr>
          <w:p w14:paraId="668C8342" w14:textId="4D36FE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[NR_unlic-Core]CR on inter-RAT measurement on NR-U with eDRX in IDLE mode R18</w:t>
            </w:r>
          </w:p>
        </w:tc>
        <w:tc>
          <w:tcPr>
            <w:tcW w:w="589" w:type="pct"/>
          </w:tcPr>
          <w:p w14:paraId="379470FD" w14:textId="51BE41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54BF76F8" w14:textId="0AD525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043F8DC" w14:textId="2E16B2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3408</w:t>
            </w:r>
          </w:p>
        </w:tc>
        <w:tc>
          <w:tcPr>
            <w:tcW w:w="220" w:type="pct"/>
          </w:tcPr>
          <w:p w14:paraId="5AAEF7E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569F713" w14:textId="37C82B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D383B50" w14:textId="152D82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1485ABC" w14:textId="0DEB3C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NR_unlic-Core</w:t>
            </w:r>
          </w:p>
        </w:tc>
        <w:tc>
          <w:tcPr>
            <w:tcW w:w="512" w:type="pct"/>
          </w:tcPr>
          <w:p w14:paraId="4FCD9CA3" w14:textId="147DC8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64793B26" w14:textId="77777777" w:rsidTr="00AE7F5C">
        <w:tc>
          <w:tcPr>
            <w:tcW w:w="514" w:type="pct"/>
          </w:tcPr>
          <w:p w14:paraId="6920446C" w14:textId="19DF00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R4-2311342</w:t>
            </w:r>
          </w:p>
        </w:tc>
        <w:tc>
          <w:tcPr>
            <w:tcW w:w="1177" w:type="pct"/>
          </w:tcPr>
          <w:p w14:paraId="15EDC82A" w14:textId="1B2573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 for Active TCI State switch test requirements - Rel15</w:t>
            </w:r>
          </w:p>
        </w:tc>
        <w:tc>
          <w:tcPr>
            <w:tcW w:w="589" w:type="pct"/>
          </w:tcPr>
          <w:p w14:paraId="5E24C06F" w14:textId="06C8D6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42F73F9C" w14:textId="61E4C8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25022FC" w14:textId="20F9C8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3409</w:t>
            </w:r>
          </w:p>
        </w:tc>
        <w:tc>
          <w:tcPr>
            <w:tcW w:w="220" w:type="pct"/>
          </w:tcPr>
          <w:p w14:paraId="775AD2D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256A1BF" w14:textId="298FD1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0088061D" w14:textId="0D5FDE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D5F4566" w14:textId="31EA04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4AF6431B" w14:textId="79C988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394462A" w14:textId="77777777" w:rsidTr="00AE7F5C">
        <w:tc>
          <w:tcPr>
            <w:tcW w:w="514" w:type="pct"/>
          </w:tcPr>
          <w:p w14:paraId="7ECDE877" w14:textId="4A549A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R4-2311343</w:t>
            </w:r>
          </w:p>
        </w:tc>
        <w:tc>
          <w:tcPr>
            <w:tcW w:w="1177" w:type="pct"/>
          </w:tcPr>
          <w:p w14:paraId="3C5C0EAC" w14:textId="2AAFEB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 for Active TCI State switch test requirements - Rel16</w:t>
            </w:r>
          </w:p>
        </w:tc>
        <w:tc>
          <w:tcPr>
            <w:tcW w:w="589" w:type="pct"/>
          </w:tcPr>
          <w:p w14:paraId="32ABB6A0" w14:textId="39E436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0089DF50" w14:textId="02F8B6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448A29B" w14:textId="1A8038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3410</w:t>
            </w:r>
          </w:p>
        </w:tc>
        <w:tc>
          <w:tcPr>
            <w:tcW w:w="220" w:type="pct"/>
          </w:tcPr>
          <w:p w14:paraId="3192E40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B42F666" w14:textId="440596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02F38BB0" w14:textId="255EDB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4429050" w14:textId="431846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18A741CE" w14:textId="155088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69464A8" w14:textId="77777777" w:rsidTr="00AE7F5C">
        <w:tc>
          <w:tcPr>
            <w:tcW w:w="514" w:type="pct"/>
          </w:tcPr>
          <w:p w14:paraId="3BCCB5F1" w14:textId="05E62C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R4-2311344</w:t>
            </w:r>
          </w:p>
        </w:tc>
        <w:tc>
          <w:tcPr>
            <w:tcW w:w="1177" w:type="pct"/>
          </w:tcPr>
          <w:p w14:paraId="376CC115" w14:textId="6A487E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 for Active TCI State switch test requirements - Rel17</w:t>
            </w:r>
          </w:p>
        </w:tc>
        <w:tc>
          <w:tcPr>
            <w:tcW w:w="589" w:type="pct"/>
          </w:tcPr>
          <w:p w14:paraId="623816FF" w14:textId="7A2DE8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1CD722B5" w14:textId="4E3E9C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45B4D14" w14:textId="530C4D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3411</w:t>
            </w:r>
          </w:p>
        </w:tc>
        <w:tc>
          <w:tcPr>
            <w:tcW w:w="220" w:type="pct"/>
          </w:tcPr>
          <w:p w14:paraId="3DA8AB2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ABA6ABC" w14:textId="1A1415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C9D5BEE" w14:textId="0F770C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BDC84B1" w14:textId="6521A0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45DB3BDD" w14:textId="561C02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7D75125" w14:textId="77777777" w:rsidTr="00AE7F5C">
        <w:tc>
          <w:tcPr>
            <w:tcW w:w="514" w:type="pct"/>
          </w:tcPr>
          <w:p w14:paraId="7FA266DB" w14:textId="6A509F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R4-2311345</w:t>
            </w:r>
          </w:p>
        </w:tc>
        <w:tc>
          <w:tcPr>
            <w:tcW w:w="1177" w:type="pct"/>
          </w:tcPr>
          <w:p w14:paraId="1450D101" w14:textId="32001D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CR for Active TCI State switch test requirements - Rel18</w:t>
            </w:r>
          </w:p>
        </w:tc>
        <w:tc>
          <w:tcPr>
            <w:tcW w:w="589" w:type="pct"/>
          </w:tcPr>
          <w:p w14:paraId="7B6EC723" w14:textId="497DF3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63DA7742" w14:textId="7FF8DD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F1E0E65" w14:textId="094FB7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3412</w:t>
            </w:r>
          </w:p>
        </w:tc>
        <w:tc>
          <w:tcPr>
            <w:tcW w:w="220" w:type="pct"/>
          </w:tcPr>
          <w:p w14:paraId="4F1B165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D35567B" w14:textId="52500C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2439A14" w14:textId="63F068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67AD299" w14:textId="18E1FE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40EE0F8C" w14:textId="30EE42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4622261" w14:textId="77777777" w:rsidTr="00AE7F5C">
        <w:tc>
          <w:tcPr>
            <w:tcW w:w="514" w:type="pct"/>
          </w:tcPr>
          <w:p w14:paraId="620D67AD" w14:textId="53CDBF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R4-2311346</w:t>
            </w:r>
          </w:p>
        </w:tc>
        <w:tc>
          <w:tcPr>
            <w:tcW w:w="1177" w:type="pct"/>
          </w:tcPr>
          <w:p w14:paraId="374F3BBA" w14:textId="1748B5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[NR_RRM_enh-Perf] Editorial CR for Spatial relation info switch test requirements - Rel16</w:t>
            </w:r>
          </w:p>
        </w:tc>
        <w:tc>
          <w:tcPr>
            <w:tcW w:w="589" w:type="pct"/>
          </w:tcPr>
          <w:p w14:paraId="75B32D47" w14:textId="5B557D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75DCED68" w14:textId="79B974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78CAF49" w14:textId="5ABEB0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3413</w:t>
            </w:r>
          </w:p>
        </w:tc>
        <w:tc>
          <w:tcPr>
            <w:tcW w:w="220" w:type="pct"/>
          </w:tcPr>
          <w:p w14:paraId="2B2D4AC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39A842C" w14:textId="60749F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59CD3139" w14:textId="750624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FE63C1D" w14:textId="07C3F1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NR_RRM_enh-Perf</w:t>
            </w:r>
          </w:p>
        </w:tc>
        <w:tc>
          <w:tcPr>
            <w:tcW w:w="512" w:type="pct"/>
          </w:tcPr>
          <w:p w14:paraId="2E9CE74C" w14:textId="0301FA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99D3B10" w14:textId="77777777" w:rsidTr="00AE7F5C">
        <w:tc>
          <w:tcPr>
            <w:tcW w:w="514" w:type="pct"/>
          </w:tcPr>
          <w:p w14:paraId="33D87F37" w14:textId="0FEF98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R4-2311347</w:t>
            </w:r>
          </w:p>
        </w:tc>
        <w:tc>
          <w:tcPr>
            <w:tcW w:w="1177" w:type="pct"/>
          </w:tcPr>
          <w:p w14:paraId="1395356D" w14:textId="75B654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[NR_RRM_enh-Perf] Editorial CR for Spatial relation info switch test requirements - Rel17</w:t>
            </w:r>
          </w:p>
        </w:tc>
        <w:tc>
          <w:tcPr>
            <w:tcW w:w="589" w:type="pct"/>
          </w:tcPr>
          <w:p w14:paraId="5E2F6545" w14:textId="6EDE1F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5B4CFDA1" w14:textId="5A6A10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3AAE31B" w14:textId="320D39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3414</w:t>
            </w:r>
          </w:p>
        </w:tc>
        <w:tc>
          <w:tcPr>
            <w:tcW w:w="220" w:type="pct"/>
          </w:tcPr>
          <w:p w14:paraId="3DD73F9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5AED029" w14:textId="40648A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E745BA3" w14:textId="6C1942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0EC2C2B" w14:textId="201BBC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NR_RRM_enh-Perf</w:t>
            </w:r>
          </w:p>
        </w:tc>
        <w:tc>
          <w:tcPr>
            <w:tcW w:w="512" w:type="pct"/>
          </w:tcPr>
          <w:p w14:paraId="2F67510D" w14:textId="630DC0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BC6B2F8" w14:textId="77777777" w:rsidTr="00AE7F5C">
        <w:tc>
          <w:tcPr>
            <w:tcW w:w="514" w:type="pct"/>
          </w:tcPr>
          <w:p w14:paraId="7904830A" w14:textId="70CCCB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R4-2311348</w:t>
            </w:r>
          </w:p>
        </w:tc>
        <w:tc>
          <w:tcPr>
            <w:tcW w:w="1177" w:type="pct"/>
          </w:tcPr>
          <w:p w14:paraId="3D240E4B" w14:textId="7BB188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[NR_RRM_enh-Perf] Editorial CR for Spatial relation info switch test requirements - Rel18</w:t>
            </w:r>
          </w:p>
        </w:tc>
        <w:tc>
          <w:tcPr>
            <w:tcW w:w="589" w:type="pct"/>
          </w:tcPr>
          <w:p w14:paraId="2B45303C" w14:textId="64BC31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1858313C" w14:textId="22B10A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A65908F" w14:textId="7CDB2C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3415</w:t>
            </w:r>
          </w:p>
        </w:tc>
        <w:tc>
          <w:tcPr>
            <w:tcW w:w="220" w:type="pct"/>
          </w:tcPr>
          <w:p w14:paraId="7567758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D154D29" w14:textId="7F48ED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53DD484" w14:textId="2BDC42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00EB5C1" w14:textId="3BE9C1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NR_RRM_enh-Perf</w:t>
            </w:r>
          </w:p>
        </w:tc>
        <w:tc>
          <w:tcPr>
            <w:tcW w:w="512" w:type="pct"/>
          </w:tcPr>
          <w:p w14:paraId="0F5F72E0" w14:textId="11B99F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123D5B7" w14:textId="77777777" w:rsidTr="00AE7F5C">
        <w:tc>
          <w:tcPr>
            <w:tcW w:w="514" w:type="pct"/>
          </w:tcPr>
          <w:p w14:paraId="7566063D" w14:textId="76CA82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R4-2311368</w:t>
            </w:r>
          </w:p>
        </w:tc>
        <w:tc>
          <w:tcPr>
            <w:tcW w:w="1177" w:type="pct"/>
          </w:tcPr>
          <w:p w14:paraId="660A57E8" w14:textId="51FE65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Measurement delay for nogap-noncsg</w:t>
            </w:r>
          </w:p>
        </w:tc>
        <w:tc>
          <w:tcPr>
            <w:tcW w:w="589" w:type="pct"/>
          </w:tcPr>
          <w:p w14:paraId="35DB4D80" w14:textId="279A5E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393908C2" w14:textId="68159C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C11CB79" w14:textId="20223E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3416</w:t>
            </w:r>
          </w:p>
        </w:tc>
        <w:tc>
          <w:tcPr>
            <w:tcW w:w="220" w:type="pct"/>
          </w:tcPr>
          <w:p w14:paraId="31B7C85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28E3E5F" w14:textId="5CBF11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5FBB141" w14:textId="28FE4A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33CBF670" w14:textId="3E87CE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NR_MG_enh2-Core</w:t>
            </w:r>
          </w:p>
        </w:tc>
        <w:tc>
          <w:tcPr>
            <w:tcW w:w="512" w:type="pct"/>
          </w:tcPr>
          <w:p w14:paraId="32B9E8C7" w14:textId="7B1530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066561DF" w14:textId="77777777" w:rsidTr="00AE7F5C">
        <w:tc>
          <w:tcPr>
            <w:tcW w:w="514" w:type="pct"/>
          </w:tcPr>
          <w:p w14:paraId="6C1F4607" w14:textId="7A6853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R4-2314320</w:t>
            </w:r>
          </w:p>
        </w:tc>
        <w:tc>
          <w:tcPr>
            <w:tcW w:w="1177" w:type="pct"/>
          </w:tcPr>
          <w:p w14:paraId="06CE6E29" w14:textId="0F5CC9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Measurement delay for nogap-noncsg</w:t>
            </w:r>
          </w:p>
        </w:tc>
        <w:tc>
          <w:tcPr>
            <w:tcW w:w="589" w:type="pct"/>
          </w:tcPr>
          <w:p w14:paraId="3864D8DC" w14:textId="75B13C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0FE05215" w14:textId="2B6DA7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BB9A128" w14:textId="28C45E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3416</w:t>
            </w:r>
          </w:p>
        </w:tc>
        <w:tc>
          <w:tcPr>
            <w:tcW w:w="220" w:type="pct"/>
          </w:tcPr>
          <w:p w14:paraId="0B6857D9" w14:textId="107952C2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CFECAEB" w14:textId="19688E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5BB5DDC" w14:textId="5B3397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500C7525" w14:textId="654D45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NR_MG_enh2-Core</w:t>
            </w:r>
          </w:p>
        </w:tc>
        <w:tc>
          <w:tcPr>
            <w:tcW w:w="512" w:type="pct"/>
          </w:tcPr>
          <w:p w14:paraId="08F6FD70" w14:textId="606D07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28671584" w14:textId="77777777" w:rsidTr="00AE7F5C">
        <w:tc>
          <w:tcPr>
            <w:tcW w:w="514" w:type="pct"/>
          </w:tcPr>
          <w:p w14:paraId="521E0146" w14:textId="15B139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R4-2311379</w:t>
            </w:r>
          </w:p>
        </w:tc>
        <w:tc>
          <w:tcPr>
            <w:tcW w:w="1177" w:type="pct"/>
          </w:tcPr>
          <w:p w14:paraId="6423AAAD" w14:textId="4AF207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subsequent conditional PSCell change</w:t>
            </w:r>
          </w:p>
        </w:tc>
        <w:tc>
          <w:tcPr>
            <w:tcW w:w="589" w:type="pct"/>
          </w:tcPr>
          <w:p w14:paraId="47579D4B" w14:textId="421EBF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073A160C" w14:textId="3093A8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A6C8EFE" w14:textId="2BA182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3417</w:t>
            </w:r>
          </w:p>
        </w:tc>
        <w:tc>
          <w:tcPr>
            <w:tcW w:w="220" w:type="pct"/>
          </w:tcPr>
          <w:p w14:paraId="11B68EC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39110DC" w14:textId="6E28F0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F409F37" w14:textId="33A7EA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3D28CBE9" w14:textId="4BE030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NR_Mob_enh2-Core</w:t>
            </w:r>
          </w:p>
        </w:tc>
        <w:tc>
          <w:tcPr>
            <w:tcW w:w="512" w:type="pct"/>
          </w:tcPr>
          <w:p w14:paraId="612375B2" w14:textId="72BDD3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endorsed</w:t>
            </w:r>
          </w:p>
        </w:tc>
      </w:tr>
      <w:tr w:rsidR="00AE7F5C" w14:paraId="691928C6" w14:textId="77777777" w:rsidTr="00AE7F5C">
        <w:tc>
          <w:tcPr>
            <w:tcW w:w="514" w:type="pct"/>
          </w:tcPr>
          <w:p w14:paraId="103C76CF" w14:textId="053E2B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R4-2314326</w:t>
            </w:r>
          </w:p>
        </w:tc>
        <w:tc>
          <w:tcPr>
            <w:tcW w:w="1177" w:type="pct"/>
          </w:tcPr>
          <w:p w14:paraId="7AA69300" w14:textId="3D0F9D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subsequent conditional PSCell change</w:t>
            </w:r>
          </w:p>
        </w:tc>
        <w:tc>
          <w:tcPr>
            <w:tcW w:w="589" w:type="pct"/>
          </w:tcPr>
          <w:p w14:paraId="636262DB" w14:textId="1B11C6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50774F23" w14:textId="13F7D8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C23DAEB" w14:textId="263346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3417</w:t>
            </w:r>
          </w:p>
        </w:tc>
        <w:tc>
          <w:tcPr>
            <w:tcW w:w="220" w:type="pct"/>
          </w:tcPr>
          <w:p w14:paraId="56921DBF" w14:textId="18345986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E8C00F4" w14:textId="2B5B2D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C0D5EF1" w14:textId="63E73D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48001645" w14:textId="392651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NR_Mob_enh2-Core</w:t>
            </w:r>
          </w:p>
        </w:tc>
        <w:tc>
          <w:tcPr>
            <w:tcW w:w="512" w:type="pct"/>
          </w:tcPr>
          <w:p w14:paraId="46634349" w14:textId="0E17B9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51D8915" w14:textId="77777777" w:rsidTr="00AE7F5C">
        <w:tc>
          <w:tcPr>
            <w:tcW w:w="514" w:type="pct"/>
          </w:tcPr>
          <w:p w14:paraId="11EDEEFB" w14:textId="0920EC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R4-2311389</w:t>
            </w:r>
          </w:p>
        </w:tc>
        <w:tc>
          <w:tcPr>
            <w:tcW w:w="1177" w:type="pct"/>
          </w:tcPr>
          <w:p w14:paraId="6FF5CFCC" w14:textId="4F0E9C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additional UE gain - R16</w:t>
            </w:r>
          </w:p>
        </w:tc>
        <w:tc>
          <w:tcPr>
            <w:tcW w:w="589" w:type="pct"/>
          </w:tcPr>
          <w:p w14:paraId="4431C34A" w14:textId="7EA437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441DC33A" w14:textId="7CE88D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4D75DA3" w14:textId="007E06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3418</w:t>
            </w:r>
          </w:p>
        </w:tc>
        <w:tc>
          <w:tcPr>
            <w:tcW w:w="220" w:type="pct"/>
          </w:tcPr>
          <w:p w14:paraId="153020B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262DE0B" w14:textId="7DDD19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55ED5198" w14:textId="262A13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C6008F7" w14:textId="37386D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TEI15_Test, 5GS_NR_LTE-UEConTest</w:t>
            </w:r>
          </w:p>
        </w:tc>
        <w:tc>
          <w:tcPr>
            <w:tcW w:w="512" w:type="pct"/>
          </w:tcPr>
          <w:p w14:paraId="5B44AFEA" w14:textId="0AC242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4935825" w14:textId="77777777" w:rsidTr="00AE7F5C">
        <w:tc>
          <w:tcPr>
            <w:tcW w:w="514" w:type="pct"/>
          </w:tcPr>
          <w:p w14:paraId="568ED626" w14:textId="63A958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R4-2311390</w:t>
            </w:r>
          </w:p>
        </w:tc>
        <w:tc>
          <w:tcPr>
            <w:tcW w:w="1177" w:type="pct"/>
          </w:tcPr>
          <w:p w14:paraId="40BA5C3A" w14:textId="72A339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additional UE gain - R17</w:t>
            </w:r>
          </w:p>
        </w:tc>
        <w:tc>
          <w:tcPr>
            <w:tcW w:w="589" w:type="pct"/>
          </w:tcPr>
          <w:p w14:paraId="4870F08A" w14:textId="7ADBCA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2FC8C54F" w14:textId="5CEBA9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446461C" w14:textId="57C279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3419</w:t>
            </w:r>
          </w:p>
        </w:tc>
        <w:tc>
          <w:tcPr>
            <w:tcW w:w="220" w:type="pct"/>
          </w:tcPr>
          <w:p w14:paraId="56FC74E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E1E1F8F" w14:textId="5AC57C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4AD6FAA" w14:textId="654780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CA1A7E0" w14:textId="0307EB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TEI15_Test, 5GS_NR_LTE-UEConTest</w:t>
            </w:r>
          </w:p>
        </w:tc>
        <w:tc>
          <w:tcPr>
            <w:tcW w:w="512" w:type="pct"/>
          </w:tcPr>
          <w:p w14:paraId="00B1EB0F" w14:textId="61E389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F3E44D3" w14:textId="77777777" w:rsidTr="00AE7F5C">
        <w:tc>
          <w:tcPr>
            <w:tcW w:w="514" w:type="pct"/>
          </w:tcPr>
          <w:p w14:paraId="4540BE1F" w14:textId="12E351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R4-2311391</w:t>
            </w:r>
          </w:p>
        </w:tc>
        <w:tc>
          <w:tcPr>
            <w:tcW w:w="1177" w:type="pct"/>
          </w:tcPr>
          <w:p w14:paraId="5FCA7DFB" w14:textId="35C06F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additional UE gain - R18</w:t>
            </w:r>
          </w:p>
        </w:tc>
        <w:tc>
          <w:tcPr>
            <w:tcW w:w="589" w:type="pct"/>
          </w:tcPr>
          <w:p w14:paraId="764FF466" w14:textId="327D8B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745FF4AC" w14:textId="155B58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03A61FF" w14:textId="6C5FEA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3420</w:t>
            </w:r>
          </w:p>
        </w:tc>
        <w:tc>
          <w:tcPr>
            <w:tcW w:w="220" w:type="pct"/>
          </w:tcPr>
          <w:p w14:paraId="7ACE42A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5E1259D" w14:textId="36BF26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96CE38F" w14:textId="5E3950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162B187" w14:textId="57C45F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TEI15_Test, 5GS_NR_LTE-UEConTest</w:t>
            </w:r>
          </w:p>
        </w:tc>
        <w:tc>
          <w:tcPr>
            <w:tcW w:w="512" w:type="pct"/>
          </w:tcPr>
          <w:p w14:paraId="624153F2" w14:textId="239562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E9A4B71" w14:textId="77777777" w:rsidTr="00AE7F5C">
        <w:tc>
          <w:tcPr>
            <w:tcW w:w="514" w:type="pct"/>
          </w:tcPr>
          <w:p w14:paraId="2FA66FA4" w14:textId="004D39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R4-2311394</w:t>
            </w:r>
          </w:p>
        </w:tc>
        <w:tc>
          <w:tcPr>
            <w:tcW w:w="1177" w:type="pct"/>
          </w:tcPr>
          <w:p w14:paraId="1F15BBC6" w14:textId="2D9DB2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RRM test cases with testability issues - R15</w:t>
            </w:r>
          </w:p>
        </w:tc>
        <w:tc>
          <w:tcPr>
            <w:tcW w:w="589" w:type="pct"/>
          </w:tcPr>
          <w:p w14:paraId="1FD16290" w14:textId="15CAF2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3EBEFAAA" w14:textId="25C9C1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FA3291E" w14:textId="4803F2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3421</w:t>
            </w:r>
          </w:p>
        </w:tc>
        <w:tc>
          <w:tcPr>
            <w:tcW w:w="220" w:type="pct"/>
          </w:tcPr>
          <w:p w14:paraId="716D4A2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8C377DE" w14:textId="5A8473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4DDA391E" w14:textId="2657DD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7CE19F3" w14:textId="13D147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TEI15_Test, 5GS_NR_LTE-UEConTest</w:t>
            </w:r>
          </w:p>
        </w:tc>
        <w:tc>
          <w:tcPr>
            <w:tcW w:w="512" w:type="pct"/>
          </w:tcPr>
          <w:p w14:paraId="48C66840" w14:textId="5EAB68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7E44F6BA" w14:textId="77777777" w:rsidTr="00AE7F5C">
        <w:tc>
          <w:tcPr>
            <w:tcW w:w="514" w:type="pct"/>
          </w:tcPr>
          <w:p w14:paraId="18C8CFD9" w14:textId="36BA4C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R4-2311395</w:t>
            </w:r>
          </w:p>
        </w:tc>
        <w:tc>
          <w:tcPr>
            <w:tcW w:w="1177" w:type="pct"/>
          </w:tcPr>
          <w:p w14:paraId="6ADA6815" w14:textId="24088D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RRM test cases with testability issues - R16</w:t>
            </w:r>
          </w:p>
        </w:tc>
        <w:tc>
          <w:tcPr>
            <w:tcW w:w="589" w:type="pct"/>
          </w:tcPr>
          <w:p w14:paraId="57D7ECEE" w14:textId="773686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11A957AE" w14:textId="01C7B1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895734C" w14:textId="64E93E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3422</w:t>
            </w:r>
          </w:p>
        </w:tc>
        <w:tc>
          <w:tcPr>
            <w:tcW w:w="220" w:type="pct"/>
          </w:tcPr>
          <w:p w14:paraId="0874F03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930645F" w14:textId="630E72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08743B1" w14:textId="3C4ED2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03C931B" w14:textId="36DC92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TEI15_Test, 5GS_NR_LTE-UEConTest</w:t>
            </w:r>
          </w:p>
        </w:tc>
        <w:tc>
          <w:tcPr>
            <w:tcW w:w="512" w:type="pct"/>
          </w:tcPr>
          <w:p w14:paraId="2EE40FF5" w14:textId="46EE87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6645D891" w14:textId="77777777" w:rsidTr="00AE7F5C">
        <w:tc>
          <w:tcPr>
            <w:tcW w:w="514" w:type="pct"/>
          </w:tcPr>
          <w:p w14:paraId="5537E43F" w14:textId="209213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R4-2311396</w:t>
            </w:r>
          </w:p>
        </w:tc>
        <w:tc>
          <w:tcPr>
            <w:tcW w:w="1177" w:type="pct"/>
          </w:tcPr>
          <w:p w14:paraId="5C3C1B21" w14:textId="1EF10A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RRM test cases with testability issues - R17</w:t>
            </w:r>
          </w:p>
        </w:tc>
        <w:tc>
          <w:tcPr>
            <w:tcW w:w="589" w:type="pct"/>
          </w:tcPr>
          <w:p w14:paraId="08E99D74" w14:textId="2027D1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054A242A" w14:textId="3289DB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85A1B81" w14:textId="6DC2D3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3423</w:t>
            </w:r>
          </w:p>
        </w:tc>
        <w:tc>
          <w:tcPr>
            <w:tcW w:w="220" w:type="pct"/>
          </w:tcPr>
          <w:p w14:paraId="03DDD8D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0D473B0" w14:textId="663B38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16720FF" w14:textId="08E2CE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C69AC6F" w14:textId="001E94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TEI15_Test, 5GS_NR_LTE-UEConTest</w:t>
            </w:r>
          </w:p>
        </w:tc>
        <w:tc>
          <w:tcPr>
            <w:tcW w:w="512" w:type="pct"/>
          </w:tcPr>
          <w:p w14:paraId="4D08D0FA" w14:textId="303085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30F71F72" w14:textId="77777777" w:rsidTr="00AE7F5C">
        <w:tc>
          <w:tcPr>
            <w:tcW w:w="514" w:type="pct"/>
          </w:tcPr>
          <w:p w14:paraId="3F0AA569" w14:textId="137E25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R4-2311397</w:t>
            </w:r>
          </w:p>
        </w:tc>
        <w:tc>
          <w:tcPr>
            <w:tcW w:w="1177" w:type="pct"/>
          </w:tcPr>
          <w:p w14:paraId="16788F74" w14:textId="69834E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RRM test cases with testability issues - R18</w:t>
            </w:r>
          </w:p>
        </w:tc>
        <w:tc>
          <w:tcPr>
            <w:tcW w:w="589" w:type="pct"/>
          </w:tcPr>
          <w:p w14:paraId="2A24149B" w14:textId="6D6728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45375261" w14:textId="29969D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660256E" w14:textId="122984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3424</w:t>
            </w:r>
          </w:p>
        </w:tc>
        <w:tc>
          <w:tcPr>
            <w:tcW w:w="220" w:type="pct"/>
          </w:tcPr>
          <w:p w14:paraId="6188F72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E7D84BA" w14:textId="5DC35A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059C850" w14:textId="2A74A7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F665863" w14:textId="584194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TEI15_Test, 5GS_NR_LTE-UEConTest</w:t>
            </w:r>
          </w:p>
        </w:tc>
        <w:tc>
          <w:tcPr>
            <w:tcW w:w="512" w:type="pct"/>
          </w:tcPr>
          <w:p w14:paraId="7459B80F" w14:textId="66E500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64B20949" w14:textId="77777777" w:rsidTr="00AE7F5C">
        <w:tc>
          <w:tcPr>
            <w:tcW w:w="514" w:type="pct"/>
          </w:tcPr>
          <w:p w14:paraId="72577F68" w14:textId="1D1B18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R4-2311398</w:t>
            </w:r>
          </w:p>
        </w:tc>
        <w:tc>
          <w:tcPr>
            <w:tcW w:w="1177" w:type="pct"/>
          </w:tcPr>
          <w:p w14:paraId="21BFBD08" w14:textId="338A9E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NCSG interruption requirement [NR_MG_enh-Core] - R17</w:t>
            </w:r>
          </w:p>
        </w:tc>
        <w:tc>
          <w:tcPr>
            <w:tcW w:w="589" w:type="pct"/>
          </w:tcPr>
          <w:p w14:paraId="53C3A64F" w14:textId="67E368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13D00CB4" w14:textId="1A32F1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F840D5D" w14:textId="2F6157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3425</w:t>
            </w:r>
          </w:p>
        </w:tc>
        <w:tc>
          <w:tcPr>
            <w:tcW w:w="220" w:type="pct"/>
          </w:tcPr>
          <w:p w14:paraId="7801768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B2E3A9E" w14:textId="445AE2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78BA42D" w14:textId="6DB69B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3263806" w14:textId="116DE9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</w:t>
            </w:r>
          </w:p>
        </w:tc>
        <w:tc>
          <w:tcPr>
            <w:tcW w:w="512" w:type="pct"/>
          </w:tcPr>
          <w:p w14:paraId="1C402AAE" w14:textId="40A376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BBFBC39" w14:textId="77777777" w:rsidTr="00AE7F5C">
        <w:tc>
          <w:tcPr>
            <w:tcW w:w="514" w:type="pct"/>
          </w:tcPr>
          <w:p w14:paraId="677E720A" w14:textId="45A498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R4-2311399</w:t>
            </w:r>
          </w:p>
        </w:tc>
        <w:tc>
          <w:tcPr>
            <w:tcW w:w="1177" w:type="pct"/>
          </w:tcPr>
          <w:p w14:paraId="78E9DD3E" w14:textId="5669C6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NCSG interruption requirement [NR_MG_enh-Core] - R18</w:t>
            </w:r>
          </w:p>
        </w:tc>
        <w:tc>
          <w:tcPr>
            <w:tcW w:w="589" w:type="pct"/>
          </w:tcPr>
          <w:p w14:paraId="3ED99E24" w14:textId="32FD44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3D94A66B" w14:textId="393B9C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AC11A76" w14:textId="3EDDAB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3426</w:t>
            </w:r>
          </w:p>
        </w:tc>
        <w:tc>
          <w:tcPr>
            <w:tcW w:w="220" w:type="pct"/>
          </w:tcPr>
          <w:p w14:paraId="2D20CE3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E93503E" w14:textId="5902C0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47A52EF" w14:textId="599493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3CC70B0" w14:textId="33E7FB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</w:t>
            </w:r>
          </w:p>
        </w:tc>
        <w:tc>
          <w:tcPr>
            <w:tcW w:w="512" w:type="pct"/>
          </w:tcPr>
          <w:p w14:paraId="050C164A" w14:textId="659664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1BF98F0" w14:textId="77777777" w:rsidTr="00AE7F5C">
        <w:tc>
          <w:tcPr>
            <w:tcW w:w="514" w:type="pct"/>
          </w:tcPr>
          <w:p w14:paraId="59F30FCF" w14:textId="6E5AF6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R4-2311414</w:t>
            </w:r>
          </w:p>
        </w:tc>
        <w:tc>
          <w:tcPr>
            <w:tcW w:w="1177" w:type="pct"/>
          </w:tcPr>
          <w:p w14:paraId="5CB24DD7" w14:textId="32B303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on test cases for FR2 inter-frequency relative test accuracy requirement to CSI-RSRP (Rel-16)</w:t>
            </w:r>
          </w:p>
        </w:tc>
        <w:tc>
          <w:tcPr>
            <w:tcW w:w="589" w:type="pct"/>
          </w:tcPr>
          <w:p w14:paraId="3F61228C" w14:textId="18880D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0C772EDA" w14:textId="3671CE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34D1A71" w14:textId="471989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3427</w:t>
            </w:r>
          </w:p>
        </w:tc>
        <w:tc>
          <w:tcPr>
            <w:tcW w:w="220" w:type="pct"/>
          </w:tcPr>
          <w:p w14:paraId="4FFC323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91E9D81" w14:textId="39C229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468D2293" w14:textId="68BEF3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F742A89" w14:textId="00A0E8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TEI15_Test, 5GS_NR_LTE-UEConTest</w:t>
            </w:r>
          </w:p>
        </w:tc>
        <w:tc>
          <w:tcPr>
            <w:tcW w:w="512" w:type="pct"/>
          </w:tcPr>
          <w:p w14:paraId="1690880A" w14:textId="381387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5913C974" w14:textId="77777777" w:rsidTr="00AE7F5C">
        <w:tc>
          <w:tcPr>
            <w:tcW w:w="514" w:type="pct"/>
          </w:tcPr>
          <w:p w14:paraId="53B6492D" w14:textId="67244B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R4-2311415</w:t>
            </w:r>
          </w:p>
        </w:tc>
        <w:tc>
          <w:tcPr>
            <w:tcW w:w="1177" w:type="pct"/>
          </w:tcPr>
          <w:p w14:paraId="132221E9" w14:textId="765EDD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on test cases for FR2 inter-frequency relative test accuracy requirement to CSI-RSRP (Rel-17)</w:t>
            </w:r>
          </w:p>
        </w:tc>
        <w:tc>
          <w:tcPr>
            <w:tcW w:w="589" w:type="pct"/>
          </w:tcPr>
          <w:p w14:paraId="1F7BA3F7" w14:textId="30654E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654DF6AC" w14:textId="397993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AFD0A4F" w14:textId="0825F3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3428</w:t>
            </w:r>
          </w:p>
        </w:tc>
        <w:tc>
          <w:tcPr>
            <w:tcW w:w="220" w:type="pct"/>
          </w:tcPr>
          <w:p w14:paraId="5881732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92AB1B2" w14:textId="330BE0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5EFEB67" w14:textId="69B935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026C46F" w14:textId="014C52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TEI15_Test, 5GS_NR_LTE-UEConTest</w:t>
            </w:r>
          </w:p>
        </w:tc>
        <w:tc>
          <w:tcPr>
            <w:tcW w:w="512" w:type="pct"/>
          </w:tcPr>
          <w:p w14:paraId="3A4A8D19" w14:textId="67F4F6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8D9A2CE" w14:textId="77777777" w:rsidTr="00AE7F5C">
        <w:tc>
          <w:tcPr>
            <w:tcW w:w="514" w:type="pct"/>
          </w:tcPr>
          <w:p w14:paraId="7CFD60A2" w14:textId="704771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R4-2311416</w:t>
            </w:r>
          </w:p>
        </w:tc>
        <w:tc>
          <w:tcPr>
            <w:tcW w:w="1177" w:type="pct"/>
          </w:tcPr>
          <w:p w14:paraId="1F71258F" w14:textId="7FEAA1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on test cases for FR2 inter-frequency relative test accuracy requirement to CSI-RSRP (Rel-18)</w:t>
            </w:r>
          </w:p>
        </w:tc>
        <w:tc>
          <w:tcPr>
            <w:tcW w:w="589" w:type="pct"/>
          </w:tcPr>
          <w:p w14:paraId="52BA986B" w14:textId="6730AD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5B7626EC" w14:textId="517F38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EC014B5" w14:textId="18A04E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3429</w:t>
            </w:r>
          </w:p>
        </w:tc>
        <w:tc>
          <w:tcPr>
            <w:tcW w:w="220" w:type="pct"/>
          </w:tcPr>
          <w:p w14:paraId="09E74FF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9F30236" w14:textId="58EE4F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AA8786E" w14:textId="495F0F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C20F13F" w14:textId="5ED783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TEI15_Test, 5GS_NR_LTE-UEConTest</w:t>
            </w:r>
          </w:p>
        </w:tc>
        <w:tc>
          <w:tcPr>
            <w:tcW w:w="512" w:type="pct"/>
          </w:tcPr>
          <w:p w14:paraId="56D3DD32" w14:textId="0CDBB8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CB33DFA" w14:textId="77777777" w:rsidTr="00AE7F5C">
        <w:tc>
          <w:tcPr>
            <w:tcW w:w="514" w:type="pct"/>
          </w:tcPr>
          <w:p w14:paraId="7C276841" w14:textId="435D67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R4-2311418</w:t>
            </w:r>
          </w:p>
        </w:tc>
        <w:tc>
          <w:tcPr>
            <w:tcW w:w="1177" w:type="pct"/>
          </w:tcPr>
          <w:p w14:paraId="0ED78B10" w14:textId="715F39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NR_HST-Perf Clarification to RRM HST A.6.1.1.7 (Rel-16)</w:t>
            </w:r>
          </w:p>
        </w:tc>
        <w:tc>
          <w:tcPr>
            <w:tcW w:w="589" w:type="pct"/>
          </w:tcPr>
          <w:p w14:paraId="7DFEAB9E" w14:textId="6D1E91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2E0ABF31" w14:textId="48CC73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D5578C4" w14:textId="667098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3430</w:t>
            </w:r>
          </w:p>
        </w:tc>
        <w:tc>
          <w:tcPr>
            <w:tcW w:w="220" w:type="pct"/>
          </w:tcPr>
          <w:p w14:paraId="0306D95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8CD7677" w14:textId="088642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3D46771E" w14:textId="21B8CE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3549A1B" w14:textId="49E159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NR_HST-Perf</w:t>
            </w:r>
          </w:p>
        </w:tc>
        <w:tc>
          <w:tcPr>
            <w:tcW w:w="512" w:type="pct"/>
          </w:tcPr>
          <w:p w14:paraId="6FA8E056" w14:textId="652B8A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B4DAA91" w14:textId="77777777" w:rsidTr="00AE7F5C">
        <w:tc>
          <w:tcPr>
            <w:tcW w:w="514" w:type="pct"/>
          </w:tcPr>
          <w:p w14:paraId="53B62B57" w14:textId="6D9574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R4-2311419</w:t>
            </w:r>
          </w:p>
        </w:tc>
        <w:tc>
          <w:tcPr>
            <w:tcW w:w="1177" w:type="pct"/>
          </w:tcPr>
          <w:p w14:paraId="0EA990FC" w14:textId="19AE23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NR_HST-Perf Clarification to RRM HST A.6.1.1.7 (Rel-17)</w:t>
            </w:r>
          </w:p>
        </w:tc>
        <w:tc>
          <w:tcPr>
            <w:tcW w:w="589" w:type="pct"/>
          </w:tcPr>
          <w:p w14:paraId="1A2BC800" w14:textId="4892EA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1CA4612C" w14:textId="4732E7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9309F29" w14:textId="06F5A7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3431</w:t>
            </w:r>
          </w:p>
        </w:tc>
        <w:tc>
          <w:tcPr>
            <w:tcW w:w="220" w:type="pct"/>
          </w:tcPr>
          <w:p w14:paraId="0956E15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5102464" w14:textId="192CBA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7510358" w14:textId="640E13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9FA19D7" w14:textId="0B1AEA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NR_HST-Perf</w:t>
            </w:r>
          </w:p>
        </w:tc>
        <w:tc>
          <w:tcPr>
            <w:tcW w:w="512" w:type="pct"/>
          </w:tcPr>
          <w:p w14:paraId="4ABE22E6" w14:textId="2298A0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3838E7E" w14:textId="77777777" w:rsidTr="00AE7F5C">
        <w:tc>
          <w:tcPr>
            <w:tcW w:w="514" w:type="pct"/>
          </w:tcPr>
          <w:p w14:paraId="1768EA6C" w14:textId="18FE63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R4-2311420</w:t>
            </w:r>
          </w:p>
        </w:tc>
        <w:tc>
          <w:tcPr>
            <w:tcW w:w="1177" w:type="pct"/>
          </w:tcPr>
          <w:p w14:paraId="2EF5F725" w14:textId="7228A7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NR_HST-Perf Clarification to RRM HST A.6.1.1.7 (Rel-18)</w:t>
            </w:r>
          </w:p>
        </w:tc>
        <w:tc>
          <w:tcPr>
            <w:tcW w:w="589" w:type="pct"/>
          </w:tcPr>
          <w:p w14:paraId="2D170BFA" w14:textId="1CB960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68333EE0" w14:textId="0EBD94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0FFF50A" w14:textId="1A0058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3432</w:t>
            </w:r>
          </w:p>
        </w:tc>
        <w:tc>
          <w:tcPr>
            <w:tcW w:w="220" w:type="pct"/>
          </w:tcPr>
          <w:p w14:paraId="4668360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6EEA47C" w14:textId="1A4D1C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C28E404" w14:textId="1B5697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7C0456B" w14:textId="640777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NR_HST-Perf</w:t>
            </w:r>
          </w:p>
        </w:tc>
        <w:tc>
          <w:tcPr>
            <w:tcW w:w="512" w:type="pct"/>
          </w:tcPr>
          <w:p w14:paraId="6633FD26" w14:textId="0D7A04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38DA3D9" w14:textId="77777777" w:rsidTr="00AE7F5C">
        <w:tc>
          <w:tcPr>
            <w:tcW w:w="514" w:type="pct"/>
          </w:tcPr>
          <w:p w14:paraId="354ADBC1" w14:textId="4BD3B7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R4-2311421</w:t>
            </w:r>
          </w:p>
        </w:tc>
        <w:tc>
          <w:tcPr>
            <w:tcW w:w="1177" w:type="pct"/>
          </w:tcPr>
          <w:p w14:paraId="13DD5BD9" w14:textId="144375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NR_eMIMO-Core CR for definition of PL-RS maintained in section 8.14 (Rel-16)</w:t>
            </w:r>
          </w:p>
        </w:tc>
        <w:tc>
          <w:tcPr>
            <w:tcW w:w="589" w:type="pct"/>
          </w:tcPr>
          <w:p w14:paraId="2E195A6A" w14:textId="7AEE8D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1DAE7265" w14:textId="2CADB1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8675705" w14:textId="1E6E5A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3433</w:t>
            </w:r>
          </w:p>
        </w:tc>
        <w:tc>
          <w:tcPr>
            <w:tcW w:w="220" w:type="pct"/>
          </w:tcPr>
          <w:p w14:paraId="3F823BD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23ED64B" w14:textId="0A7F8B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3FAFA249" w14:textId="5A21A8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FF19659" w14:textId="5859A9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NR_eMIMO-Core</w:t>
            </w:r>
          </w:p>
        </w:tc>
        <w:tc>
          <w:tcPr>
            <w:tcW w:w="512" w:type="pct"/>
          </w:tcPr>
          <w:p w14:paraId="0221BE49" w14:textId="02D39E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59C0B85D" w14:textId="77777777" w:rsidTr="00AE7F5C">
        <w:tc>
          <w:tcPr>
            <w:tcW w:w="514" w:type="pct"/>
          </w:tcPr>
          <w:p w14:paraId="042BB73F" w14:textId="516DB0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R4-2311422</w:t>
            </w:r>
          </w:p>
        </w:tc>
        <w:tc>
          <w:tcPr>
            <w:tcW w:w="1177" w:type="pct"/>
          </w:tcPr>
          <w:p w14:paraId="1C21ADC0" w14:textId="7811AF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NR_eMIMO-Core CR for definition of PL-RS maintained in section 8.14 (Rel-17)</w:t>
            </w:r>
          </w:p>
        </w:tc>
        <w:tc>
          <w:tcPr>
            <w:tcW w:w="589" w:type="pct"/>
          </w:tcPr>
          <w:p w14:paraId="53136BA0" w14:textId="5984A6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2B14C0E7" w14:textId="50E3CB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6392759" w14:textId="4E0466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3434</w:t>
            </w:r>
          </w:p>
        </w:tc>
        <w:tc>
          <w:tcPr>
            <w:tcW w:w="220" w:type="pct"/>
          </w:tcPr>
          <w:p w14:paraId="69A75B7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46CF823" w14:textId="19DDB9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37845FB" w14:textId="6A293F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821A445" w14:textId="4B700B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NR_eMIMO-Core</w:t>
            </w:r>
          </w:p>
        </w:tc>
        <w:tc>
          <w:tcPr>
            <w:tcW w:w="512" w:type="pct"/>
          </w:tcPr>
          <w:p w14:paraId="6DA7CF18" w14:textId="24829D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687CFD1" w14:textId="77777777" w:rsidTr="00AE7F5C">
        <w:tc>
          <w:tcPr>
            <w:tcW w:w="514" w:type="pct"/>
          </w:tcPr>
          <w:p w14:paraId="0F6427EF" w14:textId="533C6D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R4-2311423</w:t>
            </w:r>
          </w:p>
        </w:tc>
        <w:tc>
          <w:tcPr>
            <w:tcW w:w="1177" w:type="pct"/>
          </w:tcPr>
          <w:p w14:paraId="105CBEE3" w14:textId="504B3D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NR_eMIMO-Core CR for definition of PL-RS maintained in section 8.14 (Rel-18)</w:t>
            </w:r>
          </w:p>
        </w:tc>
        <w:tc>
          <w:tcPr>
            <w:tcW w:w="589" w:type="pct"/>
          </w:tcPr>
          <w:p w14:paraId="5113D3BE" w14:textId="717342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00AF1298" w14:textId="6DD547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768FA47" w14:textId="2A331A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3435</w:t>
            </w:r>
          </w:p>
        </w:tc>
        <w:tc>
          <w:tcPr>
            <w:tcW w:w="220" w:type="pct"/>
          </w:tcPr>
          <w:p w14:paraId="7156645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A53334C" w14:textId="05979D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4E3A32F" w14:textId="247134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BF7FADF" w14:textId="260902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NR_eMIMO-Core</w:t>
            </w:r>
          </w:p>
        </w:tc>
        <w:tc>
          <w:tcPr>
            <w:tcW w:w="512" w:type="pct"/>
          </w:tcPr>
          <w:p w14:paraId="63600AB6" w14:textId="42AC19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69C26538" w14:textId="77777777" w:rsidTr="00AE7F5C">
        <w:tc>
          <w:tcPr>
            <w:tcW w:w="514" w:type="pct"/>
          </w:tcPr>
          <w:p w14:paraId="5A41A42D" w14:textId="61B207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R4-2311624</w:t>
            </w:r>
          </w:p>
        </w:tc>
        <w:tc>
          <w:tcPr>
            <w:tcW w:w="1177" w:type="pct"/>
          </w:tcPr>
          <w:p w14:paraId="2344291E" w14:textId="05C986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R17 positioning performance requirements</w:t>
            </w:r>
          </w:p>
        </w:tc>
        <w:tc>
          <w:tcPr>
            <w:tcW w:w="589" w:type="pct"/>
          </w:tcPr>
          <w:p w14:paraId="08EA246A" w14:textId="1F3468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1983B90C" w14:textId="38A4E0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D5EC039" w14:textId="2841B3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3436</w:t>
            </w:r>
          </w:p>
        </w:tc>
        <w:tc>
          <w:tcPr>
            <w:tcW w:w="220" w:type="pct"/>
          </w:tcPr>
          <w:p w14:paraId="670133C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42B666E" w14:textId="7B8289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0055259" w14:textId="59E4C5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734BF46" w14:textId="387074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NR_pos_enh-Perf</w:t>
            </w:r>
          </w:p>
        </w:tc>
        <w:tc>
          <w:tcPr>
            <w:tcW w:w="512" w:type="pct"/>
          </w:tcPr>
          <w:p w14:paraId="6D9AE14E" w14:textId="4D3AF8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35D8409" w14:textId="77777777" w:rsidTr="00AE7F5C">
        <w:tc>
          <w:tcPr>
            <w:tcW w:w="514" w:type="pct"/>
          </w:tcPr>
          <w:p w14:paraId="6EA261B6" w14:textId="159F3B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R4-2314414</w:t>
            </w:r>
          </w:p>
        </w:tc>
        <w:tc>
          <w:tcPr>
            <w:tcW w:w="1177" w:type="pct"/>
          </w:tcPr>
          <w:p w14:paraId="668B7EAC" w14:textId="18BCEB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R17 positioning performance requirements</w:t>
            </w:r>
          </w:p>
        </w:tc>
        <w:tc>
          <w:tcPr>
            <w:tcW w:w="589" w:type="pct"/>
          </w:tcPr>
          <w:p w14:paraId="10877A8F" w14:textId="22A4DA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38756CE8" w14:textId="294C66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BDFD986" w14:textId="73052C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3436</w:t>
            </w:r>
          </w:p>
        </w:tc>
        <w:tc>
          <w:tcPr>
            <w:tcW w:w="220" w:type="pct"/>
          </w:tcPr>
          <w:p w14:paraId="25A8A9F8" w14:textId="28811363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28D6316" w14:textId="7AD184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51F3496" w14:textId="52CA4E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931200D" w14:textId="363575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NR_pos_enh-Perf</w:t>
            </w:r>
          </w:p>
        </w:tc>
        <w:tc>
          <w:tcPr>
            <w:tcW w:w="512" w:type="pct"/>
          </w:tcPr>
          <w:p w14:paraId="1CA79074" w14:textId="3BF82B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EA24174" w14:textId="77777777" w:rsidTr="00AE7F5C">
        <w:tc>
          <w:tcPr>
            <w:tcW w:w="514" w:type="pct"/>
          </w:tcPr>
          <w:p w14:paraId="147CBD5D" w14:textId="11B5F6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R4-2311625</w:t>
            </w:r>
          </w:p>
        </w:tc>
        <w:tc>
          <w:tcPr>
            <w:tcW w:w="1177" w:type="pct"/>
          </w:tcPr>
          <w:p w14:paraId="107945F8" w14:textId="0CC9F3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R17 positioning performance requirements</w:t>
            </w:r>
          </w:p>
        </w:tc>
        <w:tc>
          <w:tcPr>
            <w:tcW w:w="589" w:type="pct"/>
          </w:tcPr>
          <w:p w14:paraId="177E02E1" w14:textId="3A8AD9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584125AA" w14:textId="7BC441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64EBFE0" w14:textId="330645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3437</w:t>
            </w:r>
          </w:p>
        </w:tc>
        <w:tc>
          <w:tcPr>
            <w:tcW w:w="220" w:type="pct"/>
          </w:tcPr>
          <w:p w14:paraId="2623DB6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8A4CEE4" w14:textId="12A42E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5A1DDD0" w14:textId="3F8DC6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DC75E5C" w14:textId="3CF5B0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NR_pos_enh-Perf</w:t>
            </w:r>
          </w:p>
        </w:tc>
        <w:tc>
          <w:tcPr>
            <w:tcW w:w="512" w:type="pct"/>
          </w:tcPr>
          <w:p w14:paraId="447BDB8B" w14:textId="387896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D033969" w14:textId="77777777" w:rsidTr="00AE7F5C">
        <w:tc>
          <w:tcPr>
            <w:tcW w:w="514" w:type="pct"/>
          </w:tcPr>
          <w:p w14:paraId="557A0815" w14:textId="7FBE75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R4-2311626</w:t>
            </w:r>
          </w:p>
        </w:tc>
        <w:tc>
          <w:tcPr>
            <w:tcW w:w="1177" w:type="pct"/>
          </w:tcPr>
          <w:p w14:paraId="4594E05A" w14:textId="48A78E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R16 positioning performance requirements</w:t>
            </w:r>
          </w:p>
        </w:tc>
        <w:tc>
          <w:tcPr>
            <w:tcW w:w="589" w:type="pct"/>
          </w:tcPr>
          <w:p w14:paraId="7B6FA48C" w14:textId="5F052D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0508967C" w14:textId="649D74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581BDD5" w14:textId="079CA7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3438</w:t>
            </w:r>
          </w:p>
        </w:tc>
        <w:tc>
          <w:tcPr>
            <w:tcW w:w="220" w:type="pct"/>
          </w:tcPr>
          <w:p w14:paraId="4D5C635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C5C5EC4" w14:textId="1FDE6A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EAC74B3" w14:textId="32AE09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905B54B" w14:textId="59AF00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NR_pos-Perf</w:t>
            </w:r>
          </w:p>
        </w:tc>
        <w:tc>
          <w:tcPr>
            <w:tcW w:w="512" w:type="pct"/>
          </w:tcPr>
          <w:p w14:paraId="5B08D5E9" w14:textId="29B478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003B450" w14:textId="77777777" w:rsidTr="00AE7F5C">
        <w:tc>
          <w:tcPr>
            <w:tcW w:w="514" w:type="pct"/>
          </w:tcPr>
          <w:p w14:paraId="1E77BB41" w14:textId="29291C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R4-2311727</w:t>
            </w:r>
          </w:p>
        </w:tc>
        <w:tc>
          <w:tcPr>
            <w:tcW w:w="1177" w:type="pct"/>
          </w:tcPr>
          <w:p w14:paraId="7257676E" w14:textId="292AF6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38.133 Correction of normative text in requirements</w:t>
            </w:r>
          </w:p>
        </w:tc>
        <w:tc>
          <w:tcPr>
            <w:tcW w:w="589" w:type="pct"/>
          </w:tcPr>
          <w:p w14:paraId="1E27D75B" w14:textId="7043CD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BeammWave</w:t>
            </w:r>
          </w:p>
        </w:tc>
        <w:tc>
          <w:tcPr>
            <w:tcW w:w="441" w:type="pct"/>
          </w:tcPr>
          <w:p w14:paraId="797D8337" w14:textId="743EBF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F1FC7EB" w14:textId="2636B9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3439</w:t>
            </w:r>
          </w:p>
        </w:tc>
        <w:tc>
          <w:tcPr>
            <w:tcW w:w="220" w:type="pct"/>
          </w:tcPr>
          <w:p w14:paraId="614574C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09E2ADF" w14:textId="1C8816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EDF7D6A" w14:textId="2BD46F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EDAFB2A" w14:textId="0FD073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TEI17</w:t>
            </w:r>
          </w:p>
        </w:tc>
        <w:tc>
          <w:tcPr>
            <w:tcW w:w="512" w:type="pct"/>
          </w:tcPr>
          <w:p w14:paraId="21E241D1" w14:textId="4AE4BE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FB47ACF" w14:textId="77777777" w:rsidTr="00AE7F5C">
        <w:tc>
          <w:tcPr>
            <w:tcW w:w="514" w:type="pct"/>
          </w:tcPr>
          <w:p w14:paraId="67C03094" w14:textId="49D84C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R4-2311728</w:t>
            </w:r>
          </w:p>
        </w:tc>
        <w:tc>
          <w:tcPr>
            <w:tcW w:w="1177" w:type="pct"/>
          </w:tcPr>
          <w:p w14:paraId="53147C8D" w14:textId="0A02CE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38.133 Correction of normative text in requirements</w:t>
            </w:r>
          </w:p>
        </w:tc>
        <w:tc>
          <w:tcPr>
            <w:tcW w:w="589" w:type="pct"/>
          </w:tcPr>
          <w:p w14:paraId="53FAFE72" w14:textId="28BC11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BeammWave</w:t>
            </w:r>
          </w:p>
        </w:tc>
        <w:tc>
          <w:tcPr>
            <w:tcW w:w="441" w:type="pct"/>
          </w:tcPr>
          <w:p w14:paraId="5F00315B" w14:textId="51F39B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5725703" w14:textId="09A5CD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3440</w:t>
            </w:r>
          </w:p>
        </w:tc>
        <w:tc>
          <w:tcPr>
            <w:tcW w:w="220" w:type="pct"/>
          </w:tcPr>
          <w:p w14:paraId="2E80D79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FDBC354" w14:textId="38B723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CE13093" w14:textId="64E2EB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611670B" w14:textId="706689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TEI17</w:t>
            </w:r>
          </w:p>
        </w:tc>
        <w:tc>
          <w:tcPr>
            <w:tcW w:w="512" w:type="pct"/>
          </w:tcPr>
          <w:p w14:paraId="14AB0390" w14:textId="28C347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08B6D807" w14:textId="77777777" w:rsidTr="00AE7F5C">
        <w:tc>
          <w:tcPr>
            <w:tcW w:w="514" w:type="pct"/>
          </w:tcPr>
          <w:p w14:paraId="18165E27" w14:textId="698A37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R4-2311848</w:t>
            </w:r>
          </w:p>
        </w:tc>
        <w:tc>
          <w:tcPr>
            <w:tcW w:w="1177" w:type="pct"/>
          </w:tcPr>
          <w:p w14:paraId="2D26B3E5" w14:textId="767A0A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correction to CSSF outside gap R17</w:t>
            </w:r>
          </w:p>
        </w:tc>
        <w:tc>
          <w:tcPr>
            <w:tcW w:w="589" w:type="pct"/>
          </w:tcPr>
          <w:p w14:paraId="40D014BC" w14:textId="42F780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Xiaomi</w:t>
            </w:r>
          </w:p>
        </w:tc>
        <w:tc>
          <w:tcPr>
            <w:tcW w:w="441" w:type="pct"/>
          </w:tcPr>
          <w:p w14:paraId="09B84126" w14:textId="2C1469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CA801E7" w14:textId="262E7B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3441</w:t>
            </w:r>
          </w:p>
        </w:tc>
        <w:tc>
          <w:tcPr>
            <w:tcW w:w="220" w:type="pct"/>
          </w:tcPr>
          <w:p w14:paraId="545DF67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3C56E07" w14:textId="604323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81AD5DD" w14:textId="0AB4CF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</w:t>
            </w:r>
          </w:p>
        </w:tc>
        <w:tc>
          <w:tcPr>
            <w:tcW w:w="662" w:type="pct"/>
          </w:tcPr>
          <w:p w14:paraId="788B5886" w14:textId="55833C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</w:t>
            </w:r>
          </w:p>
        </w:tc>
        <w:tc>
          <w:tcPr>
            <w:tcW w:w="512" w:type="pct"/>
          </w:tcPr>
          <w:p w14:paraId="14CFF356" w14:textId="26B523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7CE96869" w14:textId="77777777" w:rsidTr="00AE7F5C">
        <w:tc>
          <w:tcPr>
            <w:tcW w:w="514" w:type="pct"/>
          </w:tcPr>
          <w:p w14:paraId="39B266A5" w14:textId="215785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R4-2311849</w:t>
            </w:r>
          </w:p>
        </w:tc>
        <w:tc>
          <w:tcPr>
            <w:tcW w:w="1177" w:type="pct"/>
          </w:tcPr>
          <w:p w14:paraId="0C189306" w14:textId="35A83A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correction to CSSF outside gap R18</w:t>
            </w:r>
          </w:p>
        </w:tc>
        <w:tc>
          <w:tcPr>
            <w:tcW w:w="589" w:type="pct"/>
          </w:tcPr>
          <w:p w14:paraId="25CD00CF" w14:textId="11CE1F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Xiaomi</w:t>
            </w:r>
          </w:p>
        </w:tc>
        <w:tc>
          <w:tcPr>
            <w:tcW w:w="441" w:type="pct"/>
          </w:tcPr>
          <w:p w14:paraId="44A4BE72" w14:textId="2BA8E0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F2AEC8F" w14:textId="08AC69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3442</w:t>
            </w:r>
          </w:p>
        </w:tc>
        <w:tc>
          <w:tcPr>
            <w:tcW w:w="220" w:type="pct"/>
          </w:tcPr>
          <w:p w14:paraId="2CC21F4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E371EBE" w14:textId="595071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3A33618" w14:textId="7E280D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75EECBD" w14:textId="618A21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</w:t>
            </w:r>
          </w:p>
        </w:tc>
        <w:tc>
          <w:tcPr>
            <w:tcW w:w="512" w:type="pct"/>
          </w:tcPr>
          <w:p w14:paraId="0FAD0D71" w14:textId="0B41E9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2369AEAA" w14:textId="77777777" w:rsidTr="00AE7F5C">
        <w:tc>
          <w:tcPr>
            <w:tcW w:w="514" w:type="pct"/>
          </w:tcPr>
          <w:p w14:paraId="262BD94B" w14:textId="285E87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R4-2311864</w:t>
            </w:r>
          </w:p>
        </w:tc>
        <w:tc>
          <w:tcPr>
            <w:tcW w:w="1177" w:type="pct"/>
          </w:tcPr>
          <w:p w14:paraId="7B3BEB55" w14:textId="4D8C87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on test cases for FR2 inter-frequency relative test accuracy requirement to CSI-RSRP.</w:t>
            </w:r>
          </w:p>
        </w:tc>
        <w:tc>
          <w:tcPr>
            <w:tcW w:w="589" w:type="pct"/>
          </w:tcPr>
          <w:p w14:paraId="44C01AF5" w14:textId="23319D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</w:t>
            </w:r>
          </w:p>
        </w:tc>
        <w:tc>
          <w:tcPr>
            <w:tcW w:w="441" w:type="pct"/>
          </w:tcPr>
          <w:p w14:paraId="18D7053E" w14:textId="4178EE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BF0E601" w14:textId="576B02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3443</w:t>
            </w:r>
          </w:p>
        </w:tc>
        <w:tc>
          <w:tcPr>
            <w:tcW w:w="220" w:type="pct"/>
          </w:tcPr>
          <w:p w14:paraId="33B47CF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E2B104F" w14:textId="3F556D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451D74D9" w14:textId="4B65C4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61893FB" w14:textId="1A2F77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TEI15_Test, 5GS_NR_LTE-UEConTest</w:t>
            </w:r>
          </w:p>
        </w:tc>
        <w:tc>
          <w:tcPr>
            <w:tcW w:w="512" w:type="pct"/>
          </w:tcPr>
          <w:p w14:paraId="47F1D448" w14:textId="2A13DA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74D4ED9E" w14:textId="77777777" w:rsidTr="00AE7F5C">
        <w:tc>
          <w:tcPr>
            <w:tcW w:w="514" w:type="pct"/>
          </w:tcPr>
          <w:p w14:paraId="50542F1F" w14:textId="27ACBC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R4-2311865</w:t>
            </w:r>
          </w:p>
        </w:tc>
        <w:tc>
          <w:tcPr>
            <w:tcW w:w="1177" w:type="pct"/>
          </w:tcPr>
          <w:p w14:paraId="48A0953F" w14:textId="28B965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NR_HST-Perf Clarification to RRM HST A.6.1.1.7 (Rel-16)</w:t>
            </w:r>
          </w:p>
        </w:tc>
        <w:tc>
          <w:tcPr>
            <w:tcW w:w="589" w:type="pct"/>
          </w:tcPr>
          <w:p w14:paraId="538A7BAF" w14:textId="6B8324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02B7D4B3" w14:textId="212DFA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1678E9F" w14:textId="7BE0F1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3444</w:t>
            </w:r>
          </w:p>
        </w:tc>
        <w:tc>
          <w:tcPr>
            <w:tcW w:w="220" w:type="pct"/>
          </w:tcPr>
          <w:p w14:paraId="5CD7616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DC16026" w14:textId="7F8C09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0E926B92" w14:textId="3A6524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2358ABF" w14:textId="55347D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NR_HST-Perf</w:t>
            </w:r>
          </w:p>
        </w:tc>
        <w:tc>
          <w:tcPr>
            <w:tcW w:w="512" w:type="pct"/>
          </w:tcPr>
          <w:p w14:paraId="7B187888" w14:textId="59B553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A3F0766" w14:textId="77777777" w:rsidTr="00AE7F5C">
        <w:tc>
          <w:tcPr>
            <w:tcW w:w="514" w:type="pct"/>
          </w:tcPr>
          <w:p w14:paraId="7A78D3CF" w14:textId="5F0BC2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R4-2314387</w:t>
            </w:r>
          </w:p>
        </w:tc>
        <w:tc>
          <w:tcPr>
            <w:tcW w:w="1177" w:type="pct"/>
          </w:tcPr>
          <w:p w14:paraId="0862AE6E" w14:textId="6125F8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NR_HST-Perf Clarification to RRM HST A.6.1.1.7 (Rel-16)</w:t>
            </w:r>
          </w:p>
        </w:tc>
        <w:tc>
          <w:tcPr>
            <w:tcW w:w="589" w:type="pct"/>
          </w:tcPr>
          <w:p w14:paraId="4CCA59BF" w14:textId="08CCFE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09E1DF8A" w14:textId="3B5743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9495ADE" w14:textId="1DD107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3444</w:t>
            </w:r>
          </w:p>
        </w:tc>
        <w:tc>
          <w:tcPr>
            <w:tcW w:w="220" w:type="pct"/>
          </w:tcPr>
          <w:p w14:paraId="4E2FD728" w14:textId="7708A064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C5DF193" w14:textId="20FE03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5B095849" w14:textId="4BD0AA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08CD817" w14:textId="1F35B6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NR_HST-Perf</w:t>
            </w:r>
          </w:p>
        </w:tc>
        <w:tc>
          <w:tcPr>
            <w:tcW w:w="512" w:type="pct"/>
          </w:tcPr>
          <w:p w14:paraId="064AAF98" w14:textId="6A9D49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A7D474C" w14:textId="77777777" w:rsidTr="00AE7F5C">
        <w:tc>
          <w:tcPr>
            <w:tcW w:w="514" w:type="pct"/>
          </w:tcPr>
          <w:p w14:paraId="62A5CE08" w14:textId="332518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R4-2311866</w:t>
            </w:r>
          </w:p>
        </w:tc>
        <w:tc>
          <w:tcPr>
            <w:tcW w:w="1177" w:type="pct"/>
          </w:tcPr>
          <w:p w14:paraId="0DDE04B1" w14:textId="3117DA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NR_eMIMO-Core CR for definition of PL-RS maintained in section 8.14</w:t>
            </w:r>
          </w:p>
        </w:tc>
        <w:tc>
          <w:tcPr>
            <w:tcW w:w="589" w:type="pct"/>
          </w:tcPr>
          <w:p w14:paraId="1966B07A" w14:textId="7B2AFF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</w:t>
            </w:r>
          </w:p>
        </w:tc>
        <w:tc>
          <w:tcPr>
            <w:tcW w:w="441" w:type="pct"/>
          </w:tcPr>
          <w:p w14:paraId="138CF850" w14:textId="3B90D1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21ECD30" w14:textId="3DD1C6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3445</w:t>
            </w:r>
          </w:p>
        </w:tc>
        <w:tc>
          <w:tcPr>
            <w:tcW w:w="220" w:type="pct"/>
          </w:tcPr>
          <w:p w14:paraId="12B25FC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0118872" w14:textId="33BD4F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1BAC62DF" w14:textId="009618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F59B63D" w14:textId="1932EC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NR_eMIMO-Core</w:t>
            </w:r>
          </w:p>
        </w:tc>
        <w:tc>
          <w:tcPr>
            <w:tcW w:w="512" w:type="pct"/>
          </w:tcPr>
          <w:p w14:paraId="6FB128F6" w14:textId="519C56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1E50C23D" w14:textId="77777777" w:rsidTr="00AE7F5C">
        <w:tc>
          <w:tcPr>
            <w:tcW w:w="514" w:type="pct"/>
          </w:tcPr>
          <w:p w14:paraId="1BCEF7F0" w14:textId="1B3858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R4-2312083</w:t>
            </w:r>
          </w:p>
        </w:tc>
        <w:tc>
          <w:tcPr>
            <w:tcW w:w="1177" w:type="pct"/>
          </w:tcPr>
          <w:p w14:paraId="6E0A67FC" w14:textId="5BB1BF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[NR_pos-Core]: The correction of IE for measurement period requirements.</w:t>
            </w:r>
          </w:p>
        </w:tc>
        <w:tc>
          <w:tcPr>
            <w:tcW w:w="589" w:type="pct"/>
          </w:tcPr>
          <w:p w14:paraId="2044186C" w14:textId="4D1048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6F69B409" w14:textId="04B8EF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52C9E14" w14:textId="45B775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3446</w:t>
            </w:r>
          </w:p>
        </w:tc>
        <w:tc>
          <w:tcPr>
            <w:tcW w:w="220" w:type="pct"/>
          </w:tcPr>
          <w:p w14:paraId="5BB932D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ADF55B0" w14:textId="2A3011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14E73202" w14:textId="1109BF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4762DF4" w14:textId="3E1158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NR_pos-Core</w:t>
            </w:r>
          </w:p>
        </w:tc>
        <w:tc>
          <w:tcPr>
            <w:tcW w:w="512" w:type="pct"/>
          </w:tcPr>
          <w:p w14:paraId="44CD9819" w14:textId="3A7BEA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036CC9D8" w14:textId="77777777" w:rsidTr="00AE7F5C">
        <w:tc>
          <w:tcPr>
            <w:tcW w:w="514" w:type="pct"/>
          </w:tcPr>
          <w:p w14:paraId="2AEB983B" w14:textId="7F880C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R4-2314388</w:t>
            </w:r>
          </w:p>
        </w:tc>
        <w:tc>
          <w:tcPr>
            <w:tcW w:w="1177" w:type="pct"/>
          </w:tcPr>
          <w:p w14:paraId="2B3BC648" w14:textId="215B45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[NR_pos-Core]: The correction of IE for measurement period requirements.</w:t>
            </w:r>
          </w:p>
        </w:tc>
        <w:tc>
          <w:tcPr>
            <w:tcW w:w="589" w:type="pct"/>
          </w:tcPr>
          <w:p w14:paraId="2F329080" w14:textId="457E8F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41DE37E5" w14:textId="2364B2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5132B48" w14:textId="691D90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3446</w:t>
            </w:r>
          </w:p>
        </w:tc>
        <w:tc>
          <w:tcPr>
            <w:tcW w:w="220" w:type="pct"/>
          </w:tcPr>
          <w:p w14:paraId="4B700986" w14:textId="2E416D11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242A4581" w14:textId="1F01E8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04B927F4" w14:textId="273175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E3E770F" w14:textId="2F7D28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NR_pos-Core</w:t>
            </w:r>
          </w:p>
        </w:tc>
        <w:tc>
          <w:tcPr>
            <w:tcW w:w="512" w:type="pct"/>
          </w:tcPr>
          <w:p w14:paraId="4D6A55DC" w14:textId="6F8678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76BE78AF" w14:textId="77777777" w:rsidTr="00AE7F5C">
        <w:tc>
          <w:tcPr>
            <w:tcW w:w="514" w:type="pct"/>
          </w:tcPr>
          <w:p w14:paraId="34357C0A" w14:textId="0428D9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R4-2312084</w:t>
            </w:r>
          </w:p>
        </w:tc>
        <w:tc>
          <w:tcPr>
            <w:tcW w:w="1177" w:type="pct"/>
          </w:tcPr>
          <w:p w14:paraId="02E455E4" w14:textId="2E26E3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  NR_pos_enh-Core]: PRS-RSRPP shall be captured in measurement procedure.</w:t>
            </w:r>
          </w:p>
        </w:tc>
        <w:tc>
          <w:tcPr>
            <w:tcW w:w="589" w:type="pct"/>
          </w:tcPr>
          <w:p w14:paraId="0CBFBF88" w14:textId="2501F4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332384A0" w14:textId="56FD70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4A3ABC7" w14:textId="53E39B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3447</w:t>
            </w:r>
          </w:p>
        </w:tc>
        <w:tc>
          <w:tcPr>
            <w:tcW w:w="220" w:type="pct"/>
          </w:tcPr>
          <w:p w14:paraId="4601F50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422F0C7" w14:textId="5DCEB3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B7BE233" w14:textId="5DD404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AA1AB8C" w14:textId="29B504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NR_pos_enh-Core</w:t>
            </w:r>
          </w:p>
        </w:tc>
        <w:tc>
          <w:tcPr>
            <w:tcW w:w="512" w:type="pct"/>
          </w:tcPr>
          <w:p w14:paraId="673EFEB6" w14:textId="208C44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4468CE8" w14:textId="77777777" w:rsidTr="00AE7F5C">
        <w:tc>
          <w:tcPr>
            <w:tcW w:w="514" w:type="pct"/>
          </w:tcPr>
          <w:p w14:paraId="5C48329C" w14:textId="61987B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R4-2314408</w:t>
            </w:r>
          </w:p>
        </w:tc>
        <w:tc>
          <w:tcPr>
            <w:tcW w:w="1177" w:type="pct"/>
          </w:tcPr>
          <w:p w14:paraId="58CA8195" w14:textId="31BA07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  NR_pos_enh-Core]: PRS-RSRPP shall be captured in measurement procedure.</w:t>
            </w:r>
          </w:p>
        </w:tc>
        <w:tc>
          <w:tcPr>
            <w:tcW w:w="589" w:type="pct"/>
          </w:tcPr>
          <w:p w14:paraId="6BDA1515" w14:textId="48B01C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2867AC4F" w14:textId="274939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C4A18E9" w14:textId="3F1E42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3447</w:t>
            </w:r>
          </w:p>
        </w:tc>
        <w:tc>
          <w:tcPr>
            <w:tcW w:w="220" w:type="pct"/>
          </w:tcPr>
          <w:p w14:paraId="31AA5DB0" w14:textId="06DD7066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FD907DE" w14:textId="782DA7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40FD52B" w14:textId="0A7D37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E71C6D6" w14:textId="00D54B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NR_pos_enh-Core</w:t>
            </w:r>
          </w:p>
        </w:tc>
        <w:tc>
          <w:tcPr>
            <w:tcW w:w="512" w:type="pct"/>
          </w:tcPr>
          <w:p w14:paraId="0DE5CF18" w14:textId="11B44C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4AC7450" w14:textId="77777777" w:rsidTr="00AE7F5C">
        <w:tc>
          <w:tcPr>
            <w:tcW w:w="514" w:type="pct"/>
          </w:tcPr>
          <w:p w14:paraId="6649AEC3" w14:textId="16F720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R4-2312085</w:t>
            </w:r>
          </w:p>
        </w:tc>
        <w:tc>
          <w:tcPr>
            <w:tcW w:w="1177" w:type="pct"/>
          </w:tcPr>
          <w:p w14:paraId="33C25E42" w14:textId="219601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[NR_pos_enh-Core] PRS-RSRPP shall be captured in measurement procedure.</w:t>
            </w:r>
          </w:p>
        </w:tc>
        <w:tc>
          <w:tcPr>
            <w:tcW w:w="589" w:type="pct"/>
          </w:tcPr>
          <w:p w14:paraId="42A6E7A3" w14:textId="12C520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18113401" w14:textId="2F8B68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704D165" w14:textId="1237AD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3448</w:t>
            </w:r>
          </w:p>
        </w:tc>
        <w:tc>
          <w:tcPr>
            <w:tcW w:w="220" w:type="pct"/>
          </w:tcPr>
          <w:p w14:paraId="3EE1F10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CE84B24" w14:textId="7D0859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697ADB8" w14:textId="446AC8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3F05F9C" w14:textId="4F93D5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NR_pos_enh-Core</w:t>
            </w:r>
          </w:p>
        </w:tc>
        <w:tc>
          <w:tcPr>
            <w:tcW w:w="512" w:type="pct"/>
          </w:tcPr>
          <w:p w14:paraId="2790AF93" w14:textId="757320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B5E6D0D" w14:textId="77777777" w:rsidTr="00AE7F5C">
        <w:tc>
          <w:tcPr>
            <w:tcW w:w="514" w:type="pct"/>
          </w:tcPr>
          <w:p w14:paraId="1F8D5B38" w14:textId="308A55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R4-2312086</w:t>
            </w:r>
          </w:p>
        </w:tc>
        <w:tc>
          <w:tcPr>
            <w:tcW w:w="1177" w:type="pct"/>
          </w:tcPr>
          <w:p w14:paraId="0CF1447F" w14:textId="4605B2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  NR_pos_enh-Perf]: Modify the applicability of measurement accuracy requirements for PRS-RSRPP.</w:t>
            </w:r>
          </w:p>
        </w:tc>
        <w:tc>
          <w:tcPr>
            <w:tcW w:w="589" w:type="pct"/>
          </w:tcPr>
          <w:p w14:paraId="1EDD64C0" w14:textId="6399EA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2E6EDE76" w14:textId="22B74C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E591DFF" w14:textId="6CFBCF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3449</w:t>
            </w:r>
          </w:p>
        </w:tc>
        <w:tc>
          <w:tcPr>
            <w:tcW w:w="220" w:type="pct"/>
          </w:tcPr>
          <w:p w14:paraId="6BE0A44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40A9C72" w14:textId="134253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6208FDD" w14:textId="727CD2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A3BF1F1" w14:textId="39AC7E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NR_pos_enh-Perf</w:t>
            </w:r>
          </w:p>
        </w:tc>
        <w:tc>
          <w:tcPr>
            <w:tcW w:w="512" w:type="pct"/>
          </w:tcPr>
          <w:p w14:paraId="18BD9088" w14:textId="2974AA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71BC32B5" w14:textId="77777777" w:rsidTr="00AE7F5C">
        <w:tc>
          <w:tcPr>
            <w:tcW w:w="514" w:type="pct"/>
          </w:tcPr>
          <w:p w14:paraId="13296547" w14:textId="5BF23D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R4-2312087</w:t>
            </w:r>
          </w:p>
        </w:tc>
        <w:tc>
          <w:tcPr>
            <w:tcW w:w="1177" w:type="pct"/>
          </w:tcPr>
          <w:p w14:paraId="361F1FF3" w14:textId="771DA3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[NR_pos_enh-Perf] Modify the applicability of measurement accuracy requirements for PRS-RSRPP.</w:t>
            </w:r>
          </w:p>
        </w:tc>
        <w:tc>
          <w:tcPr>
            <w:tcW w:w="589" w:type="pct"/>
          </w:tcPr>
          <w:p w14:paraId="63197EDF" w14:textId="472939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642529CB" w14:textId="139F9C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0C14976" w14:textId="6D459F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3450</w:t>
            </w:r>
          </w:p>
        </w:tc>
        <w:tc>
          <w:tcPr>
            <w:tcW w:w="220" w:type="pct"/>
          </w:tcPr>
          <w:p w14:paraId="122BD8E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72C259A" w14:textId="22F910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3AB5F92" w14:textId="47EA19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07E454C" w14:textId="7AF3F9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NR_pos_enh-Perf</w:t>
            </w:r>
          </w:p>
        </w:tc>
        <w:tc>
          <w:tcPr>
            <w:tcW w:w="512" w:type="pct"/>
          </w:tcPr>
          <w:p w14:paraId="1735459C" w14:textId="7CB736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99B763E" w14:textId="77777777" w:rsidTr="00AE7F5C">
        <w:tc>
          <w:tcPr>
            <w:tcW w:w="514" w:type="pct"/>
          </w:tcPr>
          <w:p w14:paraId="38B9EF11" w14:textId="5C142B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R4-2312088</w:t>
            </w:r>
          </w:p>
        </w:tc>
        <w:tc>
          <w:tcPr>
            <w:tcW w:w="1177" w:type="pct"/>
          </w:tcPr>
          <w:p w14:paraId="50153528" w14:textId="0CD2B4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  NR_pos_enh-Core]: The correction of IE for positioning core requirements.</w:t>
            </w:r>
          </w:p>
        </w:tc>
        <w:tc>
          <w:tcPr>
            <w:tcW w:w="589" w:type="pct"/>
          </w:tcPr>
          <w:p w14:paraId="58A516BF" w14:textId="0A699C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506687B6" w14:textId="10B308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871214B" w14:textId="3F56FE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3451</w:t>
            </w:r>
          </w:p>
        </w:tc>
        <w:tc>
          <w:tcPr>
            <w:tcW w:w="220" w:type="pct"/>
          </w:tcPr>
          <w:p w14:paraId="7716FB5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7B5CC57" w14:textId="075C81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46D103B" w14:textId="02D56A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7146D1F" w14:textId="5071FC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NR_pos_enh-Core</w:t>
            </w:r>
          </w:p>
        </w:tc>
        <w:tc>
          <w:tcPr>
            <w:tcW w:w="512" w:type="pct"/>
          </w:tcPr>
          <w:p w14:paraId="35AAEEE4" w14:textId="3FDF4F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6D1FBD5" w14:textId="77777777" w:rsidTr="00AE7F5C">
        <w:tc>
          <w:tcPr>
            <w:tcW w:w="514" w:type="pct"/>
          </w:tcPr>
          <w:p w14:paraId="55F4BB6C" w14:textId="50B706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R4-2314409</w:t>
            </w:r>
          </w:p>
        </w:tc>
        <w:tc>
          <w:tcPr>
            <w:tcW w:w="1177" w:type="pct"/>
          </w:tcPr>
          <w:p w14:paraId="28C70DF4" w14:textId="18813A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  NR_pos_enh-Core]: The correction of IE for positioning core requirements.</w:t>
            </w:r>
          </w:p>
        </w:tc>
        <w:tc>
          <w:tcPr>
            <w:tcW w:w="589" w:type="pct"/>
          </w:tcPr>
          <w:p w14:paraId="776F1CCF" w14:textId="30AC92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7CB122DD" w14:textId="677032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2936741" w14:textId="56417E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3451</w:t>
            </w:r>
          </w:p>
        </w:tc>
        <w:tc>
          <w:tcPr>
            <w:tcW w:w="220" w:type="pct"/>
          </w:tcPr>
          <w:p w14:paraId="5BED02E7" w14:textId="299CF206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2E952D0A" w14:textId="04FD87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BED994C" w14:textId="0D404F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51EC915" w14:textId="772CA2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NR_pos_enh-Core</w:t>
            </w:r>
          </w:p>
        </w:tc>
        <w:tc>
          <w:tcPr>
            <w:tcW w:w="512" w:type="pct"/>
          </w:tcPr>
          <w:p w14:paraId="1915079E" w14:textId="065BB8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0089D61" w14:textId="77777777" w:rsidTr="00AE7F5C">
        <w:tc>
          <w:tcPr>
            <w:tcW w:w="514" w:type="pct"/>
          </w:tcPr>
          <w:p w14:paraId="0CFD4FFC" w14:textId="158A72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R4-2312089</w:t>
            </w:r>
          </w:p>
        </w:tc>
        <w:tc>
          <w:tcPr>
            <w:tcW w:w="1177" w:type="pct"/>
          </w:tcPr>
          <w:p w14:paraId="6CF226E0" w14:textId="7B63C1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[NR_pos_enh-Core] The correction of IE for positioning core requirements.</w:t>
            </w:r>
          </w:p>
        </w:tc>
        <w:tc>
          <w:tcPr>
            <w:tcW w:w="589" w:type="pct"/>
          </w:tcPr>
          <w:p w14:paraId="20CA3F49" w14:textId="3CFE46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09EA9A2E" w14:textId="01E794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8299534" w14:textId="2C2A9E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3452</w:t>
            </w:r>
          </w:p>
        </w:tc>
        <w:tc>
          <w:tcPr>
            <w:tcW w:w="220" w:type="pct"/>
          </w:tcPr>
          <w:p w14:paraId="3E4DB21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5B64A7D" w14:textId="7A0D10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D547C57" w14:textId="623DBE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D331B21" w14:textId="75AF3A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NR_pos_enh-Core</w:t>
            </w:r>
          </w:p>
        </w:tc>
        <w:tc>
          <w:tcPr>
            <w:tcW w:w="512" w:type="pct"/>
          </w:tcPr>
          <w:p w14:paraId="1CA48ED7" w14:textId="5E69F0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E5A59F5" w14:textId="77777777" w:rsidTr="00AE7F5C">
        <w:tc>
          <w:tcPr>
            <w:tcW w:w="514" w:type="pct"/>
          </w:tcPr>
          <w:p w14:paraId="6DED099A" w14:textId="5B39D8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R4-2312090</w:t>
            </w:r>
          </w:p>
        </w:tc>
        <w:tc>
          <w:tcPr>
            <w:tcW w:w="1177" w:type="pct"/>
          </w:tcPr>
          <w:p w14:paraId="39965733" w14:textId="554217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 -Core] Modify the condition for collision between concurrent measurement gaps.</w:t>
            </w:r>
          </w:p>
        </w:tc>
        <w:tc>
          <w:tcPr>
            <w:tcW w:w="589" w:type="pct"/>
          </w:tcPr>
          <w:p w14:paraId="579C1BEA" w14:textId="638CEC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1AE7B86D" w14:textId="305545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69AEDF6" w14:textId="526151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3453</w:t>
            </w:r>
          </w:p>
        </w:tc>
        <w:tc>
          <w:tcPr>
            <w:tcW w:w="220" w:type="pct"/>
          </w:tcPr>
          <w:p w14:paraId="40A7D15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11670FD" w14:textId="7A7527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4F95BD9" w14:textId="7B6C1F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D4567AD" w14:textId="7E05D4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NR_NTN_solutions-Core</w:t>
            </w:r>
          </w:p>
        </w:tc>
        <w:tc>
          <w:tcPr>
            <w:tcW w:w="512" w:type="pct"/>
          </w:tcPr>
          <w:p w14:paraId="6AA746F7" w14:textId="40B346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563FA17" w14:textId="77777777" w:rsidTr="00AE7F5C">
        <w:tc>
          <w:tcPr>
            <w:tcW w:w="514" w:type="pct"/>
          </w:tcPr>
          <w:p w14:paraId="3E85AAA9" w14:textId="777E34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R4-2312091</w:t>
            </w:r>
          </w:p>
        </w:tc>
        <w:tc>
          <w:tcPr>
            <w:tcW w:w="1177" w:type="pct"/>
          </w:tcPr>
          <w:p w14:paraId="28F0DAC8" w14:textId="3FA090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 -Core] Modify the condition for collision between concurrent measurement gaps.</w:t>
            </w:r>
          </w:p>
        </w:tc>
        <w:tc>
          <w:tcPr>
            <w:tcW w:w="589" w:type="pct"/>
          </w:tcPr>
          <w:p w14:paraId="3B05E5C6" w14:textId="0DC3F4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6C4CC2D4" w14:textId="31821D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7DB406A" w14:textId="67B38F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3454</w:t>
            </w:r>
          </w:p>
        </w:tc>
        <w:tc>
          <w:tcPr>
            <w:tcW w:w="220" w:type="pct"/>
          </w:tcPr>
          <w:p w14:paraId="1143170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5D705F6" w14:textId="6E8392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50CA4D4" w14:textId="489376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11C3986" w14:textId="5C47D8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NR_NTN_solutions-Core</w:t>
            </w:r>
          </w:p>
        </w:tc>
        <w:tc>
          <w:tcPr>
            <w:tcW w:w="512" w:type="pct"/>
          </w:tcPr>
          <w:p w14:paraId="72D7A1B8" w14:textId="4B5A6F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3B72665" w14:textId="77777777" w:rsidTr="00AE7F5C">
        <w:tc>
          <w:tcPr>
            <w:tcW w:w="514" w:type="pct"/>
          </w:tcPr>
          <w:p w14:paraId="6E122216" w14:textId="0448D6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R4-2312092</w:t>
            </w:r>
          </w:p>
        </w:tc>
        <w:tc>
          <w:tcPr>
            <w:tcW w:w="1177" w:type="pct"/>
          </w:tcPr>
          <w:p w14:paraId="48B29569" w14:textId="7957A0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 -Core] Modify the condition for gradual timing adjustment.</w:t>
            </w:r>
          </w:p>
        </w:tc>
        <w:tc>
          <w:tcPr>
            <w:tcW w:w="589" w:type="pct"/>
          </w:tcPr>
          <w:p w14:paraId="061ABAE2" w14:textId="31B5BE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4A802C7E" w14:textId="245140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237C70D" w14:textId="5C2423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3455</w:t>
            </w:r>
          </w:p>
        </w:tc>
        <w:tc>
          <w:tcPr>
            <w:tcW w:w="220" w:type="pct"/>
          </w:tcPr>
          <w:p w14:paraId="20DBF91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1EED59F" w14:textId="716EE3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2860370" w14:textId="4608A8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A3EAEE3" w14:textId="552529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NR_NTN_solutions-Core</w:t>
            </w:r>
          </w:p>
        </w:tc>
        <w:tc>
          <w:tcPr>
            <w:tcW w:w="512" w:type="pct"/>
          </w:tcPr>
          <w:p w14:paraId="31C81415" w14:textId="0DAF9D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0923E0B3" w14:textId="77777777" w:rsidTr="00AE7F5C">
        <w:tc>
          <w:tcPr>
            <w:tcW w:w="514" w:type="pct"/>
          </w:tcPr>
          <w:p w14:paraId="6C08244D" w14:textId="406FF4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R4-2312093</w:t>
            </w:r>
          </w:p>
        </w:tc>
        <w:tc>
          <w:tcPr>
            <w:tcW w:w="1177" w:type="pct"/>
          </w:tcPr>
          <w:p w14:paraId="0F657F3C" w14:textId="21F2FD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 -Core] Modify the condition for gradual timing adjustment.</w:t>
            </w:r>
          </w:p>
        </w:tc>
        <w:tc>
          <w:tcPr>
            <w:tcW w:w="589" w:type="pct"/>
          </w:tcPr>
          <w:p w14:paraId="43CECB95" w14:textId="01E5A3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6F64E21A" w14:textId="61B938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C42EA85" w14:textId="19C5AA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3456</w:t>
            </w:r>
          </w:p>
        </w:tc>
        <w:tc>
          <w:tcPr>
            <w:tcW w:w="220" w:type="pct"/>
          </w:tcPr>
          <w:p w14:paraId="7E2BB98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E790EE9" w14:textId="4F367B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53DFA8E" w14:textId="782CAF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5C1E172" w14:textId="654624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NR_NTN_solutions-Core</w:t>
            </w:r>
          </w:p>
        </w:tc>
        <w:tc>
          <w:tcPr>
            <w:tcW w:w="512" w:type="pct"/>
          </w:tcPr>
          <w:p w14:paraId="19F28D4F" w14:textId="4EF33B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E510ABF" w14:textId="77777777" w:rsidTr="00AE7F5C">
        <w:tc>
          <w:tcPr>
            <w:tcW w:w="514" w:type="pct"/>
          </w:tcPr>
          <w:p w14:paraId="25D35574" w14:textId="2615F8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R4-2312094</w:t>
            </w:r>
          </w:p>
        </w:tc>
        <w:tc>
          <w:tcPr>
            <w:tcW w:w="1177" w:type="pct"/>
          </w:tcPr>
          <w:p w14:paraId="37821556" w14:textId="33DE0E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[NR_unlic-Core]: Modify the condition for gradual timing adjustment.</w:t>
            </w:r>
          </w:p>
        </w:tc>
        <w:tc>
          <w:tcPr>
            <w:tcW w:w="589" w:type="pct"/>
          </w:tcPr>
          <w:p w14:paraId="1479680D" w14:textId="68D62A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10996C1B" w14:textId="7B2C74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8D4EFD1" w14:textId="738B26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3457</w:t>
            </w:r>
          </w:p>
        </w:tc>
        <w:tc>
          <w:tcPr>
            <w:tcW w:w="220" w:type="pct"/>
          </w:tcPr>
          <w:p w14:paraId="4C0124F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2F474EB" w14:textId="3C4B71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57363D00" w14:textId="355068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6CF1CD7" w14:textId="68C878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NR_unlic-Core</w:t>
            </w:r>
          </w:p>
        </w:tc>
        <w:tc>
          <w:tcPr>
            <w:tcW w:w="512" w:type="pct"/>
          </w:tcPr>
          <w:p w14:paraId="629236E6" w14:textId="6DD374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724F1E42" w14:textId="77777777" w:rsidTr="00AE7F5C">
        <w:tc>
          <w:tcPr>
            <w:tcW w:w="514" w:type="pct"/>
          </w:tcPr>
          <w:p w14:paraId="5E056D6E" w14:textId="6048C1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R4-2312095</w:t>
            </w:r>
          </w:p>
        </w:tc>
        <w:tc>
          <w:tcPr>
            <w:tcW w:w="1177" w:type="pct"/>
          </w:tcPr>
          <w:p w14:paraId="11440F06" w14:textId="623967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[NR_unlic-Core] Modify the condition for gradual timing adjustment.</w:t>
            </w:r>
          </w:p>
        </w:tc>
        <w:tc>
          <w:tcPr>
            <w:tcW w:w="589" w:type="pct"/>
          </w:tcPr>
          <w:p w14:paraId="7B010888" w14:textId="4F38F9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71B141D0" w14:textId="57C1D1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836C4DF" w14:textId="418648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3458</w:t>
            </w:r>
          </w:p>
        </w:tc>
        <w:tc>
          <w:tcPr>
            <w:tcW w:w="220" w:type="pct"/>
          </w:tcPr>
          <w:p w14:paraId="282B5FA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3024053" w14:textId="5793F5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86A66C7" w14:textId="6242D8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4F5A3BB" w14:textId="3966B4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NR_unlic-Core</w:t>
            </w:r>
          </w:p>
        </w:tc>
        <w:tc>
          <w:tcPr>
            <w:tcW w:w="512" w:type="pct"/>
          </w:tcPr>
          <w:p w14:paraId="2E9702B1" w14:textId="341813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368616B" w14:textId="77777777" w:rsidTr="00AE7F5C">
        <w:tc>
          <w:tcPr>
            <w:tcW w:w="514" w:type="pct"/>
          </w:tcPr>
          <w:p w14:paraId="233FAFD6" w14:textId="466E26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R4-2312096</w:t>
            </w:r>
          </w:p>
        </w:tc>
        <w:tc>
          <w:tcPr>
            <w:tcW w:w="1177" w:type="pct"/>
          </w:tcPr>
          <w:p w14:paraId="5D497524" w14:textId="0AC32F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[NR_unlic-Core] Modify the condition for gradual timing adjustment.</w:t>
            </w:r>
          </w:p>
        </w:tc>
        <w:tc>
          <w:tcPr>
            <w:tcW w:w="589" w:type="pct"/>
          </w:tcPr>
          <w:p w14:paraId="661FBC18" w14:textId="7CF9A1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6A7FD2A3" w14:textId="0FA3EC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4C0A2F6" w14:textId="1EA94C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3459</w:t>
            </w:r>
          </w:p>
        </w:tc>
        <w:tc>
          <w:tcPr>
            <w:tcW w:w="220" w:type="pct"/>
          </w:tcPr>
          <w:p w14:paraId="2D3898D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F4CA2BB" w14:textId="5FDD1B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A0BE155" w14:textId="406338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4D06E64" w14:textId="39815F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NR_unlic-Core</w:t>
            </w:r>
          </w:p>
        </w:tc>
        <w:tc>
          <w:tcPr>
            <w:tcW w:w="512" w:type="pct"/>
          </w:tcPr>
          <w:p w14:paraId="2B27DD7A" w14:textId="334101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292E5D51" w14:textId="77777777" w:rsidTr="00AE7F5C">
        <w:tc>
          <w:tcPr>
            <w:tcW w:w="514" w:type="pct"/>
          </w:tcPr>
          <w:p w14:paraId="457B4518" w14:textId="72BEBA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R4-2312129</w:t>
            </w:r>
          </w:p>
        </w:tc>
        <w:tc>
          <w:tcPr>
            <w:tcW w:w="1177" w:type="pct"/>
          </w:tcPr>
          <w:p w14:paraId="25169697" w14:textId="19F745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Conditional handover including target MCG and candidate SCG for CPC for FR1-FR1 in NR-DC</w:t>
            </w:r>
          </w:p>
        </w:tc>
        <w:tc>
          <w:tcPr>
            <w:tcW w:w="589" w:type="pct"/>
          </w:tcPr>
          <w:p w14:paraId="6E9BF5C5" w14:textId="3E2B69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70307B61" w14:textId="228D7A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EFA18F9" w14:textId="28913E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3460</w:t>
            </w:r>
          </w:p>
        </w:tc>
        <w:tc>
          <w:tcPr>
            <w:tcW w:w="220" w:type="pct"/>
          </w:tcPr>
          <w:p w14:paraId="2B9CCF1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9C27064" w14:textId="67151B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35E7288" w14:textId="2FBE0B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095CD32E" w14:textId="28D9FF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NR_Mob_enh2-Core</w:t>
            </w:r>
          </w:p>
        </w:tc>
        <w:tc>
          <w:tcPr>
            <w:tcW w:w="512" w:type="pct"/>
          </w:tcPr>
          <w:p w14:paraId="491E4448" w14:textId="4E2969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136F431C" w14:textId="77777777" w:rsidTr="00AE7F5C">
        <w:tc>
          <w:tcPr>
            <w:tcW w:w="514" w:type="pct"/>
          </w:tcPr>
          <w:p w14:paraId="7AE051BD" w14:textId="2E6E3D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R4-2314328</w:t>
            </w:r>
          </w:p>
        </w:tc>
        <w:tc>
          <w:tcPr>
            <w:tcW w:w="1177" w:type="pct"/>
          </w:tcPr>
          <w:p w14:paraId="0AACACE9" w14:textId="56307C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Conditional handover including target MCG and candidate SCG for CPC for FR1-FR1 in NR-DC</w:t>
            </w:r>
          </w:p>
        </w:tc>
        <w:tc>
          <w:tcPr>
            <w:tcW w:w="589" w:type="pct"/>
          </w:tcPr>
          <w:p w14:paraId="1D7213D4" w14:textId="1D3608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3C6F73CC" w14:textId="3CEA9C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ABA3367" w14:textId="0F8157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3460</w:t>
            </w:r>
          </w:p>
        </w:tc>
        <w:tc>
          <w:tcPr>
            <w:tcW w:w="220" w:type="pct"/>
          </w:tcPr>
          <w:p w14:paraId="7452A52C" w14:textId="6FFA19EF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21977003" w14:textId="68C1D5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9B0F3A3" w14:textId="6F2FC8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47F982C" w14:textId="172B07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NR_Mob_enh2-Core</w:t>
            </w:r>
          </w:p>
        </w:tc>
        <w:tc>
          <w:tcPr>
            <w:tcW w:w="512" w:type="pct"/>
          </w:tcPr>
          <w:p w14:paraId="4DFD8F4C" w14:textId="68BB4F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endorsed</w:t>
            </w:r>
          </w:p>
        </w:tc>
      </w:tr>
      <w:tr w:rsidR="00AE7F5C" w14:paraId="76C5CB62" w14:textId="77777777" w:rsidTr="00AE7F5C">
        <w:tc>
          <w:tcPr>
            <w:tcW w:w="514" w:type="pct"/>
          </w:tcPr>
          <w:p w14:paraId="037DD096" w14:textId="1D185C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R4-2312130</w:t>
            </w:r>
          </w:p>
        </w:tc>
        <w:tc>
          <w:tcPr>
            <w:tcW w:w="1177" w:type="pct"/>
          </w:tcPr>
          <w:p w14:paraId="0CB7BC2C" w14:textId="4A96C6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[NR_Mob_enh-Core] CR to TS 38.133: Correction to CHO and CPC requirements(Rel-16)</w:t>
            </w:r>
          </w:p>
        </w:tc>
        <w:tc>
          <w:tcPr>
            <w:tcW w:w="589" w:type="pct"/>
          </w:tcPr>
          <w:p w14:paraId="7FBAA7DE" w14:textId="154FED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36C6DF38" w14:textId="365B0D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66E2CA8" w14:textId="5E1753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3461</w:t>
            </w:r>
          </w:p>
        </w:tc>
        <w:tc>
          <w:tcPr>
            <w:tcW w:w="220" w:type="pct"/>
          </w:tcPr>
          <w:p w14:paraId="4BB3DD2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E3917BC" w14:textId="3FEDD8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7F5061F5" w14:textId="228F56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9CAEBF7" w14:textId="700811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NR_Mob_enh-Core</w:t>
            </w:r>
          </w:p>
        </w:tc>
        <w:tc>
          <w:tcPr>
            <w:tcW w:w="512" w:type="pct"/>
          </w:tcPr>
          <w:p w14:paraId="08CB353B" w14:textId="009553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05980675" w14:textId="77777777" w:rsidTr="00AE7F5C">
        <w:tc>
          <w:tcPr>
            <w:tcW w:w="514" w:type="pct"/>
          </w:tcPr>
          <w:p w14:paraId="32727C71" w14:textId="343C5C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R4-2312131</w:t>
            </w:r>
          </w:p>
        </w:tc>
        <w:tc>
          <w:tcPr>
            <w:tcW w:w="1177" w:type="pct"/>
          </w:tcPr>
          <w:p w14:paraId="6D1CD364" w14:textId="0AB80B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[NR_Mob_enh-Core]CR to TS 38.133 Correction to CHO and CPC requirements(Rel-17)</w:t>
            </w:r>
          </w:p>
        </w:tc>
        <w:tc>
          <w:tcPr>
            <w:tcW w:w="589" w:type="pct"/>
          </w:tcPr>
          <w:p w14:paraId="05E68317" w14:textId="518B07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773FC239" w14:textId="5DAC51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40AFFBD" w14:textId="36B43A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3462</w:t>
            </w:r>
          </w:p>
        </w:tc>
        <w:tc>
          <w:tcPr>
            <w:tcW w:w="220" w:type="pct"/>
          </w:tcPr>
          <w:p w14:paraId="1501D96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2FDA21B" w14:textId="3B379E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74091F1" w14:textId="5FB9F6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32BA3DE" w14:textId="7C236A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NR_Mob_enh-Core</w:t>
            </w:r>
          </w:p>
        </w:tc>
        <w:tc>
          <w:tcPr>
            <w:tcW w:w="512" w:type="pct"/>
          </w:tcPr>
          <w:p w14:paraId="1C3A59E9" w14:textId="75C385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07A7EB6C" w14:textId="77777777" w:rsidTr="00AE7F5C">
        <w:tc>
          <w:tcPr>
            <w:tcW w:w="514" w:type="pct"/>
          </w:tcPr>
          <w:p w14:paraId="04A2EB93" w14:textId="4FFF41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R4-2312132</w:t>
            </w:r>
          </w:p>
        </w:tc>
        <w:tc>
          <w:tcPr>
            <w:tcW w:w="1177" w:type="pct"/>
          </w:tcPr>
          <w:p w14:paraId="79340D96" w14:textId="0E88B4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[NR_Mob_enh-Core]CR to TS 38.133 Correction to CHO and CPC requirements(Rel-18)</w:t>
            </w:r>
          </w:p>
        </w:tc>
        <w:tc>
          <w:tcPr>
            <w:tcW w:w="589" w:type="pct"/>
          </w:tcPr>
          <w:p w14:paraId="5CFA339E" w14:textId="2D8C82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059B259E" w14:textId="0281B4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BFEE37C" w14:textId="44E92E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3463</w:t>
            </w:r>
          </w:p>
        </w:tc>
        <w:tc>
          <w:tcPr>
            <w:tcW w:w="220" w:type="pct"/>
          </w:tcPr>
          <w:p w14:paraId="6C69D1A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29CEA0E" w14:textId="40A172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8CBF4A0" w14:textId="0CB26A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3747A49" w14:textId="339A33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NR_Mob_enh-Core</w:t>
            </w:r>
          </w:p>
        </w:tc>
        <w:tc>
          <w:tcPr>
            <w:tcW w:w="512" w:type="pct"/>
          </w:tcPr>
          <w:p w14:paraId="36842C65" w14:textId="3DBBA4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0CD8BF5C" w14:textId="77777777" w:rsidTr="00AE7F5C">
        <w:tc>
          <w:tcPr>
            <w:tcW w:w="514" w:type="pct"/>
          </w:tcPr>
          <w:p w14:paraId="6AB097A7" w14:textId="7231EB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R4-2312153</w:t>
            </w:r>
          </w:p>
        </w:tc>
        <w:tc>
          <w:tcPr>
            <w:tcW w:w="1177" w:type="pct"/>
          </w:tcPr>
          <w:p w14:paraId="13B6DBCE" w14:textId="002D77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for RRM requirements for NR FR2 multi-Rx chain DL reception</w:t>
            </w:r>
          </w:p>
        </w:tc>
        <w:tc>
          <w:tcPr>
            <w:tcW w:w="589" w:type="pct"/>
          </w:tcPr>
          <w:p w14:paraId="691B3B29" w14:textId="6B5981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54B97F1E" w14:textId="63BDCB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B4E78F6" w14:textId="03269E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3464</w:t>
            </w:r>
          </w:p>
        </w:tc>
        <w:tc>
          <w:tcPr>
            <w:tcW w:w="220" w:type="pct"/>
          </w:tcPr>
          <w:p w14:paraId="3C83781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AA3EF64" w14:textId="7B8E57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E2396AA" w14:textId="1EB8C9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5657A83C" w14:textId="32087D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NR_FR2_multiRX_DL-Core</w:t>
            </w:r>
          </w:p>
        </w:tc>
        <w:tc>
          <w:tcPr>
            <w:tcW w:w="512" w:type="pct"/>
          </w:tcPr>
          <w:p w14:paraId="7BDDF3A3" w14:textId="0AB277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endorsed</w:t>
            </w:r>
          </w:p>
        </w:tc>
      </w:tr>
      <w:tr w:rsidR="00AE7F5C" w14:paraId="2E9817E2" w14:textId="77777777" w:rsidTr="00AE7F5C">
        <w:tc>
          <w:tcPr>
            <w:tcW w:w="514" w:type="pct"/>
          </w:tcPr>
          <w:p w14:paraId="172D0F0E" w14:textId="1BD8F2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R4-2312231</w:t>
            </w:r>
          </w:p>
        </w:tc>
        <w:tc>
          <w:tcPr>
            <w:tcW w:w="1177" w:type="pct"/>
          </w:tcPr>
          <w:p w14:paraId="36A738E5" w14:textId="6CE470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[NR_redcap-Core] CR to Rel-17 TS 38.133: on NR RedCap HO</w:t>
            </w:r>
          </w:p>
        </w:tc>
        <w:tc>
          <w:tcPr>
            <w:tcW w:w="589" w:type="pct"/>
          </w:tcPr>
          <w:p w14:paraId="483E747F" w14:textId="12C97C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1F07F4AB" w14:textId="56AB2B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F42175F" w14:textId="7FA4DB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3465</w:t>
            </w:r>
          </w:p>
        </w:tc>
        <w:tc>
          <w:tcPr>
            <w:tcW w:w="220" w:type="pct"/>
          </w:tcPr>
          <w:p w14:paraId="7587436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1324AA4" w14:textId="728B82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1666FA2" w14:textId="6D103F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1D595EF" w14:textId="23665C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69E5C3DE" w14:textId="28F995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3BDDF0D3" w14:textId="77777777" w:rsidTr="00AE7F5C">
        <w:tc>
          <w:tcPr>
            <w:tcW w:w="514" w:type="pct"/>
          </w:tcPr>
          <w:p w14:paraId="09D3D360" w14:textId="4C6C92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R4-2312232</w:t>
            </w:r>
          </w:p>
        </w:tc>
        <w:tc>
          <w:tcPr>
            <w:tcW w:w="1177" w:type="pct"/>
          </w:tcPr>
          <w:p w14:paraId="1E60D10F" w14:textId="7C4FC0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[NR_redcap-Core] CR to Rel-18 TS 38.133: on NR RedCap HO</w:t>
            </w:r>
          </w:p>
        </w:tc>
        <w:tc>
          <w:tcPr>
            <w:tcW w:w="589" w:type="pct"/>
          </w:tcPr>
          <w:p w14:paraId="0340F55C" w14:textId="1A9B27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6E1173C8" w14:textId="4D3B0C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E93A3B0" w14:textId="6D48DC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3466</w:t>
            </w:r>
          </w:p>
        </w:tc>
        <w:tc>
          <w:tcPr>
            <w:tcW w:w="220" w:type="pct"/>
          </w:tcPr>
          <w:p w14:paraId="70FB743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9A68E03" w14:textId="1F3C4B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5A30B18" w14:textId="672110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AED50E3" w14:textId="7A8A93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5D450501" w14:textId="31465B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6D477059" w14:textId="77777777" w:rsidTr="00AE7F5C">
        <w:tc>
          <w:tcPr>
            <w:tcW w:w="514" w:type="pct"/>
          </w:tcPr>
          <w:p w14:paraId="20653872" w14:textId="68ADF7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R4-2312233</w:t>
            </w:r>
          </w:p>
        </w:tc>
        <w:tc>
          <w:tcPr>
            <w:tcW w:w="1177" w:type="pct"/>
          </w:tcPr>
          <w:p w14:paraId="663320F6" w14:textId="74F321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[NR_redcap-Core] CR to Rel-17 TS 38.133: on NR RedCap Re-establishment</w:t>
            </w:r>
          </w:p>
        </w:tc>
        <w:tc>
          <w:tcPr>
            <w:tcW w:w="589" w:type="pct"/>
          </w:tcPr>
          <w:p w14:paraId="52847C5F" w14:textId="2E6851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3FA41DC8" w14:textId="730FE4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6175042" w14:textId="43CF34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3467</w:t>
            </w:r>
          </w:p>
        </w:tc>
        <w:tc>
          <w:tcPr>
            <w:tcW w:w="220" w:type="pct"/>
          </w:tcPr>
          <w:p w14:paraId="176EBC3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E371AFE" w14:textId="7F12F8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3133EAA" w14:textId="15C97F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457E908" w14:textId="6E2074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7B93B9AF" w14:textId="6E14EC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08A8E2F6" w14:textId="77777777" w:rsidTr="00AE7F5C">
        <w:tc>
          <w:tcPr>
            <w:tcW w:w="514" w:type="pct"/>
          </w:tcPr>
          <w:p w14:paraId="6F878189" w14:textId="5217A1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R4-2314418</w:t>
            </w:r>
          </w:p>
        </w:tc>
        <w:tc>
          <w:tcPr>
            <w:tcW w:w="1177" w:type="pct"/>
          </w:tcPr>
          <w:p w14:paraId="3C815145" w14:textId="6FA621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[NR_redcap-Core] CR to Rel-17 TS 38.133: on NR RedCap Re-establishment</w:t>
            </w:r>
          </w:p>
        </w:tc>
        <w:tc>
          <w:tcPr>
            <w:tcW w:w="589" w:type="pct"/>
          </w:tcPr>
          <w:p w14:paraId="48178F38" w14:textId="536B1B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4ADE384D" w14:textId="4F1269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A22BD76" w14:textId="105DE5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3467</w:t>
            </w:r>
          </w:p>
        </w:tc>
        <w:tc>
          <w:tcPr>
            <w:tcW w:w="220" w:type="pct"/>
          </w:tcPr>
          <w:p w14:paraId="31CB2964" w14:textId="7D361F4A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9FFACC8" w14:textId="205B64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0944B20" w14:textId="6D311D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412D5A2" w14:textId="1042D8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319A5483" w14:textId="6F815A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ED03F93" w14:textId="77777777" w:rsidTr="00AE7F5C">
        <w:tc>
          <w:tcPr>
            <w:tcW w:w="514" w:type="pct"/>
          </w:tcPr>
          <w:p w14:paraId="6D558AD7" w14:textId="0623A7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R4-2312234</w:t>
            </w:r>
          </w:p>
        </w:tc>
        <w:tc>
          <w:tcPr>
            <w:tcW w:w="1177" w:type="pct"/>
          </w:tcPr>
          <w:p w14:paraId="05BC47BB" w14:textId="20F0A0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[NR_redcap-Core] CR to Rel-18 TS 38.133: on NR RedCap Re-establishment</w:t>
            </w:r>
          </w:p>
        </w:tc>
        <w:tc>
          <w:tcPr>
            <w:tcW w:w="589" w:type="pct"/>
          </w:tcPr>
          <w:p w14:paraId="23187A85" w14:textId="4A5B76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7D2112E2" w14:textId="31E864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8DE6EBF" w14:textId="3B5F4D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3468</w:t>
            </w:r>
          </w:p>
        </w:tc>
        <w:tc>
          <w:tcPr>
            <w:tcW w:w="220" w:type="pct"/>
          </w:tcPr>
          <w:p w14:paraId="084B7EF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3527AA8" w14:textId="5221A2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E387053" w14:textId="6F6A98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639EC34" w14:textId="6758C0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27276EBE" w14:textId="52DD15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D4D9DEB" w14:textId="77777777" w:rsidTr="00AE7F5C">
        <w:tc>
          <w:tcPr>
            <w:tcW w:w="514" w:type="pct"/>
          </w:tcPr>
          <w:p w14:paraId="40AA3FCC" w14:textId="65B028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R4-2314419</w:t>
            </w:r>
          </w:p>
        </w:tc>
        <w:tc>
          <w:tcPr>
            <w:tcW w:w="1177" w:type="pct"/>
          </w:tcPr>
          <w:p w14:paraId="5E5E4E0C" w14:textId="320C82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[NR_redcap-Core] CR to Rel-18 TS 38.133: on NR RedCap Re-establishment</w:t>
            </w:r>
          </w:p>
        </w:tc>
        <w:tc>
          <w:tcPr>
            <w:tcW w:w="589" w:type="pct"/>
          </w:tcPr>
          <w:p w14:paraId="62E51380" w14:textId="24FF96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0929F9FC" w14:textId="7C3D75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A67DBEA" w14:textId="5CC546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3468</w:t>
            </w:r>
          </w:p>
        </w:tc>
        <w:tc>
          <w:tcPr>
            <w:tcW w:w="220" w:type="pct"/>
          </w:tcPr>
          <w:p w14:paraId="6D6C6FA7" w14:textId="173D894C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74045D17" w14:textId="2EC8F4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6742C45" w14:textId="6E61BF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1D34915" w14:textId="36EDAE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71A76153" w14:textId="573FCA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3821405" w14:textId="77777777" w:rsidTr="00AE7F5C">
        <w:tc>
          <w:tcPr>
            <w:tcW w:w="514" w:type="pct"/>
          </w:tcPr>
          <w:p w14:paraId="626EF611" w14:textId="5046CE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R4-2312235</w:t>
            </w:r>
          </w:p>
        </w:tc>
        <w:tc>
          <w:tcPr>
            <w:tcW w:w="1177" w:type="pct"/>
          </w:tcPr>
          <w:p w14:paraId="55E2E488" w14:textId="476222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DL interruption for Tx switching across 3/4 bands</w:t>
            </w:r>
          </w:p>
        </w:tc>
        <w:tc>
          <w:tcPr>
            <w:tcW w:w="589" w:type="pct"/>
          </w:tcPr>
          <w:p w14:paraId="7C6626FF" w14:textId="1ACC68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75F2EC8F" w14:textId="2ECA46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36A27C2" w14:textId="20F08E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3469</w:t>
            </w:r>
          </w:p>
        </w:tc>
        <w:tc>
          <w:tcPr>
            <w:tcW w:w="220" w:type="pct"/>
          </w:tcPr>
          <w:p w14:paraId="1A83F00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29D13DD" w14:textId="47A4B2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F0FE9C3" w14:textId="146C8D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087CDEF" w14:textId="238A0E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NR_MC_enh-Core</w:t>
            </w:r>
          </w:p>
        </w:tc>
        <w:tc>
          <w:tcPr>
            <w:tcW w:w="512" w:type="pct"/>
          </w:tcPr>
          <w:p w14:paraId="04F4197A" w14:textId="024900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12C358C" w14:textId="77777777" w:rsidTr="00AE7F5C">
        <w:tc>
          <w:tcPr>
            <w:tcW w:w="514" w:type="pct"/>
          </w:tcPr>
          <w:p w14:paraId="78BAF3D9" w14:textId="080F09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R4-2314428</w:t>
            </w:r>
          </w:p>
        </w:tc>
        <w:tc>
          <w:tcPr>
            <w:tcW w:w="1177" w:type="pct"/>
          </w:tcPr>
          <w:p w14:paraId="3729B9D4" w14:textId="43DA7B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DL interruption for Tx switching across 3/4 bands</w:t>
            </w:r>
          </w:p>
        </w:tc>
        <w:tc>
          <w:tcPr>
            <w:tcW w:w="589" w:type="pct"/>
          </w:tcPr>
          <w:p w14:paraId="56CAC65E" w14:textId="2FC2D5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3C28E182" w14:textId="60948D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7601E82" w14:textId="3E11DD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3469</w:t>
            </w:r>
          </w:p>
        </w:tc>
        <w:tc>
          <w:tcPr>
            <w:tcW w:w="220" w:type="pct"/>
          </w:tcPr>
          <w:p w14:paraId="0D7F1262" w14:textId="4E6A5488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EF0F312" w14:textId="6039BC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CA9DF97" w14:textId="22060A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BF38CD4" w14:textId="5CBDBE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NR_MC_enh-Core</w:t>
            </w:r>
          </w:p>
        </w:tc>
        <w:tc>
          <w:tcPr>
            <w:tcW w:w="512" w:type="pct"/>
          </w:tcPr>
          <w:p w14:paraId="496E8D36" w14:textId="763538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3EA905E" w14:textId="77777777" w:rsidTr="00AE7F5C">
        <w:tc>
          <w:tcPr>
            <w:tcW w:w="514" w:type="pct"/>
          </w:tcPr>
          <w:p w14:paraId="0AFF3B82" w14:textId="18B136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R4-2312236</w:t>
            </w:r>
          </w:p>
        </w:tc>
        <w:tc>
          <w:tcPr>
            <w:tcW w:w="1177" w:type="pct"/>
          </w:tcPr>
          <w:p w14:paraId="7C9A9190" w14:textId="6180AF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38.133:  Introduction of 900 MHz NR Band in the US</w:t>
            </w:r>
          </w:p>
        </w:tc>
        <w:tc>
          <w:tcPr>
            <w:tcW w:w="589" w:type="pct"/>
          </w:tcPr>
          <w:p w14:paraId="50CF2903" w14:textId="20CBA1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366540EA" w14:textId="3F0009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5782F44" w14:textId="7F7CA8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3470</w:t>
            </w:r>
          </w:p>
        </w:tc>
        <w:tc>
          <w:tcPr>
            <w:tcW w:w="220" w:type="pct"/>
          </w:tcPr>
          <w:p w14:paraId="4EBA30E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7F1CDCD" w14:textId="6C468A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27115CD" w14:textId="6930C4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775E3BA0" w14:textId="0EE8C9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NR_900MHz_US-Core</w:t>
            </w:r>
          </w:p>
        </w:tc>
        <w:tc>
          <w:tcPr>
            <w:tcW w:w="512" w:type="pct"/>
          </w:tcPr>
          <w:p w14:paraId="75226787" w14:textId="139348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endorsed</w:t>
            </w:r>
          </w:p>
        </w:tc>
      </w:tr>
      <w:tr w:rsidR="00AE7F5C" w14:paraId="673BF435" w14:textId="77777777" w:rsidTr="00AE7F5C">
        <w:tc>
          <w:tcPr>
            <w:tcW w:w="514" w:type="pct"/>
          </w:tcPr>
          <w:p w14:paraId="5EC6B559" w14:textId="021488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R4-2312281</w:t>
            </w:r>
          </w:p>
        </w:tc>
        <w:tc>
          <w:tcPr>
            <w:tcW w:w="1177" w:type="pct"/>
          </w:tcPr>
          <w:p w14:paraId="08280C73" w14:textId="68B6D2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[NR_feMIMO-Perf] CR of correction on parameter typos in TC4.5.5.7, TC5.5.5.8, TC6.5.5.7, TC7.5.5.9, TC7.5.5.10 for R17</w:t>
            </w:r>
          </w:p>
        </w:tc>
        <w:tc>
          <w:tcPr>
            <w:tcW w:w="589" w:type="pct"/>
          </w:tcPr>
          <w:p w14:paraId="03724796" w14:textId="48AAA6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5230F49F" w14:textId="55B6E1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B255B44" w14:textId="64011E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3471</w:t>
            </w:r>
          </w:p>
        </w:tc>
        <w:tc>
          <w:tcPr>
            <w:tcW w:w="220" w:type="pct"/>
          </w:tcPr>
          <w:p w14:paraId="232B21F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8C1ACAF" w14:textId="1A08B5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90A8DC4" w14:textId="5B2443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4ED6A07" w14:textId="193B94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NR_feMIMO-Perf</w:t>
            </w:r>
          </w:p>
        </w:tc>
        <w:tc>
          <w:tcPr>
            <w:tcW w:w="512" w:type="pct"/>
          </w:tcPr>
          <w:p w14:paraId="13094F82" w14:textId="1DCEEF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0C1B66B" w14:textId="77777777" w:rsidTr="00AE7F5C">
        <w:tc>
          <w:tcPr>
            <w:tcW w:w="514" w:type="pct"/>
          </w:tcPr>
          <w:p w14:paraId="6B468975" w14:textId="127FF5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R4-2314399</w:t>
            </w:r>
          </w:p>
        </w:tc>
        <w:tc>
          <w:tcPr>
            <w:tcW w:w="1177" w:type="pct"/>
          </w:tcPr>
          <w:p w14:paraId="0C143FFF" w14:textId="51F8EB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[NR_feMIMO-Perf] CR of correction on parameter typos in TC4.5.5.7, TC5.5.5.8, TC6.5.5.7, TC7.5.5.9, TC7.5.5.10 for R17</w:t>
            </w:r>
          </w:p>
        </w:tc>
        <w:tc>
          <w:tcPr>
            <w:tcW w:w="589" w:type="pct"/>
          </w:tcPr>
          <w:p w14:paraId="7FE7E217" w14:textId="55636E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Samsung, Cybercore</w:t>
            </w:r>
          </w:p>
        </w:tc>
        <w:tc>
          <w:tcPr>
            <w:tcW w:w="441" w:type="pct"/>
          </w:tcPr>
          <w:p w14:paraId="7DD97EFE" w14:textId="628670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BE9D32E" w14:textId="5A9FEB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3471</w:t>
            </w:r>
          </w:p>
        </w:tc>
        <w:tc>
          <w:tcPr>
            <w:tcW w:w="220" w:type="pct"/>
          </w:tcPr>
          <w:p w14:paraId="74575DC1" w14:textId="442B1188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6B4B158" w14:textId="434C62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D045D19" w14:textId="647913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B748A02" w14:textId="13FC21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NR_feMIMO-Perf</w:t>
            </w:r>
          </w:p>
        </w:tc>
        <w:tc>
          <w:tcPr>
            <w:tcW w:w="512" w:type="pct"/>
          </w:tcPr>
          <w:p w14:paraId="20DF475E" w14:textId="4A92EE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7480649" w14:textId="77777777" w:rsidTr="00AE7F5C">
        <w:tc>
          <w:tcPr>
            <w:tcW w:w="514" w:type="pct"/>
          </w:tcPr>
          <w:p w14:paraId="581054B3" w14:textId="7125C0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R4-2312282</w:t>
            </w:r>
          </w:p>
        </w:tc>
        <w:tc>
          <w:tcPr>
            <w:tcW w:w="1177" w:type="pct"/>
          </w:tcPr>
          <w:p w14:paraId="058E49BF" w14:textId="5063B2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[NR_feMIMO-Perf] CR of correction on parameter typos in TC4.5.5.7, TC5.5.5.8, TC6.5.5.7, TC7.5.5.9, TC7.5.5.10 for R18</w:t>
            </w:r>
          </w:p>
        </w:tc>
        <w:tc>
          <w:tcPr>
            <w:tcW w:w="589" w:type="pct"/>
          </w:tcPr>
          <w:p w14:paraId="3EAFDB62" w14:textId="1BD3F8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7B8024E0" w14:textId="2DE5AF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E13A340" w14:textId="5F781B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3472</w:t>
            </w:r>
          </w:p>
        </w:tc>
        <w:tc>
          <w:tcPr>
            <w:tcW w:w="220" w:type="pct"/>
          </w:tcPr>
          <w:p w14:paraId="526AD47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764FF8A" w14:textId="1DBB18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8AC4114" w14:textId="2DAFAE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3495DFA" w14:textId="47B8AB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NR_feMIMO-Perf</w:t>
            </w:r>
          </w:p>
        </w:tc>
        <w:tc>
          <w:tcPr>
            <w:tcW w:w="512" w:type="pct"/>
          </w:tcPr>
          <w:p w14:paraId="60A7251F" w14:textId="12A52E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9910AE0" w14:textId="77777777" w:rsidTr="00AE7F5C">
        <w:tc>
          <w:tcPr>
            <w:tcW w:w="514" w:type="pct"/>
          </w:tcPr>
          <w:p w14:paraId="6AEF6F73" w14:textId="0C5B07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R4-2312381</w:t>
            </w:r>
          </w:p>
        </w:tc>
        <w:tc>
          <w:tcPr>
            <w:tcW w:w="1177" w:type="pct"/>
          </w:tcPr>
          <w:p w14:paraId="7E93708E" w14:textId="1B4AB1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Correction to P factor for RLM BFD CBD and L1RSRP_R16</w:t>
            </w:r>
          </w:p>
        </w:tc>
        <w:tc>
          <w:tcPr>
            <w:tcW w:w="589" w:type="pct"/>
          </w:tcPr>
          <w:p w14:paraId="7951F96F" w14:textId="1B9529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58DB0F49" w14:textId="447237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6E63603" w14:textId="6CBF7E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3473</w:t>
            </w:r>
          </w:p>
        </w:tc>
        <w:tc>
          <w:tcPr>
            <w:tcW w:w="220" w:type="pct"/>
          </w:tcPr>
          <w:p w14:paraId="28B310C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8971CD2" w14:textId="096106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58399A86" w14:textId="6A45B7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4E9F8CC" w14:textId="0FA626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0EFA7617" w14:textId="74162A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3D2455D" w14:textId="77777777" w:rsidTr="00AE7F5C">
        <w:tc>
          <w:tcPr>
            <w:tcW w:w="514" w:type="pct"/>
          </w:tcPr>
          <w:p w14:paraId="33E90880" w14:textId="34BBAF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R4-2312382</w:t>
            </w:r>
          </w:p>
        </w:tc>
        <w:tc>
          <w:tcPr>
            <w:tcW w:w="1177" w:type="pct"/>
          </w:tcPr>
          <w:p w14:paraId="0DF7EAA6" w14:textId="1F3609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Correction to P factor for RLM BFD CBD and L1RSRP_R17</w:t>
            </w:r>
          </w:p>
        </w:tc>
        <w:tc>
          <w:tcPr>
            <w:tcW w:w="589" w:type="pct"/>
          </w:tcPr>
          <w:p w14:paraId="7AF1951A" w14:textId="770698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20F20C7F" w14:textId="53072A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0D615F8" w14:textId="54FE8A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3474</w:t>
            </w:r>
          </w:p>
        </w:tc>
        <w:tc>
          <w:tcPr>
            <w:tcW w:w="220" w:type="pct"/>
          </w:tcPr>
          <w:p w14:paraId="3015768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271E68D" w14:textId="441C7F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6A680B6" w14:textId="144D5B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CA47ADE" w14:textId="76C5FB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2D0A6BB2" w14:textId="245583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CEC8FAF" w14:textId="77777777" w:rsidTr="00AE7F5C">
        <w:tc>
          <w:tcPr>
            <w:tcW w:w="514" w:type="pct"/>
          </w:tcPr>
          <w:p w14:paraId="56A006F9" w14:textId="3A5100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R4-2312383</w:t>
            </w:r>
          </w:p>
        </w:tc>
        <w:tc>
          <w:tcPr>
            <w:tcW w:w="1177" w:type="pct"/>
          </w:tcPr>
          <w:p w14:paraId="543852FA" w14:textId="509B2B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Correction to P factor for RLM BFD CBD and L1RSRP_R18</w:t>
            </w:r>
          </w:p>
        </w:tc>
        <w:tc>
          <w:tcPr>
            <w:tcW w:w="589" w:type="pct"/>
          </w:tcPr>
          <w:p w14:paraId="0FD41677" w14:textId="6BEA3C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566E9E4F" w14:textId="1413FC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CBC16B0" w14:textId="5DD0F0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3475</w:t>
            </w:r>
          </w:p>
        </w:tc>
        <w:tc>
          <w:tcPr>
            <w:tcW w:w="220" w:type="pct"/>
          </w:tcPr>
          <w:p w14:paraId="06BF3D8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1A8F501" w14:textId="339725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9CC1CB3" w14:textId="489210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675EA40" w14:textId="26A10E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14A87065" w14:textId="0BAA7E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421A424" w14:textId="77777777" w:rsidTr="00AE7F5C">
        <w:tc>
          <w:tcPr>
            <w:tcW w:w="514" w:type="pct"/>
          </w:tcPr>
          <w:p w14:paraId="52F7E390" w14:textId="39A2B9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R4-2312384</w:t>
            </w:r>
          </w:p>
        </w:tc>
        <w:tc>
          <w:tcPr>
            <w:tcW w:w="1177" w:type="pct"/>
          </w:tcPr>
          <w:p w14:paraId="0AE1ED3F" w14:textId="32AE1F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[NR_UE_pow_sav-Perf] Correction to relaxed idle measurement TCs_R16</w:t>
            </w:r>
          </w:p>
        </w:tc>
        <w:tc>
          <w:tcPr>
            <w:tcW w:w="589" w:type="pct"/>
          </w:tcPr>
          <w:p w14:paraId="18574CE0" w14:textId="5CED99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82CEFAF" w14:textId="222D1D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EF40343" w14:textId="37C02C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3476</w:t>
            </w:r>
          </w:p>
        </w:tc>
        <w:tc>
          <w:tcPr>
            <w:tcW w:w="220" w:type="pct"/>
          </w:tcPr>
          <w:p w14:paraId="122DF06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76BF802" w14:textId="6280AD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541629BC" w14:textId="7D8B9C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14BF64C" w14:textId="7000A8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NR_UE_pow_sav-Perf</w:t>
            </w:r>
          </w:p>
        </w:tc>
        <w:tc>
          <w:tcPr>
            <w:tcW w:w="512" w:type="pct"/>
          </w:tcPr>
          <w:p w14:paraId="0A34BC1F" w14:textId="645C99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0DD7E25" w14:textId="77777777" w:rsidTr="00AE7F5C">
        <w:tc>
          <w:tcPr>
            <w:tcW w:w="514" w:type="pct"/>
          </w:tcPr>
          <w:p w14:paraId="06656D90" w14:textId="3C3D1A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R4-2312385</w:t>
            </w:r>
          </w:p>
        </w:tc>
        <w:tc>
          <w:tcPr>
            <w:tcW w:w="1177" w:type="pct"/>
          </w:tcPr>
          <w:p w14:paraId="7C28E701" w14:textId="0F3417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[NR_UE_pow_sav-Perf] Correction to relaxed idle measurement TCs_R17</w:t>
            </w:r>
          </w:p>
        </w:tc>
        <w:tc>
          <w:tcPr>
            <w:tcW w:w="589" w:type="pct"/>
          </w:tcPr>
          <w:p w14:paraId="48330C52" w14:textId="5C77DC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96C8279" w14:textId="7D59C6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2D65040" w14:textId="7833D8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3477</w:t>
            </w:r>
          </w:p>
        </w:tc>
        <w:tc>
          <w:tcPr>
            <w:tcW w:w="220" w:type="pct"/>
          </w:tcPr>
          <w:p w14:paraId="72D1572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4086973" w14:textId="7807E1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1C2573D" w14:textId="6162FF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7999FAC" w14:textId="2E0147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NR_UE_pow_sav-Perf</w:t>
            </w:r>
          </w:p>
        </w:tc>
        <w:tc>
          <w:tcPr>
            <w:tcW w:w="512" w:type="pct"/>
          </w:tcPr>
          <w:p w14:paraId="2B8F3B2A" w14:textId="02160F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2EBCB69" w14:textId="77777777" w:rsidTr="00AE7F5C">
        <w:tc>
          <w:tcPr>
            <w:tcW w:w="514" w:type="pct"/>
          </w:tcPr>
          <w:p w14:paraId="40C2F6F0" w14:textId="5AE75F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R4-2312386</w:t>
            </w:r>
          </w:p>
        </w:tc>
        <w:tc>
          <w:tcPr>
            <w:tcW w:w="1177" w:type="pct"/>
          </w:tcPr>
          <w:p w14:paraId="12882D28" w14:textId="7957C6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[NR_UE_pow_sav-Perf] Correction to relaxed idle measurement TCs_R18</w:t>
            </w:r>
          </w:p>
        </w:tc>
        <w:tc>
          <w:tcPr>
            <w:tcW w:w="589" w:type="pct"/>
          </w:tcPr>
          <w:p w14:paraId="0D391474" w14:textId="376396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1D24D1A" w14:textId="0296EC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BE4C9AB" w14:textId="72E938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3478</w:t>
            </w:r>
          </w:p>
        </w:tc>
        <w:tc>
          <w:tcPr>
            <w:tcW w:w="220" w:type="pct"/>
          </w:tcPr>
          <w:p w14:paraId="73197C2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3BE19D3" w14:textId="7829B2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EF18C25" w14:textId="729F05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39A2EC6" w14:textId="599BC1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NR_UE_pow_sav-Perf</w:t>
            </w:r>
          </w:p>
        </w:tc>
        <w:tc>
          <w:tcPr>
            <w:tcW w:w="512" w:type="pct"/>
          </w:tcPr>
          <w:p w14:paraId="3D0138C6" w14:textId="47566E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E565A27" w14:textId="77777777" w:rsidTr="00AE7F5C">
        <w:tc>
          <w:tcPr>
            <w:tcW w:w="514" w:type="pct"/>
          </w:tcPr>
          <w:p w14:paraId="3638B801" w14:textId="21CD3D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R4-2312387</w:t>
            </w:r>
          </w:p>
        </w:tc>
        <w:tc>
          <w:tcPr>
            <w:tcW w:w="1177" w:type="pct"/>
          </w:tcPr>
          <w:p w14:paraId="38F7D97A" w14:textId="59B735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[NR_RRM_Enh-Perf] Correction to simultaneous BWP switching TCs_R16</w:t>
            </w:r>
          </w:p>
        </w:tc>
        <w:tc>
          <w:tcPr>
            <w:tcW w:w="589" w:type="pct"/>
          </w:tcPr>
          <w:p w14:paraId="175EF25E" w14:textId="647E1C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084B9D8" w14:textId="552617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EDA680F" w14:textId="314DA7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3479</w:t>
            </w:r>
          </w:p>
        </w:tc>
        <w:tc>
          <w:tcPr>
            <w:tcW w:w="220" w:type="pct"/>
          </w:tcPr>
          <w:p w14:paraId="4BD70A6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3B7BE8F" w14:textId="0B3027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0B1627F4" w14:textId="515A1C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C07715D" w14:textId="090D73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NR_RRM_enh-Perf</w:t>
            </w:r>
          </w:p>
        </w:tc>
        <w:tc>
          <w:tcPr>
            <w:tcW w:w="512" w:type="pct"/>
          </w:tcPr>
          <w:p w14:paraId="7494DFB0" w14:textId="640B2A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5EDA9AE" w14:textId="77777777" w:rsidTr="00AE7F5C">
        <w:tc>
          <w:tcPr>
            <w:tcW w:w="514" w:type="pct"/>
          </w:tcPr>
          <w:p w14:paraId="091E3C56" w14:textId="399377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R4-2312388</w:t>
            </w:r>
          </w:p>
        </w:tc>
        <w:tc>
          <w:tcPr>
            <w:tcW w:w="1177" w:type="pct"/>
          </w:tcPr>
          <w:p w14:paraId="67FD69D6" w14:textId="696B2D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[NR_RRM_Enh-Perf] Correction to simultaneous BWP switching TCs_R17</w:t>
            </w:r>
          </w:p>
        </w:tc>
        <w:tc>
          <w:tcPr>
            <w:tcW w:w="589" w:type="pct"/>
          </w:tcPr>
          <w:p w14:paraId="7FD2123A" w14:textId="4FAD74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91232F5" w14:textId="4C6934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A39AC76" w14:textId="7B065F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3480</w:t>
            </w:r>
          </w:p>
        </w:tc>
        <w:tc>
          <w:tcPr>
            <w:tcW w:w="220" w:type="pct"/>
          </w:tcPr>
          <w:p w14:paraId="6199DAF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6724D75" w14:textId="3E9072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A127AE3" w14:textId="4690A9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2013A32" w14:textId="36C6E9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NR_RRM_enh-Perf</w:t>
            </w:r>
          </w:p>
        </w:tc>
        <w:tc>
          <w:tcPr>
            <w:tcW w:w="512" w:type="pct"/>
          </w:tcPr>
          <w:p w14:paraId="442260F0" w14:textId="07F910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9E5A300" w14:textId="77777777" w:rsidTr="00AE7F5C">
        <w:tc>
          <w:tcPr>
            <w:tcW w:w="514" w:type="pct"/>
          </w:tcPr>
          <w:p w14:paraId="5B11F33E" w14:textId="49AAF7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R4-2312389</w:t>
            </w:r>
          </w:p>
        </w:tc>
        <w:tc>
          <w:tcPr>
            <w:tcW w:w="1177" w:type="pct"/>
          </w:tcPr>
          <w:p w14:paraId="5AAD867C" w14:textId="3EE645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[NR_RRM_Enh-Perf] Correction to simultaneous BWP switching TCs_R18</w:t>
            </w:r>
          </w:p>
        </w:tc>
        <w:tc>
          <w:tcPr>
            <w:tcW w:w="589" w:type="pct"/>
          </w:tcPr>
          <w:p w14:paraId="4E0D31A4" w14:textId="2304B1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B363E50" w14:textId="061FA3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B0165D2" w14:textId="06C734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3481</w:t>
            </w:r>
          </w:p>
        </w:tc>
        <w:tc>
          <w:tcPr>
            <w:tcW w:w="220" w:type="pct"/>
          </w:tcPr>
          <w:p w14:paraId="1FABEC5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19701FA" w14:textId="233619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933A006" w14:textId="6D83A9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C8ED59B" w14:textId="6EF898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NR_RRM_enh-Perf</w:t>
            </w:r>
          </w:p>
        </w:tc>
        <w:tc>
          <w:tcPr>
            <w:tcW w:w="512" w:type="pct"/>
          </w:tcPr>
          <w:p w14:paraId="5EA56377" w14:textId="51ED5C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D23B05B" w14:textId="77777777" w:rsidTr="00AE7F5C">
        <w:tc>
          <w:tcPr>
            <w:tcW w:w="514" w:type="pct"/>
          </w:tcPr>
          <w:p w14:paraId="29A58E3A" w14:textId="3D317B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R4-2312390</w:t>
            </w:r>
          </w:p>
        </w:tc>
        <w:tc>
          <w:tcPr>
            <w:tcW w:w="1177" w:type="pct"/>
          </w:tcPr>
          <w:p w14:paraId="4F4E161E" w14:textId="2E5C0C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[NR_redcap-Core] Cleaning up of RedCap measurement reporting requirements_R17</w:t>
            </w:r>
          </w:p>
        </w:tc>
        <w:tc>
          <w:tcPr>
            <w:tcW w:w="589" w:type="pct"/>
          </w:tcPr>
          <w:p w14:paraId="01B36EF2" w14:textId="1C4584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5BB3D88F" w14:textId="31EB23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D87CAF5" w14:textId="24C2CD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3482</w:t>
            </w:r>
          </w:p>
        </w:tc>
        <w:tc>
          <w:tcPr>
            <w:tcW w:w="220" w:type="pct"/>
          </w:tcPr>
          <w:p w14:paraId="7D81DDC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A265E7A" w14:textId="604FA4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D037545" w14:textId="6A6DE8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8B690C9" w14:textId="1589CE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0EDD5C1E" w14:textId="62BB5B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8834F36" w14:textId="77777777" w:rsidTr="00AE7F5C">
        <w:tc>
          <w:tcPr>
            <w:tcW w:w="514" w:type="pct"/>
          </w:tcPr>
          <w:p w14:paraId="61E395CC" w14:textId="708293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R4-2314420</w:t>
            </w:r>
          </w:p>
        </w:tc>
        <w:tc>
          <w:tcPr>
            <w:tcW w:w="1177" w:type="pct"/>
          </w:tcPr>
          <w:p w14:paraId="72F6AD8A" w14:textId="5C70AA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[NR_redcap-Core] Cleaning up of RedCap measurement reporting requirements_R17</w:t>
            </w:r>
          </w:p>
        </w:tc>
        <w:tc>
          <w:tcPr>
            <w:tcW w:w="589" w:type="pct"/>
          </w:tcPr>
          <w:p w14:paraId="7C6C7FB0" w14:textId="6953A3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96B8D2E" w14:textId="48C67C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E13FC7E" w14:textId="01B422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3482</w:t>
            </w:r>
          </w:p>
        </w:tc>
        <w:tc>
          <w:tcPr>
            <w:tcW w:w="220" w:type="pct"/>
          </w:tcPr>
          <w:p w14:paraId="3FCA655C" w14:textId="769EAF33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29F505D" w14:textId="40B41C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4DAE6BD" w14:textId="58C5D7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CD2AA2B" w14:textId="38F8C1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58D6EE5D" w14:textId="3A163E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7822D69" w14:textId="77777777" w:rsidTr="00AE7F5C">
        <w:tc>
          <w:tcPr>
            <w:tcW w:w="514" w:type="pct"/>
          </w:tcPr>
          <w:p w14:paraId="59D0A0A3" w14:textId="58151F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R4-2312391</w:t>
            </w:r>
          </w:p>
        </w:tc>
        <w:tc>
          <w:tcPr>
            <w:tcW w:w="1177" w:type="pct"/>
          </w:tcPr>
          <w:p w14:paraId="33AF7597" w14:textId="3D7616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[NR_redcap-Core] Cleaning up of RedCap measurement reporting requirements_R18</w:t>
            </w:r>
          </w:p>
        </w:tc>
        <w:tc>
          <w:tcPr>
            <w:tcW w:w="589" w:type="pct"/>
          </w:tcPr>
          <w:p w14:paraId="6D3EFCAB" w14:textId="765457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24700BA8" w14:textId="1CA75A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97BF648" w14:textId="5B582A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3483</w:t>
            </w:r>
          </w:p>
        </w:tc>
        <w:tc>
          <w:tcPr>
            <w:tcW w:w="220" w:type="pct"/>
          </w:tcPr>
          <w:p w14:paraId="23A4289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BB5C2DA" w14:textId="6061CE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7012686" w14:textId="232BAD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22FA9F0" w14:textId="5DAFF3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39972C10" w14:textId="420CB2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C59B8C7" w14:textId="77777777" w:rsidTr="00AE7F5C">
        <w:tc>
          <w:tcPr>
            <w:tcW w:w="514" w:type="pct"/>
          </w:tcPr>
          <w:p w14:paraId="5B77C5D7" w14:textId="49129B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R4-2312392</w:t>
            </w:r>
          </w:p>
        </w:tc>
        <w:tc>
          <w:tcPr>
            <w:tcW w:w="1177" w:type="pct"/>
          </w:tcPr>
          <w:p w14:paraId="1CEDB6BA" w14:textId="69ED55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[NR_redcap-Perf] Cleaning up of RedCap measurement accuracy requirements_R17</w:t>
            </w:r>
          </w:p>
        </w:tc>
        <w:tc>
          <w:tcPr>
            <w:tcW w:w="589" w:type="pct"/>
          </w:tcPr>
          <w:p w14:paraId="6687CD71" w14:textId="50F370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2E15A05" w14:textId="263DE3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A472FDC" w14:textId="2F5D7E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3484</w:t>
            </w:r>
          </w:p>
        </w:tc>
        <w:tc>
          <w:tcPr>
            <w:tcW w:w="220" w:type="pct"/>
          </w:tcPr>
          <w:p w14:paraId="3803CDB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4F69D5A" w14:textId="30BB42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3FF32F5" w14:textId="1AFC86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0528963" w14:textId="64AEC9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296D977F" w14:textId="206CA9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96FF4ED" w14:textId="77777777" w:rsidTr="00AE7F5C">
        <w:tc>
          <w:tcPr>
            <w:tcW w:w="514" w:type="pct"/>
          </w:tcPr>
          <w:p w14:paraId="54FA4D11" w14:textId="071423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R4-2312393</w:t>
            </w:r>
          </w:p>
        </w:tc>
        <w:tc>
          <w:tcPr>
            <w:tcW w:w="1177" w:type="pct"/>
          </w:tcPr>
          <w:p w14:paraId="216B74E5" w14:textId="2AB14B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[NR_redcap-Perf] Cleaning up of RedCap measurement accuracy requirements_R18</w:t>
            </w:r>
          </w:p>
        </w:tc>
        <w:tc>
          <w:tcPr>
            <w:tcW w:w="589" w:type="pct"/>
          </w:tcPr>
          <w:p w14:paraId="3270485D" w14:textId="6EA1A2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894E317" w14:textId="49EEB1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2D8B1E3" w14:textId="650E8D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3485</w:t>
            </w:r>
          </w:p>
        </w:tc>
        <w:tc>
          <w:tcPr>
            <w:tcW w:w="220" w:type="pct"/>
          </w:tcPr>
          <w:p w14:paraId="6E2D24B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4E62C63" w14:textId="7A6544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D41BCE4" w14:textId="1A08A8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DF83205" w14:textId="5936B4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35A3D6B0" w14:textId="22B8D6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2A4F295" w14:textId="77777777" w:rsidTr="00AE7F5C">
        <w:tc>
          <w:tcPr>
            <w:tcW w:w="514" w:type="pct"/>
          </w:tcPr>
          <w:p w14:paraId="31CFD7A9" w14:textId="2CFAF9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R4-2312394</w:t>
            </w:r>
          </w:p>
        </w:tc>
        <w:tc>
          <w:tcPr>
            <w:tcW w:w="1177" w:type="pct"/>
          </w:tcPr>
          <w:p w14:paraId="0D912971" w14:textId="3352AA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[NR_unlic-Perf] CR on TC maintenance for NR-U</w:t>
            </w:r>
          </w:p>
        </w:tc>
        <w:tc>
          <w:tcPr>
            <w:tcW w:w="589" w:type="pct"/>
          </w:tcPr>
          <w:p w14:paraId="14EF8CA0" w14:textId="056898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4F28EEC" w14:textId="18ACD2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861C170" w14:textId="39064D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3486</w:t>
            </w:r>
          </w:p>
        </w:tc>
        <w:tc>
          <w:tcPr>
            <w:tcW w:w="220" w:type="pct"/>
          </w:tcPr>
          <w:p w14:paraId="4946A70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6827A01" w14:textId="41CC78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468F569F" w14:textId="5C28E1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3FAFEF0" w14:textId="2760CE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NR_unlic-Perf</w:t>
            </w:r>
          </w:p>
        </w:tc>
        <w:tc>
          <w:tcPr>
            <w:tcW w:w="512" w:type="pct"/>
          </w:tcPr>
          <w:p w14:paraId="4F12E340" w14:textId="47E222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0A5A384" w14:textId="77777777" w:rsidTr="00AE7F5C">
        <w:tc>
          <w:tcPr>
            <w:tcW w:w="514" w:type="pct"/>
          </w:tcPr>
          <w:p w14:paraId="360CEDA3" w14:textId="4D7EF4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R4-2312395</w:t>
            </w:r>
          </w:p>
        </w:tc>
        <w:tc>
          <w:tcPr>
            <w:tcW w:w="1177" w:type="pct"/>
          </w:tcPr>
          <w:p w14:paraId="29054AC7" w14:textId="1A6EA5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[NR_unlic-Perf] CR on TC maintenance for NR-U R17</w:t>
            </w:r>
          </w:p>
        </w:tc>
        <w:tc>
          <w:tcPr>
            <w:tcW w:w="589" w:type="pct"/>
          </w:tcPr>
          <w:p w14:paraId="4B126F7C" w14:textId="21E171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D4BD4EC" w14:textId="60BE09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134124B" w14:textId="7591B9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3487</w:t>
            </w:r>
          </w:p>
        </w:tc>
        <w:tc>
          <w:tcPr>
            <w:tcW w:w="220" w:type="pct"/>
          </w:tcPr>
          <w:p w14:paraId="45AE6F5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FF1F089" w14:textId="7293A7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FA5A937" w14:textId="25919C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159569B" w14:textId="5E3A61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NR_unlic-Perf</w:t>
            </w:r>
          </w:p>
        </w:tc>
        <w:tc>
          <w:tcPr>
            <w:tcW w:w="512" w:type="pct"/>
          </w:tcPr>
          <w:p w14:paraId="3B5C57EB" w14:textId="00C61D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91B264F" w14:textId="77777777" w:rsidTr="00AE7F5C">
        <w:tc>
          <w:tcPr>
            <w:tcW w:w="514" w:type="pct"/>
          </w:tcPr>
          <w:p w14:paraId="6FD85CF5" w14:textId="719948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R4-2312396</w:t>
            </w:r>
          </w:p>
        </w:tc>
        <w:tc>
          <w:tcPr>
            <w:tcW w:w="1177" w:type="pct"/>
          </w:tcPr>
          <w:p w14:paraId="5A7307EE" w14:textId="208B42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[NR_unlic-Perf] CR on TC maintenance for NR-U R18</w:t>
            </w:r>
          </w:p>
        </w:tc>
        <w:tc>
          <w:tcPr>
            <w:tcW w:w="589" w:type="pct"/>
          </w:tcPr>
          <w:p w14:paraId="0A042914" w14:textId="198435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5CA8A228" w14:textId="000CC2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C61B3B8" w14:textId="049959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3488</w:t>
            </w:r>
          </w:p>
        </w:tc>
        <w:tc>
          <w:tcPr>
            <w:tcW w:w="220" w:type="pct"/>
          </w:tcPr>
          <w:p w14:paraId="5B3875D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00E2E7F" w14:textId="0A125F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B1A931B" w14:textId="7DD539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58A4BE6" w14:textId="781EF6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NR_unlic-Perf</w:t>
            </w:r>
          </w:p>
        </w:tc>
        <w:tc>
          <w:tcPr>
            <w:tcW w:w="512" w:type="pct"/>
          </w:tcPr>
          <w:p w14:paraId="458E8F45" w14:textId="56D7CF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30AF0E4" w14:textId="77777777" w:rsidTr="00AE7F5C">
        <w:tc>
          <w:tcPr>
            <w:tcW w:w="514" w:type="pct"/>
          </w:tcPr>
          <w:p w14:paraId="21D2C265" w14:textId="45C817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R4-2312400</w:t>
            </w:r>
          </w:p>
        </w:tc>
        <w:tc>
          <w:tcPr>
            <w:tcW w:w="1177" w:type="pct"/>
          </w:tcPr>
          <w:p w14:paraId="2D785E8E" w14:textId="2839B8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[NR_ext_to_71GHz-Core] CR on maintenance of RRM requirements for FR2-2 R17</w:t>
            </w:r>
          </w:p>
        </w:tc>
        <w:tc>
          <w:tcPr>
            <w:tcW w:w="589" w:type="pct"/>
          </w:tcPr>
          <w:p w14:paraId="7DD03A75" w14:textId="495B09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85FA8A5" w14:textId="449243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8D58B72" w14:textId="3A43A2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3489</w:t>
            </w:r>
          </w:p>
        </w:tc>
        <w:tc>
          <w:tcPr>
            <w:tcW w:w="220" w:type="pct"/>
          </w:tcPr>
          <w:p w14:paraId="4353758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3D058BD" w14:textId="4FABA7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AE93A4E" w14:textId="07402C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06E8EB1" w14:textId="43F6CC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NR_ext_to_71GHz-Core</w:t>
            </w:r>
          </w:p>
        </w:tc>
        <w:tc>
          <w:tcPr>
            <w:tcW w:w="512" w:type="pct"/>
          </w:tcPr>
          <w:p w14:paraId="2C64D34D" w14:textId="6E09E9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70B9B97D" w14:textId="77777777" w:rsidTr="00AE7F5C">
        <w:tc>
          <w:tcPr>
            <w:tcW w:w="514" w:type="pct"/>
          </w:tcPr>
          <w:p w14:paraId="40CD1770" w14:textId="200DE4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R4-2312401</w:t>
            </w:r>
          </w:p>
        </w:tc>
        <w:tc>
          <w:tcPr>
            <w:tcW w:w="1177" w:type="pct"/>
          </w:tcPr>
          <w:p w14:paraId="1708EC12" w14:textId="4FF19E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[NR_ext_to_71GHz-Core] CR on maintenance of RRM requirements for FR2-2 R18</w:t>
            </w:r>
          </w:p>
        </w:tc>
        <w:tc>
          <w:tcPr>
            <w:tcW w:w="589" w:type="pct"/>
          </w:tcPr>
          <w:p w14:paraId="4C5533D9" w14:textId="035AC3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7BB2E658" w14:textId="4C065E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93BA7FF" w14:textId="2B63E4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3490</w:t>
            </w:r>
          </w:p>
        </w:tc>
        <w:tc>
          <w:tcPr>
            <w:tcW w:w="220" w:type="pct"/>
          </w:tcPr>
          <w:p w14:paraId="20A8960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E8FC9A7" w14:textId="3231F1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D380054" w14:textId="410840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8718FAD" w14:textId="74A0A2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NR_ext_to_71GHz-Core</w:t>
            </w:r>
          </w:p>
        </w:tc>
        <w:tc>
          <w:tcPr>
            <w:tcW w:w="512" w:type="pct"/>
          </w:tcPr>
          <w:p w14:paraId="57A1AEBF" w14:textId="51816E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5F19842C" w14:textId="77777777" w:rsidTr="00AE7F5C">
        <w:tc>
          <w:tcPr>
            <w:tcW w:w="514" w:type="pct"/>
          </w:tcPr>
          <w:p w14:paraId="2347473A" w14:textId="70F06F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R4-2312403</w:t>
            </w:r>
          </w:p>
        </w:tc>
        <w:tc>
          <w:tcPr>
            <w:tcW w:w="1177" w:type="pct"/>
          </w:tcPr>
          <w:p w14:paraId="0084413C" w14:textId="52FD70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[NR_RRM_enh2-Core] CR on PUCCH SCell activation with multiple SCells R17</w:t>
            </w:r>
          </w:p>
        </w:tc>
        <w:tc>
          <w:tcPr>
            <w:tcW w:w="589" w:type="pct"/>
          </w:tcPr>
          <w:p w14:paraId="6CC74102" w14:textId="5FC34A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315DBFF" w14:textId="61FD9B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8A584CD" w14:textId="5945A2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3491</w:t>
            </w:r>
          </w:p>
        </w:tc>
        <w:tc>
          <w:tcPr>
            <w:tcW w:w="220" w:type="pct"/>
          </w:tcPr>
          <w:p w14:paraId="30E48B0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AB69496" w14:textId="5F8840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96F20CC" w14:textId="091015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74A17F1" w14:textId="491FBE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NR_RRM_enh2-Core</w:t>
            </w:r>
          </w:p>
        </w:tc>
        <w:tc>
          <w:tcPr>
            <w:tcW w:w="512" w:type="pct"/>
          </w:tcPr>
          <w:p w14:paraId="10852643" w14:textId="61D7F9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1CFD0C29" w14:textId="77777777" w:rsidTr="00AE7F5C">
        <w:tc>
          <w:tcPr>
            <w:tcW w:w="514" w:type="pct"/>
          </w:tcPr>
          <w:p w14:paraId="5CB3884C" w14:textId="32C84B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R4-2312404</w:t>
            </w:r>
          </w:p>
        </w:tc>
        <w:tc>
          <w:tcPr>
            <w:tcW w:w="1177" w:type="pct"/>
          </w:tcPr>
          <w:p w14:paraId="6E80C5F7" w14:textId="490BE9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[NR_RRM_enh2-Core] CR on PUCCH SCell activation with multiple SCells R18</w:t>
            </w:r>
          </w:p>
        </w:tc>
        <w:tc>
          <w:tcPr>
            <w:tcW w:w="589" w:type="pct"/>
          </w:tcPr>
          <w:p w14:paraId="5D378652" w14:textId="691B72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628DFB7" w14:textId="5D02E8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91B46D8" w14:textId="539EED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3492</w:t>
            </w:r>
          </w:p>
        </w:tc>
        <w:tc>
          <w:tcPr>
            <w:tcW w:w="220" w:type="pct"/>
          </w:tcPr>
          <w:p w14:paraId="0679C4B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87D01DE" w14:textId="12F77C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EBD6383" w14:textId="3B7DC5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29F6578" w14:textId="6310DD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NR_RRM_enh2-Core</w:t>
            </w:r>
          </w:p>
        </w:tc>
        <w:tc>
          <w:tcPr>
            <w:tcW w:w="512" w:type="pct"/>
          </w:tcPr>
          <w:p w14:paraId="38046E02" w14:textId="190607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995A6A1" w14:textId="77777777" w:rsidTr="00AE7F5C">
        <w:tc>
          <w:tcPr>
            <w:tcW w:w="514" w:type="pct"/>
          </w:tcPr>
          <w:p w14:paraId="42C22359" w14:textId="1D2630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R4-2312429</w:t>
            </w:r>
          </w:p>
        </w:tc>
        <w:tc>
          <w:tcPr>
            <w:tcW w:w="1177" w:type="pct"/>
          </w:tcPr>
          <w:p w14:paraId="2CD2F137" w14:textId="5D2AF8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intra-frequency measurement requirements for R18 FR2 HST CA</w:t>
            </w:r>
          </w:p>
        </w:tc>
        <w:tc>
          <w:tcPr>
            <w:tcW w:w="589" w:type="pct"/>
          </w:tcPr>
          <w:p w14:paraId="337C8354" w14:textId="549779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AC6F7C5" w14:textId="520FE5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E1C1AA1" w14:textId="46E6FD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3493</w:t>
            </w:r>
          </w:p>
        </w:tc>
        <w:tc>
          <w:tcPr>
            <w:tcW w:w="220" w:type="pct"/>
          </w:tcPr>
          <w:p w14:paraId="2736791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FCF4E33" w14:textId="26948A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EF7F03C" w14:textId="2B84A7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08C83BCA" w14:textId="1B2BEE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NR_HST_FR2_enh-Core</w:t>
            </w:r>
          </w:p>
        </w:tc>
        <w:tc>
          <w:tcPr>
            <w:tcW w:w="512" w:type="pct"/>
          </w:tcPr>
          <w:p w14:paraId="04AA6FF4" w14:textId="7F6744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098385D5" w14:textId="77777777" w:rsidTr="00AE7F5C">
        <w:tc>
          <w:tcPr>
            <w:tcW w:w="514" w:type="pct"/>
          </w:tcPr>
          <w:p w14:paraId="6B7446F0" w14:textId="15B1E4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R4-2312433</w:t>
            </w:r>
          </w:p>
        </w:tc>
        <w:tc>
          <w:tcPr>
            <w:tcW w:w="1177" w:type="pct"/>
          </w:tcPr>
          <w:p w14:paraId="66D26550" w14:textId="648B0A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Modification on interruption in paging reception for HD-FDD RedCap Ues</w:t>
            </w:r>
          </w:p>
        </w:tc>
        <w:tc>
          <w:tcPr>
            <w:tcW w:w="589" w:type="pct"/>
          </w:tcPr>
          <w:p w14:paraId="30859F48" w14:textId="451B07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13C523E" w14:textId="390A23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22BDA22" w14:textId="54F6FF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3494</w:t>
            </w:r>
          </w:p>
        </w:tc>
        <w:tc>
          <w:tcPr>
            <w:tcW w:w="220" w:type="pct"/>
          </w:tcPr>
          <w:p w14:paraId="775C1A5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36CAE6B" w14:textId="22C511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B6BF4BF" w14:textId="7D374C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7990DDE" w14:textId="4D800F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65B5C641" w14:textId="44DA5C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76255598" w14:textId="77777777" w:rsidTr="00AE7F5C">
        <w:tc>
          <w:tcPr>
            <w:tcW w:w="514" w:type="pct"/>
          </w:tcPr>
          <w:p w14:paraId="2B6A6A45" w14:textId="115199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R4-2312434</w:t>
            </w:r>
          </w:p>
        </w:tc>
        <w:tc>
          <w:tcPr>
            <w:tcW w:w="1177" w:type="pct"/>
          </w:tcPr>
          <w:p w14:paraId="2C7B9589" w14:textId="027DE2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Modification on interruption in paging reception for HD-FDD RedCap Ues</w:t>
            </w:r>
          </w:p>
        </w:tc>
        <w:tc>
          <w:tcPr>
            <w:tcW w:w="589" w:type="pct"/>
          </w:tcPr>
          <w:p w14:paraId="1C2472A7" w14:textId="326A7F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D4F27E4" w14:textId="3A9E47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0BA2AA6" w14:textId="652817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3495</w:t>
            </w:r>
          </w:p>
        </w:tc>
        <w:tc>
          <w:tcPr>
            <w:tcW w:w="220" w:type="pct"/>
          </w:tcPr>
          <w:p w14:paraId="2102ED7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85C8277" w14:textId="4E07C1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005C45A" w14:textId="1A8ADB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84AA894" w14:textId="5C1581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43322795" w14:textId="402507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291D5BE1" w14:textId="77777777" w:rsidTr="00AE7F5C">
        <w:tc>
          <w:tcPr>
            <w:tcW w:w="514" w:type="pct"/>
          </w:tcPr>
          <w:p w14:paraId="3DB52B56" w14:textId="665A7D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R4-2312435</w:t>
            </w:r>
          </w:p>
        </w:tc>
        <w:tc>
          <w:tcPr>
            <w:tcW w:w="1177" w:type="pct"/>
          </w:tcPr>
          <w:p w14:paraId="6A4C60A6" w14:textId="3890BB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on measurement period for R17 FR2 HST</w:t>
            </w:r>
          </w:p>
        </w:tc>
        <w:tc>
          <w:tcPr>
            <w:tcW w:w="589" w:type="pct"/>
          </w:tcPr>
          <w:p w14:paraId="0F24BB6A" w14:textId="2382BA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F3695B2" w14:textId="692BAF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C198C61" w14:textId="4C0412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3496</w:t>
            </w:r>
          </w:p>
        </w:tc>
        <w:tc>
          <w:tcPr>
            <w:tcW w:w="220" w:type="pct"/>
          </w:tcPr>
          <w:p w14:paraId="3B2B405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55091BE" w14:textId="533B40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EF3DFB7" w14:textId="232E6E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CDA6A6F" w14:textId="475492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NR_HST_FR2-Core</w:t>
            </w:r>
          </w:p>
        </w:tc>
        <w:tc>
          <w:tcPr>
            <w:tcW w:w="512" w:type="pct"/>
          </w:tcPr>
          <w:p w14:paraId="12322760" w14:textId="12836D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CA30449" w14:textId="77777777" w:rsidTr="00AE7F5C">
        <w:tc>
          <w:tcPr>
            <w:tcW w:w="514" w:type="pct"/>
          </w:tcPr>
          <w:p w14:paraId="0BCBF407" w14:textId="64E817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R4-2312436</w:t>
            </w:r>
          </w:p>
        </w:tc>
        <w:tc>
          <w:tcPr>
            <w:tcW w:w="1177" w:type="pct"/>
          </w:tcPr>
          <w:p w14:paraId="2A5D6B23" w14:textId="36D944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[NR_HST_FR2-Core]Correction on measurement period for R17 FR2 HST</w:t>
            </w:r>
          </w:p>
        </w:tc>
        <w:tc>
          <w:tcPr>
            <w:tcW w:w="589" w:type="pct"/>
          </w:tcPr>
          <w:p w14:paraId="5CE3F933" w14:textId="481AC1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0DC116A" w14:textId="458BBA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594DAF7" w14:textId="1C719B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3497</w:t>
            </w:r>
          </w:p>
        </w:tc>
        <w:tc>
          <w:tcPr>
            <w:tcW w:w="220" w:type="pct"/>
          </w:tcPr>
          <w:p w14:paraId="3AA0E5D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99E0DBF" w14:textId="4D5F9B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F822B68" w14:textId="67E64F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FC81883" w14:textId="09741B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NR_HST_FR2-Core</w:t>
            </w:r>
          </w:p>
        </w:tc>
        <w:tc>
          <w:tcPr>
            <w:tcW w:w="512" w:type="pct"/>
          </w:tcPr>
          <w:p w14:paraId="4A612A5D" w14:textId="465DBB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8D5F206" w14:textId="77777777" w:rsidTr="00AE7F5C">
        <w:tc>
          <w:tcPr>
            <w:tcW w:w="514" w:type="pct"/>
          </w:tcPr>
          <w:p w14:paraId="4B00B9AE" w14:textId="32B290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R4-2312437</w:t>
            </w:r>
          </w:p>
        </w:tc>
        <w:tc>
          <w:tcPr>
            <w:tcW w:w="1177" w:type="pct"/>
          </w:tcPr>
          <w:p w14:paraId="75E023D8" w14:textId="0765BF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on PSCell activation and conditional PSCell addition tests</w:t>
            </w:r>
          </w:p>
        </w:tc>
        <w:tc>
          <w:tcPr>
            <w:tcW w:w="589" w:type="pct"/>
          </w:tcPr>
          <w:p w14:paraId="32CC1B4B" w14:textId="6564EC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5B3FCF9B" w14:textId="6BDB91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A0C5276" w14:textId="615CC5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3498</w:t>
            </w:r>
          </w:p>
        </w:tc>
        <w:tc>
          <w:tcPr>
            <w:tcW w:w="220" w:type="pct"/>
          </w:tcPr>
          <w:p w14:paraId="05C45AF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8E1ED33" w14:textId="3F00B1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E559DF5" w14:textId="189FDE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599B770" w14:textId="4823C4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LTE_NR_DC_enh2-Perf</w:t>
            </w:r>
          </w:p>
        </w:tc>
        <w:tc>
          <w:tcPr>
            <w:tcW w:w="512" w:type="pct"/>
          </w:tcPr>
          <w:p w14:paraId="551F3235" w14:textId="1F3DD2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F9DA27C" w14:textId="77777777" w:rsidTr="00AE7F5C">
        <w:tc>
          <w:tcPr>
            <w:tcW w:w="514" w:type="pct"/>
          </w:tcPr>
          <w:p w14:paraId="0B139A3F" w14:textId="5D6F6C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R4-2314438</w:t>
            </w:r>
          </w:p>
        </w:tc>
        <w:tc>
          <w:tcPr>
            <w:tcW w:w="1177" w:type="pct"/>
          </w:tcPr>
          <w:p w14:paraId="0A1124D4" w14:textId="169301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on PSCell activation and conditional PSCell addition tests</w:t>
            </w:r>
          </w:p>
        </w:tc>
        <w:tc>
          <w:tcPr>
            <w:tcW w:w="589" w:type="pct"/>
          </w:tcPr>
          <w:p w14:paraId="4EBE867F" w14:textId="20AAA6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7E3A99CA" w14:textId="4DC5A9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92ACA8D" w14:textId="32F9DC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3498</w:t>
            </w:r>
          </w:p>
        </w:tc>
        <w:tc>
          <w:tcPr>
            <w:tcW w:w="220" w:type="pct"/>
          </w:tcPr>
          <w:p w14:paraId="69A959EA" w14:textId="3692D08E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20EB45EB" w14:textId="3957A1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CE60F06" w14:textId="71EB6F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0DB6466" w14:textId="700FB5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LTE_NR_DC_enh2-Perf</w:t>
            </w:r>
          </w:p>
        </w:tc>
        <w:tc>
          <w:tcPr>
            <w:tcW w:w="512" w:type="pct"/>
          </w:tcPr>
          <w:p w14:paraId="1BA7636A" w14:textId="25A300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BF6C42E" w14:textId="77777777" w:rsidTr="00AE7F5C">
        <w:tc>
          <w:tcPr>
            <w:tcW w:w="514" w:type="pct"/>
          </w:tcPr>
          <w:p w14:paraId="1217CB3A" w14:textId="44D123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R4-2312438</w:t>
            </w:r>
          </w:p>
        </w:tc>
        <w:tc>
          <w:tcPr>
            <w:tcW w:w="1177" w:type="pct"/>
          </w:tcPr>
          <w:p w14:paraId="35DC3681" w14:textId="265388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[LTE_NR_DC_enh2-Perf]Correction on PSCell activation and conditional PSCell addition tests</w:t>
            </w:r>
          </w:p>
        </w:tc>
        <w:tc>
          <w:tcPr>
            <w:tcW w:w="589" w:type="pct"/>
          </w:tcPr>
          <w:p w14:paraId="5C23C2CF" w14:textId="6D9A4E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2F57822" w14:textId="53CB0F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E0E90A2" w14:textId="301541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3499</w:t>
            </w:r>
          </w:p>
        </w:tc>
        <w:tc>
          <w:tcPr>
            <w:tcW w:w="220" w:type="pct"/>
          </w:tcPr>
          <w:p w14:paraId="0FCF805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67BCCF2" w14:textId="3A7137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67227FE" w14:textId="24675A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4753170" w14:textId="2BF9C3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LTE_NR_DC_enh2-Perf</w:t>
            </w:r>
          </w:p>
        </w:tc>
        <w:tc>
          <w:tcPr>
            <w:tcW w:w="512" w:type="pct"/>
          </w:tcPr>
          <w:p w14:paraId="6EF65A65" w14:textId="27DCA6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BAD84C2" w14:textId="77777777" w:rsidTr="00AE7F5C">
        <w:tc>
          <w:tcPr>
            <w:tcW w:w="514" w:type="pct"/>
          </w:tcPr>
          <w:p w14:paraId="11B3DC60" w14:textId="6ACAD8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R4-2312487</w:t>
            </w:r>
          </w:p>
        </w:tc>
        <w:tc>
          <w:tcPr>
            <w:tcW w:w="1177" w:type="pct"/>
          </w:tcPr>
          <w:p w14:paraId="3C19FA09" w14:textId="02D5E3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[NR_redcap-Perf] CR to TS 38.133: Corrections to NR RRM RedCap test cases (Rel 17)</w:t>
            </w:r>
          </w:p>
        </w:tc>
        <w:tc>
          <w:tcPr>
            <w:tcW w:w="589" w:type="pct"/>
          </w:tcPr>
          <w:p w14:paraId="4B99F6B9" w14:textId="6274CD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6C9AEDAC" w14:textId="35F9CF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E9CD0DB" w14:textId="4B8816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3500</w:t>
            </w:r>
          </w:p>
        </w:tc>
        <w:tc>
          <w:tcPr>
            <w:tcW w:w="220" w:type="pct"/>
          </w:tcPr>
          <w:p w14:paraId="31050E4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A021795" w14:textId="3EDDFA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D4F7BC8" w14:textId="64EB5A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D4C7A87" w14:textId="340153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5A0562D6" w14:textId="31EA03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0FC6B809" w14:textId="77777777" w:rsidTr="00AE7F5C">
        <w:tc>
          <w:tcPr>
            <w:tcW w:w="514" w:type="pct"/>
          </w:tcPr>
          <w:p w14:paraId="41515030" w14:textId="558EEE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R4-2312488</w:t>
            </w:r>
          </w:p>
        </w:tc>
        <w:tc>
          <w:tcPr>
            <w:tcW w:w="1177" w:type="pct"/>
          </w:tcPr>
          <w:p w14:paraId="677E149B" w14:textId="675D14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[NR_redcap-Perf] CR to TS 38.133: Corrections to NR RRM RedCap test cases (Rel 18)</w:t>
            </w:r>
          </w:p>
        </w:tc>
        <w:tc>
          <w:tcPr>
            <w:tcW w:w="589" w:type="pct"/>
          </w:tcPr>
          <w:p w14:paraId="6AE96FF9" w14:textId="78E385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1879925B" w14:textId="4B8E55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AF059F2" w14:textId="2E726E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3501</w:t>
            </w:r>
          </w:p>
        </w:tc>
        <w:tc>
          <w:tcPr>
            <w:tcW w:w="220" w:type="pct"/>
          </w:tcPr>
          <w:p w14:paraId="41B744D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ED81710" w14:textId="76FE94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2F9946F" w14:textId="1F98CC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BC03513" w14:textId="43F255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07C0F013" w14:textId="42C44B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60DB058" w14:textId="77777777" w:rsidTr="00AE7F5C">
        <w:tc>
          <w:tcPr>
            <w:tcW w:w="514" w:type="pct"/>
          </w:tcPr>
          <w:p w14:paraId="707E857F" w14:textId="063316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R4-2312619</w:t>
            </w:r>
          </w:p>
        </w:tc>
        <w:tc>
          <w:tcPr>
            <w:tcW w:w="1177" w:type="pct"/>
          </w:tcPr>
          <w:p w14:paraId="40D44063" w14:textId="70F61A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RRM requirements for sidelink unlicensed</w:t>
            </w:r>
          </w:p>
        </w:tc>
        <w:tc>
          <w:tcPr>
            <w:tcW w:w="589" w:type="pct"/>
          </w:tcPr>
          <w:p w14:paraId="29B6FB7F" w14:textId="2C5B39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6BDAEF55" w14:textId="42B18C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91C728F" w14:textId="3069A7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3502</w:t>
            </w:r>
          </w:p>
        </w:tc>
        <w:tc>
          <w:tcPr>
            <w:tcW w:w="220" w:type="pct"/>
          </w:tcPr>
          <w:p w14:paraId="6363BA5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3F01551" w14:textId="604544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C6E6E03" w14:textId="5C6FBC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37F3BAA" w14:textId="458F5D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NR_SL_enh2-Core</w:t>
            </w:r>
          </w:p>
        </w:tc>
        <w:tc>
          <w:tcPr>
            <w:tcW w:w="512" w:type="pct"/>
          </w:tcPr>
          <w:p w14:paraId="6320A2AD" w14:textId="280C6C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48DB7A5C" w14:textId="77777777" w:rsidTr="00AE7F5C">
        <w:tc>
          <w:tcPr>
            <w:tcW w:w="514" w:type="pct"/>
          </w:tcPr>
          <w:p w14:paraId="451ACE7F" w14:textId="26F1F6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R4-2312629</w:t>
            </w:r>
          </w:p>
        </w:tc>
        <w:tc>
          <w:tcPr>
            <w:tcW w:w="1177" w:type="pct"/>
          </w:tcPr>
          <w:p w14:paraId="3070B07C" w14:textId="2B9188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monitoring of paging occasions for CG-SDT with HD-FDD Redcap UEs</w:t>
            </w:r>
          </w:p>
        </w:tc>
        <w:tc>
          <w:tcPr>
            <w:tcW w:w="589" w:type="pct"/>
          </w:tcPr>
          <w:p w14:paraId="6E2F506C" w14:textId="093F58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282D3519" w14:textId="5E35BC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95ACF47" w14:textId="4E97A2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3503</w:t>
            </w:r>
          </w:p>
        </w:tc>
        <w:tc>
          <w:tcPr>
            <w:tcW w:w="220" w:type="pct"/>
          </w:tcPr>
          <w:p w14:paraId="5BCED6C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91226B3" w14:textId="2A3BB6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863606B" w14:textId="4FC5DC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776B5F9" w14:textId="74B2EC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002FE7C7" w14:textId="0F184A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6216E7D2" w14:textId="77777777" w:rsidTr="00AE7F5C">
        <w:tc>
          <w:tcPr>
            <w:tcW w:w="514" w:type="pct"/>
          </w:tcPr>
          <w:p w14:paraId="1A62F039" w14:textId="23C84F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R4-2312633</w:t>
            </w:r>
          </w:p>
        </w:tc>
        <w:tc>
          <w:tcPr>
            <w:tcW w:w="1177" w:type="pct"/>
          </w:tcPr>
          <w:p w14:paraId="60A686AF" w14:textId="56AF6C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to RedCap requirements</w:t>
            </w:r>
          </w:p>
        </w:tc>
        <w:tc>
          <w:tcPr>
            <w:tcW w:w="589" w:type="pct"/>
          </w:tcPr>
          <w:p w14:paraId="6F89C874" w14:textId="22D6BB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</w:t>
            </w:r>
          </w:p>
        </w:tc>
        <w:tc>
          <w:tcPr>
            <w:tcW w:w="441" w:type="pct"/>
          </w:tcPr>
          <w:p w14:paraId="13DC0507" w14:textId="22DDD8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AB98CD2" w14:textId="33B9A7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3504</w:t>
            </w:r>
          </w:p>
        </w:tc>
        <w:tc>
          <w:tcPr>
            <w:tcW w:w="220" w:type="pct"/>
          </w:tcPr>
          <w:p w14:paraId="3B5C45B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DEBF112" w14:textId="745262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F8C2D16" w14:textId="178937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FAA6DE5" w14:textId="0618EB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4846E047" w14:textId="051B5D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590574C" w14:textId="77777777" w:rsidTr="00AE7F5C">
        <w:tc>
          <w:tcPr>
            <w:tcW w:w="514" w:type="pct"/>
          </w:tcPr>
          <w:p w14:paraId="76CD6DA7" w14:textId="4D71DB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R4-2314421</w:t>
            </w:r>
          </w:p>
        </w:tc>
        <w:tc>
          <w:tcPr>
            <w:tcW w:w="1177" w:type="pct"/>
          </w:tcPr>
          <w:p w14:paraId="41F48F16" w14:textId="240240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to RedCap requirements</w:t>
            </w:r>
          </w:p>
        </w:tc>
        <w:tc>
          <w:tcPr>
            <w:tcW w:w="589" w:type="pct"/>
          </w:tcPr>
          <w:p w14:paraId="5E221CBA" w14:textId="055EC5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5DB4EE53" w14:textId="1FCE76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127CF6E" w14:textId="4E9F9F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3504</w:t>
            </w:r>
          </w:p>
        </w:tc>
        <w:tc>
          <w:tcPr>
            <w:tcW w:w="220" w:type="pct"/>
          </w:tcPr>
          <w:p w14:paraId="6F4D6A4D" w14:textId="5CA6C58A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7F406C9" w14:textId="04F521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7B500F2" w14:textId="4B24CA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5F21909" w14:textId="5D7DA0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23B72EEF" w14:textId="3779D8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AFBC2AB" w14:textId="77777777" w:rsidTr="00AE7F5C">
        <w:tc>
          <w:tcPr>
            <w:tcW w:w="514" w:type="pct"/>
          </w:tcPr>
          <w:p w14:paraId="6D6C9034" w14:textId="276824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R4-2312634</w:t>
            </w:r>
          </w:p>
        </w:tc>
        <w:tc>
          <w:tcPr>
            <w:tcW w:w="1177" w:type="pct"/>
          </w:tcPr>
          <w:p w14:paraId="78E51C70" w14:textId="613C63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to RedCap core requirements</w:t>
            </w:r>
          </w:p>
        </w:tc>
        <w:tc>
          <w:tcPr>
            <w:tcW w:w="589" w:type="pct"/>
          </w:tcPr>
          <w:p w14:paraId="0880F724" w14:textId="64B224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5695DCB2" w14:textId="2136BB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E40707B" w14:textId="4BC2DF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3505</w:t>
            </w:r>
          </w:p>
        </w:tc>
        <w:tc>
          <w:tcPr>
            <w:tcW w:w="220" w:type="pct"/>
          </w:tcPr>
          <w:p w14:paraId="1927F40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CC9861D" w14:textId="0E0A19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A2ACAA5" w14:textId="346FE1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6ACFA0D" w14:textId="432483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1501A3F6" w14:textId="6AD0B9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361E069" w14:textId="77777777" w:rsidTr="00AE7F5C">
        <w:tc>
          <w:tcPr>
            <w:tcW w:w="514" w:type="pct"/>
          </w:tcPr>
          <w:p w14:paraId="1973A95E" w14:textId="7CEADA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R4-2312635</w:t>
            </w:r>
          </w:p>
        </w:tc>
        <w:tc>
          <w:tcPr>
            <w:tcW w:w="1177" w:type="pct"/>
          </w:tcPr>
          <w:p w14:paraId="05352FD4" w14:textId="58CF85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to performance part requirements for RedCap</w:t>
            </w:r>
          </w:p>
        </w:tc>
        <w:tc>
          <w:tcPr>
            <w:tcW w:w="589" w:type="pct"/>
          </w:tcPr>
          <w:p w14:paraId="64787FBA" w14:textId="2C4357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</w:t>
            </w:r>
          </w:p>
        </w:tc>
        <w:tc>
          <w:tcPr>
            <w:tcW w:w="441" w:type="pct"/>
          </w:tcPr>
          <w:p w14:paraId="7DC8E6BF" w14:textId="2E8A3F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F4927F9" w14:textId="08AB9C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3506</w:t>
            </w:r>
          </w:p>
        </w:tc>
        <w:tc>
          <w:tcPr>
            <w:tcW w:w="220" w:type="pct"/>
          </w:tcPr>
          <w:p w14:paraId="548F353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4F9CDA3" w14:textId="3A9B17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E529857" w14:textId="6AE315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1AB2F4D" w14:textId="24B5E5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2F4273D1" w14:textId="71278E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D9D507B" w14:textId="77777777" w:rsidTr="00AE7F5C">
        <w:tc>
          <w:tcPr>
            <w:tcW w:w="514" w:type="pct"/>
          </w:tcPr>
          <w:p w14:paraId="5A94E67E" w14:textId="472578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R4-2314425</w:t>
            </w:r>
          </w:p>
        </w:tc>
        <w:tc>
          <w:tcPr>
            <w:tcW w:w="1177" w:type="pct"/>
          </w:tcPr>
          <w:p w14:paraId="1D5B6005" w14:textId="037EE7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to performance part requirements for RedCap</w:t>
            </w:r>
          </w:p>
        </w:tc>
        <w:tc>
          <w:tcPr>
            <w:tcW w:w="589" w:type="pct"/>
          </w:tcPr>
          <w:p w14:paraId="557F570A" w14:textId="369169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113AEF74" w14:textId="039545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D01004C" w14:textId="109ED4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3506</w:t>
            </w:r>
          </w:p>
        </w:tc>
        <w:tc>
          <w:tcPr>
            <w:tcW w:w="220" w:type="pct"/>
          </w:tcPr>
          <w:p w14:paraId="4A751E34" w14:textId="383872F2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A148C62" w14:textId="689E91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15A36C2" w14:textId="263D98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CF3A24C" w14:textId="2400FC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79A5EDB6" w14:textId="54DC14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CE983DE" w14:textId="77777777" w:rsidTr="00AE7F5C">
        <w:tc>
          <w:tcPr>
            <w:tcW w:w="514" w:type="pct"/>
          </w:tcPr>
          <w:p w14:paraId="35CC11E0" w14:textId="6574C0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R4-2312636</w:t>
            </w:r>
          </w:p>
        </w:tc>
        <w:tc>
          <w:tcPr>
            <w:tcW w:w="1177" w:type="pct"/>
          </w:tcPr>
          <w:p w14:paraId="70D69510" w14:textId="4B155A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to performance part requirements for RedCap</w:t>
            </w:r>
          </w:p>
        </w:tc>
        <w:tc>
          <w:tcPr>
            <w:tcW w:w="589" w:type="pct"/>
          </w:tcPr>
          <w:p w14:paraId="73218D15" w14:textId="0D3FCA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692E4BA6" w14:textId="6348BD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019043C" w14:textId="78A0CD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3507</w:t>
            </w:r>
          </w:p>
        </w:tc>
        <w:tc>
          <w:tcPr>
            <w:tcW w:w="220" w:type="pct"/>
          </w:tcPr>
          <w:p w14:paraId="4AC43EF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5B0B3BE" w14:textId="4BF73C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6EC5F55" w14:textId="66DCA8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5121B83" w14:textId="3A4682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52B67669" w14:textId="3E1955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63CBBDF" w14:textId="77777777" w:rsidTr="00AE7F5C">
        <w:tc>
          <w:tcPr>
            <w:tcW w:w="514" w:type="pct"/>
          </w:tcPr>
          <w:p w14:paraId="02A26D1B" w14:textId="030028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R4-2312658</w:t>
            </w:r>
          </w:p>
        </w:tc>
        <w:tc>
          <w:tcPr>
            <w:tcW w:w="1177" w:type="pct"/>
          </w:tcPr>
          <w:p w14:paraId="2C40598F" w14:textId="3825B7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for RRM requirements for FR1+FR1 NR-DC</w:t>
            </w:r>
          </w:p>
        </w:tc>
        <w:tc>
          <w:tcPr>
            <w:tcW w:w="589" w:type="pct"/>
          </w:tcPr>
          <w:p w14:paraId="3BB897FF" w14:textId="19EF93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OPPO</w:t>
            </w:r>
          </w:p>
        </w:tc>
        <w:tc>
          <w:tcPr>
            <w:tcW w:w="441" w:type="pct"/>
          </w:tcPr>
          <w:p w14:paraId="33ABE256" w14:textId="16F3F7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416C8C5" w14:textId="287077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3508</w:t>
            </w:r>
          </w:p>
        </w:tc>
        <w:tc>
          <w:tcPr>
            <w:tcW w:w="220" w:type="pct"/>
          </w:tcPr>
          <w:p w14:paraId="59210B0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3AFEC3E" w14:textId="7DB819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F070048" w14:textId="1AAB8F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7AA2AA5C" w14:textId="42B755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NR_RRM_enh3-Core</w:t>
            </w:r>
          </w:p>
        </w:tc>
        <w:tc>
          <w:tcPr>
            <w:tcW w:w="512" w:type="pct"/>
          </w:tcPr>
          <w:p w14:paraId="4D6E9451" w14:textId="0E48AC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A893C31" w14:textId="77777777" w:rsidTr="00AE7F5C">
        <w:tc>
          <w:tcPr>
            <w:tcW w:w="514" w:type="pct"/>
          </w:tcPr>
          <w:p w14:paraId="0726A4E4" w14:textId="3DD6EA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R4-2312663</w:t>
            </w:r>
          </w:p>
        </w:tc>
        <w:tc>
          <w:tcPr>
            <w:tcW w:w="1177" w:type="pct"/>
          </w:tcPr>
          <w:p w14:paraId="70906424" w14:textId="78F8EE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[NR_pos_enh] CR on per FR PRS gap in case of concurrent gaps in Rel-17</w:t>
            </w:r>
          </w:p>
        </w:tc>
        <w:tc>
          <w:tcPr>
            <w:tcW w:w="589" w:type="pct"/>
          </w:tcPr>
          <w:p w14:paraId="6E5EA473" w14:textId="00EF8A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OPPO, Huawei, HiSilicon, CATT</w:t>
            </w:r>
          </w:p>
        </w:tc>
        <w:tc>
          <w:tcPr>
            <w:tcW w:w="441" w:type="pct"/>
          </w:tcPr>
          <w:p w14:paraId="3FD7B4DB" w14:textId="00955C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14210BF" w14:textId="7D153C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3509</w:t>
            </w:r>
          </w:p>
        </w:tc>
        <w:tc>
          <w:tcPr>
            <w:tcW w:w="220" w:type="pct"/>
          </w:tcPr>
          <w:p w14:paraId="6E894B6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41E63FE" w14:textId="32BDCE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CEEDC51" w14:textId="36B35B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286EF7C" w14:textId="19D2AC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</w:t>
            </w:r>
          </w:p>
        </w:tc>
        <w:tc>
          <w:tcPr>
            <w:tcW w:w="512" w:type="pct"/>
          </w:tcPr>
          <w:p w14:paraId="7D9E3CA3" w14:textId="422F06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10A5DDDB" w14:textId="77777777" w:rsidTr="00AE7F5C">
        <w:tc>
          <w:tcPr>
            <w:tcW w:w="514" w:type="pct"/>
          </w:tcPr>
          <w:p w14:paraId="4C439B07" w14:textId="463CD8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R4-2314410</w:t>
            </w:r>
          </w:p>
        </w:tc>
        <w:tc>
          <w:tcPr>
            <w:tcW w:w="1177" w:type="pct"/>
          </w:tcPr>
          <w:p w14:paraId="589F2AAB" w14:textId="27374F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[NR_pos_enh] CR on per FR PRS gap in case of concurrent gaps in Rel-17</w:t>
            </w:r>
          </w:p>
        </w:tc>
        <w:tc>
          <w:tcPr>
            <w:tcW w:w="589" w:type="pct"/>
          </w:tcPr>
          <w:p w14:paraId="6D34B4C4" w14:textId="0FFAFA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OPPO, Huawei, HiSilicon, CATT</w:t>
            </w:r>
          </w:p>
        </w:tc>
        <w:tc>
          <w:tcPr>
            <w:tcW w:w="441" w:type="pct"/>
          </w:tcPr>
          <w:p w14:paraId="1A07AA75" w14:textId="2A64F4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32309AB" w14:textId="7E0E07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3509</w:t>
            </w:r>
          </w:p>
        </w:tc>
        <w:tc>
          <w:tcPr>
            <w:tcW w:w="220" w:type="pct"/>
          </w:tcPr>
          <w:p w14:paraId="6236C3AE" w14:textId="7B3411E4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9FDCCE4" w14:textId="179F4B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8AA2922" w14:textId="552991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2F8E32E" w14:textId="36CD9C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</w:t>
            </w:r>
          </w:p>
        </w:tc>
        <w:tc>
          <w:tcPr>
            <w:tcW w:w="512" w:type="pct"/>
          </w:tcPr>
          <w:p w14:paraId="61302FC7" w14:textId="090B3C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DB7B66A" w14:textId="77777777" w:rsidTr="00AE7F5C">
        <w:tc>
          <w:tcPr>
            <w:tcW w:w="514" w:type="pct"/>
          </w:tcPr>
          <w:p w14:paraId="1BE47ED3" w14:textId="7BDDC6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R4-2314472</w:t>
            </w:r>
          </w:p>
        </w:tc>
        <w:tc>
          <w:tcPr>
            <w:tcW w:w="1177" w:type="pct"/>
          </w:tcPr>
          <w:p w14:paraId="27E217C1" w14:textId="060EDC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[NR_pos_enh] CR on per FR PRS gap in case of concurrent gaps in Rel-17</w:t>
            </w:r>
          </w:p>
        </w:tc>
        <w:tc>
          <w:tcPr>
            <w:tcW w:w="589" w:type="pct"/>
          </w:tcPr>
          <w:p w14:paraId="27B61C4F" w14:textId="032F41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OPPO, Huawei, HiSilicon, CATT</w:t>
            </w:r>
          </w:p>
        </w:tc>
        <w:tc>
          <w:tcPr>
            <w:tcW w:w="441" w:type="pct"/>
          </w:tcPr>
          <w:p w14:paraId="1068CA55" w14:textId="46DE41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F26EB3C" w14:textId="57732A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3509</w:t>
            </w:r>
          </w:p>
        </w:tc>
        <w:tc>
          <w:tcPr>
            <w:tcW w:w="220" w:type="pct"/>
          </w:tcPr>
          <w:p w14:paraId="331B13CC" w14:textId="783B1495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2</w:t>
            </w:r>
          </w:p>
        </w:tc>
        <w:tc>
          <w:tcPr>
            <w:tcW w:w="369" w:type="pct"/>
          </w:tcPr>
          <w:p w14:paraId="30D33906" w14:textId="0D9191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23F72B2" w14:textId="248272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71FF67F" w14:textId="3B7830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</w:t>
            </w:r>
          </w:p>
        </w:tc>
        <w:tc>
          <w:tcPr>
            <w:tcW w:w="512" w:type="pct"/>
          </w:tcPr>
          <w:p w14:paraId="30404C31" w14:textId="0CEA4E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53DD251" w14:textId="77777777" w:rsidTr="00AE7F5C">
        <w:tc>
          <w:tcPr>
            <w:tcW w:w="514" w:type="pct"/>
          </w:tcPr>
          <w:p w14:paraId="3E424C69" w14:textId="5FBA75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R4-2312664</w:t>
            </w:r>
          </w:p>
        </w:tc>
        <w:tc>
          <w:tcPr>
            <w:tcW w:w="1177" w:type="pct"/>
          </w:tcPr>
          <w:p w14:paraId="107A2519" w14:textId="0F2BFE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[NR_pos_enh] CR on per FR PRS gap in case of concurrent gaps in Rel-18</w:t>
            </w:r>
          </w:p>
        </w:tc>
        <w:tc>
          <w:tcPr>
            <w:tcW w:w="589" w:type="pct"/>
          </w:tcPr>
          <w:p w14:paraId="38EDF877" w14:textId="25C7BA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OPPO, Huawei, HiSilicon, CATT</w:t>
            </w:r>
          </w:p>
        </w:tc>
        <w:tc>
          <w:tcPr>
            <w:tcW w:w="441" w:type="pct"/>
          </w:tcPr>
          <w:p w14:paraId="1C61B28B" w14:textId="7A3FE5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B0B32A5" w14:textId="006407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3510</w:t>
            </w:r>
          </w:p>
        </w:tc>
        <w:tc>
          <w:tcPr>
            <w:tcW w:w="220" w:type="pct"/>
          </w:tcPr>
          <w:p w14:paraId="27A2CDF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BC45778" w14:textId="1876A9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65C6F29" w14:textId="1B40DF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3214632" w14:textId="22C435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NR_pos_enh-Core</w:t>
            </w:r>
          </w:p>
        </w:tc>
        <w:tc>
          <w:tcPr>
            <w:tcW w:w="512" w:type="pct"/>
          </w:tcPr>
          <w:p w14:paraId="6E8EBEE2" w14:textId="5C432E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1F28D15" w14:textId="77777777" w:rsidTr="00AE7F5C">
        <w:tc>
          <w:tcPr>
            <w:tcW w:w="514" w:type="pct"/>
          </w:tcPr>
          <w:p w14:paraId="16E912C5" w14:textId="711B21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R4-2312702</w:t>
            </w:r>
          </w:p>
        </w:tc>
        <w:tc>
          <w:tcPr>
            <w:tcW w:w="1177" w:type="pct"/>
          </w:tcPr>
          <w:p w14:paraId="0681BFE6" w14:textId="38D14D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[NR_redcap-Core] CR on RRC Re-establishment for RedCap</w:t>
            </w:r>
          </w:p>
        </w:tc>
        <w:tc>
          <w:tcPr>
            <w:tcW w:w="589" w:type="pct"/>
          </w:tcPr>
          <w:p w14:paraId="3AAB941A" w14:textId="509B6D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635D701A" w14:textId="75BF16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2A27A4D" w14:textId="3ECC09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3511</w:t>
            </w:r>
          </w:p>
        </w:tc>
        <w:tc>
          <w:tcPr>
            <w:tcW w:w="220" w:type="pct"/>
          </w:tcPr>
          <w:p w14:paraId="7E3AA22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A6CA01F" w14:textId="348E71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4477DD6" w14:textId="57AF6A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5B33389" w14:textId="7F9106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26CD02D6" w14:textId="79C447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A223401" w14:textId="77777777" w:rsidTr="00AE7F5C">
        <w:tc>
          <w:tcPr>
            <w:tcW w:w="514" w:type="pct"/>
          </w:tcPr>
          <w:p w14:paraId="1D9F555B" w14:textId="2D31BE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R4-2312703</w:t>
            </w:r>
          </w:p>
        </w:tc>
        <w:tc>
          <w:tcPr>
            <w:tcW w:w="1177" w:type="pct"/>
          </w:tcPr>
          <w:p w14:paraId="049A446D" w14:textId="685832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[NR_redcap-Core] CR on RRC Re-establishment for RedCap</w:t>
            </w:r>
          </w:p>
        </w:tc>
        <w:tc>
          <w:tcPr>
            <w:tcW w:w="589" w:type="pct"/>
          </w:tcPr>
          <w:p w14:paraId="2D3FBE33" w14:textId="1A8CFD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017071A3" w14:textId="2DDC29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1C43C27" w14:textId="723529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3512</w:t>
            </w:r>
          </w:p>
        </w:tc>
        <w:tc>
          <w:tcPr>
            <w:tcW w:w="220" w:type="pct"/>
          </w:tcPr>
          <w:p w14:paraId="7044780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DBCFA36" w14:textId="7C8DA4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5D7AB7B" w14:textId="60F343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DDA5A8F" w14:textId="6F5E8C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1CD107BA" w14:textId="1942DB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7B8D545" w14:textId="77777777" w:rsidTr="00AE7F5C">
        <w:tc>
          <w:tcPr>
            <w:tcW w:w="514" w:type="pct"/>
          </w:tcPr>
          <w:p w14:paraId="0D404866" w14:textId="48DA7D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R4-2312714</w:t>
            </w:r>
          </w:p>
        </w:tc>
        <w:tc>
          <w:tcPr>
            <w:tcW w:w="1177" w:type="pct"/>
          </w:tcPr>
          <w:p w14:paraId="76262234" w14:textId="0102E6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38.133 Correction of normative text in requirements</w:t>
            </w:r>
          </w:p>
        </w:tc>
        <w:tc>
          <w:tcPr>
            <w:tcW w:w="589" w:type="pct"/>
          </w:tcPr>
          <w:p w14:paraId="2FFB2B17" w14:textId="67573A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BeammWave</w:t>
            </w:r>
          </w:p>
        </w:tc>
        <w:tc>
          <w:tcPr>
            <w:tcW w:w="441" w:type="pct"/>
          </w:tcPr>
          <w:p w14:paraId="51B0D11E" w14:textId="1860DD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7535BD8" w14:textId="57119E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3513</w:t>
            </w:r>
          </w:p>
        </w:tc>
        <w:tc>
          <w:tcPr>
            <w:tcW w:w="220" w:type="pct"/>
          </w:tcPr>
          <w:p w14:paraId="23F72F2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CD9DD03" w14:textId="5A0312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D00AC1C" w14:textId="42F5E6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DD776DB" w14:textId="6E9A3D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TEI17</w:t>
            </w:r>
          </w:p>
        </w:tc>
        <w:tc>
          <w:tcPr>
            <w:tcW w:w="512" w:type="pct"/>
          </w:tcPr>
          <w:p w14:paraId="1DF76A61" w14:textId="2E3D3E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1CA1280F" w14:textId="77777777" w:rsidTr="00AE7F5C">
        <w:tc>
          <w:tcPr>
            <w:tcW w:w="514" w:type="pct"/>
          </w:tcPr>
          <w:p w14:paraId="356D4148" w14:textId="6D8A89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R4-2314393</w:t>
            </w:r>
          </w:p>
        </w:tc>
        <w:tc>
          <w:tcPr>
            <w:tcW w:w="1177" w:type="pct"/>
          </w:tcPr>
          <w:p w14:paraId="3B6E2473" w14:textId="76B9EF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38.133 Correction of normative text in requirements</w:t>
            </w:r>
          </w:p>
        </w:tc>
        <w:tc>
          <w:tcPr>
            <w:tcW w:w="589" w:type="pct"/>
          </w:tcPr>
          <w:p w14:paraId="0B791996" w14:textId="561F37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BeammWave</w:t>
            </w:r>
          </w:p>
        </w:tc>
        <w:tc>
          <w:tcPr>
            <w:tcW w:w="441" w:type="pct"/>
          </w:tcPr>
          <w:p w14:paraId="3FD73FBF" w14:textId="069BE0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FB55B54" w14:textId="25004F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3513</w:t>
            </w:r>
          </w:p>
        </w:tc>
        <w:tc>
          <w:tcPr>
            <w:tcW w:w="220" w:type="pct"/>
          </w:tcPr>
          <w:p w14:paraId="2B7D704C" w14:textId="17FDEDD4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649D1BB" w14:textId="03999E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8FF964C" w14:textId="37552A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035D79F" w14:textId="594FB6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TEI17</w:t>
            </w:r>
          </w:p>
        </w:tc>
        <w:tc>
          <w:tcPr>
            <w:tcW w:w="512" w:type="pct"/>
          </w:tcPr>
          <w:p w14:paraId="0C9DCBD3" w14:textId="621275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5272030" w14:textId="77777777" w:rsidTr="00AE7F5C">
        <w:tc>
          <w:tcPr>
            <w:tcW w:w="514" w:type="pct"/>
          </w:tcPr>
          <w:p w14:paraId="6CF09943" w14:textId="090AA2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R4-2312715</w:t>
            </w:r>
          </w:p>
        </w:tc>
        <w:tc>
          <w:tcPr>
            <w:tcW w:w="1177" w:type="pct"/>
          </w:tcPr>
          <w:p w14:paraId="6534938D" w14:textId="781A82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38.133 Correction of normative text in requirements</w:t>
            </w:r>
          </w:p>
        </w:tc>
        <w:tc>
          <w:tcPr>
            <w:tcW w:w="589" w:type="pct"/>
          </w:tcPr>
          <w:p w14:paraId="2D0D7DF0" w14:textId="2C1988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BeammWave</w:t>
            </w:r>
          </w:p>
        </w:tc>
        <w:tc>
          <w:tcPr>
            <w:tcW w:w="441" w:type="pct"/>
          </w:tcPr>
          <w:p w14:paraId="79A5215F" w14:textId="6AA045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EFE3AC3" w14:textId="219C12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3514</w:t>
            </w:r>
          </w:p>
        </w:tc>
        <w:tc>
          <w:tcPr>
            <w:tcW w:w="220" w:type="pct"/>
          </w:tcPr>
          <w:p w14:paraId="0A21316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671A2E6" w14:textId="7B7C7A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08320E7" w14:textId="7183C1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1922579" w14:textId="66A0D7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TEI17</w:t>
            </w:r>
          </w:p>
        </w:tc>
        <w:tc>
          <w:tcPr>
            <w:tcW w:w="512" w:type="pct"/>
          </w:tcPr>
          <w:p w14:paraId="5EB4477B" w14:textId="437846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8551CF2" w14:textId="77777777" w:rsidTr="00AE7F5C">
        <w:tc>
          <w:tcPr>
            <w:tcW w:w="514" w:type="pct"/>
          </w:tcPr>
          <w:p w14:paraId="4F6C30F1" w14:textId="244468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R4-2314394</w:t>
            </w:r>
          </w:p>
        </w:tc>
        <w:tc>
          <w:tcPr>
            <w:tcW w:w="1177" w:type="pct"/>
          </w:tcPr>
          <w:p w14:paraId="049E704F" w14:textId="6F68CD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38.133 Correction of normative text in requirements</w:t>
            </w:r>
          </w:p>
        </w:tc>
        <w:tc>
          <w:tcPr>
            <w:tcW w:w="589" w:type="pct"/>
          </w:tcPr>
          <w:p w14:paraId="4D47499C" w14:textId="22AA89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BeammWave</w:t>
            </w:r>
          </w:p>
        </w:tc>
        <w:tc>
          <w:tcPr>
            <w:tcW w:w="441" w:type="pct"/>
          </w:tcPr>
          <w:p w14:paraId="42DFC761" w14:textId="036CE7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DF0A8AF" w14:textId="03FCF9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3514</w:t>
            </w:r>
          </w:p>
        </w:tc>
        <w:tc>
          <w:tcPr>
            <w:tcW w:w="220" w:type="pct"/>
          </w:tcPr>
          <w:p w14:paraId="34841040" w14:textId="1AF98A3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9703673" w14:textId="72381B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0E5B364" w14:textId="6D8893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71FE676" w14:textId="2B7F4A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TEI17</w:t>
            </w:r>
          </w:p>
        </w:tc>
        <w:tc>
          <w:tcPr>
            <w:tcW w:w="512" w:type="pct"/>
          </w:tcPr>
          <w:p w14:paraId="5DD8FC54" w14:textId="4D690A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B62E0F0" w14:textId="77777777" w:rsidTr="00AE7F5C">
        <w:tc>
          <w:tcPr>
            <w:tcW w:w="514" w:type="pct"/>
          </w:tcPr>
          <w:p w14:paraId="0224E8A1" w14:textId="4B5C3A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R4-2312783</w:t>
            </w:r>
          </w:p>
        </w:tc>
        <w:tc>
          <w:tcPr>
            <w:tcW w:w="1177" w:type="pct"/>
          </w:tcPr>
          <w:p w14:paraId="5CFD0C61" w14:textId="2C3EBA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[NR_RRM_Enh-Perf] CR: Correction of SRS configuration for SRS carrier based switching tests</w:t>
            </w:r>
          </w:p>
        </w:tc>
        <w:tc>
          <w:tcPr>
            <w:tcW w:w="589" w:type="pct"/>
          </w:tcPr>
          <w:p w14:paraId="72D0BF4D" w14:textId="7D967E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4D47EA8D" w14:textId="117546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AFE0D8B" w14:textId="5B159E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3515</w:t>
            </w:r>
          </w:p>
        </w:tc>
        <w:tc>
          <w:tcPr>
            <w:tcW w:w="220" w:type="pct"/>
          </w:tcPr>
          <w:p w14:paraId="5F5A840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E880E62" w14:textId="67783C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349C9986" w14:textId="0AAAC5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6BA6DF0" w14:textId="545DF5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NR_RRM_enh-Perf</w:t>
            </w:r>
          </w:p>
        </w:tc>
        <w:tc>
          <w:tcPr>
            <w:tcW w:w="512" w:type="pct"/>
          </w:tcPr>
          <w:p w14:paraId="69187C3B" w14:textId="33A8B3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EFD0FF4" w14:textId="77777777" w:rsidTr="00AE7F5C">
        <w:tc>
          <w:tcPr>
            <w:tcW w:w="514" w:type="pct"/>
          </w:tcPr>
          <w:p w14:paraId="4AB3A3B4" w14:textId="3D59DC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R4-2314442</w:t>
            </w:r>
          </w:p>
        </w:tc>
        <w:tc>
          <w:tcPr>
            <w:tcW w:w="1177" w:type="pct"/>
          </w:tcPr>
          <w:p w14:paraId="689C0B47" w14:textId="3B700A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[NR_RRM_Enh-Perf] CR: Correction of SRS configuration for SRS carrier based switching tests</w:t>
            </w:r>
          </w:p>
        </w:tc>
        <w:tc>
          <w:tcPr>
            <w:tcW w:w="589" w:type="pct"/>
          </w:tcPr>
          <w:p w14:paraId="4569894B" w14:textId="545F4A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7CC4EEAA" w14:textId="66C3E4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A04E998" w14:textId="042484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3515</w:t>
            </w:r>
          </w:p>
        </w:tc>
        <w:tc>
          <w:tcPr>
            <w:tcW w:w="220" w:type="pct"/>
          </w:tcPr>
          <w:p w14:paraId="19822D2F" w14:textId="08033101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20C2A0F" w14:textId="7D7B97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17B64DF4" w14:textId="096C32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7D94E93" w14:textId="16D711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NR_RRM_enh-Perf</w:t>
            </w:r>
          </w:p>
        </w:tc>
        <w:tc>
          <w:tcPr>
            <w:tcW w:w="512" w:type="pct"/>
          </w:tcPr>
          <w:p w14:paraId="76A83B6F" w14:textId="53BBEC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1B7E1EE" w14:textId="77777777" w:rsidTr="00AE7F5C">
        <w:tc>
          <w:tcPr>
            <w:tcW w:w="514" w:type="pct"/>
          </w:tcPr>
          <w:p w14:paraId="76E592BC" w14:textId="06630E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R4-2312784</w:t>
            </w:r>
          </w:p>
        </w:tc>
        <w:tc>
          <w:tcPr>
            <w:tcW w:w="1177" w:type="pct"/>
          </w:tcPr>
          <w:p w14:paraId="603B3FCA" w14:textId="2135D0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[NR_RRM_Enh-Perf] CR: Correction of SRS configuration for SRS carrier based switching tests</w:t>
            </w:r>
          </w:p>
        </w:tc>
        <w:tc>
          <w:tcPr>
            <w:tcW w:w="589" w:type="pct"/>
          </w:tcPr>
          <w:p w14:paraId="5C0B0E35" w14:textId="287C24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2F2D01B0" w14:textId="3D86FD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CA68F22" w14:textId="7EB26F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3516</w:t>
            </w:r>
          </w:p>
        </w:tc>
        <w:tc>
          <w:tcPr>
            <w:tcW w:w="220" w:type="pct"/>
          </w:tcPr>
          <w:p w14:paraId="4CCDEF2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35CA946" w14:textId="1E64BA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4D6B0CE" w14:textId="1941B5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B49A887" w14:textId="08E92F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NR_RRM_enh-Perf</w:t>
            </w:r>
          </w:p>
        </w:tc>
        <w:tc>
          <w:tcPr>
            <w:tcW w:w="512" w:type="pct"/>
          </w:tcPr>
          <w:p w14:paraId="73D306C6" w14:textId="74C59A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DB4773F" w14:textId="77777777" w:rsidTr="00AE7F5C">
        <w:tc>
          <w:tcPr>
            <w:tcW w:w="514" w:type="pct"/>
          </w:tcPr>
          <w:p w14:paraId="074472F9" w14:textId="1F4F8D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R4-2312785</w:t>
            </w:r>
          </w:p>
        </w:tc>
        <w:tc>
          <w:tcPr>
            <w:tcW w:w="1177" w:type="pct"/>
          </w:tcPr>
          <w:p w14:paraId="67FB7546" w14:textId="49FD94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[NR_RRM_Enh-Perf] CR: Correction of SRS configuration for SRS carrier based switching tests</w:t>
            </w:r>
          </w:p>
        </w:tc>
        <w:tc>
          <w:tcPr>
            <w:tcW w:w="589" w:type="pct"/>
          </w:tcPr>
          <w:p w14:paraId="34CEEED3" w14:textId="203320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1ACD9D1" w14:textId="6467AD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F2CCD23" w14:textId="788856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3517</w:t>
            </w:r>
          </w:p>
        </w:tc>
        <w:tc>
          <w:tcPr>
            <w:tcW w:w="220" w:type="pct"/>
          </w:tcPr>
          <w:p w14:paraId="54C6A9F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473F319" w14:textId="215951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F41FC05" w14:textId="7A8C88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16E21E9" w14:textId="7C4AB2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NR_RRM_enh-Perf</w:t>
            </w:r>
          </w:p>
        </w:tc>
        <w:tc>
          <w:tcPr>
            <w:tcW w:w="512" w:type="pct"/>
          </w:tcPr>
          <w:p w14:paraId="6917B62B" w14:textId="58A744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6378F11" w14:textId="77777777" w:rsidTr="00AE7F5C">
        <w:tc>
          <w:tcPr>
            <w:tcW w:w="514" w:type="pct"/>
          </w:tcPr>
          <w:p w14:paraId="3B37CC95" w14:textId="5C7848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R4-2312804</w:t>
            </w:r>
          </w:p>
        </w:tc>
        <w:tc>
          <w:tcPr>
            <w:tcW w:w="1177" w:type="pct"/>
          </w:tcPr>
          <w:p w14:paraId="66B05235" w14:textId="0D77DD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[NR_pos-Perf] CR on Rx-Tx accuracy requirements</w:t>
            </w:r>
          </w:p>
        </w:tc>
        <w:tc>
          <w:tcPr>
            <w:tcW w:w="589" w:type="pct"/>
          </w:tcPr>
          <w:p w14:paraId="154EB28B" w14:textId="4A69BD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7243892" w14:textId="5597EB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39AE3C0" w14:textId="402924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3518</w:t>
            </w:r>
          </w:p>
        </w:tc>
        <w:tc>
          <w:tcPr>
            <w:tcW w:w="220" w:type="pct"/>
          </w:tcPr>
          <w:p w14:paraId="382004C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F634F4F" w14:textId="0562C2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5FE65274" w14:textId="38D2D7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1F6144B" w14:textId="0B9067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NR_pos-Perf</w:t>
            </w:r>
          </w:p>
        </w:tc>
        <w:tc>
          <w:tcPr>
            <w:tcW w:w="512" w:type="pct"/>
          </w:tcPr>
          <w:p w14:paraId="78754727" w14:textId="3DF10D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4B9AE75" w14:textId="77777777" w:rsidTr="00AE7F5C">
        <w:tc>
          <w:tcPr>
            <w:tcW w:w="514" w:type="pct"/>
          </w:tcPr>
          <w:p w14:paraId="605C6FDC" w14:textId="7266AE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R4-2312805</w:t>
            </w:r>
          </w:p>
        </w:tc>
        <w:tc>
          <w:tcPr>
            <w:tcW w:w="1177" w:type="pct"/>
          </w:tcPr>
          <w:p w14:paraId="553C35FE" w14:textId="684AB2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[NR_pos-Perf] CR on Rx-Tx accuracy requirements R17</w:t>
            </w:r>
          </w:p>
        </w:tc>
        <w:tc>
          <w:tcPr>
            <w:tcW w:w="589" w:type="pct"/>
          </w:tcPr>
          <w:p w14:paraId="01F040C5" w14:textId="14C0CF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78F183D4" w14:textId="43DF81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45B5A0C" w14:textId="70840B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3519</w:t>
            </w:r>
          </w:p>
        </w:tc>
        <w:tc>
          <w:tcPr>
            <w:tcW w:w="220" w:type="pct"/>
          </w:tcPr>
          <w:p w14:paraId="1F9A5CD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FE8A62D" w14:textId="14C413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B3C1924" w14:textId="4134AE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B9D393E" w14:textId="1D18CF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NR_pos-Perf</w:t>
            </w:r>
          </w:p>
        </w:tc>
        <w:tc>
          <w:tcPr>
            <w:tcW w:w="512" w:type="pct"/>
          </w:tcPr>
          <w:p w14:paraId="09A9DE16" w14:textId="5BD4CD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9CDC80E" w14:textId="77777777" w:rsidTr="00AE7F5C">
        <w:tc>
          <w:tcPr>
            <w:tcW w:w="514" w:type="pct"/>
          </w:tcPr>
          <w:p w14:paraId="48AC71CF" w14:textId="2680A1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R4-2312806</w:t>
            </w:r>
          </w:p>
        </w:tc>
        <w:tc>
          <w:tcPr>
            <w:tcW w:w="1177" w:type="pct"/>
          </w:tcPr>
          <w:p w14:paraId="1A96F7F4" w14:textId="2FB5BC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[NR_pos-Perf] CR on Rx-Tx accuracy requirements R18</w:t>
            </w:r>
          </w:p>
        </w:tc>
        <w:tc>
          <w:tcPr>
            <w:tcW w:w="589" w:type="pct"/>
          </w:tcPr>
          <w:p w14:paraId="2CB318BE" w14:textId="6A1CE8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DC90757" w14:textId="721ABB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42B7809" w14:textId="068ED0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3520</w:t>
            </w:r>
          </w:p>
        </w:tc>
        <w:tc>
          <w:tcPr>
            <w:tcW w:w="220" w:type="pct"/>
          </w:tcPr>
          <w:p w14:paraId="22A8CC9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0BE4042" w14:textId="2FD562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DB3F7AC" w14:textId="2835A6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C315733" w14:textId="2D372D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NR_pos-Perf</w:t>
            </w:r>
          </w:p>
        </w:tc>
        <w:tc>
          <w:tcPr>
            <w:tcW w:w="512" w:type="pct"/>
          </w:tcPr>
          <w:p w14:paraId="6BEB37EF" w14:textId="38D0E2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D4B2B05" w14:textId="77777777" w:rsidTr="00AE7F5C">
        <w:tc>
          <w:tcPr>
            <w:tcW w:w="514" w:type="pct"/>
          </w:tcPr>
          <w:p w14:paraId="582D02B7" w14:textId="57BE39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R4-2312811</w:t>
            </w:r>
          </w:p>
        </w:tc>
        <w:tc>
          <w:tcPr>
            <w:tcW w:w="1177" w:type="pct"/>
          </w:tcPr>
          <w:p w14:paraId="51CE07F6" w14:textId="37B2D5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[NR_MG_enh-Core] CR on Rel-17 MGE requirements</w:t>
            </w:r>
          </w:p>
        </w:tc>
        <w:tc>
          <w:tcPr>
            <w:tcW w:w="589" w:type="pct"/>
          </w:tcPr>
          <w:p w14:paraId="68144E44" w14:textId="62A807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E0B881A" w14:textId="633359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B7141E2" w14:textId="43F640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3521</w:t>
            </w:r>
          </w:p>
        </w:tc>
        <w:tc>
          <w:tcPr>
            <w:tcW w:w="220" w:type="pct"/>
          </w:tcPr>
          <w:p w14:paraId="52F95F6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3CEE11E" w14:textId="590CEB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29F13C9" w14:textId="5FB012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BC708B1" w14:textId="00C2C6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</w:t>
            </w:r>
          </w:p>
        </w:tc>
        <w:tc>
          <w:tcPr>
            <w:tcW w:w="512" w:type="pct"/>
          </w:tcPr>
          <w:p w14:paraId="7DA5661C" w14:textId="4B3CEB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A6B52CF" w14:textId="77777777" w:rsidTr="00AE7F5C">
        <w:tc>
          <w:tcPr>
            <w:tcW w:w="514" w:type="pct"/>
          </w:tcPr>
          <w:p w14:paraId="4E236B20" w14:textId="225494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R4-2314403</w:t>
            </w:r>
          </w:p>
        </w:tc>
        <w:tc>
          <w:tcPr>
            <w:tcW w:w="1177" w:type="pct"/>
          </w:tcPr>
          <w:p w14:paraId="3FD19759" w14:textId="21D4F9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[NR_MG_enh-Core] CR on Rel-17 MGE requirements</w:t>
            </w:r>
          </w:p>
        </w:tc>
        <w:tc>
          <w:tcPr>
            <w:tcW w:w="589" w:type="pct"/>
          </w:tcPr>
          <w:p w14:paraId="66A7FA4F" w14:textId="0278BB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553AA5C1" w14:textId="6CC0D1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5F5BD05" w14:textId="3C2FAA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3521</w:t>
            </w:r>
          </w:p>
        </w:tc>
        <w:tc>
          <w:tcPr>
            <w:tcW w:w="220" w:type="pct"/>
          </w:tcPr>
          <w:p w14:paraId="7F6155D5" w14:textId="0B9E88E3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426D798" w14:textId="5BF618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129CEF0" w14:textId="0B0C1F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BF4BC87" w14:textId="6B22F3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</w:t>
            </w:r>
          </w:p>
        </w:tc>
        <w:tc>
          <w:tcPr>
            <w:tcW w:w="512" w:type="pct"/>
          </w:tcPr>
          <w:p w14:paraId="26F18440" w14:textId="36DEDE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D4D6F30" w14:textId="77777777" w:rsidTr="00AE7F5C">
        <w:tc>
          <w:tcPr>
            <w:tcW w:w="514" w:type="pct"/>
          </w:tcPr>
          <w:p w14:paraId="757B20E9" w14:textId="1EAF79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R4-2312812</w:t>
            </w:r>
          </w:p>
        </w:tc>
        <w:tc>
          <w:tcPr>
            <w:tcW w:w="1177" w:type="pct"/>
          </w:tcPr>
          <w:p w14:paraId="0FAA76B2" w14:textId="4CC88D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[NR_MG_enh-Core] CR on Rel-17 MGE requirements R18</w:t>
            </w:r>
          </w:p>
        </w:tc>
        <w:tc>
          <w:tcPr>
            <w:tcW w:w="589" w:type="pct"/>
          </w:tcPr>
          <w:p w14:paraId="19983B72" w14:textId="44DD3C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02D4169" w14:textId="7657D7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3330713" w14:textId="22F57D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3522</w:t>
            </w:r>
          </w:p>
        </w:tc>
        <w:tc>
          <w:tcPr>
            <w:tcW w:w="220" w:type="pct"/>
          </w:tcPr>
          <w:p w14:paraId="37A34B0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E814B32" w14:textId="3EDDE2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12E6AE0" w14:textId="6155EA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CC6BF35" w14:textId="380FD1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</w:t>
            </w:r>
          </w:p>
        </w:tc>
        <w:tc>
          <w:tcPr>
            <w:tcW w:w="512" w:type="pct"/>
          </w:tcPr>
          <w:p w14:paraId="2FA2380F" w14:textId="51F592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7B42879" w14:textId="77777777" w:rsidTr="00AE7F5C">
        <w:tc>
          <w:tcPr>
            <w:tcW w:w="514" w:type="pct"/>
          </w:tcPr>
          <w:p w14:paraId="27816F66" w14:textId="45817E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R4-2312814</w:t>
            </w:r>
          </w:p>
        </w:tc>
        <w:tc>
          <w:tcPr>
            <w:tcW w:w="1177" w:type="pct"/>
          </w:tcPr>
          <w:p w14:paraId="2B9B5381" w14:textId="13E0C3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[NR_NTN_solutions-Core] CR on MG and scheduling restriction in NTN</w:t>
            </w:r>
          </w:p>
        </w:tc>
        <w:tc>
          <w:tcPr>
            <w:tcW w:w="589" w:type="pct"/>
          </w:tcPr>
          <w:p w14:paraId="00DF3F3A" w14:textId="30C5AF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F8952DD" w14:textId="2AF240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23CA402" w14:textId="2A9D18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3523</w:t>
            </w:r>
          </w:p>
        </w:tc>
        <w:tc>
          <w:tcPr>
            <w:tcW w:w="220" w:type="pct"/>
          </w:tcPr>
          <w:p w14:paraId="0B6C96C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FE18C19" w14:textId="67BE7D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AC892ED" w14:textId="11DE1C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BB98F93" w14:textId="10F2A8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NR_NTN_solutions-Core</w:t>
            </w:r>
          </w:p>
        </w:tc>
        <w:tc>
          <w:tcPr>
            <w:tcW w:w="512" w:type="pct"/>
          </w:tcPr>
          <w:p w14:paraId="08C5CF73" w14:textId="4837F1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CF3333F" w14:textId="77777777" w:rsidTr="00AE7F5C">
        <w:tc>
          <w:tcPr>
            <w:tcW w:w="514" w:type="pct"/>
          </w:tcPr>
          <w:p w14:paraId="7527BC11" w14:textId="2901D7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R4-2312815</w:t>
            </w:r>
          </w:p>
        </w:tc>
        <w:tc>
          <w:tcPr>
            <w:tcW w:w="1177" w:type="pct"/>
          </w:tcPr>
          <w:p w14:paraId="1066D10A" w14:textId="46B7D4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[NR_NTN_solutions-Core] CR on MG and scheduling restriction in NTN R18</w:t>
            </w:r>
          </w:p>
        </w:tc>
        <w:tc>
          <w:tcPr>
            <w:tcW w:w="589" w:type="pct"/>
          </w:tcPr>
          <w:p w14:paraId="536E1FA8" w14:textId="1552CD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2C1649F" w14:textId="249E14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03DF384" w14:textId="5F73FC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3524</w:t>
            </w:r>
          </w:p>
        </w:tc>
        <w:tc>
          <w:tcPr>
            <w:tcW w:w="220" w:type="pct"/>
          </w:tcPr>
          <w:p w14:paraId="33B3DAE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5E2BD59" w14:textId="7FA418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686AD7D" w14:textId="555C2F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7BA6A0D" w14:textId="4C9577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NR_NTN_solutions-Core</w:t>
            </w:r>
          </w:p>
        </w:tc>
        <w:tc>
          <w:tcPr>
            <w:tcW w:w="512" w:type="pct"/>
          </w:tcPr>
          <w:p w14:paraId="75836629" w14:textId="1D1F7E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AA66938" w14:textId="77777777" w:rsidTr="00AE7F5C">
        <w:tc>
          <w:tcPr>
            <w:tcW w:w="514" w:type="pct"/>
          </w:tcPr>
          <w:p w14:paraId="67F36D1F" w14:textId="5D1F84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R4-2312816</w:t>
            </w:r>
          </w:p>
        </w:tc>
        <w:tc>
          <w:tcPr>
            <w:tcW w:w="1177" w:type="pct"/>
          </w:tcPr>
          <w:p w14:paraId="00AE284A" w14:textId="1D2EDA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[NR_NTN_solutions-Core] CR on NTN measurement requirements</w:t>
            </w:r>
          </w:p>
        </w:tc>
        <w:tc>
          <w:tcPr>
            <w:tcW w:w="589" w:type="pct"/>
          </w:tcPr>
          <w:p w14:paraId="344C532F" w14:textId="29737A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F2003AB" w14:textId="4E3E07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A39BB68" w14:textId="3CBFB7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3525</w:t>
            </w:r>
          </w:p>
        </w:tc>
        <w:tc>
          <w:tcPr>
            <w:tcW w:w="220" w:type="pct"/>
          </w:tcPr>
          <w:p w14:paraId="53D765D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969BF06" w14:textId="21FCB3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8D1F038" w14:textId="7671EF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8F9602B" w14:textId="0C02D5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NR_NTN_solutions-Core</w:t>
            </w:r>
          </w:p>
        </w:tc>
        <w:tc>
          <w:tcPr>
            <w:tcW w:w="512" w:type="pct"/>
          </w:tcPr>
          <w:p w14:paraId="41EB4AEE" w14:textId="63B6D3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46144A0" w14:textId="77777777" w:rsidTr="00AE7F5C">
        <w:tc>
          <w:tcPr>
            <w:tcW w:w="514" w:type="pct"/>
          </w:tcPr>
          <w:p w14:paraId="634B019C" w14:textId="5292B2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R4-2312817</w:t>
            </w:r>
          </w:p>
        </w:tc>
        <w:tc>
          <w:tcPr>
            <w:tcW w:w="1177" w:type="pct"/>
          </w:tcPr>
          <w:p w14:paraId="4F89B435" w14:textId="60C657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[NR_NTN_solutions-Core] CR on NTN measurement requirements R18</w:t>
            </w:r>
          </w:p>
        </w:tc>
        <w:tc>
          <w:tcPr>
            <w:tcW w:w="589" w:type="pct"/>
          </w:tcPr>
          <w:p w14:paraId="70D33CBA" w14:textId="3422FF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72CDA5DA" w14:textId="3DA657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66086D1" w14:textId="316ECD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3526</w:t>
            </w:r>
          </w:p>
        </w:tc>
        <w:tc>
          <w:tcPr>
            <w:tcW w:w="220" w:type="pct"/>
          </w:tcPr>
          <w:p w14:paraId="5020EC0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A0C6652" w14:textId="02DEF1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8BE2916" w14:textId="3DE219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23B0DE7" w14:textId="25E8EC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NR_NTN_solutions-Core</w:t>
            </w:r>
          </w:p>
        </w:tc>
        <w:tc>
          <w:tcPr>
            <w:tcW w:w="512" w:type="pct"/>
          </w:tcPr>
          <w:p w14:paraId="0E9139C0" w14:textId="73C9ED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FA1F7EE" w14:textId="77777777" w:rsidTr="00AE7F5C">
        <w:tc>
          <w:tcPr>
            <w:tcW w:w="514" w:type="pct"/>
          </w:tcPr>
          <w:p w14:paraId="26F52C71" w14:textId="43B12E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R4-2312818</w:t>
            </w:r>
          </w:p>
        </w:tc>
        <w:tc>
          <w:tcPr>
            <w:tcW w:w="1177" w:type="pct"/>
          </w:tcPr>
          <w:p w14:paraId="26B6C438" w14:textId="7F581B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[NR_pos_enh-Core] CR on requirements for PRS measurement outside MG</w:t>
            </w:r>
          </w:p>
        </w:tc>
        <w:tc>
          <w:tcPr>
            <w:tcW w:w="589" w:type="pct"/>
          </w:tcPr>
          <w:p w14:paraId="4C9251AA" w14:textId="721E45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2453BEE0" w14:textId="0E6113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BCE623B" w14:textId="3D2913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3527</w:t>
            </w:r>
          </w:p>
        </w:tc>
        <w:tc>
          <w:tcPr>
            <w:tcW w:w="220" w:type="pct"/>
          </w:tcPr>
          <w:p w14:paraId="779B368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88751ED" w14:textId="6BE15F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A5EC133" w14:textId="4025DE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0267BAC" w14:textId="07D854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NR_pos_enh-Core</w:t>
            </w:r>
          </w:p>
        </w:tc>
        <w:tc>
          <w:tcPr>
            <w:tcW w:w="512" w:type="pct"/>
          </w:tcPr>
          <w:p w14:paraId="1F634D87" w14:textId="112C3E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5ED113D" w14:textId="77777777" w:rsidTr="00AE7F5C">
        <w:tc>
          <w:tcPr>
            <w:tcW w:w="514" w:type="pct"/>
          </w:tcPr>
          <w:p w14:paraId="787775F9" w14:textId="62BB31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R4-2314411</w:t>
            </w:r>
          </w:p>
        </w:tc>
        <w:tc>
          <w:tcPr>
            <w:tcW w:w="1177" w:type="pct"/>
          </w:tcPr>
          <w:p w14:paraId="19F5BEA1" w14:textId="425646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[NR_pos_enh-Core] CR on requirements for PRS measurement outside MG</w:t>
            </w:r>
          </w:p>
        </w:tc>
        <w:tc>
          <w:tcPr>
            <w:tcW w:w="589" w:type="pct"/>
          </w:tcPr>
          <w:p w14:paraId="039EF2FE" w14:textId="02CFD1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3DCBF36" w14:textId="799273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6A0324A" w14:textId="02538E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3527</w:t>
            </w:r>
          </w:p>
        </w:tc>
        <w:tc>
          <w:tcPr>
            <w:tcW w:w="220" w:type="pct"/>
          </w:tcPr>
          <w:p w14:paraId="0AB61927" w14:textId="5A920681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6EF9F99" w14:textId="2F105F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1CA6D6D" w14:textId="223CE8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DD4B4F5" w14:textId="15B07B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NR_pos_enh-Core</w:t>
            </w:r>
          </w:p>
        </w:tc>
        <w:tc>
          <w:tcPr>
            <w:tcW w:w="512" w:type="pct"/>
          </w:tcPr>
          <w:p w14:paraId="242EE3FC" w14:textId="2E8A20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F126041" w14:textId="77777777" w:rsidTr="00AE7F5C">
        <w:tc>
          <w:tcPr>
            <w:tcW w:w="514" w:type="pct"/>
          </w:tcPr>
          <w:p w14:paraId="04B7B2C8" w14:textId="7F03A5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R4-2312819</w:t>
            </w:r>
          </w:p>
        </w:tc>
        <w:tc>
          <w:tcPr>
            <w:tcW w:w="1177" w:type="pct"/>
          </w:tcPr>
          <w:p w14:paraId="165267E5" w14:textId="49E100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[NR_pos_enh-Core] CR on requirements for PRS measurement outside MG R18</w:t>
            </w:r>
          </w:p>
        </w:tc>
        <w:tc>
          <w:tcPr>
            <w:tcW w:w="589" w:type="pct"/>
          </w:tcPr>
          <w:p w14:paraId="7268695F" w14:textId="57CBE2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2A9F4FA8" w14:textId="43BADC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CBFBA78" w14:textId="729F42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3528</w:t>
            </w:r>
          </w:p>
        </w:tc>
        <w:tc>
          <w:tcPr>
            <w:tcW w:w="220" w:type="pct"/>
          </w:tcPr>
          <w:p w14:paraId="226170A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F2B6F18" w14:textId="62B435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0519695" w14:textId="3679E8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50A81B6" w14:textId="7DC666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NR_pos_enh-Core</w:t>
            </w:r>
          </w:p>
        </w:tc>
        <w:tc>
          <w:tcPr>
            <w:tcW w:w="512" w:type="pct"/>
          </w:tcPr>
          <w:p w14:paraId="1F1EE3B5" w14:textId="3F6A2F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0C82966" w14:textId="77777777" w:rsidTr="00AE7F5C">
        <w:tc>
          <w:tcPr>
            <w:tcW w:w="514" w:type="pct"/>
          </w:tcPr>
          <w:p w14:paraId="721B7ADC" w14:textId="59E90D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R4-2312820</w:t>
            </w:r>
          </w:p>
        </w:tc>
        <w:tc>
          <w:tcPr>
            <w:tcW w:w="1177" w:type="pct"/>
          </w:tcPr>
          <w:p w14:paraId="23453C1D" w14:textId="5CC6A3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[NR_pos_enh-Core] CR on PRS measurement requirements for INACTIVE</w:t>
            </w:r>
          </w:p>
        </w:tc>
        <w:tc>
          <w:tcPr>
            <w:tcW w:w="589" w:type="pct"/>
          </w:tcPr>
          <w:p w14:paraId="321FF77B" w14:textId="4B7BE7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F660673" w14:textId="6B7D5B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812184F" w14:textId="432431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3529</w:t>
            </w:r>
          </w:p>
        </w:tc>
        <w:tc>
          <w:tcPr>
            <w:tcW w:w="220" w:type="pct"/>
          </w:tcPr>
          <w:p w14:paraId="493B60D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5FE3521" w14:textId="5E7F58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448E87E" w14:textId="5676C9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C0BD168" w14:textId="2629F1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NR_pos_enh-Core</w:t>
            </w:r>
          </w:p>
        </w:tc>
        <w:tc>
          <w:tcPr>
            <w:tcW w:w="512" w:type="pct"/>
          </w:tcPr>
          <w:p w14:paraId="6C6D865A" w14:textId="323313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A608DE5" w14:textId="77777777" w:rsidTr="00AE7F5C">
        <w:tc>
          <w:tcPr>
            <w:tcW w:w="514" w:type="pct"/>
          </w:tcPr>
          <w:p w14:paraId="03FD3F92" w14:textId="253060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R4-2312821</w:t>
            </w:r>
          </w:p>
        </w:tc>
        <w:tc>
          <w:tcPr>
            <w:tcW w:w="1177" w:type="pct"/>
          </w:tcPr>
          <w:p w14:paraId="257C768B" w14:textId="4BF8FE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[NR_pos_enh-Perf] CR on positioning measurement reporting</w:t>
            </w:r>
          </w:p>
        </w:tc>
        <w:tc>
          <w:tcPr>
            <w:tcW w:w="589" w:type="pct"/>
          </w:tcPr>
          <w:p w14:paraId="32DC764F" w14:textId="2A4462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EB376EF" w14:textId="1C7356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5E69E8B" w14:textId="0FCF55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3530</w:t>
            </w:r>
          </w:p>
        </w:tc>
        <w:tc>
          <w:tcPr>
            <w:tcW w:w="220" w:type="pct"/>
          </w:tcPr>
          <w:p w14:paraId="0B5D0DA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BE2246D" w14:textId="2014AD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D9C3220" w14:textId="545586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C3BEF3B" w14:textId="700574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NR_pos_enh-Perf</w:t>
            </w:r>
          </w:p>
        </w:tc>
        <w:tc>
          <w:tcPr>
            <w:tcW w:w="512" w:type="pct"/>
          </w:tcPr>
          <w:p w14:paraId="5255A324" w14:textId="1C5408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8CA9F4B" w14:textId="77777777" w:rsidTr="00AE7F5C">
        <w:tc>
          <w:tcPr>
            <w:tcW w:w="514" w:type="pct"/>
          </w:tcPr>
          <w:p w14:paraId="04E99298" w14:textId="204DD1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R4-2312822</w:t>
            </w:r>
          </w:p>
        </w:tc>
        <w:tc>
          <w:tcPr>
            <w:tcW w:w="1177" w:type="pct"/>
          </w:tcPr>
          <w:p w14:paraId="0FA996D5" w14:textId="646F7E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[NR_pos_enh-Perf] CR on positioning measurement reporting R18</w:t>
            </w:r>
          </w:p>
        </w:tc>
        <w:tc>
          <w:tcPr>
            <w:tcW w:w="589" w:type="pct"/>
          </w:tcPr>
          <w:p w14:paraId="780C1309" w14:textId="244C48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243402D" w14:textId="1D8647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901B438" w14:textId="436323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3531</w:t>
            </w:r>
          </w:p>
        </w:tc>
        <w:tc>
          <w:tcPr>
            <w:tcW w:w="220" w:type="pct"/>
          </w:tcPr>
          <w:p w14:paraId="016BB93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CAC460C" w14:textId="4D677A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8080B83" w14:textId="15E462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7AE54B5" w14:textId="75B486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NR_pos_enh-Perf</w:t>
            </w:r>
          </w:p>
        </w:tc>
        <w:tc>
          <w:tcPr>
            <w:tcW w:w="512" w:type="pct"/>
          </w:tcPr>
          <w:p w14:paraId="45F450C0" w14:textId="29A80D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5AF352F" w14:textId="77777777" w:rsidTr="00AE7F5C">
        <w:tc>
          <w:tcPr>
            <w:tcW w:w="514" w:type="pct"/>
          </w:tcPr>
          <w:p w14:paraId="4AD42BF2" w14:textId="7D97FB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R4-2312823</w:t>
            </w:r>
          </w:p>
        </w:tc>
        <w:tc>
          <w:tcPr>
            <w:tcW w:w="1177" w:type="pct"/>
          </w:tcPr>
          <w:p w14:paraId="48A6AE37" w14:textId="4A929D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[NR_CSIRS_L3meas-Core] Correction to requirements for CSI-RS measurement</w:t>
            </w:r>
          </w:p>
        </w:tc>
        <w:tc>
          <w:tcPr>
            <w:tcW w:w="589" w:type="pct"/>
          </w:tcPr>
          <w:p w14:paraId="3D7662E0" w14:textId="75A321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1BBFEA0" w14:textId="0E5695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423EC09" w14:textId="2ABB63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3532</w:t>
            </w:r>
          </w:p>
        </w:tc>
        <w:tc>
          <w:tcPr>
            <w:tcW w:w="220" w:type="pct"/>
          </w:tcPr>
          <w:p w14:paraId="1122D9A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105D2D7" w14:textId="71D4D3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776216D" w14:textId="0CD306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9ED2997" w14:textId="16BBF9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NR_CSIRS_L3meas-Core</w:t>
            </w:r>
          </w:p>
        </w:tc>
        <w:tc>
          <w:tcPr>
            <w:tcW w:w="512" w:type="pct"/>
          </w:tcPr>
          <w:p w14:paraId="4A6166BD" w14:textId="44623E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E9BE01A" w14:textId="77777777" w:rsidTr="00AE7F5C">
        <w:tc>
          <w:tcPr>
            <w:tcW w:w="514" w:type="pct"/>
          </w:tcPr>
          <w:p w14:paraId="441E3316" w14:textId="7CF11E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R4-2312824</w:t>
            </w:r>
          </w:p>
        </w:tc>
        <w:tc>
          <w:tcPr>
            <w:tcW w:w="1177" w:type="pct"/>
          </w:tcPr>
          <w:p w14:paraId="559A9D8B" w14:textId="493306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[NR_CSIRS_L3meas-Core] Correction to requirements for CSI-RS measurement R18</w:t>
            </w:r>
          </w:p>
        </w:tc>
        <w:tc>
          <w:tcPr>
            <w:tcW w:w="589" w:type="pct"/>
          </w:tcPr>
          <w:p w14:paraId="279AD36F" w14:textId="4582B3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79AE1F6A" w14:textId="42221E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7F81A66" w14:textId="31EB51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3533</w:t>
            </w:r>
          </w:p>
        </w:tc>
        <w:tc>
          <w:tcPr>
            <w:tcW w:w="220" w:type="pct"/>
          </w:tcPr>
          <w:p w14:paraId="74197C5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0C31149" w14:textId="2B9410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67AD9B0" w14:textId="6A5313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1FE094E" w14:textId="102E63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NR_CSIRS_L3meas-Core</w:t>
            </w:r>
          </w:p>
        </w:tc>
        <w:tc>
          <w:tcPr>
            <w:tcW w:w="512" w:type="pct"/>
          </w:tcPr>
          <w:p w14:paraId="19B7E369" w14:textId="5EB85B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D08B5AE" w14:textId="77777777" w:rsidTr="00AE7F5C">
        <w:tc>
          <w:tcPr>
            <w:tcW w:w="514" w:type="pct"/>
          </w:tcPr>
          <w:p w14:paraId="215E26E7" w14:textId="322EB8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R4-2312856</w:t>
            </w:r>
          </w:p>
        </w:tc>
        <w:tc>
          <w:tcPr>
            <w:tcW w:w="1177" w:type="pct"/>
          </w:tcPr>
          <w:p w14:paraId="34072670" w14:textId="4575E7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maintaining SS-RSRQ/SS-SINR measurement accuracy tests R15</w:t>
            </w:r>
          </w:p>
        </w:tc>
        <w:tc>
          <w:tcPr>
            <w:tcW w:w="589" w:type="pct"/>
          </w:tcPr>
          <w:p w14:paraId="115A6B36" w14:textId="57495E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54CFA5E5" w14:textId="34B4E7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D1C33A2" w14:textId="1B10C7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3534</w:t>
            </w:r>
          </w:p>
        </w:tc>
        <w:tc>
          <w:tcPr>
            <w:tcW w:w="220" w:type="pct"/>
          </w:tcPr>
          <w:p w14:paraId="7DF5A7D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434C2B7" w14:textId="6DC045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071EB7A2" w14:textId="0439AD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0776A77" w14:textId="33CBBC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403C1BF1" w14:textId="2A0A55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1CD372B" w14:textId="77777777" w:rsidTr="00AE7F5C">
        <w:tc>
          <w:tcPr>
            <w:tcW w:w="514" w:type="pct"/>
          </w:tcPr>
          <w:p w14:paraId="5FFC6354" w14:textId="78CA48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R4-2312857</w:t>
            </w:r>
          </w:p>
        </w:tc>
        <w:tc>
          <w:tcPr>
            <w:tcW w:w="1177" w:type="pct"/>
          </w:tcPr>
          <w:p w14:paraId="707B7FC7" w14:textId="033A4B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maintaining SS-RSRQ/SS-SINR measurement accuracy tests R16</w:t>
            </w:r>
          </w:p>
        </w:tc>
        <w:tc>
          <w:tcPr>
            <w:tcW w:w="589" w:type="pct"/>
          </w:tcPr>
          <w:p w14:paraId="4CE1F592" w14:textId="6E7BAD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396BAAF" w14:textId="19B440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8847A7B" w14:textId="33097A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3535</w:t>
            </w:r>
          </w:p>
        </w:tc>
        <w:tc>
          <w:tcPr>
            <w:tcW w:w="220" w:type="pct"/>
          </w:tcPr>
          <w:p w14:paraId="2D5B8F4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C94ABC0" w14:textId="0DB6FD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5E8DC27C" w14:textId="402DCA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F6AF1CC" w14:textId="37C64F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44CB2EBF" w14:textId="4DF15C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AA378E8" w14:textId="77777777" w:rsidTr="00AE7F5C">
        <w:tc>
          <w:tcPr>
            <w:tcW w:w="514" w:type="pct"/>
          </w:tcPr>
          <w:p w14:paraId="5DAB16E1" w14:textId="6C624F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R4-2312858</w:t>
            </w:r>
          </w:p>
        </w:tc>
        <w:tc>
          <w:tcPr>
            <w:tcW w:w="1177" w:type="pct"/>
          </w:tcPr>
          <w:p w14:paraId="0799A995" w14:textId="129748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maintaining SS-RSRQ/SS-SINR measurement accuracy tests R17</w:t>
            </w:r>
          </w:p>
        </w:tc>
        <w:tc>
          <w:tcPr>
            <w:tcW w:w="589" w:type="pct"/>
          </w:tcPr>
          <w:p w14:paraId="2D0B6590" w14:textId="50D1FB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29441424" w14:textId="229737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3C55FDA" w14:textId="1E2E41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3536</w:t>
            </w:r>
          </w:p>
        </w:tc>
        <w:tc>
          <w:tcPr>
            <w:tcW w:w="220" w:type="pct"/>
          </w:tcPr>
          <w:p w14:paraId="35FAFF9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92B418D" w14:textId="6F9C43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B7EC34D" w14:textId="58C34D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91704DE" w14:textId="5779C8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23226C5A" w14:textId="7615AF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5D3917B" w14:textId="77777777" w:rsidTr="00AE7F5C">
        <w:tc>
          <w:tcPr>
            <w:tcW w:w="514" w:type="pct"/>
          </w:tcPr>
          <w:p w14:paraId="4FF85E96" w14:textId="4080DB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R4-2312859</w:t>
            </w:r>
          </w:p>
        </w:tc>
        <w:tc>
          <w:tcPr>
            <w:tcW w:w="1177" w:type="pct"/>
          </w:tcPr>
          <w:p w14:paraId="065179BC" w14:textId="2A7833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maintaining SS-RSRQ/SS-SINR measurement accuracy tests R18</w:t>
            </w:r>
          </w:p>
        </w:tc>
        <w:tc>
          <w:tcPr>
            <w:tcW w:w="589" w:type="pct"/>
          </w:tcPr>
          <w:p w14:paraId="7EB7E195" w14:textId="606E8C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F560B7C" w14:textId="0C1CA1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30385B6" w14:textId="41636C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3537</w:t>
            </w:r>
          </w:p>
        </w:tc>
        <w:tc>
          <w:tcPr>
            <w:tcW w:w="220" w:type="pct"/>
          </w:tcPr>
          <w:p w14:paraId="492D861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27DD434" w14:textId="1E517F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042C367" w14:textId="378EED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C4F31A3" w14:textId="0128A0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053037A6" w14:textId="0EB28D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0BC1BFC" w14:textId="77777777" w:rsidTr="00AE7F5C">
        <w:tc>
          <w:tcPr>
            <w:tcW w:w="514" w:type="pct"/>
          </w:tcPr>
          <w:p w14:paraId="16529283" w14:textId="1B8A42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R4-2312861</w:t>
            </w:r>
          </w:p>
        </w:tc>
        <w:tc>
          <w:tcPr>
            <w:tcW w:w="1177" w:type="pct"/>
          </w:tcPr>
          <w:p w14:paraId="78CB770A" w14:textId="22374B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maintaining RLM/BFD relaxation requirements R17</w:t>
            </w:r>
          </w:p>
        </w:tc>
        <w:tc>
          <w:tcPr>
            <w:tcW w:w="589" w:type="pct"/>
          </w:tcPr>
          <w:p w14:paraId="30A2B777" w14:textId="3E4B00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vivo.</w:t>
            </w:r>
          </w:p>
        </w:tc>
        <w:tc>
          <w:tcPr>
            <w:tcW w:w="441" w:type="pct"/>
          </w:tcPr>
          <w:p w14:paraId="6D651B62" w14:textId="5E4E71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AD85F8F" w14:textId="026165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3538</w:t>
            </w:r>
          </w:p>
        </w:tc>
        <w:tc>
          <w:tcPr>
            <w:tcW w:w="220" w:type="pct"/>
          </w:tcPr>
          <w:p w14:paraId="39D6CC9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07375F4" w14:textId="6D7E79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880D4D9" w14:textId="2803F8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172866A" w14:textId="3B612B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NR_UE_pow_sav_enh-Core</w:t>
            </w:r>
          </w:p>
        </w:tc>
        <w:tc>
          <w:tcPr>
            <w:tcW w:w="512" w:type="pct"/>
          </w:tcPr>
          <w:p w14:paraId="119B5FEF" w14:textId="19C068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4EC18E98" w14:textId="77777777" w:rsidTr="00AE7F5C">
        <w:tc>
          <w:tcPr>
            <w:tcW w:w="514" w:type="pct"/>
          </w:tcPr>
          <w:p w14:paraId="164E1CEF" w14:textId="72882E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R4-2312862</w:t>
            </w:r>
          </w:p>
        </w:tc>
        <w:tc>
          <w:tcPr>
            <w:tcW w:w="1177" w:type="pct"/>
          </w:tcPr>
          <w:p w14:paraId="4DB8C761" w14:textId="6D6D5A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maintaining RLM/BFD relaxation requirements R18</w:t>
            </w:r>
          </w:p>
        </w:tc>
        <w:tc>
          <w:tcPr>
            <w:tcW w:w="589" w:type="pct"/>
          </w:tcPr>
          <w:p w14:paraId="44C5A3D0" w14:textId="1743B3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vivo</w:t>
            </w:r>
          </w:p>
        </w:tc>
        <w:tc>
          <w:tcPr>
            <w:tcW w:w="441" w:type="pct"/>
          </w:tcPr>
          <w:p w14:paraId="6D2A38A7" w14:textId="1B3B4F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7CC538F" w14:textId="4D7342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3539</w:t>
            </w:r>
          </w:p>
        </w:tc>
        <w:tc>
          <w:tcPr>
            <w:tcW w:w="220" w:type="pct"/>
          </w:tcPr>
          <w:p w14:paraId="44AE563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F2E3779" w14:textId="59D490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B12FF56" w14:textId="4AB657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2DA731E" w14:textId="504028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NR_UE_pow_sav_enh-Core</w:t>
            </w:r>
          </w:p>
        </w:tc>
        <w:tc>
          <w:tcPr>
            <w:tcW w:w="512" w:type="pct"/>
          </w:tcPr>
          <w:p w14:paraId="117EF675" w14:textId="4868FA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4A6CE6DE" w14:textId="77777777" w:rsidTr="00AE7F5C">
        <w:tc>
          <w:tcPr>
            <w:tcW w:w="514" w:type="pct"/>
          </w:tcPr>
          <w:p w14:paraId="58615656" w14:textId="4EE1A0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R4-2312863</w:t>
            </w:r>
          </w:p>
        </w:tc>
        <w:tc>
          <w:tcPr>
            <w:tcW w:w="1177" w:type="pct"/>
          </w:tcPr>
          <w:p w14:paraId="2939F95C" w14:textId="40CB9E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maintaining UE transmit timing tests for NTN R17</w:t>
            </w:r>
          </w:p>
        </w:tc>
        <w:tc>
          <w:tcPr>
            <w:tcW w:w="589" w:type="pct"/>
          </w:tcPr>
          <w:p w14:paraId="30200947" w14:textId="5E846D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5810ADE0" w14:textId="197AE0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2EB565A" w14:textId="1A0E73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3540</w:t>
            </w:r>
          </w:p>
        </w:tc>
        <w:tc>
          <w:tcPr>
            <w:tcW w:w="220" w:type="pct"/>
          </w:tcPr>
          <w:p w14:paraId="695C645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882D09A" w14:textId="376794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D8959BE" w14:textId="1BA857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944B7E6" w14:textId="24231F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6C4FBF5B" w14:textId="727380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E328CAF" w14:textId="77777777" w:rsidTr="00AE7F5C">
        <w:tc>
          <w:tcPr>
            <w:tcW w:w="514" w:type="pct"/>
          </w:tcPr>
          <w:p w14:paraId="317EFCDE" w14:textId="344BFC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R4-2314432</w:t>
            </w:r>
          </w:p>
        </w:tc>
        <w:tc>
          <w:tcPr>
            <w:tcW w:w="1177" w:type="pct"/>
          </w:tcPr>
          <w:p w14:paraId="6FB792A8" w14:textId="621251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maintaining UE transmit timing tests for NTN R17</w:t>
            </w:r>
          </w:p>
        </w:tc>
        <w:tc>
          <w:tcPr>
            <w:tcW w:w="589" w:type="pct"/>
          </w:tcPr>
          <w:p w14:paraId="70823834" w14:textId="73C6B0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EB328C9" w14:textId="2872AA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A3097A3" w14:textId="521497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3540</w:t>
            </w:r>
          </w:p>
        </w:tc>
        <w:tc>
          <w:tcPr>
            <w:tcW w:w="220" w:type="pct"/>
          </w:tcPr>
          <w:p w14:paraId="45362247" w14:textId="7B0B7D31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8CDE45F" w14:textId="02CECD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DBEDD8A" w14:textId="52B1FF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E45C67B" w14:textId="119F31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15DC443D" w14:textId="232DEB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4F249F9" w14:textId="77777777" w:rsidTr="00AE7F5C">
        <w:tc>
          <w:tcPr>
            <w:tcW w:w="514" w:type="pct"/>
          </w:tcPr>
          <w:p w14:paraId="3450ACE1" w14:textId="1E0CBE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R4-2312864</w:t>
            </w:r>
          </w:p>
        </w:tc>
        <w:tc>
          <w:tcPr>
            <w:tcW w:w="1177" w:type="pct"/>
          </w:tcPr>
          <w:p w14:paraId="16050A6F" w14:textId="69ECAE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maintaining UE transmit timing tests for NTN R18</w:t>
            </w:r>
          </w:p>
        </w:tc>
        <w:tc>
          <w:tcPr>
            <w:tcW w:w="589" w:type="pct"/>
          </w:tcPr>
          <w:p w14:paraId="5A6DFDDE" w14:textId="37EC05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8B11AAB" w14:textId="74A2B0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D58F6F9" w14:textId="205F41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3541</w:t>
            </w:r>
          </w:p>
        </w:tc>
        <w:tc>
          <w:tcPr>
            <w:tcW w:w="220" w:type="pct"/>
          </w:tcPr>
          <w:p w14:paraId="69079B0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3D33CF3" w14:textId="016253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9D61536" w14:textId="3432E5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4F897C6" w14:textId="1F9885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2FE37AFF" w14:textId="393906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5A37DE8" w14:textId="77777777" w:rsidTr="00AE7F5C">
        <w:tc>
          <w:tcPr>
            <w:tcW w:w="514" w:type="pct"/>
          </w:tcPr>
          <w:p w14:paraId="1FE1C7DC" w14:textId="7C220D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R4-2312870</w:t>
            </w:r>
          </w:p>
        </w:tc>
        <w:tc>
          <w:tcPr>
            <w:tcW w:w="1177" w:type="pct"/>
          </w:tcPr>
          <w:p w14:paraId="33BD08E8" w14:textId="4163B7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BigCR on RRM requirements for supporting intra-band non-collocated NR-CA</w:t>
            </w:r>
          </w:p>
        </w:tc>
        <w:tc>
          <w:tcPr>
            <w:tcW w:w="589" w:type="pct"/>
          </w:tcPr>
          <w:p w14:paraId="760B78C8" w14:textId="297CF2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1257BF4" w14:textId="396647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6111DAE" w14:textId="23DE94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3542</w:t>
            </w:r>
          </w:p>
        </w:tc>
        <w:tc>
          <w:tcPr>
            <w:tcW w:w="220" w:type="pct"/>
          </w:tcPr>
          <w:p w14:paraId="59AC4E1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23D8753" w14:textId="2CEABF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D7D5E5B" w14:textId="44AF76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5D99B5C7" w14:textId="1A72B7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12" w:type="pct"/>
          </w:tcPr>
          <w:p w14:paraId="6CDF82A2" w14:textId="3DFC02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94C7AC3" w14:textId="77777777" w:rsidTr="00AE7F5C">
        <w:tc>
          <w:tcPr>
            <w:tcW w:w="514" w:type="pct"/>
          </w:tcPr>
          <w:p w14:paraId="16BF7D7C" w14:textId="760E60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R4-2313060</w:t>
            </w:r>
          </w:p>
        </w:tc>
        <w:tc>
          <w:tcPr>
            <w:tcW w:w="1177" w:type="pct"/>
          </w:tcPr>
          <w:p w14:paraId="4B3DB724" w14:textId="208FA0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 Formal CR to Rel-17 TS 38.133: on RedCap maintenance in TS 38.133</w:t>
            </w:r>
          </w:p>
        </w:tc>
        <w:tc>
          <w:tcPr>
            <w:tcW w:w="589" w:type="pct"/>
          </w:tcPr>
          <w:p w14:paraId="19A7C9A8" w14:textId="410DA8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54EFE2E2" w14:textId="43F386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1DFE26E" w14:textId="708B49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3543</w:t>
            </w:r>
          </w:p>
        </w:tc>
        <w:tc>
          <w:tcPr>
            <w:tcW w:w="220" w:type="pct"/>
          </w:tcPr>
          <w:p w14:paraId="54FE3FC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8E1500B" w14:textId="2A9DD6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6C889EB" w14:textId="0446CB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65FC0A1" w14:textId="2AF98A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626DCC88" w14:textId="4234AF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0190D68C" w14:textId="77777777" w:rsidTr="00AE7F5C">
        <w:tc>
          <w:tcPr>
            <w:tcW w:w="514" w:type="pct"/>
          </w:tcPr>
          <w:p w14:paraId="7AC8B4B9" w14:textId="2C8361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R4-2314422</w:t>
            </w:r>
          </w:p>
        </w:tc>
        <w:tc>
          <w:tcPr>
            <w:tcW w:w="1177" w:type="pct"/>
          </w:tcPr>
          <w:p w14:paraId="00CA298D" w14:textId="475062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 Formal CR to Rel-17 TS 38.133: on RedCap maintenance in TS 38.133</w:t>
            </w:r>
          </w:p>
        </w:tc>
        <w:tc>
          <w:tcPr>
            <w:tcW w:w="589" w:type="pct"/>
          </w:tcPr>
          <w:p w14:paraId="66A8C1F0" w14:textId="71EEA7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73250B79" w14:textId="6B8D39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F360CDA" w14:textId="23D878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3543</w:t>
            </w:r>
          </w:p>
        </w:tc>
        <w:tc>
          <w:tcPr>
            <w:tcW w:w="220" w:type="pct"/>
          </w:tcPr>
          <w:p w14:paraId="0797F69E" w14:textId="42A2F6E2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BDCC2C5" w14:textId="00E602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F28E253" w14:textId="12EAD2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E7F4D37" w14:textId="559A17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64C20042" w14:textId="1373F7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CF7ADD7" w14:textId="77777777" w:rsidTr="00AE7F5C">
        <w:tc>
          <w:tcPr>
            <w:tcW w:w="514" w:type="pct"/>
          </w:tcPr>
          <w:p w14:paraId="05553F96" w14:textId="14D4D8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R4-2313061</w:t>
            </w:r>
          </w:p>
        </w:tc>
        <w:tc>
          <w:tcPr>
            <w:tcW w:w="1177" w:type="pct"/>
          </w:tcPr>
          <w:p w14:paraId="32751444" w14:textId="447498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 Formal CR to Rel-18 TS 38.133: on RedCap maintenance in TS 38.133</w:t>
            </w:r>
          </w:p>
        </w:tc>
        <w:tc>
          <w:tcPr>
            <w:tcW w:w="589" w:type="pct"/>
          </w:tcPr>
          <w:p w14:paraId="50974613" w14:textId="47F9DC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56682AC8" w14:textId="57863F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53E195D" w14:textId="543C52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3544</w:t>
            </w:r>
          </w:p>
        </w:tc>
        <w:tc>
          <w:tcPr>
            <w:tcW w:w="220" w:type="pct"/>
          </w:tcPr>
          <w:p w14:paraId="6A5FF56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E564A8E" w14:textId="293B95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F771721" w14:textId="6DE433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6BF3C69" w14:textId="668995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117D3F72" w14:textId="473B67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E69A7A1" w14:textId="77777777" w:rsidTr="00AE7F5C">
        <w:tc>
          <w:tcPr>
            <w:tcW w:w="514" w:type="pct"/>
          </w:tcPr>
          <w:p w14:paraId="644A78AE" w14:textId="2650A6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R4-2313064</w:t>
            </w:r>
          </w:p>
        </w:tc>
        <w:tc>
          <w:tcPr>
            <w:tcW w:w="1177" w:type="pct"/>
          </w:tcPr>
          <w:p w14:paraId="18049589" w14:textId="7F19F6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 Formal CR to Rel-17 TS 38.133: on RedCap Perf maintenance in TS 38.133</w:t>
            </w:r>
          </w:p>
        </w:tc>
        <w:tc>
          <w:tcPr>
            <w:tcW w:w="589" w:type="pct"/>
          </w:tcPr>
          <w:p w14:paraId="02E978F2" w14:textId="221B3B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51D19D07" w14:textId="09D00A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181E976" w14:textId="0D2010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3545</w:t>
            </w:r>
          </w:p>
        </w:tc>
        <w:tc>
          <w:tcPr>
            <w:tcW w:w="220" w:type="pct"/>
          </w:tcPr>
          <w:p w14:paraId="1FE6557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26AA5E7" w14:textId="221DAA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06B74AC" w14:textId="6735B0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567B796" w14:textId="11BC7E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16FACBD0" w14:textId="075AAC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668FA61" w14:textId="77777777" w:rsidTr="00AE7F5C">
        <w:tc>
          <w:tcPr>
            <w:tcW w:w="514" w:type="pct"/>
          </w:tcPr>
          <w:p w14:paraId="6F8D11FE" w14:textId="445A40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R4-2314426</w:t>
            </w:r>
          </w:p>
        </w:tc>
        <w:tc>
          <w:tcPr>
            <w:tcW w:w="1177" w:type="pct"/>
          </w:tcPr>
          <w:p w14:paraId="11F82C05" w14:textId="555F5E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 Formal CR to Rel-17 TS 38.133: on RedCap Perf maintenance in TS 38.133</w:t>
            </w:r>
          </w:p>
        </w:tc>
        <w:tc>
          <w:tcPr>
            <w:tcW w:w="589" w:type="pct"/>
          </w:tcPr>
          <w:p w14:paraId="78BD8146" w14:textId="46BF9F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191542E2" w14:textId="404E93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FB393AB" w14:textId="21720A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3545</w:t>
            </w:r>
          </w:p>
        </w:tc>
        <w:tc>
          <w:tcPr>
            <w:tcW w:w="220" w:type="pct"/>
          </w:tcPr>
          <w:p w14:paraId="0734F079" w14:textId="2EF6B995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4FA1446" w14:textId="4A3A4E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8E86B63" w14:textId="39D759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76CAA60" w14:textId="1594C5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4ED116EA" w14:textId="077822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0F6E2ED" w14:textId="77777777" w:rsidTr="00AE7F5C">
        <w:tc>
          <w:tcPr>
            <w:tcW w:w="514" w:type="pct"/>
          </w:tcPr>
          <w:p w14:paraId="266AF6EF" w14:textId="0A6C77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R4-2313065</w:t>
            </w:r>
          </w:p>
        </w:tc>
        <w:tc>
          <w:tcPr>
            <w:tcW w:w="1177" w:type="pct"/>
          </w:tcPr>
          <w:p w14:paraId="708FF70D" w14:textId="7E4203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 Formal CR to Rel-18 TS 38.133: on RedCap Perf maintenance in TS 38.133</w:t>
            </w:r>
          </w:p>
        </w:tc>
        <w:tc>
          <w:tcPr>
            <w:tcW w:w="589" w:type="pct"/>
          </w:tcPr>
          <w:p w14:paraId="5E05B1D2" w14:textId="459AE8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1B83A81F" w14:textId="62CF13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4D57725" w14:textId="3D26A9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3546</w:t>
            </w:r>
          </w:p>
        </w:tc>
        <w:tc>
          <w:tcPr>
            <w:tcW w:w="220" w:type="pct"/>
          </w:tcPr>
          <w:p w14:paraId="2C487DA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409B793" w14:textId="0F41A8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3D473EB" w14:textId="64DA0E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86FDF66" w14:textId="1C79EB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76DA54DF" w14:textId="0C4AF5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058B9DE5" w14:textId="77777777" w:rsidTr="00AE7F5C">
        <w:tc>
          <w:tcPr>
            <w:tcW w:w="514" w:type="pct"/>
          </w:tcPr>
          <w:p w14:paraId="09872DF1" w14:textId="583515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R4-2314491</w:t>
            </w:r>
          </w:p>
        </w:tc>
        <w:tc>
          <w:tcPr>
            <w:tcW w:w="1177" w:type="pct"/>
          </w:tcPr>
          <w:p w14:paraId="21FA1F50" w14:textId="077C7D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 Formal CR to Rel-18 TS 38.133: on RedCap Perf maintenance in TS 38.133</w:t>
            </w:r>
          </w:p>
        </w:tc>
        <w:tc>
          <w:tcPr>
            <w:tcW w:w="589" w:type="pct"/>
          </w:tcPr>
          <w:p w14:paraId="139012B6" w14:textId="4DF04E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192A9102" w14:textId="16F0BC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109B8BF" w14:textId="2C793C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3546</w:t>
            </w:r>
          </w:p>
        </w:tc>
        <w:tc>
          <w:tcPr>
            <w:tcW w:w="220" w:type="pct"/>
          </w:tcPr>
          <w:p w14:paraId="3D0121A6" w14:textId="421595DD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F74A1DD" w14:textId="51231D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8727CD7" w14:textId="4B314A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B2C3121" w14:textId="3D0A4E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39657D7B" w14:textId="4F7435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1CCEA36" w14:textId="77777777" w:rsidTr="00AE7F5C">
        <w:tc>
          <w:tcPr>
            <w:tcW w:w="514" w:type="pct"/>
          </w:tcPr>
          <w:p w14:paraId="236690A4" w14:textId="7D41D0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R4-2313069</w:t>
            </w:r>
          </w:p>
        </w:tc>
        <w:tc>
          <w:tcPr>
            <w:tcW w:w="1177" w:type="pct"/>
          </w:tcPr>
          <w:p w14:paraId="30C7B0D5" w14:textId="60ECFD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 Update MRTD/MTTD and interruption requirements for non-collocated inter-band EN-DC in Rel-16</w:t>
            </w:r>
          </w:p>
        </w:tc>
        <w:tc>
          <w:tcPr>
            <w:tcW w:w="589" w:type="pct"/>
          </w:tcPr>
          <w:p w14:paraId="77D79944" w14:textId="7EBEBD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251FC742" w14:textId="767E96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F2BE4B3" w14:textId="715F5B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3547</w:t>
            </w:r>
          </w:p>
        </w:tc>
        <w:tc>
          <w:tcPr>
            <w:tcW w:w="220" w:type="pct"/>
          </w:tcPr>
          <w:p w14:paraId="61F189E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A4566AD" w14:textId="72470D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380ADF3" w14:textId="2ACE8E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A9E1879" w14:textId="5130B4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</w:t>
            </w:r>
          </w:p>
        </w:tc>
        <w:tc>
          <w:tcPr>
            <w:tcW w:w="512" w:type="pct"/>
          </w:tcPr>
          <w:p w14:paraId="3E1DA197" w14:textId="54898B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1392ACC" w14:textId="77777777" w:rsidTr="00AE7F5C">
        <w:tc>
          <w:tcPr>
            <w:tcW w:w="514" w:type="pct"/>
          </w:tcPr>
          <w:p w14:paraId="26BD3F7B" w14:textId="292B8F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R4-2313070</w:t>
            </w:r>
          </w:p>
        </w:tc>
        <w:tc>
          <w:tcPr>
            <w:tcW w:w="1177" w:type="pct"/>
          </w:tcPr>
          <w:p w14:paraId="45391292" w14:textId="0736A9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TEI16: CR on MRTD-MTTD and interruption requirements for non-collocated inter-band EN-DC R17</w:t>
            </w:r>
          </w:p>
        </w:tc>
        <w:tc>
          <w:tcPr>
            <w:tcW w:w="589" w:type="pct"/>
          </w:tcPr>
          <w:p w14:paraId="398A506B" w14:textId="5700D5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0A3BE97F" w14:textId="561437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77971B2" w14:textId="60A70D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3548</w:t>
            </w:r>
          </w:p>
        </w:tc>
        <w:tc>
          <w:tcPr>
            <w:tcW w:w="220" w:type="pct"/>
          </w:tcPr>
          <w:p w14:paraId="490B9B3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D4EA037" w14:textId="03B91F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C6534E6" w14:textId="7000F6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1AB2A01" w14:textId="700637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</w:t>
            </w:r>
          </w:p>
        </w:tc>
        <w:tc>
          <w:tcPr>
            <w:tcW w:w="512" w:type="pct"/>
          </w:tcPr>
          <w:p w14:paraId="5E774905" w14:textId="398571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439E62F" w14:textId="77777777" w:rsidTr="00AE7F5C">
        <w:tc>
          <w:tcPr>
            <w:tcW w:w="514" w:type="pct"/>
          </w:tcPr>
          <w:p w14:paraId="6711FFDF" w14:textId="3C4042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R4-2313071</w:t>
            </w:r>
          </w:p>
        </w:tc>
        <w:tc>
          <w:tcPr>
            <w:tcW w:w="1177" w:type="pct"/>
          </w:tcPr>
          <w:p w14:paraId="3891EEE5" w14:textId="084CFF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TEI16:CR on MRTD-MTTD and interruption requirements for non-collocated inter-band EN-DC R18</w:t>
            </w:r>
          </w:p>
        </w:tc>
        <w:tc>
          <w:tcPr>
            <w:tcW w:w="589" w:type="pct"/>
          </w:tcPr>
          <w:p w14:paraId="51869BB6" w14:textId="0CFF90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34106AC3" w14:textId="4366D7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4DC85EA" w14:textId="5B7153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3549</w:t>
            </w:r>
          </w:p>
        </w:tc>
        <w:tc>
          <w:tcPr>
            <w:tcW w:w="220" w:type="pct"/>
          </w:tcPr>
          <w:p w14:paraId="4B0A625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86C431A" w14:textId="259C22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C573AED" w14:textId="71EFBD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97C60F3" w14:textId="15507B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TEI16</w:t>
            </w:r>
          </w:p>
        </w:tc>
        <w:tc>
          <w:tcPr>
            <w:tcW w:w="512" w:type="pct"/>
          </w:tcPr>
          <w:p w14:paraId="13A035BA" w14:textId="4B8D49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0D6321D" w14:textId="77777777" w:rsidTr="00AE7F5C">
        <w:tc>
          <w:tcPr>
            <w:tcW w:w="514" w:type="pct"/>
          </w:tcPr>
          <w:p w14:paraId="451451DD" w14:textId="244D45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R4-2313124</w:t>
            </w:r>
          </w:p>
        </w:tc>
        <w:tc>
          <w:tcPr>
            <w:tcW w:w="1177" w:type="pct"/>
          </w:tcPr>
          <w:p w14:paraId="37955D08" w14:textId="436848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[NR_MG_enh2-Core] CR on R17 NCSG</w:t>
            </w:r>
          </w:p>
        </w:tc>
        <w:tc>
          <w:tcPr>
            <w:tcW w:w="589" w:type="pct"/>
          </w:tcPr>
          <w:p w14:paraId="781EDC43" w14:textId="12AD8D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52F4E6CE" w14:textId="272A8B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8475F67" w14:textId="26243B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3550</w:t>
            </w:r>
          </w:p>
        </w:tc>
        <w:tc>
          <w:tcPr>
            <w:tcW w:w="220" w:type="pct"/>
          </w:tcPr>
          <w:p w14:paraId="0523C1D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7D043A0" w14:textId="57087A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BBF27E5" w14:textId="7B57DE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F6A3CB5" w14:textId="74EE54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NR_MG_enh2-Core</w:t>
            </w:r>
          </w:p>
        </w:tc>
        <w:tc>
          <w:tcPr>
            <w:tcW w:w="512" w:type="pct"/>
          </w:tcPr>
          <w:p w14:paraId="79A7AE49" w14:textId="763E63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C9BC9B5" w14:textId="77777777" w:rsidTr="00AE7F5C">
        <w:tc>
          <w:tcPr>
            <w:tcW w:w="514" w:type="pct"/>
          </w:tcPr>
          <w:p w14:paraId="77A57D1F" w14:textId="3F9605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R4-2314404</w:t>
            </w:r>
          </w:p>
        </w:tc>
        <w:tc>
          <w:tcPr>
            <w:tcW w:w="1177" w:type="pct"/>
          </w:tcPr>
          <w:p w14:paraId="22BE1210" w14:textId="7954BE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[NR_MG_enh-Core] CR on R17 NCSG</w:t>
            </w:r>
          </w:p>
        </w:tc>
        <w:tc>
          <w:tcPr>
            <w:tcW w:w="589" w:type="pct"/>
          </w:tcPr>
          <w:p w14:paraId="70C7B6C4" w14:textId="432A46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38BB7DEE" w14:textId="47E71F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BDAEFB4" w14:textId="08C1FF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3550</w:t>
            </w:r>
          </w:p>
        </w:tc>
        <w:tc>
          <w:tcPr>
            <w:tcW w:w="220" w:type="pct"/>
          </w:tcPr>
          <w:p w14:paraId="692A7081" w14:textId="1574ABBF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C2AF3D6" w14:textId="37ED7F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6D90C98" w14:textId="2D49C5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FC4F15F" w14:textId="0218A2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NR_MG_enh2-Core</w:t>
            </w:r>
          </w:p>
        </w:tc>
        <w:tc>
          <w:tcPr>
            <w:tcW w:w="512" w:type="pct"/>
          </w:tcPr>
          <w:p w14:paraId="016C8E4D" w14:textId="061212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1FD6864E" w14:textId="77777777" w:rsidTr="00AE7F5C">
        <w:tc>
          <w:tcPr>
            <w:tcW w:w="514" w:type="pct"/>
          </w:tcPr>
          <w:p w14:paraId="1ED87101" w14:textId="03EB13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R4-2313125</w:t>
            </w:r>
          </w:p>
        </w:tc>
        <w:tc>
          <w:tcPr>
            <w:tcW w:w="1177" w:type="pct"/>
          </w:tcPr>
          <w:p w14:paraId="70740196" w14:textId="6C4528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[NR_MG_enh2-Core] CR on R17 Concurrent MGs</w:t>
            </w:r>
          </w:p>
        </w:tc>
        <w:tc>
          <w:tcPr>
            <w:tcW w:w="589" w:type="pct"/>
          </w:tcPr>
          <w:p w14:paraId="2D6DC99C" w14:textId="3422B7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67DC31B9" w14:textId="32E417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56C6E10" w14:textId="7378DF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3551</w:t>
            </w:r>
          </w:p>
        </w:tc>
        <w:tc>
          <w:tcPr>
            <w:tcW w:w="220" w:type="pct"/>
          </w:tcPr>
          <w:p w14:paraId="2BC705D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D382BDA" w14:textId="7F1ACA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EF711C1" w14:textId="41E918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770DE80" w14:textId="265659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NR_MG_enh2-Core</w:t>
            </w:r>
          </w:p>
        </w:tc>
        <w:tc>
          <w:tcPr>
            <w:tcW w:w="512" w:type="pct"/>
          </w:tcPr>
          <w:p w14:paraId="30148F9F" w14:textId="59B661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48C06DDF" w14:textId="77777777" w:rsidTr="00AE7F5C">
        <w:tc>
          <w:tcPr>
            <w:tcW w:w="514" w:type="pct"/>
          </w:tcPr>
          <w:p w14:paraId="40D5CF01" w14:textId="1943CF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R4-2314405</w:t>
            </w:r>
          </w:p>
        </w:tc>
        <w:tc>
          <w:tcPr>
            <w:tcW w:w="1177" w:type="pct"/>
          </w:tcPr>
          <w:p w14:paraId="65732617" w14:textId="596C7F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[NR_MG_enh2-Core] CR on R17 Concurrent MGs</w:t>
            </w:r>
          </w:p>
        </w:tc>
        <w:tc>
          <w:tcPr>
            <w:tcW w:w="589" w:type="pct"/>
          </w:tcPr>
          <w:p w14:paraId="0D891A33" w14:textId="325E32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5FBEC1D6" w14:textId="62C728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41F0822" w14:textId="0D7967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3551</w:t>
            </w:r>
          </w:p>
        </w:tc>
        <w:tc>
          <w:tcPr>
            <w:tcW w:w="220" w:type="pct"/>
          </w:tcPr>
          <w:p w14:paraId="2587CE94" w14:textId="0596F343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60CCF84" w14:textId="0AFEF4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481ED4C" w14:textId="71E794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7793721" w14:textId="5C3664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NR_MG_enh2-Core</w:t>
            </w:r>
          </w:p>
        </w:tc>
        <w:tc>
          <w:tcPr>
            <w:tcW w:w="512" w:type="pct"/>
          </w:tcPr>
          <w:p w14:paraId="6044C181" w14:textId="2DB4BE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0CCCFAF6" w14:textId="77777777" w:rsidTr="00AE7F5C">
        <w:tc>
          <w:tcPr>
            <w:tcW w:w="514" w:type="pct"/>
          </w:tcPr>
          <w:p w14:paraId="2A99BAFE" w14:textId="2EC476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R4-2313126</w:t>
            </w:r>
          </w:p>
        </w:tc>
        <w:tc>
          <w:tcPr>
            <w:tcW w:w="1177" w:type="pct"/>
          </w:tcPr>
          <w:p w14:paraId="66A77CDC" w14:textId="420D67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[NR_NTN_solutions-Core] CR on R17 NTN</w:t>
            </w:r>
          </w:p>
        </w:tc>
        <w:tc>
          <w:tcPr>
            <w:tcW w:w="589" w:type="pct"/>
          </w:tcPr>
          <w:p w14:paraId="426DF4EA" w14:textId="1751A7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0F598B8E" w14:textId="328F3F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94B7231" w14:textId="3C8DB1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3552</w:t>
            </w:r>
          </w:p>
        </w:tc>
        <w:tc>
          <w:tcPr>
            <w:tcW w:w="220" w:type="pct"/>
          </w:tcPr>
          <w:p w14:paraId="5E68B71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243C4FD" w14:textId="22D39C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CE9187F" w14:textId="2B17D8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55D79E9" w14:textId="4CD69E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NR_NTN_solutions-Core</w:t>
            </w:r>
          </w:p>
        </w:tc>
        <w:tc>
          <w:tcPr>
            <w:tcW w:w="512" w:type="pct"/>
          </w:tcPr>
          <w:p w14:paraId="6E1A94D7" w14:textId="6091F4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D94216C" w14:textId="77777777" w:rsidTr="00AE7F5C">
        <w:tc>
          <w:tcPr>
            <w:tcW w:w="514" w:type="pct"/>
          </w:tcPr>
          <w:p w14:paraId="4FD6F501" w14:textId="56D2EA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R4-2313195</w:t>
            </w:r>
          </w:p>
        </w:tc>
        <w:tc>
          <w:tcPr>
            <w:tcW w:w="1177" w:type="pct"/>
          </w:tcPr>
          <w:p w14:paraId="0482075A" w14:textId="7480C7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[NR_MG_enh2-Core] CR on R17 NCSG</w:t>
            </w:r>
          </w:p>
        </w:tc>
        <w:tc>
          <w:tcPr>
            <w:tcW w:w="589" w:type="pct"/>
          </w:tcPr>
          <w:p w14:paraId="0B60AEF6" w14:textId="0B81F4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1724CDBD" w14:textId="139987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9F5923D" w14:textId="03FCE0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3553</w:t>
            </w:r>
          </w:p>
        </w:tc>
        <w:tc>
          <w:tcPr>
            <w:tcW w:w="220" w:type="pct"/>
          </w:tcPr>
          <w:p w14:paraId="5CF8326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8B2B08D" w14:textId="172B4A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A2BD2DC" w14:textId="72DEA7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E452042" w14:textId="62D727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NR_MG_enh2-Core</w:t>
            </w:r>
          </w:p>
        </w:tc>
        <w:tc>
          <w:tcPr>
            <w:tcW w:w="512" w:type="pct"/>
          </w:tcPr>
          <w:p w14:paraId="7CF351C0" w14:textId="731257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45463709" w14:textId="77777777" w:rsidTr="00AE7F5C">
        <w:tc>
          <w:tcPr>
            <w:tcW w:w="514" w:type="pct"/>
          </w:tcPr>
          <w:p w14:paraId="7894A185" w14:textId="31BA3D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R4-2313196</w:t>
            </w:r>
          </w:p>
        </w:tc>
        <w:tc>
          <w:tcPr>
            <w:tcW w:w="1177" w:type="pct"/>
          </w:tcPr>
          <w:p w14:paraId="79056406" w14:textId="50E35E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[NR_MG_enh2-Core] CR on R17 Concurrent MGs</w:t>
            </w:r>
          </w:p>
        </w:tc>
        <w:tc>
          <w:tcPr>
            <w:tcW w:w="589" w:type="pct"/>
          </w:tcPr>
          <w:p w14:paraId="5EDB2BFF" w14:textId="3DB449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1933AC2E" w14:textId="4883CC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E6132AE" w14:textId="0351E3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3554</w:t>
            </w:r>
          </w:p>
        </w:tc>
        <w:tc>
          <w:tcPr>
            <w:tcW w:w="220" w:type="pct"/>
          </w:tcPr>
          <w:p w14:paraId="21E2327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DB73022" w14:textId="778017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7BE82EE" w14:textId="0809E9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2B1EAF5" w14:textId="7F4C8A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NR_MG_enh2-Core</w:t>
            </w:r>
          </w:p>
        </w:tc>
        <w:tc>
          <w:tcPr>
            <w:tcW w:w="512" w:type="pct"/>
          </w:tcPr>
          <w:p w14:paraId="5E8F94A4" w14:textId="366C5D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4F5B3FC0" w14:textId="77777777" w:rsidTr="00AE7F5C">
        <w:tc>
          <w:tcPr>
            <w:tcW w:w="514" w:type="pct"/>
          </w:tcPr>
          <w:p w14:paraId="2E5BF050" w14:textId="7AA97F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R4-2313197</w:t>
            </w:r>
          </w:p>
        </w:tc>
        <w:tc>
          <w:tcPr>
            <w:tcW w:w="1177" w:type="pct"/>
          </w:tcPr>
          <w:p w14:paraId="181F052E" w14:textId="538AF1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[NR_NTN_solutions-Core] CR on R17 NTN</w:t>
            </w:r>
          </w:p>
        </w:tc>
        <w:tc>
          <w:tcPr>
            <w:tcW w:w="589" w:type="pct"/>
          </w:tcPr>
          <w:p w14:paraId="79168090" w14:textId="147131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6F4EFFC2" w14:textId="557298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4B6A199" w14:textId="283F57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3555</w:t>
            </w:r>
          </w:p>
        </w:tc>
        <w:tc>
          <w:tcPr>
            <w:tcW w:w="220" w:type="pct"/>
          </w:tcPr>
          <w:p w14:paraId="2D62489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E88ADAA" w14:textId="210BC4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C7B2B8C" w14:textId="5B86F2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C427D11" w14:textId="63121E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NR_NTN_solutions-Core</w:t>
            </w:r>
          </w:p>
        </w:tc>
        <w:tc>
          <w:tcPr>
            <w:tcW w:w="512" w:type="pct"/>
          </w:tcPr>
          <w:p w14:paraId="0DC4BB89" w14:textId="491699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4BC6889" w14:textId="77777777" w:rsidTr="00AE7F5C">
        <w:tc>
          <w:tcPr>
            <w:tcW w:w="514" w:type="pct"/>
          </w:tcPr>
          <w:p w14:paraId="4FCA6558" w14:textId="7B0351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R4-2313289</w:t>
            </w:r>
          </w:p>
        </w:tc>
        <w:tc>
          <w:tcPr>
            <w:tcW w:w="1177" w:type="pct"/>
          </w:tcPr>
          <w:p w14:paraId="229EBD6F" w14:textId="4964D2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[NR_eMIMO-Core]CR on maintenance of eMIMO RRM requirements in R16</w:t>
            </w:r>
          </w:p>
        </w:tc>
        <w:tc>
          <w:tcPr>
            <w:tcW w:w="589" w:type="pct"/>
          </w:tcPr>
          <w:p w14:paraId="3ED60458" w14:textId="3BDCF9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33718693" w14:textId="276422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54490BE" w14:textId="477CB2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3556</w:t>
            </w:r>
          </w:p>
        </w:tc>
        <w:tc>
          <w:tcPr>
            <w:tcW w:w="220" w:type="pct"/>
          </w:tcPr>
          <w:p w14:paraId="52718C9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92C105D" w14:textId="15E947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5A7CBBDD" w14:textId="317645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E4005B1" w14:textId="2156CD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NR_eMIMO-Core</w:t>
            </w:r>
          </w:p>
        </w:tc>
        <w:tc>
          <w:tcPr>
            <w:tcW w:w="512" w:type="pct"/>
          </w:tcPr>
          <w:p w14:paraId="79275387" w14:textId="1A0520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144C2AFE" w14:textId="77777777" w:rsidTr="00AE7F5C">
        <w:tc>
          <w:tcPr>
            <w:tcW w:w="514" w:type="pct"/>
          </w:tcPr>
          <w:p w14:paraId="5E0BCB67" w14:textId="491A1C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R4-2313290</w:t>
            </w:r>
          </w:p>
        </w:tc>
        <w:tc>
          <w:tcPr>
            <w:tcW w:w="1177" w:type="pct"/>
          </w:tcPr>
          <w:p w14:paraId="0587258F" w14:textId="09CB00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[NR_eMIMO-Core]CR on maintenance of eMIMO RRM requirements in R17</w:t>
            </w:r>
          </w:p>
        </w:tc>
        <w:tc>
          <w:tcPr>
            <w:tcW w:w="589" w:type="pct"/>
          </w:tcPr>
          <w:p w14:paraId="2CB88B15" w14:textId="4BEC63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3EBC7DF2" w14:textId="46A536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038742B" w14:textId="4B24AF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3557</w:t>
            </w:r>
          </w:p>
        </w:tc>
        <w:tc>
          <w:tcPr>
            <w:tcW w:w="220" w:type="pct"/>
          </w:tcPr>
          <w:p w14:paraId="70CD8BD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87B4287" w14:textId="596841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BB3F328" w14:textId="0F9747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18435A0" w14:textId="399598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NR_eMIMO-Core</w:t>
            </w:r>
          </w:p>
        </w:tc>
        <w:tc>
          <w:tcPr>
            <w:tcW w:w="512" w:type="pct"/>
          </w:tcPr>
          <w:p w14:paraId="580A0AC6" w14:textId="3B0D10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5E2D378" w14:textId="77777777" w:rsidTr="00AE7F5C">
        <w:tc>
          <w:tcPr>
            <w:tcW w:w="514" w:type="pct"/>
          </w:tcPr>
          <w:p w14:paraId="11215532" w14:textId="39D760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R4-2313291</w:t>
            </w:r>
          </w:p>
        </w:tc>
        <w:tc>
          <w:tcPr>
            <w:tcW w:w="1177" w:type="pct"/>
          </w:tcPr>
          <w:p w14:paraId="46CE2645" w14:textId="16A30F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[NR_eMIMO-Core]CR on maintenance of eMIMO RRM requirements in R18</w:t>
            </w:r>
          </w:p>
        </w:tc>
        <w:tc>
          <w:tcPr>
            <w:tcW w:w="589" w:type="pct"/>
          </w:tcPr>
          <w:p w14:paraId="6D9F0D5D" w14:textId="08A8BD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09D0A2FF" w14:textId="4C7E26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409CE01" w14:textId="1E9970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3558</w:t>
            </w:r>
          </w:p>
        </w:tc>
        <w:tc>
          <w:tcPr>
            <w:tcW w:w="220" w:type="pct"/>
          </w:tcPr>
          <w:p w14:paraId="2730CD2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63A8A37" w14:textId="7F7AB5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ED512EE" w14:textId="2190E5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F442215" w14:textId="4ECC09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NR_eMIMO-Core</w:t>
            </w:r>
          </w:p>
        </w:tc>
        <w:tc>
          <w:tcPr>
            <w:tcW w:w="512" w:type="pct"/>
          </w:tcPr>
          <w:p w14:paraId="63DC4F80" w14:textId="048966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CCFD5DD" w14:textId="77777777" w:rsidTr="00AE7F5C">
        <w:tc>
          <w:tcPr>
            <w:tcW w:w="514" w:type="pct"/>
          </w:tcPr>
          <w:p w14:paraId="2570F566" w14:textId="0C4C4F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R4-2313293</w:t>
            </w:r>
          </w:p>
        </w:tc>
        <w:tc>
          <w:tcPr>
            <w:tcW w:w="1177" w:type="pct"/>
          </w:tcPr>
          <w:p w14:paraId="798312F5" w14:textId="6699C2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[NR_feMIMO-Core]CR on maintenance of feMIMO RRM requirements in R17</w:t>
            </w:r>
          </w:p>
        </w:tc>
        <w:tc>
          <w:tcPr>
            <w:tcW w:w="589" w:type="pct"/>
          </w:tcPr>
          <w:p w14:paraId="347B3718" w14:textId="33CB08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75FD5162" w14:textId="0F1C7F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2280940" w14:textId="535AF1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3559</w:t>
            </w:r>
          </w:p>
        </w:tc>
        <w:tc>
          <w:tcPr>
            <w:tcW w:w="220" w:type="pct"/>
          </w:tcPr>
          <w:p w14:paraId="24F79E6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A850AE5" w14:textId="62E909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CFFCA7B" w14:textId="211B28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C07C1FA" w14:textId="29FD40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NR_FeMIMO-Core</w:t>
            </w:r>
          </w:p>
        </w:tc>
        <w:tc>
          <w:tcPr>
            <w:tcW w:w="512" w:type="pct"/>
          </w:tcPr>
          <w:p w14:paraId="40A95FDF" w14:textId="73A8B7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CA0A19E" w14:textId="77777777" w:rsidTr="00AE7F5C">
        <w:tc>
          <w:tcPr>
            <w:tcW w:w="514" w:type="pct"/>
          </w:tcPr>
          <w:p w14:paraId="0C002B6E" w14:textId="696508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R4-2314398</w:t>
            </w:r>
          </w:p>
        </w:tc>
        <w:tc>
          <w:tcPr>
            <w:tcW w:w="1177" w:type="pct"/>
          </w:tcPr>
          <w:p w14:paraId="7D8ED746" w14:textId="640FC1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[NR_feMIMO-Core]CR on maintenance of feMIMO RRM requirements in R17</w:t>
            </w:r>
          </w:p>
        </w:tc>
        <w:tc>
          <w:tcPr>
            <w:tcW w:w="589" w:type="pct"/>
          </w:tcPr>
          <w:p w14:paraId="6BE5A119" w14:textId="4B9025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636221E8" w14:textId="73EC15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6BBBBCA" w14:textId="42F4A1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3559</w:t>
            </w:r>
          </w:p>
        </w:tc>
        <w:tc>
          <w:tcPr>
            <w:tcW w:w="220" w:type="pct"/>
          </w:tcPr>
          <w:p w14:paraId="2B200D8D" w14:textId="3DD19EC5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7B4938C" w14:textId="2DC4CB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58D139D" w14:textId="71C48D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03638E5" w14:textId="1C7DA8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NR_FeMIMO-Core</w:t>
            </w:r>
          </w:p>
        </w:tc>
        <w:tc>
          <w:tcPr>
            <w:tcW w:w="512" w:type="pct"/>
          </w:tcPr>
          <w:p w14:paraId="3B3147EA" w14:textId="1BB457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9B976FC" w14:textId="77777777" w:rsidTr="00AE7F5C">
        <w:tc>
          <w:tcPr>
            <w:tcW w:w="514" w:type="pct"/>
          </w:tcPr>
          <w:p w14:paraId="4D3F2AFE" w14:textId="4B1673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R4-2313294</w:t>
            </w:r>
          </w:p>
        </w:tc>
        <w:tc>
          <w:tcPr>
            <w:tcW w:w="1177" w:type="pct"/>
          </w:tcPr>
          <w:p w14:paraId="0B613961" w14:textId="376603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[NR_feMIMO-Core]CR on maintenance of feMIMO RRM requirements in R18</w:t>
            </w:r>
          </w:p>
        </w:tc>
        <w:tc>
          <w:tcPr>
            <w:tcW w:w="589" w:type="pct"/>
          </w:tcPr>
          <w:p w14:paraId="2BE2EF51" w14:textId="5FA8BD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3C03CF4B" w14:textId="678058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934340E" w14:textId="41BEE7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3560</w:t>
            </w:r>
          </w:p>
        </w:tc>
        <w:tc>
          <w:tcPr>
            <w:tcW w:w="220" w:type="pct"/>
          </w:tcPr>
          <w:p w14:paraId="62BDE5A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A215A4B" w14:textId="53BA7E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C91C26A" w14:textId="3484B5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EDC4E2C" w14:textId="622CA0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NR_FeMIMO-Core</w:t>
            </w:r>
          </w:p>
        </w:tc>
        <w:tc>
          <w:tcPr>
            <w:tcW w:w="512" w:type="pct"/>
          </w:tcPr>
          <w:p w14:paraId="44AFDCE1" w14:textId="650E3C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1411340" w14:textId="77777777" w:rsidTr="00AE7F5C">
        <w:tc>
          <w:tcPr>
            <w:tcW w:w="514" w:type="pct"/>
          </w:tcPr>
          <w:p w14:paraId="27C36411" w14:textId="088C2C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R4-2313354</w:t>
            </w:r>
          </w:p>
        </w:tc>
        <w:tc>
          <w:tcPr>
            <w:tcW w:w="1177" w:type="pct"/>
          </w:tcPr>
          <w:p w14:paraId="0DE2ACAE" w14:textId="0487C7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LTE_NR_DC_enh2-Core CR corrections for SCG Activation and Deactivation Delay</w:t>
            </w:r>
          </w:p>
        </w:tc>
        <w:tc>
          <w:tcPr>
            <w:tcW w:w="589" w:type="pct"/>
          </w:tcPr>
          <w:p w14:paraId="4C075425" w14:textId="68094E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5033ED7A" w14:textId="480255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32A3995" w14:textId="1C8C7C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3561</w:t>
            </w:r>
          </w:p>
        </w:tc>
        <w:tc>
          <w:tcPr>
            <w:tcW w:w="220" w:type="pct"/>
          </w:tcPr>
          <w:p w14:paraId="35F0084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47A956F" w14:textId="54873F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DC3B703" w14:textId="638D77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850D950" w14:textId="4540AB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LTE_NR_DC_enh2-Core</w:t>
            </w:r>
          </w:p>
        </w:tc>
        <w:tc>
          <w:tcPr>
            <w:tcW w:w="512" w:type="pct"/>
          </w:tcPr>
          <w:p w14:paraId="30ADA935" w14:textId="5CFA8D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28245C5B" w14:textId="77777777" w:rsidTr="00AE7F5C">
        <w:tc>
          <w:tcPr>
            <w:tcW w:w="514" w:type="pct"/>
          </w:tcPr>
          <w:p w14:paraId="102EA55C" w14:textId="15F7CE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R4-2313355</w:t>
            </w:r>
          </w:p>
        </w:tc>
        <w:tc>
          <w:tcPr>
            <w:tcW w:w="1177" w:type="pct"/>
          </w:tcPr>
          <w:p w14:paraId="688A80DA" w14:textId="5EB21F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LTE_NR_DC_enh2-Core CR corrections for SCG Activation and Deactivation Delay</w:t>
            </w:r>
          </w:p>
        </w:tc>
        <w:tc>
          <w:tcPr>
            <w:tcW w:w="589" w:type="pct"/>
          </w:tcPr>
          <w:p w14:paraId="247E2182" w14:textId="726160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15D84ACD" w14:textId="1CB740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5BA5465" w14:textId="3D2354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3562</w:t>
            </w:r>
          </w:p>
        </w:tc>
        <w:tc>
          <w:tcPr>
            <w:tcW w:w="220" w:type="pct"/>
          </w:tcPr>
          <w:p w14:paraId="784469D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39CBA43" w14:textId="0F6F92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EA28ADC" w14:textId="464199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CB5F0C4" w14:textId="5DB4C6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LTE_NR_DC_enh2-Core</w:t>
            </w:r>
          </w:p>
        </w:tc>
        <w:tc>
          <w:tcPr>
            <w:tcW w:w="512" w:type="pct"/>
          </w:tcPr>
          <w:p w14:paraId="0AE256B0" w14:textId="7B3A7A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4ADD15BD" w14:textId="77777777" w:rsidTr="00AE7F5C">
        <w:tc>
          <w:tcPr>
            <w:tcW w:w="514" w:type="pct"/>
          </w:tcPr>
          <w:p w14:paraId="4796FE66" w14:textId="1E97CA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R4-2313357</w:t>
            </w:r>
          </w:p>
        </w:tc>
        <w:tc>
          <w:tcPr>
            <w:tcW w:w="1177" w:type="pct"/>
          </w:tcPr>
          <w:p w14:paraId="06AA5F02" w14:textId="4051BD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LTE_NR_DC_enh2-Core CR correcting TCI state activation command at SCell activation</w:t>
            </w:r>
          </w:p>
        </w:tc>
        <w:tc>
          <w:tcPr>
            <w:tcW w:w="589" w:type="pct"/>
          </w:tcPr>
          <w:p w14:paraId="510B7BEF" w14:textId="1AE256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409E601B" w14:textId="780D98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6D9D54F" w14:textId="3C94F9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3563</w:t>
            </w:r>
          </w:p>
        </w:tc>
        <w:tc>
          <w:tcPr>
            <w:tcW w:w="220" w:type="pct"/>
          </w:tcPr>
          <w:p w14:paraId="3DD907F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A12BD5C" w14:textId="3A3A51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BF74238" w14:textId="6A5F74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7B44957" w14:textId="6AFFFB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LTE_NR_DC_enh2-Core</w:t>
            </w:r>
          </w:p>
        </w:tc>
        <w:tc>
          <w:tcPr>
            <w:tcW w:w="512" w:type="pct"/>
          </w:tcPr>
          <w:p w14:paraId="0A6E7722" w14:textId="795CCC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14A84673" w14:textId="77777777" w:rsidTr="00AE7F5C">
        <w:tc>
          <w:tcPr>
            <w:tcW w:w="514" w:type="pct"/>
          </w:tcPr>
          <w:p w14:paraId="29AF5B27" w14:textId="16A373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R4-2313358</w:t>
            </w:r>
          </w:p>
        </w:tc>
        <w:tc>
          <w:tcPr>
            <w:tcW w:w="1177" w:type="pct"/>
          </w:tcPr>
          <w:p w14:paraId="4748BCA9" w14:textId="178A72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LTE_NR_DC_enh2-Core CR correcting TCI state activation command at SCell activation</w:t>
            </w:r>
          </w:p>
        </w:tc>
        <w:tc>
          <w:tcPr>
            <w:tcW w:w="589" w:type="pct"/>
          </w:tcPr>
          <w:p w14:paraId="4C7A82E6" w14:textId="354E5D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12FC93CA" w14:textId="1A6FF1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EBE64E0" w14:textId="538FEE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3564</w:t>
            </w:r>
          </w:p>
        </w:tc>
        <w:tc>
          <w:tcPr>
            <w:tcW w:w="220" w:type="pct"/>
          </w:tcPr>
          <w:p w14:paraId="6930E3E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3A4F35C" w14:textId="53B3DC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A18D85B" w14:textId="3625A1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630DCEB" w14:textId="5C9E7A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LTE_NR_DC_enh2-Core</w:t>
            </w:r>
          </w:p>
        </w:tc>
        <w:tc>
          <w:tcPr>
            <w:tcW w:w="512" w:type="pct"/>
          </w:tcPr>
          <w:p w14:paraId="7B98169C" w14:textId="46C02A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6634CBF3" w14:textId="77777777" w:rsidTr="00AE7F5C">
        <w:tc>
          <w:tcPr>
            <w:tcW w:w="514" w:type="pct"/>
          </w:tcPr>
          <w:p w14:paraId="4D996432" w14:textId="128114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R4-2313359</w:t>
            </w:r>
          </w:p>
        </w:tc>
        <w:tc>
          <w:tcPr>
            <w:tcW w:w="1177" w:type="pct"/>
          </w:tcPr>
          <w:p w14:paraId="10A5B2C0" w14:textId="7D07C9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LTE_NR_DC_enh2-Core CR for correcting removal of Tidentify_inter_without_index</w:t>
            </w:r>
          </w:p>
        </w:tc>
        <w:tc>
          <w:tcPr>
            <w:tcW w:w="589" w:type="pct"/>
          </w:tcPr>
          <w:p w14:paraId="3FC72865" w14:textId="2EB8C3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566590D1" w14:textId="0135AB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17191DF" w14:textId="02F257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3565</w:t>
            </w:r>
          </w:p>
        </w:tc>
        <w:tc>
          <w:tcPr>
            <w:tcW w:w="220" w:type="pct"/>
          </w:tcPr>
          <w:p w14:paraId="4CF5D9B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EAE7383" w14:textId="2605F7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592323E" w14:textId="4DF836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49E6391" w14:textId="464917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LTE_NR_DC_enh2-Core</w:t>
            </w:r>
          </w:p>
        </w:tc>
        <w:tc>
          <w:tcPr>
            <w:tcW w:w="512" w:type="pct"/>
          </w:tcPr>
          <w:p w14:paraId="2B5E92DC" w14:textId="7D0D2B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42529528" w14:textId="77777777" w:rsidTr="00AE7F5C">
        <w:tc>
          <w:tcPr>
            <w:tcW w:w="514" w:type="pct"/>
          </w:tcPr>
          <w:p w14:paraId="26EBC739" w14:textId="753106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R4-2313360</w:t>
            </w:r>
          </w:p>
        </w:tc>
        <w:tc>
          <w:tcPr>
            <w:tcW w:w="1177" w:type="pct"/>
          </w:tcPr>
          <w:p w14:paraId="3E46A1AF" w14:textId="74C43B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LTE_NR_DC_enh2-Core CR for correcting removal of Tidentify_inter_without_index</w:t>
            </w:r>
          </w:p>
        </w:tc>
        <w:tc>
          <w:tcPr>
            <w:tcW w:w="589" w:type="pct"/>
          </w:tcPr>
          <w:p w14:paraId="36B59775" w14:textId="272EB4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6F803805" w14:textId="45BE00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4F213D3" w14:textId="251329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3566</w:t>
            </w:r>
          </w:p>
        </w:tc>
        <w:tc>
          <w:tcPr>
            <w:tcW w:w="220" w:type="pct"/>
          </w:tcPr>
          <w:p w14:paraId="75EF50C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8FBCFCA" w14:textId="6B36F4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F5F7A61" w14:textId="3659AB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CE6E123" w14:textId="2902BD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LTE_NR_DC_enh2-Core</w:t>
            </w:r>
          </w:p>
        </w:tc>
        <w:tc>
          <w:tcPr>
            <w:tcW w:w="512" w:type="pct"/>
          </w:tcPr>
          <w:p w14:paraId="0057C5F9" w14:textId="691F4E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48FE9A39" w14:textId="77777777" w:rsidTr="00AE7F5C">
        <w:tc>
          <w:tcPr>
            <w:tcW w:w="514" w:type="pct"/>
          </w:tcPr>
          <w:p w14:paraId="038B9F36" w14:textId="6A6F4B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R4-2313386</w:t>
            </w:r>
          </w:p>
        </w:tc>
        <w:tc>
          <w:tcPr>
            <w:tcW w:w="1177" w:type="pct"/>
          </w:tcPr>
          <w:p w14:paraId="1E6790F1" w14:textId="4A9D5E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NR_redcap-Core: CR 38.133 Correction of RedCap UE behaviour in case of overlap of paging occasion and CG-SDT transmission</w:t>
            </w:r>
          </w:p>
        </w:tc>
        <w:tc>
          <w:tcPr>
            <w:tcW w:w="589" w:type="pct"/>
          </w:tcPr>
          <w:p w14:paraId="06303B7B" w14:textId="123D29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03668D91" w14:textId="4F730D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051A9C7" w14:textId="0BCABC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3567</w:t>
            </w:r>
          </w:p>
        </w:tc>
        <w:tc>
          <w:tcPr>
            <w:tcW w:w="220" w:type="pct"/>
          </w:tcPr>
          <w:p w14:paraId="27EAF05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B120FAA" w14:textId="7BA1A5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EEFEE75" w14:textId="0344A4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59BE887" w14:textId="7B5974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59345DC8" w14:textId="31E2F5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515A66B1" w14:textId="77777777" w:rsidTr="00AE7F5C">
        <w:tc>
          <w:tcPr>
            <w:tcW w:w="514" w:type="pct"/>
          </w:tcPr>
          <w:p w14:paraId="6E9039B8" w14:textId="142268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R4-2313387</w:t>
            </w:r>
          </w:p>
        </w:tc>
        <w:tc>
          <w:tcPr>
            <w:tcW w:w="1177" w:type="pct"/>
          </w:tcPr>
          <w:p w14:paraId="2E0335FD" w14:textId="070DB6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NR_redcap-Core: CR 38.133 Correction of RedCap UE behaviour in case of overlap of paging occasion and CG-SDT transmission</w:t>
            </w:r>
          </w:p>
        </w:tc>
        <w:tc>
          <w:tcPr>
            <w:tcW w:w="589" w:type="pct"/>
          </w:tcPr>
          <w:p w14:paraId="4C3B0559" w14:textId="34222B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0F490A64" w14:textId="1DE9B2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02056C1" w14:textId="2980C6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3568</w:t>
            </w:r>
          </w:p>
        </w:tc>
        <w:tc>
          <w:tcPr>
            <w:tcW w:w="220" w:type="pct"/>
          </w:tcPr>
          <w:p w14:paraId="73ACD4F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8732A67" w14:textId="4C3A7F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52E8079" w14:textId="7B37FE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4034745" w14:textId="2E18FC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6CD20D70" w14:textId="0F9030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4618369" w14:textId="77777777" w:rsidTr="00AE7F5C">
        <w:tc>
          <w:tcPr>
            <w:tcW w:w="514" w:type="pct"/>
          </w:tcPr>
          <w:p w14:paraId="6073CA1B" w14:textId="1BFB1A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R4-2313388</w:t>
            </w:r>
          </w:p>
        </w:tc>
        <w:tc>
          <w:tcPr>
            <w:tcW w:w="1177" w:type="pct"/>
          </w:tcPr>
          <w:p w14:paraId="551D69D0" w14:textId="0B44D0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NR_redcap-Core: CR 38.133 Corrections to Inter-RAT measurements for RedCap</w:t>
            </w:r>
          </w:p>
        </w:tc>
        <w:tc>
          <w:tcPr>
            <w:tcW w:w="589" w:type="pct"/>
          </w:tcPr>
          <w:p w14:paraId="64714201" w14:textId="69FB3B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67FDFA5A" w14:textId="66167B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57A2E4F" w14:textId="0792AC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3569</w:t>
            </w:r>
          </w:p>
        </w:tc>
        <w:tc>
          <w:tcPr>
            <w:tcW w:w="220" w:type="pct"/>
          </w:tcPr>
          <w:p w14:paraId="0B4F377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9105F05" w14:textId="20F0AD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41A2DE5" w14:textId="4C4A47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B5F4D08" w14:textId="58AAD7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121B1782" w14:textId="2D1E59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26DBD92" w14:textId="77777777" w:rsidTr="00AE7F5C">
        <w:tc>
          <w:tcPr>
            <w:tcW w:w="514" w:type="pct"/>
          </w:tcPr>
          <w:p w14:paraId="464FA1F8" w14:textId="570E69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R4-2314423</w:t>
            </w:r>
          </w:p>
        </w:tc>
        <w:tc>
          <w:tcPr>
            <w:tcW w:w="1177" w:type="pct"/>
          </w:tcPr>
          <w:p w14:paraId="78058BF2" w14:textId="5F0355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NR_redcap-Core: CR 38.133 Corrections to Inter-RAT measurements for RedCap</w:t>
            </w:r>
          </w:p>
        </w:tc>
        <w:tc>
          <w:tcPr>
            <w:tcW w:w="589" w:type="pct"/>
          </w:tcPr>
          <w:p w14:paraId="07D6AF7D" w14:textId="1E0496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52170987" w14:textId="311557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8D565F2" w14:textId="1AC785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3569</w:t>
            </w:r>
          </w:p>
        </w:tc>
        <w:tc>
          <w:tcPr>
            <w:tcW w:w="220" w:type="pct"/>
          </w:tcPr>
          <w:p w14:paraId="0DB4CFF5" w14:textId="7350D3B9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C9A91B7" w14:textId="7ED765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0D4FDAA" w14:textId="286684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61410B1" w14:textId="0000E2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4AD1170A" w14:textId="3CF917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3818509" w14:textId="77777777" w:rsidTr="00AE7F5C">
        <w:tc>
          <w:tcPr>
            <w:tcW w:w="514" w:type="pct"/>
          </w:tcPr>
          <w:p w14:paraId="22DF1474" w14:textId="2AD99C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R4-2313389</w:t>
            </w:r>
          </w:p>
        </w:tc>
        <w:tc>
          <w:tcPr>
            <w:tcW w:w="1177" w:type="pct"/>
          </w:tcPr>
          <w:p w14:paraId="63207C02" w14:textId="79542D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NR_redcap-Core: CR 38.133 Corrections to Inter-RAT measurements for RedCap</w:t>
            </w:r>
          </w:p>
        </w:tc>
        <w:tc>
          <w:tcPr>
            <w:tcW w:w="589" w:type="pct"/>
          </w:tcPr>
          <w:p w14:paraId="704238B5" w14:textId="2D6E61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37866BBE" w14:textId="7E9882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AE038C2" w14:textId="3BC798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3570</w:t>
            </w:r>
          </w:p>
        </w:tc>
        <w:tc>
          <w:tcPr>
            <w:tcW w:w="220" w:type="pct"/>
          </w:tcPr>
          <w:p w14:paraId="46EE310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ADCEA56" w14:textId="732797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816AF92" w14:textId="50EA01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95A5513" w14:textId="3C41B2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097E7600" w14:textId="3F651C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903F995" w14:textId="77777777" w:rsidTr="00AE7F5C">
        <w:tc>
          <w:tcPr>
            <w:tcW w:w="514" w:type="pct"/>
          </w:tcPr>
          <w:p w14:paraId="6864026D" w14:textId="488A91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R4-2313390</w:t>
            </w:r>
          </w:p>
        </w:tc>
        <w:tc>
          <w:tcPr>
            <w:tcW w:w="1177" w:type="pct"/>
          </w:tcPr>
          <w:p w14:paraId="5FBE005D" w14:textId="06FA34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NR_redcap-Perf: CR 38.133 Corrections of SDT test case ddescription for RedCap</w:t>
            </w:r>
          </w:p>
        </w:tc>
        <w:tc>
          <w:tcPr>
            <w:tcW w:w="589" w:type="pct"/>
          </w:tcPr>
          <w:p w14:paraId="1720D7CA" w14:textId="47AACF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6203185A" w14:textId="7EDADA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BCA28D6" w14:textId="2D1046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3571</w:t>
            </w:r>
          </w:p>
        </w:tc>
        <w:tc>
          <w:tcPr>
            <w:tcW w:w="220" w:type="pct"/>
          </w:tcPr>
          <w:p w14:paraId="058D620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BF74B11" w14:textId="6479CC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9078372" w14:textId="2FA9AE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04A9610" w14:textId="1B8C6D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386BC226" w14:textId="7556C5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1EF22025" w14:textId="77777777" w:rsidTr="00AE7F5C">
        <w:tc>
          <w:tcPr>
            <w:tcW w:w="514" w:type="pct"/>
          </w:tcPr>
          <w:p w14:paraId="1F5EF355" w14:textId="49C7F0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R4-2314427</w:t>
            </w:r>
          </w:p>
        </w:tc>
        <w:tc>
          <w:tcPr>
            <w:tcW w:w="1177" w:type="pct"/>
          </w:tcPr>
          <w:p w14:paraId="18A9D8C6" w14:textId="167190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NR_redcap-Perf: CR 38.133 Corrections of SDT test case ddescription for RedCap</w:t>
            </w:r>
          </w:p>
        </w:tc>
        <w:tc>
          <w:tcPr>
            <w:tcW w:w="589" w:type="pct"/>
          </w:tcPr>
          <w:p w14:paraId="46EDF60D" w14:textId="1DAE58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32052D8F" w14:textId="44785E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BB1A2D1" w14:textId="58DBC2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3571</w:t>
            </w:r>
          </w:p>
        </w:tc>
        <w:tc>
          <w:tcPr>
            <w:tcW w:w="220" w:type="pct"/>
          </w:tcPr>
          <w:p w14:paraId="38BFD390" w14:textId="01B2A21D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2241886" w14:textId="3D01E2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DCDA506" w14:textId="0C5219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5409093" w14:textId="449EC4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58F7367C" w14:textId="19ECDF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B0B2430" w14:textId="77777777" w:rsidTr="00AE7F5C">
        <w:tc>
          <w:tcPr>
            <w:tcW w:w="514" w:type="pct"/>
          </w:tcPr>
          <w:p w14:paraId="3AACBB26" w14:textId="557836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R4-2313391</w:t>
            </w:r>
          </w:p>
        </w:tc>
        <w:tc>
          <w:tcPr>
            <w:tcW w:w="1177" w:type="pct"/>
          </w:tcPr>
          <w:p w14:paraId="0F948344" w14:textId="7FC730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NR_redcap-Perf: CR 38.133 Corrections of SDT Test Case Parameters for RedCap</w:t>
            </w:r>
          </w:p>
        </w:tc>
        <w:tc>
          <w:tcPr>
            <w:tcW w:w="589" w:type="pct"/>
          </w:tcPr>
          <w:p w14:paraId="4F7C6EBD" w14:textId="17A683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73B13AD9" w14:textId="69FE7E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12B9023" w14:textId="633DAE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3572</w:t>
            </w:r>
          </w:p>
        </w:tc>
        <w:tc>
          <w:tcPr>
            <w:tcW w:w="220" w:type="pct"/>
          </w:tcPr>
          <w:p w14:paraId="2F4591E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AFB99F3" w14:textId="506D4A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14DADE2" w14:textId="0BBD35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C149031" w14:textId="74BE06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1BEC8085" w14:textId="3910EC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7BD2F6B" w14:textId="77777777" w:rsidTr="00AE7F5C">
        <w:tc>
          <w:tcPr>
            <w:tcW w:w="514" w:type="pct"/>
          </w:tcPr>
          <w:p w14:paraId="4BC7EFB6" w14:textId="2FD104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R4-2313392</w:t>
            </w:r>
          </w:p>
        </w:tc>
        <w:tc>
          <w:tcPr>
            <w:tcW w:w="1177" w:type="pct"/>
          </w:tcPr>
          <w:p w14:paraId="5043F5A7" w14:textId="00A83F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NR_redcap-Perf: CR 38.133 Corrections to NR measurements with autonomous gaps for RedCap</w:t>
            </w:r>
          </w:p>
        </w:tc>
        <w:tc>
          <w:tcPr>
            <w:tcW w:w="589" w:type="pct"/>
          </w:tcPr>
          <w:p w14:paraId="5A33EE05" w14:textId="518F9C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153F144E" w14:textId="0D86AA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FFAA9B0" w14:textId="023C11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3573</w:t>
            </w:r>
          </w:p>
        </w:tc>
        <w:tc>
          <w:tcPr>
            <w:tcW w:w="220" w:type="pct"/>
          </w:tcPr>
          <w:p w14:paraId="3E4C850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8973675" w14:textId="556579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C10D7BA" w14:textId="30F511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D3107BD" w14:textId="44B804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4D02993A" w14:textId="628974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4AE7DC0" w14:textId="77777777" w:rsidTr="00AE7F5C">
        <w:tc>
          <w:tcPr>
            <w:tcW w:w="514" w:type="pct"/>
          </w:tcPr>
          <w:p w14:paraId="75678F62" w14:textId="751B0A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R4-2313393</w:t>
            </w:r>
          </w:p>
        </w:tc>
        <w:tc>
          <w:tcPr>
            <w:tcW w:w="1177" w:type="pct"/>
          </w:tcPr>
          <w:p w14:paraId="20F49026" w14:textId="295BF8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NR_redcap-Perf: CR 38.133 Corrections to NR measurements with autonomous gaps for RedCap</w:t>
            </w:r>
          </w:p>
        </w:tc>
        <w:tc>
          <w:tcPr>
            <w:tcW w:w="589" w:type="pct"/>
          </w:tcPr>
          <w:p w14:paraId="614AD63F" w14:textId="4848A2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0F0A23EE" w14:textId="258C32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3110A4D" w14:textId="0E7178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3574</w:t>
            </w:r>
          </w:p>
        </w:tc>
        <w:tc>
          <w:tcPr>
            <w:tcW w:w="220" w:type="pct"/>
          </w:tcPr>
          <w:p w14:paraId="0FC4DF3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EB470D7" w14:textId="323714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B59A77F" w14:textId="060FA9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97B803C" w14:textId="21DE93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11F37A7B" w14:textId="72C361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18381F8" w14:textId="77777777" w:rsidTr="00AE7F5C">
        <w:tc>
          <w:tcPr>
            <w:tcW w:w="514" w:type="pct"/>
          </w:tcPr>
          <w:p w14:paraId="539F549D" w14:textId="6D1DE1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R4-2313394</w:t>
            </w:r>
          </w:p>
        </w:tc>
        <w:tc>
          <w:tcPr>
            <w:tcW w:w="1177" w:type="pct"/>
          </w:tcPr>
          <w:p w14:paraId="227DE39A" w14:textId="2E67C1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TEI17: CR 38.133 Correction to report mapping description for NR Timing Advance</w:t>
            </w:r>
          </w:p>
        </w:tc>
        <w:tc>
          <w:tcPr>
            <w:tcW w:w="589" w:type="pct"/>
          </w:tcPr>
          <w:p w14:paraId="5291593F" w14:textId="5D6BBE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2D19989C" w14:textId="09757A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A006087" w14:textId="7AE184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3575</w:t>
            </w:r>
          </w:p>
        </w:tc>
        <w:tc>
          <w:tcPr>
            <w:tcW w:w="220" w:type="pct"/>
          </w:tcPr>
          <w:p w14:paraId="0B83FC4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172E6F8" w14:textId="38A553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0139F7F" w14:textId="397AB1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BDA9816" w14:textId="32EA23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TEI17</w:t>
            </w:r>
          </w:p>
        </w:tc>
        <w:tc>
          <w:tcPr>
            <w:tcW w:w="512" w:type="pct"/>
          </w:tcPr>
          <w:p w14:paraId="6C0972BC" w14:textId="5B56DC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0539614" w14:textId="77777777" w:rsidTr="00AE7F5C">
        <w:tc>
          <w:tcPr>
            <w:tcW w:w="514" w:type="pct"/>
          </w:tcPr>
          <w:p w14:paraId="4A84EBEC" w14:textId="01B178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R4-2313395</w:t>
            </w:r>
          </w:p>
        </w:tc>
        <w:tc>
          <w:tcPr>
            <w:tcW w:w="1177" w:type="pct"/>
          </w:tcPr>
          <w:p w14:paraId="685B9453" w14:textId="105B1F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TEI17: CR 38.133 Correction to report mapping description for NR Timing Advance</w:t>
            </w:r>
          </w:p>
        </w:tc>
        <w:tc>
          <w:tcPr>
            <w:tcW w:w="589" w:type="pct"/>
          </w:tcPr>
          <w:p w14:paraId="1C561AF5" w14:textId="12D249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2E54E493" w14:textId="286847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9D19E64" w14:textId="438DC2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3576</w:t>
            </w:r>
          </w:p>
        </w:tc>
        <w:tc>
          <w:tcPr>
            <w:tcW w:w="220" w:type="pct"/>
          </w:tcPr>
          <w:p w14:paraId="49B624A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BA877E6" w14:textId="3075AB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90CA7F8" w14:textId="2D34AC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594A0D9" w14:textId="58C0D0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TEI17</w:t>
            </w:r>
          </w:p>
        </w:tc>
        <w:tc>
          <w:tcPr>
            <w:tcW w:w="512" w:type="pct"/>
          </w:tcPr>
          <w:p w14:paraId="21EB70D0" w14:textId="781E6D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FD9648F" w14:textId="77777777" w:rsidTr="00AE7F5C">
        <w:tc>
          <w:tcPr>
            <w:tcW w:w="514" w:type="pct"/>
          </w:tcPr>
          <w:p w14:paraId="100B1D7F" w14:textId="71F377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R4-2313396</w:t>
            </w:r>
          </w:p>
        </w:tc>
        <w:tc>
          <w:tcPr>
            <w:tcW w:w="1177" w:type="pct"/>
          </w:tcPr>
          <w:p w14:paraId="157759F8" w14:textId="242EC5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NR_MG_enh-Core: Corrections to L1 measurement impact for Rel-17 MG enhancements</w:t>
            </w:r>
          </w:p>
        </w:tc>
        <w:tc>
          <w:tcPr>
            <w:tcW w:w="589" w:type="pct"/>
          </w:tcPr>
          <w:p w14:paraId="1EC347DA" w14:textId="3153BC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44A837FB" w14:textId="7460C3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4788475" w14:textId="3F2FCB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3577</w:t>
            </w:r>
          </w:p>
        </w:tc>
        <w:tc>
          <w:tcPr>
            <w:tcW w:w="220" w:type="pct"/>
          </w:tcPr>
          <w:p w14:paraId="1E7E420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CB842AF" w14:textId="278E0A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3E33798" w14:textId="0F240A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ED8C484" w14:textId="74BAA8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</w:t>
            </w:r>
          </w:p>
        </w:tc>
        <w:tc>
          <w:tcPr>
            <w:tcW w:w="512" w:type="pct"/>
          </w:tcPr>
          <w:p w14:paraId="0CF7F75D" w14:textId="37DA4B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98C5262" w14:textId="77777777" w:rsidTr="00AE7F5C">
        <w:tc>
          <w:tcPr>
            <w:tcW w:w="514" w:type="pct"/>
          </w:tcPr>
          <w:p w14:paraId="0E90B14F" w14:textId="474175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R4-2314406</w:t>
            </w:r>
          </w:p>
        </w:tc>
        <w:tc>
          <w:tcPr>
            <w:tcW w:w="1177" w:type="pct"/>
          </w:tcPr>
          <w:p w14:paraId="5FEEE2A3" w14:textId="353B4D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NR_MG_enh-Core: Corrections to L1 measurement impact for Rel-17 MG enhancements</w:t>
            </w:r>
          </w:p>
        </w:tc>
        <w:tc>
          <w:tcPr>
            <w:tcW w:w="589" w:type="pct"/>
          </w:tcPr>
          <w:p w14:paraId="6A79773B" w14:textId="3F150A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50E0017A" w14:textId="253870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CA58681" w14:textId="013750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3577</w:t>
            </w:r>
          </w:p>
        </w:tc>
        <w:tc>
          <w:tcPr>
            <w:tcW w:w="220" w:type="pct"/>
          </w:tcPr>
          <w:p w14:paraId="3525CCE5" w14:textId="42130F6C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632325B" w14:textId="704383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EC27345" w14:textId="692994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4CD1056" w14:textId="7B3139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</w:t>
            </w:r>
          </w:p>
        </w:tc>
        <w:tc>
          <w:tcPr>
            <w:tcW w:w="512" w:type="pct"/>
          </w:tcPr>
          <w:p w14:paraId="19F866CC" w14:textId="2A78AE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CD47777" w14:textId="77777777" w:rsidTr="00AE7F5C">
        <w:tc>
          <w:tcPr>
            <w:tcW w:w="514" w:type="pct"/>
          </w:tcPr>
          <w:p w14:paraId="0FA9F3D3" w14:textId="2DF7F0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R4-2313397</w:t>
            </w:r>
          </w:p>
        </w:tc>
        <w:tc>
          <w:tcPr>
            <w:tcW w:w="1177" w:type="pct"/>
          </w:tcPr>
          <w:p w14:paraId="05FB935D" w14:textId="1BDE3A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NR_MG_enh-Core: Corrections to L1 measurement impact for Rel-17 MG enhancements</w:t>
            </w:r>
          </w:p>
        </w:tc>
        <w:tc>
          <w:tcPr>
            <w:tcW w:w="589" w:type="pct"/>
          </w:tcPr>
          <w:p w14:paraId="1F51029F" w14:textId="377CB9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01DE4B35" w14:textId="46D37A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7F7E1A2" w14:textId="39FFAC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3578</w:t>
            </w:r>
          </w:p>
        </w:tc>
        <w:tc>
          <w:tcPr>
            <w:tcW w:w="220" w:type="pct"/>
          </w:tcPr>
          <w:p w14:paraId="0B97D23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A68EBC3" w14:textId="20953C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62978E0" w14:textId="184354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00EE579" w14:textId="6A197A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</w:t>
            </w:r>
          </w:p>
        </w:tc>
        <w:tc>
          <w:tcPr>
            <w:tcW w:w="512" w:type="pct"/>
          </w:tcPr>
          <w:p w14:paraId="5685F9FE" w14:textId="6E6EA0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5B5C717" w14:textId="77777777" w:rsidTr="00AE7F5C">
        <w:tc>
          <w:tcPr>
            <w:tcW w:w="514" w:type="pct"/>
          </w:tcPr>
          <w:p w14:paraId="38327F6B" w14:textId="49A392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R4-2313398</w:t>
            </w:r>
          </w:p>
        </w:tc>
        <w:tc>
          <w:tcPr>
            <w:tcW w:w="1177" w:type="pct"/>
          </w:tcPr>
          <w:p w14:paraId="044F06C3" w14:textId="234292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NR_MG_enh-Core: Corrections to Inter frequency measurements for Rel-17 MG enhancements</w:t>
            </w:r>
          </w:p>
        </w:tc>
        <w:tc>
          <w:tcPr>
            <w:tcW w:w="589" w:type="pct"/>
          </w:tcPr>
          <w:p w14:paraId="66C326FA" w14:textId="4BF9C5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67BB313D" w14:textId="481DC3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35CEAFF" w14:textId="38E639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3579</w:t>
            </w:r>
          </w:p>
        </w:tc>
        <w:tc>
          <w:tcPr>
            <w:tcW w:w="220" w:type="pct"/>
          </w:tcPr>
          <w:p w14:paraId="6EAFF97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0018F2F" w14:textId="73423A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6DEF92F" w14:textId="4ED723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30A4456" w14:textId="2E6728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</w:t>
            </w:r>
          </w:p>
        </w:tc>
        <w:tc>
          <w:tcPr>
            <w:tcW w:w="512" w:type="pct"/>
          </w:tcPr>
          <w:p w14:paraId="2BEC5CED" w14:textId="467DD4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09B1D35" w14:textId="77777777" w:rsidTr="00AE7F5C">
        <w:tc>
          <w:tcPr>
            <w:tcW w:w="514" w:type="pct"/>
          </w:tcPr>
          <w:p w14:paraId="17F89FDD" w14:textId="29BC23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R4-2313399</w:t>
            </w:r>
          </w:p>
        </w:tc>
        <w:tc>
          <w:tcPr>
            <w:tcW w:w="1177" w:type="pct"/>
          </w:tcPr>
          <w:p w14:paraId="381996DC" w14:textId="31BD81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NR_MG_enh-Core: Corrections to Inter frequency measurements for Rel-17 MG enhancements</w:t>
            </w:r>
          </w:p>
        </w:tc>
        <w:tc>
          <w:tcPr>
            <w:tcW w:w="589" w:type="pct"/>
          </w:tcPr>
          <w:p w14:paraId="48BD4AE4" w14:textId="4E1ABD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20EEE5EC" w14:textId="72F47D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7F74117" w14:textId="288E83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3580</w:t>
            </w:r>
          </w:p>
        </w:tc>
        <w:tc>
          <w:tcPr>
            <w:tcW w:w="220" w:type="pct"/>
          </w:tcPr>
          <w:p w14:paraId="3388C53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10332EA" w14:textId="7E53A5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2C5039E" w14:textId="69FBBB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B287840" w14:textId="794D3C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</w:t>
            </w:r>
          </w:p>
        </w:tc>
        <w:tc>
          <w:tcPr>
            <w:tcW w:w="512" w:type="pct"/>
          </w:tcPr>
          <w:p w14:paraId="4A99FD66" w14:textId="231BED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6C87AC7" w14:textId="77777777" w:rsidTr="00AE7F5C">
        <w:tc>
          <w:tcPr>
            <w:tcW w:w="514" w:type="pct"/>
          </w:tcPr>
          <w:p w14:paraId="27A665AC" w14:textId="741AF9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R4-2313401</w:t>
            </w:r>
          </w:p>
        </w:tc>
        <w:tc>
          <w:tcPr>
            <w:tcW w:w="1177" w:type="pct"/>
          </w:tcPr>
          <w:p w14:paraId="359747F5" w14:textId="49D398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NR_pos_enh-Core: CR 38.133 Correction to MG patterns for independent measurement gaps</w:t>
            </w:r>
          </w:p>
        </w:tc>
        <w:tc>
          <w:tcPr>
            <w:tcW w:w="589" w:type="pct"/>
          </w:tcPr>
          <w:p w14:paraId="07B05EFE" w14:textId="559578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1438F9B6" w14:textId="624EA4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8D080E0" w14:textId="7E0B82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3581</w:t>
            </w:r>
          </w:p>
        </w:tc>
        <w:tc>
          <w:tcPr>
            <w:tcW w:w="220" w:type="pct"/>
          </w:tcPr>
          <w:p w14:paraId="21ECEF5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9A6878B" w14:textId="1A9EFF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4AA960C" w14:textId="60CE06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F4B06D4" w14:textId="5ADF85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</w:t>
            </w:r>
          </w:p>
        </w:tc>
        <w:tc>
          <w:tcPr>
            <w:tcW w:w="512" w:type="pct"/>
          </w:tcPr>
          <w:p w14:paraId="3C51BCE5" w14:textId="4C07E3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093F4F4F" w14:textId="77777777" w:rsidTr="00AE7F5C">
        <w:tc>
          <w:tcPr>
            <w:tcW w:w="514" w:type="pct"/>
          </w:tcPr>
          <w:p w14:paraId="70C33B57" w14:textId="5CD244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R4-2314412</w:t>
            </w:r>
          </w:p>
        </w:tc>
        <w:tc>
          <w:tcPr>
            <w:tcW w:w="1177" w:type="pct"/>
          </w:tcPr>
          <w:p w14:paraId="0CC875F7" w14:textId="098D0C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NR_pos_enh-Core: CR 38.133 Correction to MG patterns for independent measurement gaps</w:t>
            </w:r>
          </w:p>
        </w:tc>
        <w:tc>
          <w:tcPr>
            <w:tcW w:w="589" w:type="pct"/>
          </w:tcPr>
          <w:p w14:paraId="016233DD" w14:textId="033846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2F6C626E" w14:textId="20E3B8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C08D1D4" w14:textId="5B2398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3581</w:t>
            </w:r>
          </w:p>
        </w:tc>
        <w:tc>
          <w:tcPr>
            <w:tcW w:w="220" w:type="pct"/>
          </w:tcPr>
          <w:p w14:paraId="29669C61" w14:textId="7FA808F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089F5C0" w14:textId="6C6CD8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7A5AFA7" w14:textId="26B2E3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A505889" w14:textId="37CCBF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</w:t>
            </w:r>
          </w:p>
        </w:tc>
        <w:tc>
          <w:tcPr>
            <w:tcW w:w="512" w:type="pct"/>
          </w:tcPr>
          <w:p w14:paraId="17614275" w14:textId="44CCC3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B0DC8AA" w14:textId="77777777" w:rsidTr="00AE7F5C">
        <w:tc>
          <w:tcPr>
            <w:tcW w:w="514" w:type="pct"/>
          </w:tcPr>
          <w:p w14:paraId="69BFD7D8" w14:textId="6AD805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R4-2313402</w:t>
            </w:r>
          </w:p>
        </w:tc>
        <w:tc>
          <w:tcPr>
            <w:tcW w:w="1177" w:type="pct"/>
          </w:tcPr>
          <w:p w14:paraId="7FC85F84" w14:textId="7C461D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NR_pos_enh-Core: CR 38.133 Correction to MG patterns for independent measurement gaps</w:t>
            </w:r>
          </w:p>
        </w:tc>
        <w:tc>
          <w:tcPr>
            <w:tcW w:w="589" w:type="pct"/>
          </w:tcPr>
          <w:p w14:paraId="45055A4A" w14:textId="28F82B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7965B527" w14:textId="539F27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DE38510" w14:textId="1BB025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3582</w:t>
            </w:r>
          </w:p>
        </w:tc>
        <w:tc>
          <w:tcPr>
            <w:tcW w:w="220" w:type="pct"/>
          </w:tcPr>
          <w:p w14:paraId="2C74A63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21A0319" w14:textId="4FAD95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AF58B82" w14:textId="5156CD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8F5C143" w14:textId="0A23FB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</w:t>
            </w:r>
          </w:p>
        </w:tc>
        <w:tc>
          <w:tcPr>
            <w:tcW w:w="512" w:type="pct"/>
          </w:tcPr>
          <w:p w14:paraId="5703E24F" w14:textId="217975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D9B9622" w14:textId="77777777" w:rsidTr="00AE7F5C">
        <w:tc>
          <w:tcPr>
            <w:tcW w:w="514" w:type="pct"/>
          </w:tcPr>
          <w:p w14:paraId="34E98C1F" w14:textId="74DB65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R4-2313403</w:t>
            </w:r>
          </w:p>
        </w:tc>
        <w:tc>
          <w:tcPr>
            <w:tcW w:w="1177" w:type="pct"/>
          </w:tcPr>
          <w:p w14:paraId="7EB1534E" w14:textId="1FD0CB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NR_pos_enh-Core: CR 38.133 Clean-up of NR positioning requirements in RRC_INACTIVE</w:t>
            </w:r>
          </w:p>
        </w:tc>
        <w:tc>
          <w:tcPr>
            <w:tcW w:w="589" w:type="pct"/>
          </w:tcPr>
          <w:p w14:paraId="73D5D390" w14:textId="282DAA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6D2241CE" w14:textId="7AE1C7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6437DD6" w14:textId="42ACB9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3583</w:t>
            </w:r>
          </w:p>
        </w:tc>
        <w:tc>
          <w:tcPr>
            <w:tcW w:w="220" w:type="pct"/>
          </w:tcPr>
          <w:p w14:paraId="763F5A4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7771FF8" w14:textId="7761BF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01266B4" w14:textId="7BEA2E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CFAD9BD" w14:textId="61FA95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</w:t>
            </w:r>
          </w:p>
        </w:tc>
        <w:tc>
          <w:tcPr>
            <w:tcW w:w="512" w:type="pct"/>
          </w:tcPr>
          <w:p w14:paraId="4E7FF30A" w14:textId="653B5E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174DC22" w14:textId="77777777" w:rsidTr="00AE7F5C">
        <w:tc>
          <w:tcPr>
            <w:tcW w:w="514" w:type="pct"/>
          </w:tcPr>
          <w:p w14:paraId="54EE979B" w14:textId="0B2DD7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R4-2314413</w:t>
            </w:r>
          </w:p>
        </w:tc>
        <w:tc>
          <w:tcPr>
            <w:tcW w:w="1177" w:type="pct"/>
          </w:tcPr>
          <w:p w14:paraId="603AEF72" w14:textId="78AF1B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NR_pos_enh-Core: CR 38.133 Clean-up of NR positioning requirements in RRC_INACTIVE</w:t>
            </w:r>
          </w:p>
        </w:tc>
        <w:tc>
          <w:tcPr>
            <w:tcW w:w="589" w:type="pct"/>
          </w:tcPr>
          <w:p w14:paraId="5000D5F5" w14:textId="70AFF4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4B1D0746" w14:textId="2937A8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3ACD828" w14:textId="574394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3583</w:t>
            </w:r>
          </w:p>
        </w:tc>
        <w:tc>
          <w:tcPr>
            <w:tcW w:w="220" w:type="pct"/>
          </w:tcPr>
          <w:p w14:paraId="08ED3433" w14:textId="56A2688C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EF84ED0" w14:textId="2F91B7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6F44393" w14:textId="042EE2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3D13937" w14:textId="15C429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</w:t>
            </w:r>
          </w:p>
        </w:tc>
        <w:tc>
          <w:tcPr>
            <w:tcW w:w="512" w:type="pct"/>
          </w:tcPr>
          <w:p w14:paraId="4C8CD283" w14:textId="21810A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91F4AD2" w14:textId="77777777" w:rsidTr="00AE7F5C">
        <w:tc>
          <w:tcPr>
            <w:tcW w:w="514" w:type="pct"/>
          </w:tcPr>
          <w:p w14:paraId="55373005" w14:textId="108621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R4-2313404</w:t>
            </w:r>
          </w:p>
        </w:tc>
        <w:tc>
          <w:tcPr>
            <w:tcW w:w="1177" w:type="pct"/>
          </w:tcPr>
          <w:p w14:paraId="413A138C" w14:textId="04CD47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NR_pos_enh-Core: CR 38.133 Clean-up of NR positioning requirements in RRC_INACTIVE</w:t>
            </w:r>
          </w:p>
        </w:tc>
        <w:tc>
          <w:tcPr>
            <w:tcW w:w="589" w:type="pct"/>
          </w:tcPr>
          <w:p w14:paraId="6C0CB2A1" w14:textId="5231EA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3E2DC359" w14:textId="5FFC96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CAC06B8" w14:textId="7830DE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3584</w:t>
            </w:r>
          </w:p>
        </w:tc>
        <w:tc>
          <w:tcPr>
            <w:tcW w:w="220" w:type="pct"/>
          </w:tcPr>
          <w:p w14:paraId="6E8AB56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A5F2F13" w14:textId="05D8AE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09DDE52" w14:textId="64A6C9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366B148" w14:textId="6D9D91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</w:t>
            </w:r>
          </w:p>
        </w:tc>
        <w:tc>
          <w:tcPr>
            <w:tcW w:w="512" w:type="pct"/>
          </w:tcPr>
          <w:p w14:paraId="65ABC130" w14:textId="50E832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9B81C4E" w14:textId="77777777" w:rsidTr="00AE7F5C">
        <w:tc>
          <w:tcPr>
            <w:tcW w:w="514" w:type="pct"/>
          </w:tcPr>
          <w:p w14:paraId="42C3ADED" w14:textId="3722C1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R4-2313405</w:t>
            </w:r>
          </w:p>
        </w:tc>
        <w:tc>
          <w:tcPr>
            <w:tcW w:w="1177" w:type="pct"/>
          </w:tcPr>
          <w:p w14:paraId="67F427E0" w14:textId="4B547B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NR_ext_71GHz CR 38.133 - RRM timing requirements</w:t>
            </w:r>
          </w:p>
        </w:tc>
        <w:tc>
          <w:tcPr>
            <w:tcW w:w="589" w:type="pct"/>
          </w:tcPr>
          <w:p w14:paraId="1CAAA0DB" w14:textId="0309C9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58E9BB49" w14:textId="297E5F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9C2D589" w14:textId="703120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3585</w:t>
            </w:r>
          </w:p>
        </w:tc>
        <w:tc>
          <w:tcPr>
            <w:tcW w:w="220" w:type="pct"/>
          </w:tcPr>
          <w:p w14:paraId="62869F7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1A088FF" w14:textId="27C9A5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6B486A3" w14:textId="7DCFB1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69DF98D" w14:textId="23D8B0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657B63FF" w14:textId="4AE979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8F1AEF8" w14:textId="77777777" w:rsidTr="00AE7F5C">
        <w:tc>
          <w:tcPr>
            <w:tcW w:w="514" w:type="pct"/>
          </w:tcPr>
          <w:p w14:paraId="0D218E54" w14:textId="4AD256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R4-2313406</w:t>
            </w:r>
          </w:p>
        </w:tc>
        <w:tc>
          <w:tcPr>
            <w:tcW w:w="1177" w:type="pct"/>
          </w:tcPr>
          <w:p w14:paraId="5B5DDCD8" w14:textId="024F66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NR_ext_71GHz CR 38.133 - RRM timing requirements</w:t>
            </w:r>
          </w:p>
        </w:tc>
        <w:tc>
          <w:tcPr>
            <w:tcW w:w="589" w:type="pct"/>
          </w:tcPr>
          <w:p w14:paraId="3AEE2A61" w14:textId="3B0C7E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5DDC91E5" w14:textId="6967C2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1D5E30B" w14:textId="4CA639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3586</w:t>
            </w:r>
          </w:p>
        </w:tc>
        <w:tc>
          <w:tcPr>
            <w:tcW w:w="220" w:type="pct"/>
          </w:tcPr>
          <w:p w14:paraId="3574099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F9FE128" w14:textId="200369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38DA16E" w14:textId="3DFF98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B76FA5D" w14:textId="1177E5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3E6F8FF0" w14:textId="3FBB08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7ABFE62" w14:textId="77777777" w:rsidTr="00AE7F5C">
        <w:tc>
          <w:tcPr>
            <w:tcW w:w="514" w:type="pct"/>
          </w:tcPr>
          <w:p w14:paraId="48F7A7D6" w14:textId="7C4ACF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R4-2313409</w:t>
            </w:r>
          </w:p>
        </w:tc>
        <w:tc>
          <w:tcPr>
            <w:tcW w:w="1177" w:type="pct"/>
          </w:tcPr>
          <w:p w14:paraId="5FEE929C" w14:textId="5D04F3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NR_SmallData_INACTIVE CR 38.133 Test cases</w:t>
            </w:r>
          </w:p>
        </w:tc>
        <w:tc>
          <w:tcPr>
            <w:tcW w:w="589" w:type="pct"/>
          </w:tcPr>
          <w:p w14:paraId="5E7B4AA7" w14:textId="2206D9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3AEBDCA8" w14:textId="7BDC50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57CF9C4" w14:textId="4E0AF4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3587</w:t>
            </w:r>
          </w:p>
        </w:tc>
        <w:tc>
          <w:tcPr>
            <w:tcW w:w="220" w:type="pct"/>
          </w:tcPr>
          <w:p w14:paraId="26869AC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4ECEEE8" w14:textId="155B9D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096049C" w14:textId="76A6A8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63BB5B3" w14:textId="72AA00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NR_SmallData_INACTIVE</w:t>
            </w:r>
          </w:p>
        </w:tc>
        <w:tc>
          <w:tcPr>
            <w:tcW w:w="512" w:type="pct"/>
          </w:tcPr>
          <w:p w14:paraId="6BB69CD8" w14:textId="7EDD63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81C03A4" w14:textId="77777777" w:rsidTr="00AE7F5C">
        <w:tc>
          <w:tcPr>
            <w:tcW w:w="514" w:type="pct"/>
          </w:tcPr>
          <w:p w14:paraId="149A86CD" w14:textId="45C47E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R4-2314415</w:t>
            </w:r>
          </w:p>
        </w:tc>
        <w:tc>
          <w:tcPr>
            <w:tcW w:w="1177" w:type="pct"/>
          </w:tcPr>
          <w:p w14:paraId="073222DE" w14:textId="1E2479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NR_SmallData_INACTIVE CR 38.133 Test cases</w:t>
            </w:r>
          </w:p>
        </w:tc>
        <w:tc>
          <w:tcPr>
            <w:tcW w:w="589" w:type="pct"/>
          </w:tcPr>
          <w:p w14:paraId="29706190" w14:textId="78575B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575B8CA8" w14:textId="4A51C8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E2FDD79" w14:textId="3E83F4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3587</w:t>
            </w:r>
          </w:p>
        </w:tc>
        <w:tc>
          <w:tcPr>
            <w:tcW w:w="220" w:type="pct"/>
          </w:tcPr>
          <w:p w14:paraId="3D505FFF" w14:textId="6751C8E2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F7F88FC" w14:textId="479483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AB71318" w14:textId="2783F4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C6480F9" w14:textId="0C57DE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NR_SmallData_INACTIVE</w:t>
            </w:r>
          </w:p>
        </w:tc>
        <w:tc>
          <w:tcPr>
            <w:tcW w:w="512" w:type="pct"/>
          </w:tcPr>
          <w:p w14:paraId="06B49099" w14:textId="21F6E3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27A108B" w14:textId="77777777" w:rsidTr="00AE7F5C">
        <w:tc>
          <w:tcPr>
            <w:tcW w:w="514" w:type="pct"/>
          </w:tcPr>
          <w:p w14:paraId="34AFE72D" w14:textId="1FD95F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R4-2313410</w:t>
            </w:r>
          </w:p>
        </w:tc>
        <w:tc>
          <w:tcPr>
            <w:tcW w:w="1177" w:type="pct"/>
          </w:tcPr>
          <w:p w14:paraId="5B44782C" w14:textId="713BAF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NR_SmallData_INACTIVE CR 38.133 Test cases</w:t>
            </w:r>
          </w:p>
        </w:tc>
        <w:tc>
          <w:tcPr>
            <w:tcW w:w="589" w:type="pct"/>
          </w:tcPr>
          <w:p w14:paraId="6CC30D1E" w14:textId="19CF90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11DB2FA3" w14:textId="4AD488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0BF3DE2" w14:textId="5692CA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3588</w:t>
            </w:r>
          </w:p>
        </w:tc>
        <w:tc>
          <w:tcPr>
            <w:tcW w:w="220" w:type="pct"/>
          </w:tcPr>
          <w:p w14:paraId="63B5CD6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09510FA" w14:textId="587A9F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1B921A3" w14:textId="733445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64C2363" w14:textId="376AB8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NR_SmallData_INACTIVE</w:t>
            </w:r>
          </w:p>
        </w:tc>
        <w:tc>
          <w:tcPr>
            <w:tcW w:w="512" w:type="pct"/>
          </w:tcPr>
          <w:p w14:paraId="21F65726" w14:textId="1425FA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955C01E" w14:textId="77777777" w:rsidTr="00AE7F5C">
        <w:tc>
          <w:tcPr>
            <w:tcW w:w="514" w:type="pct"/>
          </w:tcPr>
          <w:p w14:paraId="2F6EEFD8" w14:textId="59B7FD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R4-2313411</w:t>
            </w:r>
          </w:p>
        </w:tc>
        <w:tc>
          <w:tcPr>
            <w:tcW w:w="1177" w:type="pct"/>
          </w:tcPr>
          <w:p w14:paraId="4DF3FCFF" w14:textId="027DCB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 CR correcting NR-U infra frequency RSRP test cases</w:t>
            </w:r>
          </w:p>
        </w:tc>
        <w:tc>
          <w:tcPr>
            <w:tcW w:w="589" w:type="pct"/>
          </w:tcPr>
          <w:p w14:paraId="243DA013" w14:textId="2EFB1E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6B32BFC8" w14:textId="72C5B5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4F4556B" w14:textId="25C0B9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3589</w:t>
            </w:r>
          </w:p>
        </w:tc>
        <w:tc>
          <w:tcPr>
            <w:tcW w:w="220" w:type="pct"/>
          </w:tcPr>
          <w:p w14:paraId="7C7DA3C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B0165E1" w14:textId="6DAA78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7FAE5F59" w14:textId="3FDE46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5F8CC7DA" w14:textId="4D477C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NR_unlic-Perf</w:t>
            </w:r>
          </w:p>
        </w:tc>
        <w:tc>
          <w:tcPr>
            <w:tcW w:w="512" w:type="pct"/>
          </w:tcPr>
          <w:p w14:paraId="36DBCD0A" w14:textId="4A7E47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9E0E425" w14:textId="77777777" w:rsidTr="00AE7F5C">
        <w:tc>
          <w:tcPr>
            <w:tcW w:w="514" w:type="pct"/>
          </w:tcPr>
          <w:p w14:paraId="7F7B6FF3" w14:textId="139D14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R4-2313412</w:t>
            </w:r>
          </w:p>
        </w:tc>
        <w:tc>
          <w:tcPr>
            <w:tcW w:w="1177" w:type="pct"/>
          </w:tcPr>
          <w:p w14:paraId="3D82B457" w14:textId="0C308F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 CR correcting NR-U infra frequency RSRP test cases</w:t>
            </w:r>
          </w:p>
        </w:tc>
        <w:tc>
          <w:tcPr>
            <w:tcW w:w="589" w:type="pct"/>
          </w:tcPr>
          <w:p w14:paraId="5A4D3935" w14:textId="3E0ED3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5F988AA8" w14:textId="59DEB7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A0C3827" w14:textId="50217E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3590</w:t>
            </w:r>
          </w:p>
        </w:tc>
        <w:tc>
          <w:tcPr>
            <w:tcW w:w="220" w:type="pct"/>
          </w:tcPr>
          <w:p w14:paraId="41D32A4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D0AA8CF" w14:textId="2FFB52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CFAE90F" w14:textId="5791D4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0CBD8D0" w14:textId="10A175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NR_unlic-Perf</w:t>
            </w:r>
          </w:p>
        </w:tc>
        <w:tc>
          <w:tcPr>
            <w:tcW w:w="512" w:type="pct"/>
          </w:tcPr>
          <w:p w14:paraId="674980D9" w14:textId="1D327D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E5C09AA" w14:textId="77777777" w:rsidTr="00AE7F5C">
        <w:tc>
          <w:tcPr>
            <w:tcW w:w="514" w:type="pct"/>
          </w:tcPr>
          <w:p w14:paraId="6E892AB1" w14:textId="0BEB9E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R4-2313413</w:t>
            </w:r>
          </w:p>
        </w:tc>
        <w:tc>
          <w:tcPr>
            <w:tcW w:w="1177" w:type="pct"/>
          </w:tcPr>
          <w:p w14:paraId="1F37C881" w14:textId="692FEC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 CR correcting NR-U infra frequency RSRP test cases</w:t>
            </w:r>
          </w:p>
        </w:tc>
        <w:tc>
          <w:tcPr>
            <w:tcW w:w="589" w:type="pct"/>
          </w:tcPr>
          <w:p w14:paraId="3A13CE9C" w14:textId="6EA069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24EA1708" w14:textId="1AF2CE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3825803" w14:textId="6FF4C0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3591</w:t>
            </w:r>
          </w:p>
        </w:tc>
        <w:tc>
          <w:tcPr>
            <w:tcW w:w="220" w:type="pct"/>
          </w:tcPr>
          <w:p w14:paraId="7A77373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A8E27CD" w14:textId="1B7B7F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A99AFD3" w14:textId="6BCA4B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4FB0F04" w14:textId="4AC6B2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NR_unlic-Perf</w:t>
            </w:r>
          </w:p>
        </w:tc>
        <w:tc>
          <w:tcPr>
            <w:tcW w:w="512" w:type="pct"/>
          </w:tcPr>
          <w:p w14:paraId="2E7BCC5E" w14:textId="43BC78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DEE935A" w14:textId="77777777" w:rsidTr="00AE7F5C">
        <w:tc>
          <w:tcPr>
            <w:tcW w:w="514" w:type="pct"/>
          </w:tcPr>
          <w:p w14:paraId="5F3DF776" w14:textId="5497BE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R4-2313414</w:t>
            </w:r>
          </w:p>
        </w:tc>
        <w:tc>
          <w:tcPr>
            <w:tcW w:w="1177" w:type="pct"/>
          </w:tcPr>
          <w:p w14:paraId="674B4D12" w14:textId="5C7D00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 CR correcting NR-U RRC re-establishment RSRP test cases</w:t>
            </w:r>
          </w:p>
        </w:tc>
        <w:tc>
          <w:tcPr>
            <w:tcW w:w="589" w:type="pct"/>
          </w:tcPr>
          <w:p w14:paraId="4ED89842" w14:textId="428420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66560B51" w14:textId="61E6FA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DFD1F7C" w14:textId="7525A0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3592</w:t>
            </w:r>
          </w:p>
        </w:tc>
        <w:tc>
          <w:tcPr>
            <w:tcW w:w="220" w:type="pct"/>
          </w:tcPr>
          <w:p w14:paraId="42AD919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7B73AE1" w14:textId="3F8937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B5A883A" w14:textId="0E1CDD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B2905A5" w14:textId="04608F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NR_unlic-Perf</w:t>
            </w:r>
          </w:p>
        </w:tc>
        <w:tc>
          <w:tcPr>
            <w:tcW w:w="512" w:type="pct"/>
          </w:tcPr>
          <w:p w14:paraId="3FCA460F" w14:textId="0760C0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F7D670B" w14:textId="77777777" w:rsidTr="00AE7F5C">
        <w:tc>
          <w:tcPr>
            <w:tcW w:w="514" w:type="pct"/>
          </w:tcPr>
          <w:p w14:paraId="0B152F7F" w14:textId="58E6C1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R4-2313415</w:t>
            </w:r>
          </w:p>
        </w:tc>
        <w:tc>
          <w:tcPr>
            <w:tcW w:w="1177" w:type="pct"/>
          </w:tcPr>
          <w:p w14:paraId="46CBC206" w14:textId="27992C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 CR correcting NR-U RRC re-establishment RSRP test cases</w:t>
            </w:r>
          </w:p>
        </w:tc>
        <w:tc>
          <w:tcPr>
            <w:tcW w:w="589" w:type="pct"/>
          </w:tcPr>
          <w:p w14:paraId="11DF4470" w14:textId="3A5899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3D513183" w14:textId="73FC11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EE54A99" w14:textId="2845BD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3593</w:t>
            </w:r>
          </w:p>
        </w:tc>
        <w:tc>
          <w:tcPr>
            <w:tcW w:w="220" w:type="pct"/>
          </w:tcPr>
          <w:p w14:paraId="6D6BD1E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C5FA025" w14:textId="168C40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B8F8B93" w14:textId="1DA061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CEA61F7" w14:textId="2CD307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NR_unlic-Perf</w:t>
            </w:r>
          </w:p>
        </w:tc>
        <w:tc>
          <w:tcPr>
            <w:tcW w:w="512" w:type="pct"/>
          </w:tcPr>
          <w:p w14:paraId="36BD1939" w14:textId="36CBD4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9969A9B" w14:textId="77777777" w:rsidTr="00AE7F5C">
        <w:tc>
          <w:tcPr>
            <w:tcW w:w="514" w:type="pct"/>
          </w:tcPr>
          <w:p w14:paraId="5B0CCE52" w14:textId="01B611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R4-2313416</w:t>
            </w:r>
          </w:p>
        </w:tc>
        <w:tc>
          <w:tcPr>
            <w:tcW w:w="1177" w:type="pct"/>
          </w:tcPr>
          <w:p w14:paraId="155400E6" w14:textId="40D71D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 CR correcting NR-U RRC re-establishment RSRP test cases</w:t>
            </w:r>
          </w:p>
        </w:tc>
        <w:tc>
          <w:tcPr>
            <w:tcW w:w="589" w:type="pct"/>
          </w:tcPr>
          <w:p w14:paraId="52B33A9D" w14:textId="178BF5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40DC88AE" w14:textId="6F5C00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7744769" w14:textId="379E53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3594</w:t>
            </w:r>
          </w:p>
        </w:tc>
        <w:tc>
          <w:tcPr>
            <w:tcW w:w="220" w:type="pct"/>
          </w:tcPr>
          <w:p w14:paraId="72E47CE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299A4FB" w14:textId="4FF950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B5B0807" w14:textId="2A8588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E4FBC07" w14:textId="5FC0E2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NR_unlic-Perf</w:t>
            </w:r>
          </w:p>
        </w:tc>
        <w:tc>
          <w:tcPr>
            <w:tcW w:w="512" w:type="pct"/>
          </w:tcPr>
          <w:p w14:paraId="23ED16F6" w14:textId="05C197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81E9631" w14:textId="77777777" w:rsidTr="00AE7F5C">
        <w:tc>
          <w:tcPr>
            <w:tcW w:w="514" w:type="pct"/>
          </w:tcPr>
          <w:p w14:paraId="0903839E" w14:textId="3874A5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R4-2313434</w:t>
            </w:r>
          </w:p>
        </w:tc>
        <w:tc>
          <w:tcPr>
            <w:tcW w:w="1177" w:type="pct"/>
          </w:tcPr>
          <w:p w14:paraId="66DD04C3" w14:textId="6E04A9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[NR_NTN_Solutions] CR 38.133 (Cat. F) on Transmit Timing Requirements</w:t>
            </w:r>
          </w:p>
        </w:tc>
        <w:tc>
          <w:tcPr>
            <w:tcW w:w="589" w:type="pct"/>
          </w:tcPr>
          <w:p w14:paraId="480C87CD" w14:textId="43E585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23C2B0F2" w14:textId="57331E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F0AF5D9" w14:textId="5F32CB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3595</w:t>
            </w:r>
          </w:p>
        </w:tc>
        <w:tc>
          <w:tcPr>
            <w:tcW w:w="220" w:type="pct"/>
          </w:tcPr>
          <w:p w14:paraId="6286800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CEAE35C" w14:textId="3AB63D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A21378F" w14:textId="7C599A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75D3B72" w14:textId="14915B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</w:t>
            </w:r>
          </w:p>
        </w:tc>
        <w:tc>
          <w:tcPr>
            <w:tcW w:w="512" w:type="pct"/>
          </w:tcPr>
          <w:p w14:paraId="3EBE5DBB" w14:textId="276037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1192536A" w14:textId="77777777" w:rsidTr="00AE7F5C">
        <w:tc>
          <w:tcPr>
            <w:tcW w:w="514" w:type="pct"/>
          </w:tcPr>
          <w:p w14:paraId="7A49244C" w14:textId="3596D1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R4-2314430</w:t>
            </w:r>
          </w:p>
        </w:tc>
        <w:tc>
          <w:tcPr>
            <w:tcW w:w="1177" w:type="pct"/>
          </w:tcPr>
          <w:p w14:paraId="630264EE" w14:textId="7601BD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[NR_NTN_Solutions] CR 38.133 (Cat. F) on Transmit Timing Requirements</w:t>
            </w:r>
          </w:p>
        </w:tc>
        <w:tc>
          <w:tcPr>
            <w:tcW w:w="589" w:type="pct"/>
          </w:tcPr>
          <w:p w14:paraId="6DE6D8E6" w14:textId="3BBCCC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4C1BD29C" w14:textId="54EF85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26B899B" w14:textId="03DC6B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3595</w:t>
            </w:r>
          </w:p>
        </w:tc>
        <w:tc>
          <w:tcPr>
            <w:tcW w:w="220" w:type="pct"/>
          </w:tcPr>
          <w:p w14:paraId="528ADE77" w14:textId="3A1991FF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4856F4C" w14:textId="0202B8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E0B77F2" w14:textId="3D656B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90567BE" w14:textId="76E9D9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</w:t>
            </w:r>
          </w:p>
        </w:tc>
        <w:tc>
          <w:tcPr>
            <w:tcW w:w="512" w:type="pct"/>
          </w:tcPr>
          <w:p w14:paraId="7F699BFE" w14:textId="043EB8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AF79A5D" w14:textId="77777777" w:rsidTr="00AE7F5C">
        <w:tc>
          <w:tcPr>
            <w:tcW w:w="514" w:type="pct"/>
          </w:tcPr>
          <w:p w14:paraId="4CDDA46B" w14:textId="27E9A7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R4-2313435</w:t>
            </w:r>
          </w:p>
        </w:tc>
        <w:tc>
          <w:tcPr>
            <w:tcW w:w="1177" w:type="pct"/>
          </w:tcPr>
          <w:p w14:paraId="6DF97044" w14:textId="49CA7D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[NR_NTN_Solutions]  CR 38.133 (Cat. F) on Time and Location Based Measurement Initiation</w:t>
            </w:r>
          </w:p>
        </w:tc>
        <w:tc>
          <w:tcPr>
            <w:tcW w:w="589" w:type="pct"/>
          </w:tcPr>
          <w:p w14:paraId="1554C0EA" w14:textId="7840B8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6F798D2C" w14:textId="66029F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529CBB8" w14:textId="0DA18E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3596</w:t>
            </w:r>
          </w:p>
        </w:tc>
        <w:tc>
          <w:tcPr>
            <w:tcW w:w="220" w:type="pct"/>
          </w:tcPr>
          <w:p w14:paraId="4F7919B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3DBC948" w14:textId="09D6BA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1C5C684" w14:textId="0DB0DB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B5D9D6E" w14:textId="54D68D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</w:t>
            </w:r>
          </w:p>
        </w:tc>
        <w:tc>
          <w:tcPr>
            <w:tcW w:w="512" w:type="pct"/>
          </w:tcPr>
          <w:p w14:paraId="416D58E2" w14:textId="45FC23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0652A079" w14:textId="77777777" w:rsidTr="00AE7F5C">
        <w:tc>
          <w:tcPr>
            <w:tcW w:w="514" w:type="pct"/>
          </w:tcPr>
          <w:p w14:paraId="1FA02AB8" w14:textId="2AE2FA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R4-2314431</w:t>
            </w:r>
          </w:p>
        </w:tc>
        <w:tc>
          <w:tcPr>
            <w:tcW w:w="1177" w:type="pct"/>
          </w:tcPr>
          <w:p w14:paraId="5E93A910" w14:textId="60A38C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[NR_NTN_Solutions]  CR 38.133 (Cat. F) on Time and Location Based Measurement Initiation</w:t>
            </w:r>
          </w:p>
        </w:tc>
        <w:tc>
          <w:tcPr>
            <w:tcW w:w="589" w:type="pct"/>
          </w:tcPr>
          <w:p w14:paraId="61C9AAF2" w14:textId="7D5F43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10AFE17B" w14:textId="4A9F7B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669DDD0" w14:textId="635357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3596</w:t>
            </w:r>
          </w:p>
        </w:tc>
        <w:tc>
          <w:tcPr>
            <w:tcW w:w="220" w:type="pct"/>
          </w:tcPr>
          <w:p w14:paraId="666F3BE4" w14:textId="0F5607BF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4599708" w14:textId="7273E3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C03FBC1" w14:textId="62F36E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FDDD988" w14:textId="2FF12B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</w:t>
            </w:r>
          </w:p>
        </w:tc>
        <w:tc>
          <w:tcPr>
            <w:tcW w:w="512" w:type="pct"/>
          </w:tcPr>
          <w:p w14:paraId="4CEEF5A5" w14:textId="522CA8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3F4FC76" w14:textId="77777777" w:rsidTr="00AE7F5C">
        <w:tc>
          <w:tcPr>
            <w:tcW w:w="514" w:type="pct"/>
          </w:tcPr>
          <w:p w14:paraId="6AE941A1" w14:textId="6885E9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R4-2313436</w:t>
            </w:r>
          </w:p>
        </w:tc>
        <w:tc>
          <w:tcPr>
            <w:tcW w:w="1177" w:type="pct"/>
          </w:tcPr>
          <w:p w14:paraId="1187A39E" w14:textId="74661F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[NR_NTN_Solutions] CR 38.133 (Cat. A) on Transmit Timing Requirements</w:t>
            </w:r>
          </w:p>
        </w:tc>
        <w:tc>
          <w:tcPr>
            <w:tcW w:w="589" w:type="pct"/>
          </w:tcPr>
          <w:p w14:paraId="1B9CAE0E" w14:textId="0CD46C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64CE17C4" w14:textId="4C5886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1729B62" w14:textId="7B3DFB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3597</w:t>
            </w:r>
          </w:p>
        </w:tc>
        <w:tc>
          <w:tcPr>
            <w:tcW w:w="220" w:type="pct"/>
          </w:tcPr>
          <w:p w14:paraId="34BFEEF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24071CC" w14:textId="13D44B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D5A6BB0" w14:textId="525505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0E20AD7" w14:textId="22C08E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</w:t>
            </w:r>
          </w:p>
        </w:tc>
        <w:tc>
          <w:tcPr>
            <w:tcW w:w="512" w:type="pct"/>
          </w:tcPr>
          <w:p w14:paraId="0AC6B406" w14:textId="501B91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832E17A" w14:textId="77777777" w:rsidTr="00AE7F5C">
        <w:tc>
          <w:tcPr>
            <w:tcW w:w="514" w:type="pct"/>
          </w:tcPr>
          <w:p w14:paraId="532B2AE4" w14:textId="1300C4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R4-2313437</w:t>
            </w:r>
          </w:p>
        </w:tc>
        <w:tc>
          <w:tcPr>
            <w:tcW w:w="1177" w:type="pct"/>
          </w:tcPr>
          <w:p w14:paraId="3A193D14" w14:textId="1F7048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[NR_NTN_Solutions]  CR 38.133 (Cat. A) on Time and Location Based Measurement Initiation</w:t>
            </w:r>
          </w:p>
        </w:tc>
        <w:tc>
          <w:tcPr>
            <w:tcW w:w="589" w:type="pct"/>
          </w:tcPr>
          <w:p w14:paraId="7548F058" w14:textId="3190B6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0A395622" w14:textId="17B786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4AA1B0F" w14:textId="76A449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3598</w:t>
            </w:r>
          </w:p>
        </w:tc>
        <w:tc>
          <w:tcPr>
            <w:tcW w:w="220" w:type="pct"/>
          </w:tcPr>
          <w:p w14:paraId="1CDCFDF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506EB2D" w14:textId="17B650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5791B60" w14:textId="48442B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21C1FA6" w14:textId="7A4829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</w:t>
            </w:r>
          </w:p>
        </w:tc>
        <w:tc>
          <w:tcPr>
            <w:tcW w:w="512" w:type="pct"/>
          </w:tcPr>
          <w:p w14:paraId="2BF6DAC1" w14:textId="3D6912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68EFED9" w14:textId="77777777" w:rsidTr="00AE7F5C">
        <w:tc>
          <w:tcPr>
            <w:tcW w:w="514" w:type="pct"/>
          </w:tcPr>
          <w:p w14:paraId="3D09F169" w14:textId="26D3AA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R4-2313451</w:t>
            </w:r>
          </w:p>
        </w:tc>
        <w:tc>
          <w:tcPr>
            <w:tcW w:w="1177" w:type="pct"/>
          </w:tcPr>
          <w:p w14:paraId="417F2F1F" w14:textId="213E82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RRC Re-establishment for RedCap</w:t>
            </w:r>
          </w:p>
        </w:tc>
        <w:tc>
          <w:tcPr>
            <w:tcW w:w="589" w:type="pct"/>
          </w:tcPr>
          <w:p w14:paraId="473F9A45" w14:textId="7615AD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6E0E1305" w14:textId="38ADF2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CFC8B5F" w14:textId="043FBA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3599</w:t>
            </w:r>
          </w:p>
        </w:tc>
        <w:tc>
          <w:tcPr>
            <w:tcW w:w="220" w:type="pct"/>
          </w:tcPr>
          <w:p w14:paraId="6F7B8C5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1C47EE2" w14:textId="1BE6B7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A449FD0" w14:textId="7D2A12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5B39DD7" w14:textId="522116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66BB328B" w14:textId="5A746A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23EDEC96" w14:textId="77777777" w:rsidTr="00AE7F5C">
        <w:tc>
          <w:tcPr>
            <w:tcW w:w="514" w:type="pct"/>
          </w:tcPr>
          <w:p w14:paraId="41B4F0E7" w14:textId="7999EE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R4-2313452</w:t>
            </w:r>
          </w:p>
        </w:tc>
        <w:tc>
          <w:tcPr>
            <w:tcW w:w="1177" w:type="pct"/>
          </w:tcPr>
          <w:p w14:paraId="558A9673" w14:textId="217238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[NR_redcap-Core] CR on RRC Re-establishment for RedCap</w:t>
            </w:r>
          </w:p>
        </w:tc>
        <w:tc>
          <w:tcPr>
            <w:tcW w:w="589" w:type="pct"/>
          </w:tcPr>
          <w:p w14:paraId="40BA8D06" w14:textId="35DF0F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4FC0F173" w14:textId="495C6A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7FBB38D" w14:textId="797DE1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3600</w:t>
            </w:r>
          </w:p>
        </w:tc>
        <w:tc>
          <w:tcPr>
            <w:tcW w:w="220" w:type="pct"/>
          </w:tcPr>
          <w:p w14:paraId="4E23FBD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5815C38" w14:textId="6D4B82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EBBA682" w14:textId="04DB83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FEFC515" w14:textId="744A2B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0C689A23" w14:textId="5C6CC1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40A35127" w14:textId="77777777" w:rsidTr="00AE7F5C">
        <w:tc>
          <w:tcPr>
            <w:tcW w:w="514" w:type="pct"/>
          </w:tcPr>
          <w:p w14:paraId="7DA2D56D" w14:textId="546D27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R4-2313480</w:t>
            </w:r>
          </w:p>
        </w:tc>
        <w:tc>
          <w:tcPr>
            <w:tcW w:w="1177" w:type="pct"/>
          </w:tcPr>
          <w:p w14:paraId="6AE2C4E2" w14:textId="7A98D2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 ]   Correction in A.8.4.2.8 (Rel-17)</w:t>
            </w:r>
          </w:p>
        </w:tc>
        <w:tc>
          <w:tcPr>
            <w:tcW w:w="589" w:type="pct"/>
          </w:tcPr>
          <w:p w14:paraId="18A80FE9" w14:textId="53CC5A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0277103A" w14:textId="61C2BE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CB6257D" w14:textId="0708E4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3601</w:t>
            </w:r>
          </w:p>
        </w:tc>
        <w:tc>
          <w:tcPr>
            <w:tcW w:w="220" w:type="pct"/>
          </w:tcPr>
          <w:p w14:paraId="62C8EA8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0DA1DC6" w14:textId="7B1FDC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AB521E0" w14:textId="106A11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1E16C42" w14:textId="503089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700310AB" w14:textId="710B17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31C3BB5" w14:textId="77777777" w:rsidTr="00AE7F5C">
        <w:tc>
          <w:tcPr>
            <w:tcW w:w="514" w:type="pct"/>
          </w:tcPr>
          <w:p w14:paraId="6922FF54" w14:textId="5D2B53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R4-2313481</w:t>
            </w:r>
          </w:p>
        </w:tc>
        <w:tc>
          <w:tcPr>
            <w:tcW w:w="1177" w:type="pct"/>
          </w:tcPr>
          <w:p w14:paraId="7EAA2E40" w14:textId="622805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 ] Correction in A.8.4.2.8 (Rel-18)</w:t>
            </w:r>
          </w:p>
        </w:tc>
        <w:tc>
          <w:tcPr>
            <w:tcW w:w="589" w:type="pct"/>
          </w:tcPr>
          <w:p w14:paraId="61BD4D4D" w14:textId="346C6B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364B6D26" w14:textId="3E5C0C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6A70D0C" w14:textId="6C6AED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3602</w:t>
            </w:r>
          </w:p>
        </w:tc>
        <w:tc>
          <w:tcPr>
            <w:tcW w:w="220" w:type="pct"/>
          </w:tcPr>
          <w:p w14:paraId="51AC285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494D7DD" w14:textId="5D3930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D2A2AF3" w14:textId="75FE93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5BE9B2D" w14:textId="426893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7C53BA3A" w14:textId="40EDB1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8E341EC" w14:textId="77777777" w:rsidTr="00AE7F5C">
        <w:tc>
          <w:tcPr>
            <w:tcW w:w="514" w:type="pct"/>
          </w:tcPr>
          <w:p w14:paraId="08DBE245" w14:textId="0164DF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R4-2313492</w:t>
            </w:r>
          </w:p>
        </w:tc>
        <w:tc>
          <w:tcPr>
            <w:tcW w:w="1177" w:type="pct"/>
          </w:tcPr>
          <w:p w14:paraId="76841973" w14:textId="15E829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[NR_redcap-Perf ] Correction in Redcap Radio Link Monitoring In-sync Test in DRX mode for 2 Rx</w:t>
            </w:r>
          </w:p>
        </w:tc>
        <w:tc>
          <w:tcPr>
            <w:tcW w:w="589" w:type="pct"/>
          </w:tcPr>
          <w:p w14:paraId="44D14D4F" w14:textId="06989D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2C8FA558" w14:textId="27CBF4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DC6EC0D" w14:textId="566395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3603</w:t>
            </w:r>
          </w:p>
        </w:tc>
        <w:tc>
          <w:tcPr>
            <w:tcW w:w="220" w:type="pct"/>
          </w:tcPr>
          <w:p w14:paraId="735A625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D7BCFF0" w14:textId="457824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1E521B3" w14:textId="2D1828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E4A9F14" w14:textId="12E133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5FC58DF1" w14:textId="64718F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0CBA3B3" w14:textId="77777777" w:rsidTr="00AE7F5C">
        <w:tc>
          <w:tcPr>
            <w:tcW w:w="514" w:type="pct"/>
          </w:tcPr>
          <w:p w14:paraId="30D06AF3" w14:textId="0F53E1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R4-2313493</w:t>
            </w:r>
          </w:p>
        </w:tc>
        <w:tc>
          <w:tcPr>
            <w:tcW w:w="1177" w:type="pct"/>
          </w:tcPr>
          <w:p w14:paraId="46A3C059" w14:textId="200631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[NR_redcap-Perf ] Correction in Redcap Radio Link Monitoring In-sync Test in DRX mode for 2 Rx (Rel-18)</w:t>
            </w:r>
          </w:p>
        </w:tc>
        <w:tc>
          <w:tcPr>
            <w:tcW w:w="589" w:type="pct"/>
          </w:tcPr>
          <w:p w14:paraId="1316E888" w14:textId="28955D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70E366D8" w14:textId="052B09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EED6A92" w14:textId="5F0743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3604</w:t>
            </w:r>
          </w:p>
        </w:tc>
        <w:tc>
          <w:tcPr>
            <w:tcW w:w="220" w:type="pct"/>
          </w:tcPr>
          <w:p w14:paraId="551E57D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81D26DB" w14:textId="34AB5D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1685F2C" w14:textId="2D24E4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C17FCFD" w14:textId="7B5CC9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3F51663A" w14:textId="31B85A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C316C32" w14:textId="77777777" w:rsidTr="00AE7F5C">
        <w:tc>
          <w:tcPr>
            <w:tcW w:w="514" w:type="pct"/>
          </w:tcPr>
          <w:p w14:paraId="731CD05F" w14:textId="4F1097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R4-2313500</w:t>
            </w:r>
          </w:p>
        </w:tc>
        <w:tc>
          <w:tcPr>
            <w:tcW w:w="1177" w:type="pct"/>
          </w:tcPr>
          <w:p w14:paraId="3372BCFB" w14:textId="4A8EF6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38.133 - Correction of satellite access Clause for Timing Advance adjustment</w:t>
            </w:r>
          </w:p>
        </w:tc>
        <w:tc>
          <w:tcPr>
            <w:tcW w:w="589" w:type="pct"/>
          </w:tcPr>
          <w:p w14:paraId="53C8B563" w14:textId="698385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THALES</w:t>
            </w:r>
          </w:p>
        </w:tc>
        <w:tc>
          <w:tcPr>
            <w:tcW w:w="441" w:type="pct"/>
          </w:tcPr>
          <w:p w14:paraId="55E36663" w14:textId="75AA50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FDBD27D" w14:textId="21F03D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3605</w:t>
            </w:r>
          </w:p>
        </w:tc>
        <w:tc>
          <w:tcPr>
            <w:tcW w:w="220" w:type="pct"/>
          </w:tcPr>
          <w:p w14:paraId="7F26B5C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B19D371" w14:textId="1873BB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8D158A9" w14:textId="2AF4B3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</w:t>
            </w:r>
          </w:p>
        </w:tc>
        <w:tc>
          <w:tcPr>
            <w:tcW w:w="662" w:type="pct"/>
          </w:tcPr>
          <w:p w14:paraId="12433798" w14:textId="08901C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NR_NTN_solutions-Core</w:t>
            </w:r>
          </w:p>
        </w:tc>
        <w:tc>
          <w:tcPr>
            <w:tcW w:w="512" w:type="pct"/>
          </w:tcPr>
          <w:p w14:paraId="37B880C9" w14:textId="1BAF4B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509AD3E" w14:textId="77777777" w:rsidTr="00AE7F5C">
        <w:tc>
          <w:tcPr>
            <w:tcW w:w="514" w:type="pct"/>
          </w:tcPr>
          <w:p w14:paraId="3D81F665" w14:textId="2F47D1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R4-2313505</w:t>
            </w:r>
          </w:p>
        </w:tc>
        <w:tc>
          <w:tcPr>
            <w:tcW w:w="1177" w:type="pct"/>
          </w:tcPr>
          <w:p w14:paraId="3DD645DA" w14:textId="714995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38.133 on SCG activation Rel-17</w:t>
            </w:r>
          </w:p>
        </w:tc>
        <w:tc>
          <w:tcPr>
            <w:tcW w:w="589" w:type="pct"/>
          </w:tcPr>
          <w:p w14:paraId="604288C5" w14:textId="2EFCD1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7385DFD4" w14:textId="33FAD0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1E8C84A" w14:textId="3821C9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3606</w:t>
            </w:r>
          </w:p>
        </w:tc>
        <w:tc>
          <w:tcPr>
            <w:tcW w:w="220" w:type="pct"/>
          </w:tcPr>
          <w:p w14:paraId="0A58BDE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97982D0" w14:textId="0331F7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59C14C5" w14:textId="2EEF3C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FD58DAE" w14:textId="2AF434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LTE_NR_DC_enh2-Core</w:t>
            </w:r>
          </w:p>
        </w:tc>
        <w:tc>
          <w:tcPr>
            <w:tcW w:w="512" w:type="pct"/>
          </w:tcPr>
          <w:p w14:paraId="5EA903F5" w14:textId="759722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AC273CC" w14:textId="77777777" w:rsidTr="00AE7F5C">
        <w:tc>
          <w:tcPr>
            <w:tcW w:w="514" w:type="pct"/>
          </w:tcPr>
          <w:p w14:paraId="6918BB92" w14:textId="30E115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R4-2313514</w:t>
            </w:r>
          </w:p>
        </w:tc>
        <w:tc>
          <w:tcPr>
            <w:tcW w:w="1177" w:type="pct"/>
          </w:tcPr>
          <w:p w14:paraId="74E0B869" w14:textId="45F459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corrections to positioning core requirements</w:t>
            </w:r>
          </w:p>
        </w:tc>
        <w:tc>
          <w:tcPr>
            <w:tcW w:w="589" w:type="pct"/>
          </w:tcPr>
          <w:p w14:paraId="6C0F9552" w14:textId="4A1754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 Inc.</w:t>
            </w:r>
          </w:p>
        </w:tc>
        <w:tc>
          <w:tcPr>
            <w:tcW w:w="441" w:type="pct"/>
          </w:tcPr>
          <w:p w14:paraId="2CE04A53" w14:textId="7C0561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3901C68" w14:textId="757FD7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3607</w:t>
            </w:r>
          </w:p>
        </w:tc>
        <w:tc>
          <w:tcPr>
            <w:tcW w:w="220" w:type="pct"/>
          </w:tcPr>
          <w:p w14:paraId="3A9E9BD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1CD940B" w14:textId="44708F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6B55D62" w14:textId="2D3594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6CC6E51" w14:textId="7B8CCA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NR_pos_enh-Core</w:t>
            </w:r>
          </w:p>
        </w:tc>
        <w:tc>
          <w:tcPr>
            <w:tcW w:w="512" w:type="pct"/>
          </w:tcPr>
          <w:p w14:paraId="0BB0DAB1" w14:textId="63494D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0BAA5DDA" w14:textId="77777777" w:rsidTr="00AE7F5C">
        <w:tc>
          <w:tcPr>
            <w:tcW w:w="514" w:type="pct"/>
          </w:tcPr>
          <w:p w14:paraId="31C79372" w14:textId="21DF21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R4-2313522</w:t>
            </w:r>
          </w:p>
        </w:tc>
        <w:tc>
          <w:tcPr>
            <w:tcW w:w="1177" w:type="pct"/>
          </w:tcPr>
          <w:p w14:paraId="50704013" w14:textId="0818ED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Draft CR on requirements for discovery and reselection for UE-to-UE relay</w:t>
            </w:r>
          </w:p>
        </w:tc>
        <w:tc>
          <w:tcPr>
            <w:tcW w:w="589" w:type="pct"/>
          </w:tcPr>
          <w:p w14:paraId="7D56F390" w14:textId="3F612D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BCAD347" w14:textId="0E2601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F17F6EC" w14:textId="6315C1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3608</w:t>
            </w:r>
          </w:p>
        </w:tc>
        <w:tc>
          <w:tcPr>
            <w:tcW w:w="220" w:type="pct"/>
          </w:tcPr>
          <w:p w14:paraId="5568BB6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DEA98C4" w14:textId="54A2D3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BF36714" w14:textId="05A4DB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63C635DE" w14:textId="2086CB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NR_SL_relay_enh-Core</w:t>
            </w:r>
          </w:p>
        </w:tc>
        <w:tc>
          <w:tcPr>
            <w:tcW w:w="512" w:type="pct"/>
          </w:tcPr>
          <w:p w14:paraId="460D6A0D" w14:textId="6E4321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3E9DB568" w14:textId="77777777" w:rsidTr="00AE7F5C">
        <w:tc>
          <w:tcPr>
            <w:tcW w:w="514" w:type="pct"/>
          </w:tcPr>
          <w:p w14:paraId="46DF1D43" w14:textId="43452B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R4-2313541</w:t>
            </w:r>
          </w:p>
        </w:tc>
        <w:tc>
          <w:tcPr>
            <w:tcW w:w="1177" w:type="pct"/>
          </w:tcPr>
          <w:p w14:paraId="78726E99" w14:textId="4FAF1D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to TS38.133 on enhanced NR support for FR2 HST</w:t>
            </w:r>
          </w:p>
        </w:tc>
        <w:tc>
          <w:tcPr>
            <w:tcW w:w="589" w:type="pct"/>
          </w:tcPr>
          <w:p w14:paraId="5909ECED" w14:textId="0C13A3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Samsung</w:t>
            </w:r>
          </w:p>
        </w:tc>
        <w:tc>
          <w:tcPr>
            <w:tcW w:w="441" w:type="pct"/>
          </w:tcPr>
          <w:p w14:paraId="6CD317FC" w14:textId="687C59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94C2138" w14:textId="058B21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3609</w:t>
            </w:r>
          </w:p>
        </w:tc>
        <w:tc>
          <w:tcPr>
            <w:tcW w:w="220" w:type="pct"/>
          </w:tcPr>
          <w:p w14:paraId="78A3592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DA01818" w14:textId="45A002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1C90BFC" w14:textId="2680ED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48DDB663" w14:textId="3B3300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NR_HST_FR2_enh-Core</w:t>
            </w:r>
          </w:p>
        </w:tc>
        <w:tc>
          <w:tcPr>
            <w:tcW w:w="512" w:type="pct"/>
          </w:tcPr>
          <w:p w14:paraId="7CAAC6E8" w14:textId="2EA20D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7041C84" w14:textId="77777777" w:rsidTr="00AE7F5C">
        <w:tc>
          <w:tcPr>
            <w:tcW w:w="514" w:type="pct"/>
          </w:tcPr>
          <w:p w14:paraId="7CF7BE70" w14:textId="33C6BC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R4-2313555</w:t>
            </w:r>
          </w:p>
        </w:tc>
        <w:tc>
          <w:tcPr>
            <w:tcW w:w="1177" w:type="pct"/>
          </w:tcPr>
          <w:p w14:paraId="4751C85F" w14:textId="6A4253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corrections to positioning core requirements</w:t>
            </w:r>
          </w:p>
        </w:tc>
        <w:tc>
          <w:tcPr>
            <w:tcW w:w="589" w:type="pct"/>
          </w:tcPr>
          <w:p w14:paraId="2780BDC1" w14:textId="0D99B1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 Inc.</w:t>
            </w:r>
          </w:p>
        </w:tc>
        <w:tc>
          <w:tcPr>
            <w:tcW w:w="441" w:type="pct"/>
          </w:tcPr>
          <w:p w14:paraId="10FC5568" w14:textId="5C2F6A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B65246A" w14:textId="220F2E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3610</w:t>
            </w:r>
          </w:p>
        </w:tc>
        <w:tc>
          <w:tcPr>
            <w:tcW w:w="220" w:type="pct"/>
          </w:tcPr>
          <w:p w14:paraId="3232C1B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03F3139" w14:textId="3B6FF7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3502F12" w14:textId="516DED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62ABDCC" w14:textId="014AB1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NR_pos_enh2-Core</w:t>
            </w:r>
          </w:p>
        </w:tc>
        <w:tc>
          <w:tcPr>
            <w:tcW w:w="512" w:type="pct"/>
          </w:tcPr>
          <w:p w14:paraId="10C0297B" w14:textId="298BCF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2C0803EE" w14:textId="77777777" w:rsidTr="00AE7F5C">
        <w:tc>
          <w:tcPr>
            <w:tcW w:w="514" w:type="pct"/>
          </w:tcPr>
          <w:p w14:paraId="5D934075" w14:textId="4A8B8E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R4-2313568</w:t>
            </w:r>
          </w:p>
        </w:tc>
        <w:tc>
          <w:tcPr>
            <w:tcW w:w="1177" w:type="pct"/>
          </w:tcPr>
          <w:p w14:paraId="751CA8DC" w14:textId="66DD81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38.133 on SCG activation Rel-17</w:t>
            </w:r>
          </w:p>
        </w:tc>
        <w:tc>
          <w:tcPr>
            <w:tcW w:w="589" w:type="pct"/>
          </w:tcPr>
          <w:p w14:paraId="6786F063" w14:textId="5AB05C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3EC0F888" w14:textId="3AD3E8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C0B48D5" w14:textId="6E97B1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3611</w:t>
            </w:r>
          </w:p>
        </w:tc>
        <w:tc>
          <w:tcPr>
            <w:tcW w:w="220" w:type="pct"/>
          </w:tcPr>
          <w:p w14:paraId="27F5DB8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DF3ED8A" w14:textId="4C7BCD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1EC87A6" w14:textId="448A27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A1CADD7" w14:textId="032925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LTE_NR_DC_enh2-Core</w:t>
            </w:r>
          </w:p>
        </w:tc>
        <w:tc>
          <w:tcPr>
            <w:tcW w:w="512" w:type="pct"/>
          </w:tcPr>
          <w:p w14:paraId="1945F656" w14:textId="5C8137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2575DD9C" w14:textId="77777777" w:rsidTr="00AE7F5C">
        <w:tc>
          <w:tcPr>
            <w:tcW w:w="514" w:type="pct"/>
          </w:tcPr>
          <w:p w14:paraId="30F4F568" w14:textId="35C372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R4-2313724</w:t>
            </w:r>
          </w:p>
        </w:tc>
        <w:tc>
          <w:tcPr>
            <w:tcW w:w="1177" w:type="pct"/>
          </w:tcPr>
          <w:p w14:paraId="4077744B" w14:textId="2606C7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Formal CR to Rel-17 TS 38.133 on monitoring of paging occasions for CG-SDT with HD-FDD Redcap UEs</w:t>
            </w:r>
          </w:p>
        </w:tc>
        <w:tc>
          <w:tcPr>
            <w:tcW w:w="589" w:type="pct"/>
          </w:tcPr>
          <w:p w14:paraId="41B52F19" w14:textId="6D2ECC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5EDCA15B" w14:textId="377266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12700A4" w14:textId="3ADBBA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3612</w:t>
            </w:r>
          </w:p>
        </w:tc>
        <w:tc>
          <w:tcPr>
            <w:tcW w:w="220" w:type="pct"/>
          </w:tcPr>
          <w:p w14:paraId="6050729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948CAA0" w14:textId="1A83EF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891FF57" w14:textId="528AD6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3FD94AF" w14:textId="335604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523DBC83" w14:textId="060949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2D79C38E" w14:textId="77777777" w:rsidTr="00AE7F5C">
        <w:tc>
          <w:tcPr>
            <w:tcW w:w="514" w:type="pct"/>
          </w:tcPr>
          <w:p w14:paraId="2BE7C558" w14:textId="334FD8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R4-2313725</w:t>
            </w:r>
          </w:p>
        </w:tc>
        <w:tc>
          <w:tcPr>
            <w:tcW w:w="1177" w:type="pct"/>
          </w:tcPr>
          <w:p w14:paraId="758A86CD" w14:textId="192636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Formal CR to Rel-18 TS 38.133 on monitoring of paging occasions for CG-SDT with HD-FDD Redcap UEs (Mirror)</w:t>
            </w:r>
          </w:p>
        </w:tc>
        <w:tc>
          <w:tcPr>
            <w:tcW w:w="589" w:type="pct"/>
          </w:tcPr>
          <w:p w14:paraId="5E624B66" w14:textId="6A1436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7BF37BAA" w14:textId="247A86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6DC3360" w14:textId="0B883A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3613</w:t>
            </w:r>
          </w:p>
        </w:tc>
        <w:tc>
          <w:tcPr>
            <w:tcW w:w="220" w:type="pct"/>
          </w:tcPr>
          <w:p w14:paraId="08ABC53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0B99291" w14:textId="04269C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A38985F" w14:textId="584118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83A4A3B" w14:textId="5454BC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4F3E8B7B" w14:textId="51CCFB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6F1B588" w14:textId="77777777" w:rsidTr="00AE7F5C">
        <w:tc>
          <w:tcPr>
            <w:tcW w:w="514" w:type="pct"/>
          </w:tcPr>
          <w:p w14:paraId="4C0CAFEA" w14:textId="51CDEA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R4-2313744</w:t>
            </w:r>
          </w:p>
        </w:tc>
        <w:tc>
          <w:tcPr>
            <w:tcW w:w="1177" w:type="pct"/>
          </w:tcPr>
          <w:p w14:paraId="1DC594DA" w14:textId="63A98D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Inter-frequency measurement for UE capable of independentGapConfig (Cat-F Rel-15)</w:t>
            </w:r>
          </w:p>
        </w:tc>
        <w:tc>
          <w:tcPr>
            <w:tcW w:w="589" w:type="pct"/>
          </w:tcPr>
          <w:p w14:paraId="3FEC37CD" w14:textId="7A9B15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64258DAF" w14:textId="2A8B20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FB96717" w14:textId="367534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3614</w:t>
            </w:r>
          </w:p>
        </w:tc>
        <w:tc>
          <w:tcPr>
            <w:tcW w:w="220" w:type="pct"/>
          </w:tcPr>
          <w:p w14:paraId="56B4A22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ABD0F2D" w14:textId="4975AE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71FC11DA" w14:textId="42AF5F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E45D699" w14:textId="5CF689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084695E9" w14:textId="78F2A9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E3E8B90" w14:textId="77777777" w:rsidTr="00AE7F5C">
        <w:tc>
          <w:tcPr>
            <w:tcW w:w="514" w:type="pct"/>
          </w:tcPr>
          <w:p w14:paraId="14E8B8A4" w14:textId="007CDF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R4-2313745</w:t>
            </w:r>
          </w:p>
        </w:tc>
        <w:tc>
          <w:tcPr>
            <w:tcW w:w="1177" w:type="pct"/>
          </w:tcPr>
          <w:p w14:paraId="3F003A54" w14:textId="51A319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Inter-frequency measurement for UE capable of independentGapConfig (Cat-A Rel-16)</w:t>
            </w:r>
          </w:p>
        </w:tc>
        <w:tc>
          <w:tcPr>
            <w:tcW w:w="589" w:type="pct"/>
          </w:tcPr>
          <w:p w14:paraId="06CA7EB0" w14:textId="7923EA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216AD512" w14:textId="71F99C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A7CD0AF" w14:textId="0FFEA9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3615</w:t>
            </w:r>
          </w:p>
        </w:tc>
        <w:tc>
          <w:tcPr>
            <w:tcW w:w="220" w:type="pct"/>
          </w:tcPr>
          <w:p w14:paraId="415E857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2321EE9" w14:textId="37ABC9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37D8A8D6" w14:textId="54707E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DD1EB91" w14:textId="7AABDF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4946DAA3" w14:textId="2EB72E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0F6BF26" w14:textId="77777777" w:rsidTr="00AE7F5C">
        <w:tc>
          <w:tcPr>
            <w:tcW w:w="514" w:type="pct"/>
          </w:tcPr>
          <w:p w14:paraId="69863F27" w14:textId="150FC5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R4-2313746</w:t>
            </w:r>
          </w:p>
        </w:tc>
        <w:tc>
          <w:tcPr>
            <w:tcW w:w="1177" w:type="pct"/>
          </w:tcPr>
          <w:p w14:paraId="5E319CA6" w14:textId="191049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Inter-frequency measurement for UE capable of independentGapConfig (Cat-A Rel-17)</w:t>
            </w:r>
          </w:p>
        </w:tc>
        <w:tc>
          <w:tcPr>
            <w:tcW w:w="589" w:type="pct"/>
          </w:tcPr>
          <w:p w14:paraId="30537235" w14:textId="20CD75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0C51364C" w14:textId="051919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29CA953" w14:textId="2EE2A0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3616</w:t>
            </w:r>
          </w:p>
        </w:tc>
        <w:tc>
          <w:tcPr>
            <w:tcW w:w="220" w:type="pct"/>
          </w:tcPr>
          <w:p w14:paraId="6F1892F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CCB0851" w14:textId="4744E2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40AC532" w14:textId="38B334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C3BEABB" w14:textId="4DE7EC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41A8BA10" w14:textId="556B39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F52F6DB" w14:textId="77777777" w:rsidTr="00AE7F5C">
        <w:tc>
          <w:tcPr>
            <w:tcW w:w="514" w:type="pct"/>
          </w:tcPr>
          <w:p w14:paraId="6E38ECDD" w14:textId="1CD50B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R4-2313747</w:t>
            </w:r>
          </w:p>
        </w:tc>
        <w:tc>
          <w:tcPr>
            <w:tcW w:w="1177" w:type="pct"/>
          </w:tcPr>
          <w:p w14:paraId="18E3C117" w14:textId="34353B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Inter-frequency measurement for UE capable of independentGapConfig (Cat-A Rel-18)</w:t>
            </w:r>
          </w:p>
        </w:tc>
        <w:tc>
          <w:tcPr>
            <w:tcW w:w="589" w:type="pct"/>
          </w:tcPr>
          <w:p w14:paraId="74734AEC" w14:textId="7936E2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060E2916" w14:textId="499671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84AF374" w14:textId="2B84C8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3617</w:t>
            </w:r>
          </w:p>
        </w:tc>
        <w:tc>
          <w:tcPr>
            <w:tcW w:w="220" w:type="pct"/>
          </w:tcPr>
          <w:p w14:paraId="1E6A876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7D94139" w14:textId="200210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4A81A7F" w14:textId="0A3502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00D5E78" w14:textId="2EA207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3BEDDD63" w14:textId="190434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BE354D1" w14:textId="77777777" w:rsidTr="00AE7F5C">
        <w:tc>
          <w:tcPr>
            <w:tcW w:w="514" w:type="pct"/>
          </w:tcPr>
          <w:p w14:paraId="45C9B706" w14:textId="6B39A5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R4-2313748</w:t>
            </w:r>
          </w:p>
        </w:tc>
        <w:tc>
          <w:tcPr>
            <w:tcW w:w="1177" w:type="pct"/>
          </w:tcPr>
          <w:p w14:paraId="667F4176" w14:textId="1D9795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[TEI15_Test] Update on testability issue tables (Cat-F Rel-15)</w:t>
            </w:r>
          </w:p>
        </w:tc>
        <w:tc>
          <w:tcPr>
            <w:tcW w:w="589" w:type="pct"/>
          </w:tcPr>
          <w:p w14:paraId="3AFF355E" w14:textId="5B43D4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6BAF2765" w14:textId="5438CF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9873C23" w14:textId="2273EE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3618</w:t>
            </w:r>
          </w:p>
        </w:tc>
        <w:tc>
          <w:tcPr>
            <w:tcW w:w="220" w:type="pct"/>
          </w:tcPr>
          <w:p w14:paraId="141ADAA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5437E54" w14:textId="548897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69523CCC" w14:textId="173BDD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2F3479D" w14:textId="6EB490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TEI15_Test</w:t>
            </w:r>
          </w:p>
        </w:tc>
        <w:tc>
          <w:tcPr>
            <w:tcW w:w="512" w:type="pct"/>
          </w:tcPr>
          <w:p w14:paraId="1A0EFBEC" w14:textId="202365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9995A3F" w14:textId="77777777" w:rsidTr="00AE7F5C">
        <w:tc>
          <w:tcPr>
            <w:tcW w:w="514" w:type="pct"/>
          </w:tcPr>
          <w:p w14:paraId="4B20610D" w14:textId="0B282A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R4-2313749</w:t>
            </w:r>
          </w:p>
        </w:tc>
        <w:tc>
          <w:tcPr>
            <w:tcW w:w="1177" w:type="pct"/>
          </w:tcPr>
          <w:p w14:paraId="34381E18" w14:textId="1EF66E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[TEI15_Test] Update on testability issue tables (Cat-F Rel-16)</w:t>
            </w:r>
          </w:p>
        </w:tc>
        <w:tc>
          <w:tcPr>
            <w:tcW w:w="589" w:type="pct"/>
          </w:tcPr>
          <w:p w14:paraId="67E7478C" w14:textId="6EED51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2EB0B4FB" w14:textId="216AA1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C1BC2F8" w14:textId="12B7A6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3619</w:t>
            </w:r>
          </w:p>
        </w:tc>
        <w:tc>
          <w:tcPr>
            <w:tcW w:w="220" w:type="pct"/>
          </w:tcPr>
          <w:p w14:paraId="6013905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9962BAE" w14:textId="2A812F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4116A1A1" w14:textId="38FBE1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C437B27" w14:textId="320FC3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TEI15_Test</w:t>
            </w:r>
          </w:p>
        </w:tc>
        <w:tc>
          <w:tcPr>
            <w:tcW w:w="512" w:type="pct"/>
          </w:tcPr>
          <w:p w14:paraId="63D83C97" w14:textId="21DD85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5C035E1F" w14:textId="77777777" w:rsidTr="00AE7F5C">
        <w:tc>
          <w:tcPr>
            <w:tcW w:w="514" w:type="pct"/>
          </w:tcPr>
          <w:p w14:paraId="1B71667C" w14:textId="083EAC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R4-2313750</w:t>
            </w:r>
          </w:p>
        </w:tc>
        <w:tc>
          <w:tcPr>
            <w:tcW w:w="1177" w:type="pct"/>
          </w:tcPr>
          <w:p w14:paraId="687554F2" w14:textId="6775DA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[NR_ext_to_71GHz-Perf] Inter-frequency measurement for FR2-2 UE capable of independentGapConfig (Cat-F Rel-17)</w:t>
            </w:r>
          </w:p>
        </w:tc>
        <w:tc>
          <w:tcPr>
            <w:tcW w:w="589" w:type="pct"/>
          </w:tcPr>
          <w:p w14:paraId="7848C710" w14:textId="2F5C91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1B09BA62" w14:textId="0D38B9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F4007F5" w14:textId="543C5E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3620</w:t>
            </w:r>
          </w:p>
        </w:tc>
        <w:tc>
          <w:tcPr>
            <w:tcW w:w="220" w:type="pct"/>
          </w:tcPr>
          <w:p w14:paraId="367E315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237FA07" w14:textId="2B048E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87F9816" w14:textId="68DCD7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1FA7104" w14:textId="7B45A4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6FCE64F1" w14:textId="39CC19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A8441EE" w14:textId="77777777" w:rsidTr="00AE7F5C">
        <w:tc>
          <w:tcPr>
            <w:tcW w:w="514" w:type="pct"/>
          </w:tcPr>
          <w:p w14:paraId="4F4D357E" w14:textId="7EE212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R4-2313751</w:t>
            </w:r>
          </w:p>
        </w:tc>
        <w:tc>
          <w:tcPr>
            <w:tcW w:w="1177" w:type="pct"/>
          </w:tcPr>
          <w:p w14:paraId="6009F03F" w14:textId="41EB32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[NR_ext_to_71GHz-Perf] Inter-frequency measurement for FR2-2 UE capable of independentGapConfig (Cat-A Rel-18)</w:t>
            </w:r>
          </w:p>
        </w:tc>
        <w:tc>
          <w:tcPr>
            <w:tcW w:w="589" w:type="pct"/>
          </w:tcPr>
          <w:p w14:paraId="78529A0B" w14:textId="76F3A4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13EC8D30" w14:textId="7C0D01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4F12135" w14:textId="1A10E6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3621</w:t>
            </w:r>
          </w:p>
        </w:tc>
        <w:tc>
          <w:tcPr>
            <w:tcW w:w="220" w:type="pct"/>
          </w:tcPr>
          <w:p w14:paraId="6193E5F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1EAFEF2" w14:textId="156D55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F4329D6" w14:textId="1E7AED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EA8B8C2" w14:textId="6D02F7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69C4B5ED" w14:textId="25D3F0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814CA53" w14:textId="77777777" w:rsidTr="00AE7F5C">
        <w:tc>
          <w:tcPr>
            <w:tcW w:w="514" w:type="pct"/>
          </w:tcPr>
          <w:p w14:paraId="550B75B7" w14:textId="40A295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R4-2313752</w:t>
            </w:r>
          </w:p>
        </w:tc>
        <w:tc>
          <w:tcPr>
            <w:tcW w:w="1177" w:type="pct"/>
          </w:tcPr>
          <w:p w14:paraId="33AFCEE3" w14:textId="384328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[NR_HST_FR1_enh] Inter-frequency measurement for HST UE capable of independentGapConfig (Cat-F Rel-17)</w:t>
            </w:r>
          </w:p>
        </w:tc>
        <w:tc>
          <w:tcPr>
            <w:tcW w:w="589" w:type="pct"/>
          </w:tcPr>
          <w:p w14:paraId="7AA0B965" w14:textId="036C5E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02F55D38" w14:textId="6F73C9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A05D4D5" w14:textId="48162A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3622</w:t>
            </w:r>
          </w:p>
        </w:tc>
        <w:tc>
          <w:tcPr>
            <w:tcW w:w="220" w:type="pct"/>
          </w:tcPr>
          <w:p w14:paraId="6CC2BEA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6190442" w14:textId="157843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8C5078F" w14:textId="41C8E4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9BFB98B" w14:textId="5304BC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NR_HST_FR1_enh</w:t>
            </w:r>
          </w:p>
        </w:tc>
        <w:tc>
          <w:tcPr>
            <w:tcW w:w="512" w:type="pct"/>
          </w:tcPr>
          <w:p w14:paraId="1B3DACA4" w14:textId="77C0AC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6F972AAC" w14:textId="77777777" w:rsidTr="00AE7F5C">
        <w:tc>
          <w:tcPr>
            <w:tcW w:w="514" w:type="pct"/>
          </w:tcPr>
          <w:p w14:paraId="6BC53918" w14:textId="154D00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R4-2313753</w:t>
            </w:r>
          </w:p>
        </w:tc>
        <w:tc>
          <w:tcPr>
            <w:tcW w:w="1177" w:type="pct"/>
          </w:tcPr>
          <w:p w14:paraId="082C2C82" w14:textId="4616E7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[NR_HST_FR1_enh] Inter-frequency measurement for HST UE capable of independentGapConfig (Cat-A Rel-18)</w:t>
            </w:r>
          </w:p>
        </w:tc>
        <w:tc>
          <w:tcPr>
            <w:tcW w:w="589" w:type="pct"/>
          </w:tcPr>
          <w:p w14:paraId="21B4222A" w14:textId="77CBAE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168F5BCF" w14:textId="5C03DA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4C1D0AB" w14:textId="1AE6FC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3623</w:t>
            </w:r>
          </w:p>
        </w:tc>
        <w:tc>
          <w:tcPr>
            <w:tcW w:w="220" w:type="pct"/>
          </w:tcPr>
          <w:p w14:paraId="6A6EFA0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E79AF96" w14:textId="2A6137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D51E24F" w14:textId="6E99FD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963E238" w14:textId="2494F6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NR_HST_FR1_enh</w:t>
            </w:r>
          </w:p>
        </w:tc>
        <w:tc>
          <w:tcPr>
            <w:tcW w:w="512" w:type="pct"/>
          </w:tcPr>
          <w:p w14:paraId="77EA38EF" w14:textId="01C781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0F8D02A0" w14:textId="77777777" w:rsidTr="00AE7F5C">
        <w:tc>
          <w:tcPr>
            <w:tcW w:w="514" w:type="pct"/>
          </w:tcPr>
          <w:p w14:paraId="6D4766D7" w14:textId="2FAA6A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R4-2313754</w:t>
            </w:r>
          </w:p>
        </w:tc>
        <w:tc>
          <w:tcPr>
            <w:tcW w:w="1177" w:type="pct"/>
          </w:tcPr>
          <w:p w14:paraId="67412616" w14:textId="37B42C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[NR_NTN_solutions-Perf] Editorial correction in NTN section of A.3.36.3 (Cat-F Rel-17)</w:t>
            </w:r>
          </w:p>
        </w:tc>
        <w:tc>
          <w:tcPr>
            <w:tcW w:w="589" w:type="pct"/>
          </w:tcPr>
          <w:p w14:paraId="495F0E0E" w14:textId="16163D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5EAB16C9" w14:textId="6E35E8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49605D8" w14:textId="251D9C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3624</w:t>
            </w:r>
          </w:p>
        </w:tc>
        <w:tc>
          <w:tcPr>
            <w:tcW w:w="220" w:type="pct"/>
          </w:tcPr>
          <w:p w14:paraId="6A6B0DB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7FA85BE" w14:textId="7C0D96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0E99673" w14:textId="30530B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C3D9E1C" w14:textId="7CE87D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52E753F7" w14:textId="7E293B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279E7DE9" w14:textId="77777777" w:rsidTr="00AE7F5C">
        <w:tc>
          <w:tcPr>
            <w:tcW w:w="514" w:type="pct"/>
          </w:tcPr>
          <w:p w14:paraId="02612EAB" w14:textId="06510B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R4-2313755</w:t>
            </w:r>
          </w:p>
        </w:tc>
        <w:tc>
          <w:tcPr>
            <w:tcW w:w="1177" w:type="pct"/>
          </w:tcPr>
          <w:p w14:paraId="65480626" w14:textId="6E2BFA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[NR_NTN_solutions-Perf] Editorial correction in NTN section of A.3.36.3 (Cat-A Rel-18)</w:t>
            </w:r>
          </w:p>
        </w:tc>
        <w:tc>
          <w:tcPr>
            <w:tcW w:w="589" w:type="pct"/>
          </w:tcPr>
          <w:p w14:paraId="1720CA35" w14:textId="283D31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5FFA1B09" w14:textId="4E9122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8EC0290" w14:textId="30EA94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3625</w:t>
            </w:r>
          </w:p>
        </w:tc>
        <w:tc>
          <w:tcPr>
            <w:tcW w:w="220" w:type="pct"/>
          </w:tcPr>
          <w:p w14:paraId="312AFD1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93B5C33" w14:textId="32515D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54D075D" w14:textId="767743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72057C6" w14:textId="5856FF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7ED40A5D" w14:textId="1C81EE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F7D3544" w14:textId="77777777" w:rsidTr="00AE7F5C">
        <w:tc>
          <w:tcPr>
            <w:tcW w:w="514" w:type="pct"/>
          </w:tcPr>
          <w:p w14:paraId="43FA131D" w14:textId="017177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R4-2313756</w:t>
            </w:r>
          </w:p>
        </w:tc>
        <w:tc>
          <w:tcPr>
            <w:tcW w:w="1177" w:type="pct"/>
          </w:tcPr>
          <w:p w14:paraId="6BBC18B3" w14:textId="791198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[TEI15_Test] Update on testability issue tables (Cat-F Rel-17)</w:t>
            </w:r>
          </w:p>
        </w:tc>
        <w:tc>
          <w:tcPr>
            <w:tcW w:w="589" w:type="pct"/>
          </w:tcPr>
          <w:p w14:paraId="2A0C6AB6" w14:textId="331B3B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3966A04F" w14:textId="36B93A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120C886" w14:textId="7B10EE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3626</w:t>
            </w:r>
          </w:p>
        </w:tc>
        <w:tc>
          <w:tcPr>
            <w:tcW w:w="220" w:type="pct"/>
          </w:tcPr>
          <w:p w14:paraId="51B97DA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415E8EC" w14:textId="53AA3B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7959899" w14:textId="44C636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10C10E0" w14:textId="032456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TEI15_Test</w:t>
            </w:r>
          </w:p>
        </w:tc>
        <w:tc>
          <w:tcPr>
            <w:tcW w:w="512" w:type="pct"/>
          </w:tcPr>
          <w:p w14:paraId="76F065C5" w14:textId="24094D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2A80D3E2" w14:textId="77777777" w:rsidTr="00AE7F5C">
        <w:tc>
          <w:tcPr>
            <w:tcW w:w="514" w:type="pct"/>
          </w:tcPr>
          <w:p w14:paraId="0C50F7A1" w14:textId="2B4D49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R4-2313757</w:t>
            </w:r>
          </w:p>
        </w:tc>
        <w:tc>
          <w:tcPr>
            <w:tcW w:w="1177" w:type="pct"/>
          </w:tcPr>
          <w:p w14:paraId="1938812E" w14:textId="4F1859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[TEI15_Test] Update on testability issue tables (Cat-A Rel-18)</w:t>
            </w:r>
          </w:p>
        </w:tc>
        <w:tc>
          <w:tcPr>
            <w:tcW w:w="589" w:type="pct"/>
          </w:tcPr>
          <w:p w14:paraId="27C08333" w14:textId="7430C9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1F760BED" w14:textId="0EBB55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EB4591E" w14:textId="43C561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3627</w:t>
            </w:r>
          </w:p>
        </w:tc>
        <w:tc>
          <w:tcPr>
            <w:tcW w:w="220" w:type="pct"/>
          </w:tcPr>
          <w:p w14:paraId="37CB9B7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9179CE4" w14:textId="064745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9EA91F2" w14:textId="77399C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6EDD6D0" w14:textId="782CD6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TEI15_Test</w:t>
            </w:r>
          </w:p>
        </w:tc>
        <w:tc>
          <w:tcPr>
            <w:tcW w:w="512" w:type="pct"/>
          </w:tcPr>
          <w:p w14:paraId="1D56EAF7" w14:textId="6B406C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008F25A1" w14:textId="77777777" w:rsidTr="00AE7F5C">
        <w:tc>
          <w:tcPr>
            <w:tcW w:w="514" w:type="pct"/>
          </w:tcPr>
          <w:p w14:paraId="22401226" w14:textId="0EA338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R4-2313777</w:t>
            </w:r>
          </w:p>
        </w:tc>
        <w:tc>
          <w:tcPr>
            <w:tcW w:w="1177" w:type="pct"/>
          </w:tcPr>
          <w:p w14:paraId="0F04F128" w14:textId="26C21E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2AoA Relative angular offset between active probes for PC1 devices (Rel-15)</w:t>
            </w:r>
          </w:p>
        </w:tc>
        <w:tc>
          <w:tcPr>
            <w:tcW w:w="589" w:type="pct"/>
          </w:tcPr>
          <w:p w14:paraId="4BA44B98" w14:textId="001D43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78F4EBAB" w14:textId="7DA967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701FD13" w14:textId="66ED83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3628</w:t>
            </w:r>
          </w:p>
        </w:tc>
        <w:tc>
          <w:tcPr>
            <w:tcW w:w="220" w:type="pct"/>
          </w:tcPr>
          <w:p w14:paraId="5256A8C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195C331" w14:textId="40C97A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496E1407" w14:textId="0C72B5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F033998" w14:textId="279C6F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59C54905" w14:textId="37652B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43AB658" w14:textId="77777777" w:rsidTr="00AE7F5C">
        <w:tc>
          <w:tcPr>
            <w:tcW w:w="514" w:type="pct"/>
          </w:tcPr>
          <w:p w14:paraId="6B169A3C" w14:textId="7B721A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R4-2313778</w:t>
            </w:r>
          </w:p>
        </w:tc>
        <w:tc>
          <w:tcPr>
            <w:tcW w:w="1177" w:type="pct"/>
          </w:tcPr>
          <w:p w14:paraId="5D27EA4E" w14:textId="637CB8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2AoA Relative angular offset between active probes for PC1 devices (Rel-16)</w:t>
            </w:r>
          </w:p>
        </w:tc>
        <w:tc>
          <w:tcPr>
            <w:tcW w:w="589" w:type="pct"/>
          </w:tcPr>
          <w:p w14:paraId="5F548B93" w14:textId="42B512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497B6D0E" w14:textId="378F67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F138615" w14:textId="137FF6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3629</w:t>
            </w:r>
          </w:p>
        </w:tc>
        <w:tc>
          <w:tcPr>
            <w:tcW w:w="220" w:type="pct"/>
          </w:tcPr>
          <w:p w14:paraId="4B0B9ED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7DA1F7D" w14:textId="2F29ED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5F6AF6A" w14:textId="767718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3B44769" w14:textId="51E4B9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362428B7" w14:textId="4EB0EA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1B681EA" w14:textId="77777777" w:rsidTr="00AE7F5C">
        <w:tc>
          <w:tcPr>
            <w:tcW w:w="514" w:type="pct"/>
          </w:tcPr>
          <w:p w14:paraId="793781E1" w14:textId="61A2D0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R4-2313779</w:t>
            </w:r>
          </w:p>
        </w:tc>
        <w:tc>
          <w:tcPr>
            <w:tcW w:w="1177" w:type="pct"/>
          </w:tcPr>
          <w:p w14:paraId="617E9251" w14:textId="3E3291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2AoA Relative angular offset between active probes for PC1 devices (Rel-17)</w:t>
            </w:r>
          </w:p>
        </w:tc>
        <w:tc>
          <w:tcPr>
            <w:tcW w:w="589" w:type="pct"/>
          </w:tcPr>
          <w:p w14:paraId="4FC017C0" w14:textId="35174E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175BF0ED" w14:textId="5A1D43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D367536" w14:textId="2FA6BA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3630</w:t>
            </w:r>
          </w:p>
        </w:tc>
        <w:tc>
          <w:tcPr>
            <w:tcW w:w="220" w:type="pct"/>
          </w:tcPr>
          <w:p w14:paraId="6D3B6C8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BBFAE65" w14:textId="2A3FB1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3921E74" w14:textId="688FEE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7A6FFBD" w14:textId="74CF97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1CADC6F6" w14:textId="5B0643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261D144" w14:textId="77777777" w:rsidTr="00AE7F5C">
        <w:tc>
          <w:tcPr>
            <w:tcW w:w="514" w:type="pct"/>
          </w:tcPr>
          <w:p w14:paraId="278D1C76" w14:textId="7DA5CD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R4-2313780</w:t>
            </w:r>
          </w:p>
        </w:tc>
        <w:tc>
          <w:tcPr>
            <w:tcW w:w="1177" w:type="pct"/>
          </w:tcPr>
          <w:p w14:paraId="6B899B3A" w14:textId="5CCCA9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2AoA Relative angular offset between active probes for PC1 devices (Rel-18)</w:t>
            </w:r>
          </w:p>
        </w:tc>
        <w:tc>
          <w:tcPr>
            <w:tcW w:w="589" w:type="pct"/>
          </w:tcPr>
          <w:p w14:paraId="19150166" w14:textId="3292FC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55E36D4F" w14:textId="4BE68F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0E565F0" w14:textId="672C9B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3631</w:t>
            </w:r>
          </w:p>
        </w:tc>
        <w:tc>
          <w:tcPr>
            <w:tcW w:w="220" w:type="pct"/>
          </w:tcPr>
          <w:p w14:paraId="4B8473C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35AF0CA" w14:textId="356457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2D43825" w14:textId="657EEB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27AB736" w14:textId="512F9B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18D36F4E" w14:textId="2A5C3B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63E18BA" w14:textId="77777777" w:rsidTr="00AE7F5C">
        <w:tc>
          <w:tcPr>
            <w:tcW w:w="514" w:type="pct"/>
          </w:tcPr>
          <w:p w14:paraId="7FAC7307" w14:textId="374756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R4-2313791</w:t>
            </w:r>
          </w:p>
        </w:tc>
        <w:tc>
          <w:tcPr>
            <w:tcW w:w="1177" w:type="pct"/>
          </w:tcPr>
          <w:p w14:paraId="15C5BD59" w14:textId="46C049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[NR_redcap-Core] CR on RedCap Test-cases</w:t>
            </w:r>
          </w:p>
        </w:tc>
        <w:tc>
          <w:tcPr>
            <w:tcW w:w="589" w:type="pct"/>
          </w:tcPr>
          <w:p w14:paraId="5DFDB5CE" w14:textId="59DF8D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</w:t>
            </w:r>
          </w:p>
        </w:tc>
        <w:tc>
          <w:tcPr>
            <w:tcW w:w="441" w:type="pct"/>
          </w:tcPr>
          <w:p w14:paraId="69347BB2" w14:textId="703570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D7A5008" w14:textId="4D36EA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3632</w:t>
            </w:r>
          </w:p>
        </w:tc>
        <w:tc>
          <w:tcPr>
            <w:tcW w:w="220" w:type="pct"/>
          </w:tcPr>
          <w:p w14:paraId="785CF9C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1E63975" w14:textId="4EBFED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836F6FA" w14:textId="340113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FAD9483" w14:textId="28486B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11272834" w14:textId="7D6041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CF13A94" w14:textId="77777777" w:rsidTr="00AE7F5C">
        <w:tc>
          <w:tcPr>
            <w:tcW w:w="514" w:type="pct"/>
          </w:tcPr>
          <w:p w14:paraId="744BEBEA" w14:textId="3D611B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R4-2313792</w:t>
            </w:r>
          </w:p>
        </w:tc>
        <w:tc>
          <w:tcPr>
            <w:tcW w:w="1177" w:type="pct"/>
          </w:tcPr>
          <w:p w14:paraId="1FA65BAF" w14:textId="51737D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[NR_redcap-Perf] CR on RedCap test-cases R18</w:t>
            </w:r>
          </w:p>
        </w:tc>
        <w:tc>
          <w:tcPr>
            <w:tcW w:w="589" w:type="pct"/>
          </w:tcPr>
          <w:p w14:paraId="4C17FCCD" w14:textId="569815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4F4A0F1A" w14:textId="2379E9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7322EFC" w14:textId="16FFF8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3633</w:t>
            </w:r>
          </w:p>
        </w:tc>
        <w:tc>
          <w:tcPr>
            <w:tcW w:w="220" w:type="pct"/>
          </w:tcPr>
          <w:p w14:paraId="0B4171E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8BABA00" w14:textId="74FE11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E7E761A" w14:textId="51FD3C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485B710" w14:textId="7B14B3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NR_redcap-Perf</w:t>
            </w:r>
          </w:p>
        </w:tc>
        <w:tc>
          <w:tcPr>
            <w:tcW w:w="512" w:type="pct"/>
          </w:tcPr>
          <w:p w14:paraId="08CC9EB5" w14:textId="64256E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9C21363" w14:textId="77777777" w:rsidTr="00AE7F5C">
        <w:tc>
          <w:tcPr>
            <w:tcW w:w="514" w:type="pct"/>
          </w:tcPr>
          <w:p w14:paraId="30DBFFE8" w14:textId="256EA7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R4-2313793</w:t>
            </w:r>
          </w:p>
        </w:tc>
        <w:tc>
          <w:tcPr>
            <w:tcW w:w="1177" w:type="pct"/>
          </w:tcPr>
          <w:p w14:paraId="02F527A6" w14:textId="2111B2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[NR_redcap-Core] CR on RedCap Mobility</w:t>
            </w:r>
          </w:p>
        </w:tc>
        <w:tc>
          <w:tcPr>
            <w:tcW w:w="589" w:type="pct"/>
          </w:tcPr>
          <w:p w14:paraId="11FEBFE8" w14:textId="3EF360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</w:t>
            </w:r>
          </w:p>
        </w:tc>
        <w:tc>
          <w:tcPr>
            <w:tcW w:w="441" w:type="pct"/>
          </w:tcPr>
          <w:p w14:paraId="7514EE63" w14:textId="19C68D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F0A4B45" w14:textId="713B2D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3634</w:t>
            </w:r>
          </w:p>
        </w:tc>
        <w:tc>
          <w:tcPr>
            <w:tcW w:w="220" w:type="pct"/>
          </w:tcPr>
          <w:p w14:paraId="08F660E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EF102D1" w14:textId="063DC4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F05F7E6" w14:textId="0ABA0A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30402A8" w14:textId="1E216C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1BE6A12E" w14:textId="0351C5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02F02740" w14:textId="77777777" w:rsidTr="00AE7F5C">
        <w:tc>
          <w:tcPr>
            <w:tcW w:w="514" w:type="pct"/>
          </w:tcPr>
          <w:p w14:paraId="40C4718F" w14:textId="521E64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R4-2313794</w:t>
            </w:r>
          </w:p>
        </w:tc>
        <w:tc>
          <w:tcPr>
            <w:tcW w:w="1177" w:type="pct"/>
          </w:tcPr>
          <w:p w14:paraId="4B4546A0" w14:textId="72F690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[NR_redcap-Core] CR on RedCap Mobility R18</w:t>
            </w:r>
          </w:p>
        </w:tc>
        <w:tc>
          <w:tcPr>
            <w:tcW w:w="589" w:type="pct"/>
          </w:tcPr>
          <w:p w14:paraId="3BB3537F" w14:textId="78129A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69971423" w14:textId="7CBE01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3EC7D39" w14:textId="204221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3635</w:t>
            </w:r>
          </w:p>
        </w:tc>
        <w:tc>
          <w:tcPr>
            <w:tcW w:w="220" w:type="pct"/>
          </w:tcPr>
          <w:p w14:paraId="028CCCE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E9C66B1" w14:textId="240A44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11C92C9" w14:textId="38E233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037E496" w14:textId="58E6D0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NR_redcap-Core</w:t>
            </w:r>
          </w:p>
        </w:tc>
        <w:tc>
          <w:tcPr>
            <w:tcW w:w="512" w:type="pct"/>
          </w:tcPr>
          <w:p w14:paraId="3B4937D8" w14:textId="29E3CE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2FD62A39" w14:textId="77777777" w:rsidTr="00AE7F5C">
        <w:tc>
          <w:tcPr>
            <w:tcW w:w="514" w:type="pct"/>
          </w:tcPr>
          <w:p w14:paraId="541AA16D" w14:textId="461E91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R4-2313795</w:t>
            </w:r>
          </w:p>
        </w:tc>
        <w:tc>
          <w:tcPr>
            <w:tcW w:w="1177" w:type="pct"/>
          </w:tcPr>
          <w:p w14:paraId="1CAFA805" w14:textId="1DC33E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[NR_unlic-Perf] CR to correct NR-U test cases</w:t>
            </w:r>
          </w:p>
        </w:tc>
        <w:tc>
          <w:tcPr>
            <w:tcW w:w="589" w:type="pct"/>
          </w:tcPr>
          <w:p w14:paraId="19CD7DFE" w14:textId="664ADB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7B673942" w14:textId="60D023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20C9DD3" w14:textId="2BF10B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3636</w:t>
            </w:r>
          </w:p>
        </w:tc>
        <w:tc>
          <w:tcPr>
            <w:tcW w:w="220" w:type="pct"/>
          </w:tcPr>
          <w:p w14:paraId="790F837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3324D15" w14:textId="5959C6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1BC3FFF7" w14:textId="642CE0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93F5855" w14:textId="28B3E8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NR_unlic-Perf</w:t>
            </w:r>
          </w:p>
        </w:tc>
        <w:tc>
          <w:tcPr>
            <w:tcW w:w="512" w:type="pct"/>
          </w:tcPr>
          <w:p w14:paraId="1E2C9829" w14:textId="18E84B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80B9023" w14:textId="77777777" w:rsidTr="00AE7F5C">
        <w:tc>
          <w:tcPr>
            <w:tcW w:w="514" w:type="pct"/>
          </w:tcPr>
          <w:p w14:paraId="03185768" w14:textId="6EA574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R4-2314392</w:t>
            </w:r>
          </w:p>
        </w:tc>
        <w:tc>
          <w:tcPr>
            <w:tcW w:w="1177" w:type="pct"/>
          </w:tcPr>
          <w:p w14:paraId="57DDD472" w14:textId="5C71EC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[NR_unlic-Perf] CR to correct NR-U test cases</w:t>
            </w:r>
          </w:p>
        </w:tc>
        <w:tc>
          <w:tcPr>
            <w:tcW w:w="589" w:type="pct"/>
          </w:tcPr>
          <w:p w14:paraId="742C04F0" w14:textId="1997FE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57C64EC4" w14:textId="7716BA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DC89E7A" w14:textId="3DF49A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3636</w:t>
            </w:r>
          </w:p>
        </w:tc>
        <w:tc>
          <w:tcPr>
            <w:tcW w:w="220" w:type="pct"/>
          </w:tcPr>
          <w:p w14:paraId="44749007" w14:textId="6BDB959A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6C630FD" w14:textId="620733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3C522896" w14:textId="495826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6EBD1B1" w14:textId="55DA79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NR_unlic-Perf</w:t>
            </w:r>
          </w:p>
        </w:tc>
        <w:tc>
          <w:tcPr>
            <w:tcW w:w="512" w:type="pct"/>
          </w:tcPr>
          <w:p w14:paraId="0FD84CEB" w14:textId="397F01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AAD6D63" w14:textId="77777777" w:rsidTr="00AE7F5C">
        <w:tc>
          <w:tcPr>
            <w:tcW w:w="514" w:type="pct"/>
          </w:tcPr>
          <w:p w14:paraId="67FB3882" w14:textId="0A4A3B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R4-2313796</w:t>
            </w:r>
          </w:p>
        </w:tc>
        <w:tc>
          <w:tcPr>
            <w:tcW w:w="1177" w:type="pct"/>
          </w:tcPr>
          <w:p w14:paraId="2BB3D1A2" w14:textId="5CE68E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[NR_unlic-Perf] CR to correct NR-U test cases R17</w:t>
            </w:r>
          </w:p>
        </w:tc>
        <w:tc>
          <w:tcPr>
            <w:tcW w:w="589" w:type="pct"/>
          </w:tcPr>
          <w:p w14:paraId="2C7DF7BD" w14:textId="14043D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7795D6DD" w14:textId="01B964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A60C7E2" w14:textId="405316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3637</w:t>
            </w:r>
          </w:p>
        </w:tc>
        <w:tc>
          <w:tcPr>
            <w:tcW w:w="220" w:type="pct"/>
          </w:tcPr>
          <w:p w14:paraId="7DE0FCA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B493416" w14:textId="4E816C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2600A6F" w14:textId="563BC0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97D0104" w14:textId="4D5A54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NR_unlic-Perf</w:t>
            </w:r>
          </w:p>
        </w:tc>
        <w:tc>
          <w:tcPr>
            <w:tcW w:w="512" w:type="pct"/>
          </w:tcPr>
          <w:p w14:paraId="0B9CD53E" w14:textId="1D780F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F2F79C2" w14:textId="77777777" w:rsidTr="00AE7F5C">
        <w:tc>
          <w:tcPr>
            <w:tcW w:w="514" w:type="pct"/>
          </w:tcPr>
          <w:p w14:paraId="0D6C3584" w14:textId="2B5EB2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R4-2313797</w:t>
            </w:r>
          </w:p>
        </w:tc>
        <w:tc>
          <w:tcPr>
            <w:tcW w:w="1177" w:type="pct"/>
          </w:tcPr>
          <w:p w14:paraId="0B4DD35C" w14:textId="6AE0E3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[NR_unlic-Perf] CR to correct NR-U test cases R18</w:t>
            </w:r>
          </w:p>
        </w:tc>
        <w:tc>
          <w:tcPr>
            <w:tcW w:w="589" w:type="pct"/>
          </w:tcPr>
          <w:p w14:paraId="43B2320F" w14:textId="508C41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263747C9" w14:textId="2FB83A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31C9B7CC" w14:textId="49A4BE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3638</w:t>
            </w:r>
          </w:p>
        </w:tc>
        <w:tc>
          <w:tcPr>
            <w:tcW w:w="220" w:type="pct"/>
          </w:tcPr>
          <w:p w14:paraId="229CD56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5B42835" w14:textId="5035F2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B777E41" w14:textId="40B0D8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23346F9" w14:textId="5B5F1C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NR_unlic-Perf</w:t>
            </w:r>
          </w:p>
        </w:tc>
        <w:tc>
          <w:tcPr>
            <w:tcW w:w="512" w:type="pct"/>
          </w:tcPr>
          <w:p w14:paraId="1436A39D" w14:textId="6ACDEB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21765AC" w14:textId="77777777" w:rsidTr="00AE7F5C">
        <w:tc>
          <w:tcPr>
            <w:tcW w:w="514" w:type="pct"/>
          </w:tcPr>
          <w:p w14:paraId="0CB03EFA" w14:textId="46A444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R4-2313830</w:t>
            </w:r>
          </w:p>
        </w:tc>
        <w:tc>
          <w:tcPr>
            <w:tcW w:w="1177" w:type="pct"/>
          </w:tcPr>
          <w:p w14:paraId="606CC473" w14:textId="26EAE4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Inter-frequency measurement for UE capable of independentGapConfig (Cat-F Rel-15)</w:t>
            </w:r>
          </w:p>
        </w:tc>
        <w:tc>
          <w:tcPr>
            <w:tcW w:w="589" w:type="pct"/>
          </w:tcPr>
          <w:p w14:paraId="47B9627E" w14:textId="1C53C6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2E045923" w14:textId="54F3B7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7DC53A0" w14:textId="24E4EB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3639</w:t>
            </w:r>
          </w:p>
        </w:tc>
        <w:tc>
          <w:tcPr>
            <w:tcW w:w="220" w:type="pct"/>
          </w:tcPr>
          <w:p w14:paraId="5A811F0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68F4933" w14:textId="7D1C07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61F7E937" w14:textId="375E8F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EBACBF4" w14:textId="41AA4E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5F2F3BD6" w14:textId="3D873D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80C64B1" w14:textId="77777777" w:rsidTr="00AE7F5C">
        <w:tc>
          <w:tcPr>
            <w:tcW w:w="514" w:type="pct"/>
          </w:tcPr>
          <w:p w14:paraId="0249CB96" w14:textId="7E7FA5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R4-2314467</w:t>
            </w:r>
          </w:p>
        </w:tc>
        <w:tc>
          <w:tcPr>
            <w:tcW w:w="1177" w:type="pct"/>
          </w:tcPr>
          <w:p w14:paraId="6413F55C" w14:textId="01FB34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[NR_newRAT-Perf] Inter-frequency measurement for UE capable of independentGapConfig (Cat-F Rel-15)</w:t>
            </w:r>
          </w:p>
        </w:tc>
        <w:tc>
          <w:tcPr>
            <w:tcW w:w="589" w:type="pct"/>
          </w:tcPr>
          <w:p w14:paraId="6CB8A948" w14:textId="1D0A7E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03431E5B" w14:textId="36AC38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0F02B73" w14:textId="07F8E2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3639</w:t>
            </w:r>
          </w:p>
        </w:tc>
        <w:tc>
          <w:tcPr>
            <w:tcW w:w="220" w:type="pct"/>
          </w:tcPr>
          <w:p w14:paraId="58BFC2EE" w14:textId="7218095F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FA6015F" w14:textId="1F2C6C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2E8F7C58" w14:textId="06515F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1A205D9" w14:textId="7ACF05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4FC7336B" w14:textId="730086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270B1DB" w14:textId="77777777" w:rsidTr="00AE7F5C">
        <w:tc>
          <w:tcPr>
            <w:tcW w:w="514" w:type="pct"/>
          </w:tcPr>
          <w:p w14:paraId="3B2ED2D7" w14:textId="2863FF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R4-2313831</w:t>
            </w:r>
          </w:p>
        </w:tc>
        <w:tc>
          <w:tcPr>
            <w:tcW w:w="1177" w:type="pct"/>
          </w:tcPr>
          <w:p w14:paraId="0E5B513C" w14:textId="1F42C6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[TEI15_Test] Update on testability issue tables (Cat-F Rel-15)</w:t>
            </w:r>
          </w:p>
        </w:tc>
        <w:tc>
          <w:tcPr>
            <w:tcW w:w="589" w:type="pct"/>
          </w:tcPr>
          <w:p w14:paraId="60481714" w14:textId="5FD787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48AA4184" w14:textId="6A6348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6A04A55" w14:textId="7DCFB2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3640</w:t>
            </w:r>
          </w:p>
        </w:tc>
        <w:tc>
          <w:tcPr>
            <w:tcW w:w="220" w:type="pct"/>
          </w:tcPr>
          <w:p w14:paraId="0E506F8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ED26C6C" w14:textId="24019B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29964CCB" w14:textId="6CC778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60CCE42" w14:textId="3B605F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TEI15_Test</w:t>
            </w:r>
          </w:p>
        </w:tc>
        <w:tc>
          <w:tcPr>
            <w:tcW w:w="512" w:type="pct"/>
          </w:tcPr>
          <w:p w14:paraId="34516A88" w14:textId="7B4226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483D1BB1" w14:textId="77777777" w:rsidTr="00AE7F5C">
        <w:tc>
          <w:tcPr>
            <w:tcW w:w="514" w:type="pct"/>
          </w:tcPr>
          <w:p w14:paraId="6C44B34C" w14:textId="6B5C38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R4-2313832</w:t>
            </w:r>
          </w:p>
        </w:tc>
        <w:tc>
          <w:tcPr>
            <w:tcW w:w="1177" w:type="pct"/>
          </w:tcPr>
          <w:p w14:paraId="229F5E27" w14:textId="4BEDB9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[TEI15_Test] Update on testability issue tables (Cat-F Rel-16)</w:t>
            </w:r>
          </w:p>
        </w:tc>
        <w:tc>
          <w:tcPr>
            <w:tcW w:w="589" w:type="pct"/>
          </w:tcPr>
          <w:p w14:paraId="56EBB53D" w14:textId="79FA6E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2B94D268" w14:textId="1776E0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758B32E" w14:textId="46836C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3641</w:t>
            </w:r>
          </w:p>
        </w:tc>
        <w:tc>
          <w:tcPr>
            <w:tcW w:w="220" w:type="pct"/>
          </w:tcPr>
          <w:p w14:paraId="70DEA58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8821B1E" w14:textId="3AF0D1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2572258" w14:textId="43B078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3CD58A6" w14:textId="640910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TEI15_Test</w:t>
            </w:r>
          </w:p>
        </w:tc>
        <w:tc>
          <w:tcPr>
            <w:tcW w:w="512" w:type="pct"/>
          </w:tcPr>
          <w:p w14:paraId="77CE8123" w14:textId="4AB948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3352E8F8" w14:textId="77777777" w:rsidTr="00AE7F5C">
        <w:tc>
          <w:tcPr>
            <w:tcW w:w="514" w:type="pct"/>
          </w:tcPr>
          <w:p w14:paraId="15C85C1A" w14:textId="0EC04B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R4-2313833</w:t>
            </w:r>
          </w:p>
        </w:tc>
        <w:tc>
          <w:tcPr>
            <w:tcW w:w="1177" w:type="pct"/>
          </w:tcPr>
          <w:p w14:paraId="428201ED" w14:textId="0216E2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[NR_ext_to_71GHz-Perf] Inter-frequency measurement for FR2-2 UE capable of independentGapConfig (Cat-F Rel-17)</w:t>
            </w:r>
          </w:p>
        </w:tc>
        <w:tc>
          <w:tcPr>
            <w:tcW w:w="589" w:type="pct"/>
          </w:tcPr>
          <w:p w14:paraId="1090A895" w14:textId="42FD4F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18A01A8C" w14:textId="0ADBED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1272C19" w14:textId="3238D1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3642</w:t>
            </w:r>
          </w:p>
        </w:tc>
        <w:tc>
          <w:tcPr>
            <w:tcW w:w="220" w:type="pct"/>
          </w:tcPr>
          <w:p w14:paraId="66D3A09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FC55F3B" w14:textId="48D826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1E33D1E" w14:textId="27429D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5AC63D7" w14:textId="41ABEF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717F14EE" w14:textId="7C1E45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1152CDC" w14:textId="77777777" w:rsidTr="00AE7F5C">
        <w:tc>
          <w:tcPr>
            <w:tcW w:w="514" w:type="pct"/>
          </w:tcPr>
          <w:p w14:paraId="045D7544" w14:textId="4466C3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R4-2314473</w:t>
            </w:r>
          </w:p>
        </w:tc>
        <w:tc>
          <w:tcPr>
            <w:tcW w:w="1177" w:type="pct"/>
          </w:tcPr>
          <w:p w14:paraId="10685273" w14:textId="356995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[NR_ext_to_71GHz-Perf] Inter-frequency measurement for FR2-2 UE capable of independentGapConfig (Cat-F Rel-17)</w:t>
            </w:r>
          </w:p>
        </w:tc>
        <w:tc>
          <w:tcPr>
            <w:tcW w:w="589" w:type="pct"/>
          </w:tcPr>
          <w:p w14:paraId="0D2FC7B8" w14:textId="2E89D0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7D0D8B52" w14:textId="781DFC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BA6D2CF" w14:textId="317955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3642</w:t>
            </w:r>
          </w:p>
        </w:tc>
        <w:tc>
          <w:tcPr>
            <w:tcW w:w="220" w:type="pct"/>
          </w:tcPr>
          <w:p w14:paraId="19F21928" w14:textId="16DA1B55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77BBD1B8" w14:textId="48575B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B6976E7" w14:textId="5A50C7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8036DE3" w14:textId="680BEF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569B5B94" w14:textId="2CF9CB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13CE64F" w14:textId="77777777" w:rsidTr="00AE7F5C">
        <w:tc>
          <w:tcPr>
            <w:tcW w:w="514" w:type="pct"/>
          </w:tcPr>
          <w:p w14:paraId="3229453F" w14:textId="585C48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R4-2313834</w:t>
            </w:r>
          </w:p>
        </w:tc>
        <w:tc>
          <w:tcPr>
            <w:tcW w:w="1177" w:type="pct"/>
          </w:tcPr>
          <w:p w14:paraId="745248EA" w14:textId="675374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[NR_HST_FR1_enh] Inter-frequency measurement for HST UE capable of independentGapConfig (Cat-F Rel-17)</w:t>
            </w:r>
          </w:p>
        </w:tc>
        <w:tc>
          <w:tcPr>
            <w:tcW w:w="589" w:type="pct"/>
          </w:tcPr>
          <w:p w14:paraId="13C440B5" w14:textId="07B222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6AF3116E" w14:textId="57ED9F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9F09337" w14:textId="51FBF0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3643</w:t>
            </w:r>
          </w:p>
        </w:tc>
        <w:tc>
          <w:tcPr>
            <w:tcW w:w="220" w:type="pct"/>
          </w:tcPr>
          <w:p w14:paraId="6D4C47F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271EEA1" w14:textId="4935B2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7DC61F2" w14:textId="2C0A58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CA63105" w14:textId="23E30E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NR_HST_FR1_enh</w:t>
            </w:r>
          </w:p>
        </w:tc>
        <w:tc>
          <w:tcPr>
            <w:tcW w:w="512" w:type="pct"/>
          </w:tcPr>
          <w:p w14:paraId="7EB357D1" w14:textId="58B306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0494EE44" w14:textId="77777777" w:rsidTr="00AE7F5C">
        <w:tc>
          <w:tcPr>
            <w:tcW w:w="514" w:type="pct"/>
          </w:tcPr>
          <w:p w14:paraId="07EA160A" w14:textId="60855E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R4-2313835</w:t>
            </w:r>
          </w:p>
        </w:tc>
        <w:tc>
          <w:tcPr>
            <w:tcW w:w="1177" w:type="pct"/>
          </w:tcPr>
          <w:p w14:paraId="3A5C2951" w14:textId="779960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[NR_NTN_solutions-Perf] Editorial correction in NTN section of A.3.36.3 (Cat-F Rel-17)</w:t>
            </w:r>
          </w:p>
        </w:tc>
        <w:tc>
          <w:tcPr>
            <w:tcW w:w="589" w:type="pct"/>
          </w:tcPr>
          <w:p w14:paraId="7CA9DE4A" w14:textId="5208C9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1BC1C33B" w14:textId="3639FB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36B7C22" w14:textId="697427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3644</w:t>
            </w:r>
          </w:p>
        </w:tc>
        <w:tc>
          <w:tcPr>
            <w:tcW w:w="220" w:type="pct"/>
          </w:tcPr>
          <w:p w14:paraId="7D860C0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A89378D" w14:textId="28255D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D24D432" w14:textId="3C8090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8ED4FF1" w14:textId="2B40D7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332098DC" w14:textId="719D01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C3BA8CD" w14:textId="77777777" w:rsidTr="00AE7F5C">
        <w:tc>
          <w:tcPr>
            <w:tcW w:w="514" w:type="pct"/>
          </w:tcPr>
          <w:p w14:paraId="579C2154" w14:textId="37C78D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R4-2313836</w:t>
            </w:r>
          </w:p>
        </w:tc>
        <w:tc>
          <w:tcPr>
            <w:tcW w:w="1177" w:type="pct"/>
          </w:tcPr>
          <w:p w14:paraId="1BB78988" w14:textId="7D97B6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[TEI15_Test] Update on testability issue tables (Cat-F Rel-17)</w:t>
            </w:r>
          </w:p>
        </w:tc>
        <w:tc>
          <w:tcPr>
            <w:tcW w:w="589" w:type="pct"/>
          </w:tcPr>
          <w:p w14:paraId="6B23DD1A" w14:textId="403AB1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59E61F36" w14:textId="26C96D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6C4842B1" w14:textId="1878BB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3645</w:t>
            </w:r>
          </w:p>
        </w:tc>
        <w:tc>
          <w:tcPr>
            <w:tcW w:w="220" w:type="pct"/>
          </w:tcPr>
          <w:p w14:paraId="2B33659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DCDB4F6" w14:textId="6AAFBF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7A4306A" w14:textId="735160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0E20D7A" w14:textId="13F666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TEI15_Test</w:t>
            </w:r>
          </w:p>
        </w:tc>
        <w:tc>
          <w:tcPr>
            <w:tcW w:w="512" w:type="pct"/>
          </w:tcPr>
          <w:p w14:paraId="3B2BD949" w14:textId="6EC8EE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1898C70D" w14:textId="77777777" w:rsidTr="00AE7F5C">
        <w:tc>
          <w:tcPr>
            <w:tcW w:w="514" w:type="pct"/>
          </w:tcPr>
          <w:p w14:paraId="4482F041" w14:textId="3818F3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R4-2314448</w:t>
            </w:r>
          </w:p>
        </w:tc>
        <w:tc>
          <w:tcPr>
            <w:tcW w:w="1177" w:type="pct"/>
          </w:tcPr>
          <w:p w14:paraId="6E47C880" w14:textId="303D5F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introduction of the requirements for IDC enhancements for NR and MR-DC</w:t>
            </w:r>
          </w:p>
        </w:tc>
        <w:tc>
          <w:tcPr>
            <w:tcW w:w="589" w:type="pct"/>
          </w:tcPr>
          <w:p w14:paraId="52E3BD00" w14:textId="3D8393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Xiaomi</w:t>
            </w:r>
          </w:p>
        </w:tc>
        <w:tc>
          <w:tcPr>
            <w:tcW w:w="441" w:type="pct"/>
          </w:tcPr>
          <w:p w14:paraId="05D6956D" w14:textId="7BC7DF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42F23B5" w14:textId="3DD524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3646</w:t>
            </w:r>
          </w:p>
        </w:tc>
        <w:tc>
          <w:tcPr>
            <w:tcW w:w="220" w:type="pct"/>
          </w:tcPr>
          <w:p w14:paraId="6F79979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6B87416" w14:textId="34D449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D4A44BD" w14:textId="4F14CA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753BCAD8" w14:textId="6BB14A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NR_IDC_enh-Core</w:t>
            </w:r>
          </w:p>
        </w:tc>
        <w:tc>
          <w:tcPr>
            <w:tcW w:w="512" w:type="pct"/>
          </w:tcPr>
          <w:p w14:paraId="11E1A58D" w14:textId="0B7E85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680F8D9" w14:textId="77777777" w:rsidTr="00AE7F5C">
        <w:tc>
          <w:tcPr>
            <w:tcW w:w="514" w:type="pct"/>
          </w:tcPr>
          <w:p w14:paraId="5C7F645B" w14:textId="2CD789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R4-2314474</w:t>
            </w:r>
          </w:p>
        </w:tc>
        <w:tc>
          <w:tcPr>
            <w:tcW w:w="1177" w:type="pct"/>
          </w:tcPr>
          <w:p w14:paraId="1E39EFC5" w14:textId="63CA95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on introduction of the requirements for IDC enhancements for NR and MR-DC</w:t>
            </w:r>
          </w:p>
        </w:tc>
        <w:tc>
          <w:tcPr>
            <w:tcW w:w="589" w:type="pct"/>
          </w:tcPr>
          <w:p w14:paraId="2FB023F2" w14:textId="6DCEC6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Xiaomi</w:t>
            </w:r>
          </w:p>
        </w:tc>
        <w:tc>
          <w:tcPr>
            <w:tcW w:w="441" w:type="pct"/>
          </w:tcPr>
          <w:p w14:paraId="135FCA6B" w14:textId="309480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5CE513A1" w14:textId="4C1114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3646</w:t>
            </w:r>
          </w:p>
        </w:tc>
        <w:tc>
          <w:tcPr>
            <w:tcW w:w="220" w:type="pct"/>
          </w:tcPr>
          <w:p w14:paraId="5B2F007F" w14:textId="465F443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532EF64" w14:textId="4FC8DA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E168E57" w14:textId="676230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425F9697" w14:textId="3CE735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NR_IDC_enh-Core</w:t>
            </w:r>
          </w:p>
        </w:tc>
        <w:tc>
          <w:tcPr>
            <w:tcW w:w="512" w:type="pct"/>
          </w:tcPr>
          <w:p w14:paraId="682109C7" w14:textId="0D0ECD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612CC74" w14:textId="77777777" w:rsidTr="00AE7F5C">
        <w:tc>
          <w:tcPr>
            <w:tcW w:w="514" w:type="pct"/>
          </w:tcPr>
          <w:p w14:paraId="0FDF2302" w14:textId="2A3A60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R4-2314389</w:t>
            </w:r>
          </w:p>
        </w:tc>
        <w:tc>
          <w:tcPr>
            <w:tcW w:w="1177" w:type="pct"/>
          </w:tcPr>
          <w:p w14:paraId="7E4EC01E" w14:textId="1CA41A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[NR_pos-Core]: The correction of IE for measurement period requirements.</w:t>
            </w:r>
          </w:p>
        </w:tc>
        <w:tc>
          <w:tcPr>
            <w:tcW w:w="589" w:type="pct"/>
          </w:tcPr>
          <w:p w14:paraId="2E2D282D" w14:textId="5E9828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156B01C5" w14:textId="0E6753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52F979E" w14:textId="2D003C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3647</w:t>
            </w:r>
          </w:p>
        </w:tc>
        <w:tc>
          <w:tcPr>
            <w:tcW w:w="220" w:type="pct"/>
          </w:tcPr>
          <w:p w14:paraId="4DD852F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EF32A36" w14:textId="7D1ED6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1A75613" w14:textId="230DE2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B9DE581" w14:textId="66A93B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NR_pos-Core</w:t>
            </w:r>
          </w:p>
        </w:tc>
        <w:tc>
          <w:tcPr>
            <w:tcW w:w="512" w:type="pct"/>
          </w:tcPr>
          <w:p w14:paraId="137A4E19" w14:textId="0569B3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129A0E24" w14:textId="77777777" w:rsidTr="00AE7F5C">
        <w:tc>
          <w:tcPr>
            <w:tcW w:w="514" w:type="pct"/>
          </w:tcPr>
          <w:p w14:paraId="4C50DD23" w14:textId="3B1D47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R4-2314390</w:t>
            </w:r>
          </w:p>
        </w:tc>
        <w:tc>
          <w:tcPr>
            <w:tcW w:w="1177" w:type="pct"/>
          </w:tcPr>
          <w:p w14:paraId="55406873" w14:textId="6D4464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[NR_pos-Core]: The correction of IE for measurement period requirements.</w:t>
            </w:r>
          </w:p>
        </w:tc>
        <w:tc>
          <w:tcPr>
            <w:tcW w:w="589" w:type="pct"/>
          </w:tcPr>
          <w:p w14:paraId="22F3E15D" w14:textId="73D370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0119819C" w14:textId="118777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A8DE276" w14:textId="14FAF2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3648</w:t>
            </w:r>
          </w:p>
        </w:tc>
        <w:tc>
          <w:tcPr>
            <w:tcW w:w="220" w:type="pct"/>
          </w:tcPr>
          <w:p w14:paraId="4035A9D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5C0EA9A" w14:textId="7A2FDF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4F505D0" w14:textId="199861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6ECDDAC" w14:textId="05D4E1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NR_pos-Core</w:t>
            </w:r>
          </w:p>
        </w:tc>
        <w:tc>
          <w:tcPr>
            <w:tcW w:w="512" w:type="pct"/>
          </w:tcPr>
          <w:p w14:paraId="3800D28C" w14:textId="52D50F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21FEEDE7" w14:textId="77777777" w:rsidTr="00AE7F5C">
        <w:tc>
          <w:tcPr>
            <w:tcW w:w="514" w:type="pct"/>
          </w:tcPr>
          <w:p w14:paraId="5AB2F2A0" w14:textId="4BF979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R4-2314471</w:t>
            </w:r>
          </w:p>
        </w:tc>
        <w:tc>
          <w:tcPr>
            <w:tcW w:w="1177" w:type="pct"/>
          </w:tcPr>
          <w:p w14:paraId="1E12C05D" w14:textId="3CA6DD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38.133 - Correction of satellite access Clause for Timing Advance adjustment</w:t>
            </w:r>
          </w:p>
        </w:tc>
        <w:tc>
          <w:tcPr>
            <w:tcW w:w="589" w:type="pct"/>
          </w:tcPr>
          <w:p w14:paraId="506A7A43" w14:textId="6879B9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THALES</w:t>
            </w:r>
          </w:p>
        </w:tc>
        <w:tc>
          <w:tcPr>
            <w:tcW w:w="441" w:type="pct"/>
          </w:tcPr>
          <w:p w14:paraId="1FE14B50" w14:textId="20D79F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112EFEA" w14:textId="0B07B2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3649</w:t>
            </w:r>
          </w:p>
        </w:tc>
        <w:tc>
          <w:tcPr>
            <w:tcW w:w="220" w:type="pct"/>
          </w:tcPr>
          <w:p w14:paraId="6E8AB22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9E193AD" w14:textId="4156DA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DEB4A76" w14:textId="3BFC9A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69458F4" w14:textId="64BB77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NR_NTN_solutions-Core</w:t>
            </w:r>
          </w:p>
        </w:tc>
        <w:tc>
          <w:tcPr>
            <w:tcW w:w="512" w:type="pct"/>
          </w:tcPr>
          <w:p w14:paraId="04253214" w14:textId="06E8D6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CEA6725" w14:textId="77777777" w:rsidTr="00AE7F5C">
        <w:tc>
          <w:tcPr>
            <w:tcW w:w="514" w:type="pct"/>
          </w:tcPr>
          <w:p w14:paraId="6533FB3F" w14:textId="6783CA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R4-2314486</w:t>
            </w:r>
          </w:p>
        </w:tc>
        <w:tc>
          <w:tcPr>
            <w:tcW w:w="1177" w:type="pct"/>
          </w:tcPr>
          <w:p w14:paraId="163A881D" w14:textId="45F156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to TS 38.133 on NR ATG RRM core requirements</w:t>
            </w:r>
          </w:p>
        </w:tc>
        <w:tc>
          <w:tcPr>
            <w:tcW w:w="589" w:type="pct"/>
          </w:tcPr>
          <w:p w14:paraId="5E848D69" w14:textId="5688BC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CMCC</w:t>
            </w:r>
          </w:p>
        </w:tc>
        <w:tc>
          <w:tcPr>
            <w:tcW w:w="441" w:type="pct"/>
          </w:tcPr>
          <w:p w14:paraId="1E31DCEC" w14:textId="56AB2C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9F51329" w14:textId="7FDA2C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3650</w:t>
            </w:r>
          </w:p>
        </w:tc>
        <w:tc>
          <w:tcPr>
            <w:tcW w:w="220" w:type="pct"/>
          </w:tcPr>
          <w:p w14:paraId="49ED0C6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6016C50" w14:textId="6FED7C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FA508F0" w14:textId="04C412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1954AACB" w14:textId="7113A4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NR_ATG-Core</w:t>
            </w:r>
          </w:p>
        </w:tc>
        <w:tc>
          <w:tcPr>
            <w:tcW w:w="512" w:type="pct"/>
          </w:tcPr>
          <w:p w14:paraId="6028EBC9" w14:textId="199A15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E4C232A" w14:textId="77777777" w:rsidTr="00AE7F5C">
        <w:tc>
          <w:tcPr>
            <w:tcW w:w="514" w:type="pct"/>
          </w:tcPr>
          <w:p w14:paraId="3B94846E" w14:textId="79EDF6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R4-2314487</w:t>
            </w:r>
          </w:p>
        </w:tc>
        <w:tc>
          <w:tcPr>
            <w:tcW w:w="1177" w:type="pct"/>
          </w:tcPr>
          <w:p w14:paraId="4BA93AE4" w14:textId="391DEE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Big CR to TS 38.133 on RRM core requirements for NR support for dedicated spectrum less than 5MHz for FR1</w:t>
            </w:r>
          </w:p>
        </w:tc>
        <w:tc>
          <w:tcPr>
            <w:tcW w:w="589" w:type="pct"/>
          </w:tcPr>
          <w:p w14:paraId="364508E2" w14:textId="4C6668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</w:t>
            </w:r>
          </w:p>
        </w:tc>
        <w:tc>
          <w:tcPr>
            <w:tcW w:w="441" w:type="pct"/>
          </w:tcPr>
          <w:p w14:paraId="11728798" w14:textId="0FC3FB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71C87C40" w14:textId="6C9CC0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3651</w:t>
            </w:r>
          </w:p>
        </w:tc>
        <w:tc>
          <w:tcPr>
            <w:tcW w:w="220" w:type="pct"/>
          </w:tcPr>
          <w:p w14:paraId="33539FA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A1FD169" w14:textId="548DDA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1B16E88" w14:textId="6112AA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EEA1287" w14:textId="242B81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12" w:type="pct"/>
          </w:tcPr>
          <w:p w14:paraId="64D58495" w14:textId="340F0C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7935687" w14:textId="77777777" w:rsidTr="00AE7F5C">
        <w:tc>
          <w:tcPr>
            <w:tcW w:w="514" w:type="pct"/>
          </w:tcPr>
          <w:p w14:paraId="0244FF2D" w14:textId="2A6B5D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R4-2314492</w:t>
            </w:r>
          </w:p>
        </w:tc>
        <w:tc>
          <w:tcPr>
            <w:tcW w:w="1177" w:type="pct"/>
          </w:tcPr>
          <w:p w14:paraId="2BFE1952" w14:textId="73E427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[NR_MG_enh2-Core] CR on R17 NCSG</w:t>
            </w:r>
          </w:p>
        </w:tc>
        <w:tc>
          <w:tcPr>
            <w:tcW w:w="589" w:type="pct"/>
          </w:tcPr>
          <w:p w14:paraId="4E1E2C91" w14:textId="12DC8F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76A095FB" w14:textId="326FA6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09A6C030" w14:textId="0042E0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3652</w:t>
            </w:r>
          </w:p>
        </w:tc>
        <w:tc>
          <w:tcPr>
            <w:tcW w:w="220" w:type="pct"/>
          </w:tcPr>
          <w:p w14:paraId="5D27AA9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5C8ECDA" w14:textId="209823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8333A4B" w14:textId="078BA5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0501396" w14:textId="1365D5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</w:t>
            </w:r>
          </w:p>
        </w:tc>
        <w:tc>
          <w:tcPr>
            <w:tcW w:w="512" w:type="pct"/>
          </w:tcPr>
          <w:p w14:paraId="1B0C07C8" w14:textId="44AC9E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3F2316C" w14:textId="77777777" w:rsidTr="00AE7F5C">
        <w:tc>
          <w:tcPr>
            <w:tcW w:w="514" w:type="pct"/>
          </w:tcPr>
          <w:p w14:paraId="4830E358" w14:textId="3D5EE6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R4-2314493</w:t>
            </w:r>
          </w:p>
        </w:tc>
        <w:tc>
          <w:tcPr>
            <w:tcW w:w="1177" w:type="pct"/>
          </w:tcPr>
          <w:p w14:paraId="168E87B4" w14:textId="7CC2AB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[NR_MG_enh2-Core] CR on R17 NCSG</w:t>
            </w:r>
          </w:p>
        </w:tc>
        <w:tc>
          <w:tcPr>
            <w:tcW w:w="589" w:type="pct"/>
          </w:tcPr>
          <w:p w14:paraId="74F8CAF8" w14:textId="534D12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078F9059" w14:textId="4ED07E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29A14A60" w14:textId="2FA265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3653</w:t>
            </w:r>
          </w:p>
        </w:tc>
        <w:tc>
          <w:tcPr>
            <w:tcW w:w="220" w:type="pct"/>
          </w:tcPr>
          <w:p w14:paraId="2BAF068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499ADEC" w14:textId="041CAE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6B22AE0" w14:textId="5B66E2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C239BD5" w14:textId="151190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</w:t>
            </w:r>
          </w:p>
        </w:tc>
        <w:tc>
          <w:tcPr>
            <w:tcW w:w="512" w:type="pct"/>
          </w:tcPr>
          <w:p w14:paraId="3D1E06A8" w14:textId="5DE955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E70428F" w14:textId="77777777" w:rsidTr="00AE7F5C">
        <w:tc>
          <w:tcPr>
            <w:tcW w:w="514" w:type="pct"/>
          </w:tcPr>
          <w:p w14:paraId="375F5FA3" w14:textId="43B657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R4-2314494</w:t>
            </w:r>
          </w:p>
        </w:tc>
        <w:tc>
          <w:tcPr>
            <w:tcW w:w="1177" w:type="pct"/>
          </w:tcPr>
          <w:p w14:paraId="60E4C0C3" w14:textId="4553CE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[NR_MG_enh2-Core] CR on R17 Concurrent MGs</w:t>
            </w:r>
          </w:p>
        </w:tc>
        <w:tc>
          <w:tcPr>
            <w:tcW w:w="589" w:type="pct"/>
          </w:tcPr>
          <w:p w14:paraId="42C3DCCB" w14:textId="3B13F2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6EFA3D6C" w14:textId="074470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111344BC" w14:textId="678FA1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3654</w:t>
            </w:r>
          </w:p>
        </w:tc>
        <w:tc>
          <w:tcPr>
            <w:tcW w:w="220" w:type="pct"/>
          </w:tcPr>
          <w:p w14:paraId="2B40946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788E391" w14:textId="0C240B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98F1077" w14:textId="5DDA42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0775017" w14:textId="193180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</w:t>
            </w:r>
          </w:p>
        </w:tc>
        <w:tc>
          <w:tcPr>
            <w:tcW w:w="512" w:type="pct"/>
          </w:tcPr>
          <w:p w14:paraId="0C48584D" w14:textId="1B167D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D52D1A0" w14:textId="77777777" w:rsidTr="00AE7F5C">
        <w:tc>
          <w:tcPr>
            <w:tcW w:w="514" w:type="pct"/>
          </w:tcPr>
          <w:p w14:paraId="0178E6B3" w14:textId="2D40AC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R4-2314495</w:t>
            </w:r>
          </w:p>
        </w:tc>
        <w:tc>
          <w:tcPr>
            <w:tcW w:w="1177" w:type="pct"/>
          </w:tcPr>
          <w:p w14:paraId="1637031F" w14:textId="252118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[NR_MG_enh2-Core] CR on R17 Concurrent MGs</w:t>
            </w:r>
          </w:p>
        </w:tc>
        <w:tc>
          <w:tcPr>
            <w:tcW w:w="589" w:type="pct"/>
          </w:tcPr>
          <w:p w14:paraId="577F888A" w14:textId="01C7A9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 Corporation</w:t>
            </w:r>
          </w:p>
        </w:tc>
        <w:tc>
          <w:tcPr>
            <w:tcW w:w="441" w:type="pct"/>
          </w:tcPr>
          <w:p w14:paraId="52A5F807" w14:textId="63CCD0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38.133</w:t>
            </w:r>
          </w:p>
        </w:tc>
        <w:tc>
          <w:tcPr>
            <w:tcW w:w="295" w:type="pct"/>
          </w:tcPr>
          <w:p w14:paraId="4428F744" w14:textId="436DDE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3655</w:t>
            </w:r>
          </w:p>
        </w:tc>
        <w:tc>
          <w:tcPr>
            <w:tcW w:w="220" w:type="pct"/>
          </w:tcPr>
          <w:p w14:paraId="72A2B38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6CF5634" w14:textId="690C35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B2B0067" w14:textId="14699E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BBB3E64" w14:textId="32E675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NR_MG_enh-Core</w:t>
            </w:r>
          </w:p>
        </w:tc>
        <w:tc>
          <w:tcPr>
            <w:tcW w:w="512" w:type="pct"/>
          </w:tcPr>
          <w:p w14:paraId="59556D66" w14:textId="4E2CDB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343A97A" w14:textId="77777777" w:rsidTr="00AE7F5C">
        <w:tc>
          <w:tcPr>
            <w:tcW w:w="514" w:type="pct"/>
          </w:tcPr>
          <w:p w14:paraId="7D27CA7E" w14:textId="15C987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R4-2311586</w:t>
            </w:r>
          </w:p>
        </w:tc>
        <w:tc>
          <w:tcPr>
            <w:tcW w:w="1177" w:type="pct"/>
          </w:tcPr>
          <w:p w14:paraId="7A903330" w14:textId="6F5D11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38.141-1, Correction on reference of PREFSENS</w:t>
            </w:r>
          </w:p>
        </w:tc>
        <w:tc>
          <w:tcPr>
            <w:tcW w:w="589" w:type="pct"/>
          </w:tcPr>
          <w:p w14:paraId="0908BC8A" w14:textId="6067D3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2F35B69A" w14:textId="0A2E35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3AAAFBD3" w14:textId="29B91F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0357</w:t>
            </w:r>
          </w:p>
        </w:tc>
        <w:tc>
          <w:tcPr>
            <w:tcW w:w="220" w:type="pct"/>
          </w:tcPr>
          <w:p w14:paraId="4C8BAB3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53517FB" w14:textId="3E0AF1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00E5C357" w14:textId="44E79D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9839B34" w14:textId="048FFF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18E5CF05" w14:textId="23479A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03C732B2" w14:textId="77777777" w:rsidTr="00AE7F5C">
        <w:tc>
          <w:tcPr>
            <w:tcW w:w="514" w:type="pct"/>
          </w:tcPr>
          <w:p w14:paraId="3E44013B" w14:textId="0BF07E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R4-2311587</w:t>
            </w:r>
          </w:p>
        </w:tc>
        <w:tc>
          <w:tcPr>
            <w:tcW w:w="1177" w:type="pct"/>
          </w:tcPr>
          <w:p w14:paraId="51F01431" w14:textId="242FEC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38.141-1, Correction on reference of PREFSENS</w:t>
            </w:r>
          </w:p>
        </w:tc>
        <w:tc>
          <w:tcPr>
            <w:tcW w:w="589" w:type="pct"/>
          </w:tcPr>
          <w:p w14:paraId="02437AE4" w14:textId="5DA110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71CE1D32" w14:textId="06F72E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0B42F2FE" w14:textId="53C654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0358</w:t>
            </w:r>
          </w:p>
        </w:tc>
        <w:tc>
          <w:tcPr>
            <w:tcW w:w="220" w:type="pct"/>
          </w:tcPr>
          <w:p w14:paraId="2270AD0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7A9B1B7" w14:textId="7AA582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41395B8" w14:textId="3A9CAD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E637E53" w14:textId="27BF3E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69F1FEC1" w14:textId="6ECADC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5D9A41F" w14:textId="77777777" w:rsidTr="00AE7F5C">
        <w:tc>
          <w:tcPr>
            <w:tcW w:w="514" w:type="pct"/>
          </w:tcPr>
          <w:p w14:paraId="41C8FFD9" w14:textId="597A01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R4-2311588</w:t>
            </w:r>
          </w:p>
        </w:tc>
        <w:tc>
          <w:tcPr>
            <w:tcW w:w="1177" w:type="pct"/>
          </w:tcPr>
          <w:p w14:paraId="570BF6F5" w14:textId="388F7C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38.141-1, Correction on reference of PREFSENS</w:t>
            </w:r>
          </w:p>
        </w:tc>
        <w:tc>
          <w:tcPr>
            <w:tcW w:w="589" w:type="pct"/>
          </w:tcPr>
          <w:p w14:paraId="010DE7A7" w14:textId="73B74C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0D7CB28F" w14:textId="59F75A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03DAD6F8" w14:textId="016523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0359</w:t>
            </w:r>
          </w:p>
        </w:tc>
        <w:tc>
          <w:tcPr>
            <w:tcW w:w="220" w:type="pct"/>
          </w:tcPr>
          <w:p w14:paraId="7D759DD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435ADC5" w14:textId="200648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A581A49" w14:textId="2C0834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0F53371" w14:textId="51DEAC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39C3567C" w14:textId="6695FE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01872788" w14:textId="77777777" w:rsidTr="00AE7F5C">
        <w:tc>
          <w:tcPr>
            <w:tcW w:w="514" w:type="pct"/>
          </w:tcPr>
          <w:p w14:paraId="116A599F" w14:textId="39044D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R4-2311589</w:t>
            </w:r>
          </w:p>
        </w:tc>
        <w:tc>
          <w:tcPr>
            <w:tcW w:w="1177" w:type="pct"/>
          </w:tcPr>
          <w:p w14:paraId="37FCE5E8" w14:textId="752A3A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38.141-1, Correction on reference of PREFSENS</w:t>
            </w:r>
          </w:p>
        </w:tc>
        <w:tc>
          <w:tcPr>
            <w:tcW w:w="589" w:type="pct"/>
          </w:tcPr>
          <w:p w14:paraId="7C0CC826" w14:textId="701B8A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116755F7" w14:textId="6B9B1C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44599775" w14:textId="38B228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0360</w:t>
            </w:r>
          </w:p>
        </w:tc>
        <w:tc>
          <w:tcPr>
            <w:tcW w:w="220" w:type="pct"/>
          </w:tcPr>
          <w:p w14:paraId="3C143C3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F570C94" w14:textId="25BC7C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98A7A9B" w14:textId="4B0C83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08E7B6D" w14:textId="3A1483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0521ECD4" w14:textId="400297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66F8ABAF" w14:textId="77777777" w:rsidTr="00AE7F5C">
        <w:tc>
          <w:tcPr>
            <w:tcW w:w="514" w:type="pct"/>
          </w:tcPr>
          <w:p w14:paraId="7BF3A27D" w14:textId="6CDF3E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R4-2311973</w:t>
            </w:r>
          </w:p>
        </w:tc>
        <w:tc>
          <w:tcPr>
            <w:tcW w:w="1177" w:type="pct"/>
          </w:tcPr>
          <w:p w14:paraId="4CAD90BE" w14:textId="4B6CA9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Update to Test Case 8.2.13 (FDD case, PUSCH Aggregation Factor 8), Rel17, 38.141-1</w:t>
            </w:r>
          </w:p>
        </w:tc>
        <w:tc>
          <w:tcPr>
            <w:tcW w:w="589" w:type="pct"/>
          </w:tcPr>
          <w:p w14:paraId="3996B931" w14:textId="22A9FC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664B636A" w14:textId="6E4B58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7531D8CF" w14:textId="5B82F9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0361</w:t>
            </w:r>
          </w:p>
        </w:tc>
        <w:tc>
          <w:tcPr>
            <w:tcW w:w="220" w:type="pct"/>
          </w:tcPr>
          <w:p w14:paraId="14576E5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930E43B" w14:textId="4AABDD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3B0A976" w14:textId="3E57A4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B6201CA" w14:textId="435673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NR_cov_enh-Perf</w:t>
            </w:r>
          </w:p>
        </w:tc>
        <w:tc>
          <w:tcPr>
            <w:tcW w:w="512" w:type="pct"/>
          </w:tcPr>
          <w:p w14:paraId="49EB67C4" w14:textId="669A7E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1E5CEE1" w14:textId="77777777" w:rsidTr="00AE7F5C">
        <w:tc>
          <w:tcPr>
            <w:tcW w:w="514" w:type="pct"/>
          </w:tcPr>
          <w:p w14:paraId="657ECE48" w14:textId="583E6B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R4-2312001</w:t>
            </w:r>
          </w:p>
        </w:tc>
        <w:tc>
          <w:tcPr>
            <w:tcW w:w="1177" w:type="pct"/>
          </w:tcPr>
          <w:p w14:paraId="4CBC9BCA" w14:textId="6DADE3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Update to Test Case 8.2.13 (FDD case, PUSCH Aggregation Factor 8), Rel18, 38.141-1</w:t>
            </w:r>
          </w:p>
        </w:tc>
        <w:tc>
          <w:tcPr>
            <w:tcW w:w="589" w:type="pct"/>
          </w:tcPr>
          <w:p w14:paraId="7AB162FB" w14:textId="4305A6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022F25C8" w14:textId="4ACD2C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65C92107" w14:textId="3C2209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0362</w:t>
            </w:r>
          </w:p>
        </w:tc>
        <w:tc>
          <w:tcPr>
            <w:tcW w:w="220" w:type="pct"/>
          </w:tcPr>
          <w:p w14:paraId="7004EC4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7EA1FE4" w14:textId="00D68A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BD6201B" w14:textId="417ABD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09A8114" w14:textId="1CD54F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NR_cov_enh-Perf</w:t>
            </w:r>
          </w:p>
        </w:tc>
        <w:tc>
          <w:tcPr>
            <w:tcW w:w="512" w:type="pct"/>
          </w:tcPr>
          <w:p w14:paraId="6256AADD" w14:textId="3E67C4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4E86FB0" w14:textId="77777777" w:rsidTr="00AE7F5C">
        <w:tc>
          <w:tcPr>
            <w:tcW w:w="514" w:type="pct"/>
          </w:tcPr>
          <w:p w14:paraId="55C4146E" w14:textId="64116F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R4-2312054</w:t>
            </w:r>
          </w:p>
        </w:tc>
        <w:tc>
          <w:tcPr>
            <w:tcW w:w="1177" w:type="pct"/>
          </w:tcPr>
          <w:p w14:paraId="5E50A064" w14:textId="0BEBB2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[NR_cov_enh-Perf]   CR for configuration of FR1 PUSCH TBoMS demodulation requirement</w:t>
            </w:r>
          </w:p>
        </w:tc>
        <w:tc>
          <w:tcPr>
            <w:tcW w:w="589" w:type="pct"/>
          </w:tcPr>
          <w:p w14:paraId="562613C3" w14:textId="6C31DA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DD10E36" w14:textId="4FAAA4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281AF673" w14:textId="606285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0363</w:t>
            </w:r>
          </w:p>
        </w:tc>
        <w:tc>
          <w:tcPr>
            <w:tcW w:w="220" w:type="pct"/>
          </w:tcPr>
          <w:p w14:paraId="2D6D628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869E38E" w14:textId="3EA8F9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14BAADB" w14:textId="73883B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EE67F74" w14:textId="4C5158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NR_cov_enh-Perf</w:t>
            </w:r>
          </w:p>
        </w:tc>
        <w:tc>
          <w:tcPr>
            <w:tcW w:w="512" w:type="pct"/>
          </w:tcPr>
          <w:p w14:paraId="6BB4748F" w14:textId="67CB54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AE3A967" w14:textId="77777777" w:rsidTr="00AE7F5C">
        <w:tc>
          <w:tcPr>
            <w:tcW w:w="514" w:type="pct"/>
          </w:tcPr>
          <w:p w14:paraId="3A7A980E" w14:textId="3AE6CA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R4-2312055</w:t>
            </w:r>
          </w:p>
        </w:tc>
        <w:tc>
          <w:tcPr>
            <w:tcW w:w="1177" w:type="pct"/>
          </w:tcPr>
          <w:p w14:paraId="0C281918" w14:textId="42F39A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TS38.141-1 correction for TBoMS configuration</w:t>
            </w:r>
          </w:p>
        </w:tc>
        <w:tc>
          <w:tcPr>
            <w:tcW w:w="589" w:type="pct"/>
          </w:tcPr>
          <w:p w14:paraId="7957768C" w14:textId="168A09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2B6BC7FB" w14:textId="489A4F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60E3AA0B" w14:textId="62E24A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0364</w:t>
            </w:r>
          </w:p>
        </w:tc>
        <w:tc>
          <w:tcPr>
            <w:tcW w:w="220" w:type="pct"/>
          </w:tcPr>
          <w:p w14:paraId="18FF5B3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75BF493" w14:textId="1E5847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DC274D5" w14:textId="3BC8A6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808E984" w14:textId="1BB87E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NR_cov_enh-Perf</w:t>
            </w:r>
          </w:p>
        </w:tc>
        <w:tc>
          <w:tcPr>
            <w:tcW w:w="512" w:type="pct"/>
          </w:tcPr>
          <w:p w14:paraId="38F35A80" w14:textId="0FE675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03F70DC" w14:textId="77777777" w:rsidTr="00AE7F5C">
        <w:tc>
          <w:tcPr>
            <w:tcW w:w="514" w:type="pct"/>
          </w:tcPr>
          <w:p w14:paraId="3E69ACE6" w14:textId="7CD991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R4-2312057</w:t>
            </w:r>
          </w:p>
        </w:tc>
        <w:tc>
          <w:tcPr>
            <w:tcW w:w="1177" w:type="pct"/>
          </w:tcPr>
          <w:p w14:paraId="771ABE8E" w14:textId="419E4D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[NR_L1enh_URLLC-Perf]   CR for adding optional statement for URLLC demodulation requirements</w:t>
            </w:r>
          </w:p>
        </w:tc>
        <w:tc>
          <w:tcPr>
            <w:tcW w:w="589" w:type="pct"/>
          </w:tcPr>
          <w:p w14:paraId="580D46F8" w14:textId="7101C7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Ericsson, Nokia, Nokia Shanghai Bell</w:t>
            </w:r>
          </w:p>
        </w:tc>
        <w:tc>
          <w:tcPr>
            <w:tcW w:w="441" w:type="pct"/>
          </w:tcPr>
          <w:p w14:paraId="10687BD4" w14:textId="6C5BC5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13631E6E" w14:textId="17B527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0365</w:t>
            </w:r>
          </w:p>
        </w:tc>
        <w:tc>
          <w:tcPr>
            <w:tcW w:w="220" w:type="pct"/>
          </w:tcPr>
          <w:p w14:paraId="5C930E1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0908809" w14:textId="1BA9FB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13BF8888" w14:textId="6328A6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5E572EB" w14:textId="297C5B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NR_L1enh_URLLC-Perf</w:t>
            </w:r>
          </w:p>
        </w:tc>
        <w:tc>
          <w:tcPr>
            <w:tcW w:w="512" w:type="pct"/>
          </w:tcPr>
          <w:p w14:paraId="3E766CF9" w14:textId="22DB86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33B6DE8" w14:textId="77777777" w:rsidTr="00AE7F5C">
        <w:tc>
          <w:tcPr>
            <w:tcW w:w="514" w:type="pct"/>
          </w:tcPr>
          <w:p w14:paraId="20F61989" w14:textId="39F433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R4-2313936</w:t>
            </w:r>
          </w:p>
        </w:tc>
        <w:tc>
          <w:tcPr>
            <w:tcW w:w="1177" w:type="pct"/>
          </w:tcPr>
          <w:p w14:paraId="1C3E6680" w14:textId="686978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[NR_L1enh_URLLC-Perf]   CR for adding optional statement for URLLC demodulation requirements</w:t>
            </w:r>
          </w:p>
        </w:tc>
        <w:tc>
          <w:tcPr>
            <w:tcW w:w="589" w:type="pct"/>
          </w:tcPr>
          <w:p w14:paraId="20EF0C27" w14:textId="3132DC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Ericsson, Nokia, Nokia Shanghai Bell</w:t>
            </w:r>
          </w:p>
        </w:tc>
        <w:tc>
          <w:tcPr>
            <w:tcW w:w="441" w:type="pct"/>
          </w:tcPr>
          <w:p w14:paraId="0DB1EADE" w14:textId="07407D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7D8C110C" w14:textId="501A66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0365</w:t>
            </w:r>
          </w:p>
        </w:tc>
        <w:tc>
          <w:tcPr>
            <w:tcW w:w="220" w:type="pct"/>
          </w:tcPr>
          <w:p w14:paraId="017707BA" w14:textId="1FD33532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E70228B" w14:textId="04AC92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3EE9FC46" w14:textId="6B8AD7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17FDD33" w14:textId="487F80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NR_L1enh_URLLC-Perf</w:t>
            </w:r>
          </w:p>
        </w:tc>
        <w:tc>
          <w:tcPr>
            <w:tcW w:w="512" w:type="pct"/>
          </w:tcPr>
          <w:p w14:paraId="1155CA38" w14:textId="5E7650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37279D4" w14:textId="77777777" w:rsidTr="00AE7F5C">
        <w:tc>
          <w:tcPr>
            <w:tcW w:w="514" w:type="pct"/>
          </w:tcPr>
          <w:p w14:paraId="5098F392" w14:textId="39B897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R4-2312058</w:t>
            </w:r>
          </w:p>
        </w:tc>
        <w:tc>
          <w:tcPr>
            <w:tcW w:w="1177" w:type="pct"/>
          </w:tcPr>
          <w:p w14:paraId="16C4F5AB" w14:textId="7999E3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TS38.141-1 add declaration and applicability rule for URLLC requirements</w:t>
            </w:r>
          </w:p>
        </w:tc>
        <w:tc>
          <w:tcPr>
            <w:tcW w:w="589" w:type="pct"/>
          </w:tcPr>
          <w:p w14:paraId="1D115B7E" w14:textId="1FC897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Ericsson, Nokia, Nokia Shanghai Bell</w:t>
            </w:r>
          </w:p>
        </w:tc>
        <w:tc>
          <w:tcPr>
            <w:tcW w:w="441" w:type="pct"/>
          </w:tcPr>
          <w:p w14:paraId="3DEFB75B" w14:textId="6D6790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3059FBF2" w14:textId="39311A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0366</w:t>
            </w:r>
          </w:p>
        </w:tc>
        <w:tc>
          <w:tcPr>
            <w:tcW w:w="220" w:type="pct"/>
          </w:tcPr>
          <w:p w14:paraId="07233D3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DF1548E" w14:textId="2BCB4D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E45AE0A" w14:textId="315990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232A98C" w14:textId="54037F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NR_L1enh_URLLC-Perf</w:t>
            </w:r>
          </w:p>
        </w:tc>
        <w:tc>
          <w:tcPr>
            <w:tcW w:w="512" w:type="pct"/>
          </w:tcPr>
          <w:p w14:paraId="5C9F399F" w14:textId="2530AB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E453600" w14:textId="77777777" w:rsidTr="00AE7F5C">
        <w:tc>
          <w:tcPr>
            <w:tcW w:w="514" w:type="pct"/>
          </w:tcPr>
          <w:p w14:paraId="5BAC83C4" w14:textId="003562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R4-2312059</w:t>
            </w:r>
          </w:p>
        </w:tc>
        <w:tc>
          <w:tcPr>
            <w:tcW w:w="1177" w:type="pct"/>
          </w:tcPr>
          <w:p w14:paraId="0447DDE8" w14:textId="1B12E9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TS38.141-1 add declaration and applicability rule for URLLC requirements</w:t>
            </w:r>
          </w:p>
        </w:tc>
        <w:tc>
          <w:tcPr>
            <w:tcW w:w="589" w:type="pct"/>
          </w:tcPr>
          <w:p w14:paraId="5418CFBE" w14:textId="3F94E6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Ericsson, Nokia, Nokia Shanghai Bell</w:t>
            </w:r>
          </w:p>
        </w:tc>
        <w:tc>
          <w:tcPr>
            <w:tcW w:w="441" w:type="pct"/>
          </w:tcPr>
          <w:p w14:paraId="56E68A48" w14:textId="4E649F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6553D953" w14:textId="054BA09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0367</w:t>
            </w:r>
          </w:p>
        </w:tc>
        <w:tc>
          <w:tcPr>
            <w:tcW w:w="220" w:type="pct"/>
          </w:tcPr>
          <w:p w14:paraId="5CC537F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4FFFCE2" w14:textId="415CFC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B9525E5" w14:textId="275467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3DB9A15" w14:textId="6C0C0B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NR_L1enh_URLLC-Perf</w:t>
            </w:r>
          </w:p>
        </w:tc>
        <w:tc>
          <w:tcPr>
            <w:tcW w:w="512" w:type="pct"/>
          </w:tcPr>
          <w:p w14:paraId="7AB2F3F0" w14:textId="252ACA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2D131E6" w14:textId="77777777" w:rsidTr="00AE7F5C">
        <w:tc>
          <w:tcPr>
            <w:tcW w:w="514" w:type="pct"/>
          </w:tcPr>
          <w:p w14:paraId="6204B0F3" w14:textId="4E741A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R4-2312101</w:t>
            </w:r>
          </w:p>
        </w:tc>
        <w:tc>
          <w:tcPr>
            <w:tcW w:w="1177" w:type="pct"/>
          </w:tcPr>
          <w:p w14:paraId="690533E4" w14:textId="571B01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38.141-1: Correction to ACLR and CACLR requirement</w:t>
            </w:r>
          </w:p>
        </w:tc>
        <w:tc>
          <w:tcPr>
            <w:tcW w:w="589" w:type="pct"/>
          </w:tcPr>
          <w:p w14:paraId="07A494F6" w14:textId="421E67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4FF360C2" w14:textId="2371E0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46D3BF94" w14:textId="62ABCE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0368</w:t>
            </w:r>
          </w:p>
        </w:tc>
        <w:tc>
          <w:tcPr>
            <w:tcW w:w="220" w:type="pct"/>
          </w:tcPr>
          <w:p w14:paraId="4469671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AA47410" w14:textId="740F5E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32053EB7" w14:textId="0CB647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E43AF1A" w14:textId="47DA56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55A129E6" w14:textId="1E24EF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BDD2FFA" w14:textId="77777777" w:rsidTr="00AE7F5C">
        <w:tc>
          <w:tcPr>
            <w:tcW w:w="514" w:type="pct"/>
          </w:tcPr>
          <w:p w14:paraId="095C9CE6" w14:textId="5F865A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R4-2312102</w:t>
            </w:r>
          </w:p>
        </w:tc>
        <w:tc>
          <w:tcPr>
            <w:tcW w:w="1177" w:type="pct"/>
          </w:tcPr>
          <w:p w14:paraId="40FBE81D" w14:textId="404B6B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38.141-1: Correction to ACLR and CACLR requirement</w:t>
            </w:r>
          </w:p>
        </w:tc>
        <w:tc>
          <w:tcPr>
            <w:tcW w:w="589" w:type="pct"/>
          </w:tcPr>
          <w:p w14:paraId="1B048218" w14:textId="28751A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16FF993B" w14:textId="2F95FD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66A61CFC" w14:textId="281E07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0369</w:t>
            </w:r>
          </w:p>
        </w:tc>
        <w:tc>
          <w:tcPr>
            <w:tcW w:w="220" w:type="pct"/>
          </w:tcPr>
          <w:p w14:paraId="0DB2E45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2EF7E15" w14:textId="231871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8C4AB3E" w14:textId="7BD580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BEA4B88" w14:textId="48BF18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36606A5D" w14:textId="662186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30A678E" w14:textId="77777777" w:rsidTr="00AE7F5C">
        <w:tc>
          <w:tcPr>
            <w:tcW w:w="514" w:type="pct"/>
          </w:tcPr>
          <w:p w14:paraId="6DD0E7BC" w14:textId="713396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R4-2312103</w:t>
            </w:r>
          </w:p>
        </w:tc>
        <w:tc>
          <w:tcPr>
            <w:tcW w:w="1177" w:type="pct"/>
          </w:tcPr>
          <w:p w14:paraId="025707C5" w14:textId="633171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38.141-1: Correction to ACLR and CACLR requirement</w:t>
            </w:r>
          </w:p>
        </w:tc>
        <w:tc>
          <w:tcPr>
            <w:tcW w:w="589" w:type="pct"/>
          </w:tcPr>
          <w:p w14:paraId="5FD1B667" w14:textId="7AD210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B4F8336" w14:textId="67C047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0469676B" w14:textId="569250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0370</w:t>
            </w:r>
          </w:p>
        </w:tc>
        <w:tc>
          <w:tcPr>
            <w:tcW w:w="220" w:type="pct"/>
          </w:tcPr>
          <w:p w14:paraId="5AB11B3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76DA7F4" w14:textId="462A80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4D12478" w14:textId="678252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670C77E" w14:textId="0DA68A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2FA1F395" w14:textId="490AD4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1C8D1AC" w14:textId="77777777" w:rsidTr="00AE7F5C">
        <w:tc>
          <w:tcPr>
            <w:tcW w:w="514" w:type="pct"/>
          </w:tcPr>
          <w:p w14:paraId="31C973C1" w14:textId="002091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R4-2312444</w:t>
            </w:r>
          </w:p>
        </w:tc>
        <w:tc>
          <w:tcPr>
            <w:tcW w:w="1177" w:type="pct"/>
          </w:tcPr>
          <w:p w14:paraId="186A8BC2" w14:textId="7C72D3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[NR_L1enh_URLLC-Perf] CR to 38.141-1: Correction on BLER test requirement R16</w:t>
            </w:r>
          </w:p>
        </w:tc>
        <w:tc>
          <w:tcPr>
            <w:tcW w:w="589" w:type="pct"/>
          </w:tcPr>
          <w:p w14:paraId="4A804062" w14:textId="5C3AB6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3532BE34" w14:textId="536E7F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76B7991E" w14:textId="511892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0371</w:t>
            </w:r>
          </w:p>
        </w:tc>
        <w:tc>
          <w:tcPr>
            <w:tcW w:w="220" w:type="pct"/>
          </w:tcPr>
          <w:p w14:paraId="7C7A17F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2F77477" w14:textId="36AD03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1A3BE98D" w14:textId="267B34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77B847E" w14:textId="5F98B5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NR_L1enh_URLLC-Perf</w:t>
            </w:r>
          </w:p>
        </w:tc>
        <w:tc>
          <w:tcPr>
            <w:tcW w:w="512" w:type="pct"/>
          </w:tcPr>
          <w:p w14:paraId="28968714" w14:textId="008A6E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99C310B" w14:textId="77777777" w:rsidTr="00AE7F5C">
        <w:tc>
          <w:tcPr>
            <w:tcW w:w="514" w:type="pct"/>
          </w:tcPr>
          <w:p w14:paraId="049D2E96" w14:textId="78127F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R4-2312445</w:t>
            </w:r>
          </w:p>
        </w:tc>
        <w:tc>
          <w:tcPr>
            <w:tcW w:w="1177" w:type="pct"/>
          </w:tcPr>
          <w:p w14:paraId="1D10D25D" w14:textId="78A348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[NR_L1enh_URLLC-Perf] CR to 38.141-1: Correction on BLER test requirement R17</w:t>
            </w:r>
          </w:p>
        </w:tc>
        <w:tc>
          <w:tcPr>
            <w:tcW w:w="589" w:type="pct"/>
          </w:tcPr>
          <w:p w14:paraId="2962F129" w14:textId="2B2C2B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53CA6E49" w14:textId="5887D7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17F5CFCC" w14:textId="6E658E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0372</w:t>
            </w:r>
          </w:p>
        </w:tc>
        <w:tc>
          <w:tcPr>
            <w:tcW w:w="220" w:type="pct"/>
          </w:tcPr>
          <w:p w14:paraId="4C31807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219B696" w14:textId="490C06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F7E672B" w14:textId="6D55BE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F48ABD2" w14:textId="0D703E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NR_L1enh_URLLC-Perf</w:t>
            </w:r>
          </w:p>
        </w:tc>
        <w:tc>
          <w:tcPr>
            <w:tcW w:w="512" w:type="pct"/>
          </w:tcPr>
          <w:p w14:paraId="61F470E7" w14:textId="2626C0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4C016BF6" w14:textId="77777777" w:rsidTr="00AE7F5C">
        <w:tc>
          <w:tcPr>
            <w:tcW w:w="514" w:type="pct"/>
          </w:tcPr>
          <w:p w14:paraId="34801045" w14:textId="6D979D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R4-2312446</w:t>
            </w:r>
          </w:p>
        </w:tc>
        <w:tc>
          <w:tcPr>
            <w:tcW w:w="1177" w:type="pct"/>
          </w:tcPr>
          <w:p w14:paraId="2FFCF2E5" w14:textId="6C9533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[NR_L1enh_URLLC-Perf] CR to 38.141-1: Correction on BLER test requirement R18</w:t>
            </w:r>
          </w:p>
        </w:tc>
        <w:tc>
          <w:tcPr>
            <w:tcW w:w="589" w:type="pct"/>
          </w:tcPr>
          <w:p w14:paraId="15FF0E24" w14:textId="32E4A2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74CE3179" w14:textId="0831E7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254CEA37" w14:textId="7D8C74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0373</w:t>
            </w:r>
          </w:p>
        </w:tc>
        <w:tc>
          <w:tcPr>
            <w:tcW w:w="220" w:type="pct"/>
          </w:tcPr>
          <w:p w14:paraId="12C2122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A402C27" w14:textId="107128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AEAABE9" w14:textId="6030D2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7D1D805" w14:textId="4C0857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NR_L1enh_URLLC-Perf</w:t>
            </w:r>
          </w:p>
        </w:tc>
        <w:tc>
          <w:tcPr>
            <w:tcW w:w="512" w:type="pct"/>
          </w:tcPr>
          <w:p w14:paraId="38591182" w14:textId="771D7B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25E3F3C" w14:textId="77777777" w:rsidTr="00AE7F5C">
        <w:tc>
          <w:tcPr>
            <w:tcW w:w="514" w:type="pct"/>
          </w:tcPr>
          <w:p w14:paraId="50E33740" w14:textId="64ACB9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R4-2313556</w:t>
            </w:r>
          </w:p>
        </w:tc>
        <w:tc>
          <w:tcPr>
            <w:tcW w:w="1177" w:type="pct"/>
          </w:tcPr>
          <w:p w14:paraId="37CB7EE6" w14:textId="516132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[NR_L1enh_URLLC-Perf] CR to 38.141-1: Correction on BLER test requirement R17</w:t>
            </w:r>
          </w:p>
        </w:tc>
        <w:tc>
          <w:tcPr>
            <w:tcW w:w="589" w:type="pct"/>
          </w:tcPr>
          <w:p w14:paraId="14CFFF92" w14:textId="18D3E1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0A8C387E" w14:textId="136DC6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405FF2F2" w14:textId="756701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0374</w:t>
            </w:r>
          </w:p>
        </w:tc>
        <w:tc>
          <w:tcPr>
            <w:tcW w:w="220" w:type="pct"/>
          </w:tcPr>
          <w:p w14:paraId="3BF7F81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2F583D1" w14:textId="0BB991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FCEAD43" w14:textId="692070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6D9AFFF" w14:textId="1C8A3B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NR_L1enh_URLLC-Perf</w:t>
            </w:r>
          </w:p>
        </w:tc>
        <w:tc>
          <w:tcPr>
            <w:tcW w:w="512" w:type="pct"/>
          </w:tcPr>
          <w:p w14:paraId="68417624" w14:textId="7E1937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0EF856C" w14:textId="77777777" w:rsidTr="00AE7F5C">
        <w:tc>
          <w:tcPr>
            <w:tcW w:w="514" w:type="pct"/>
          </w:tcPr>
          <w:p w14:paraId="720CAE1D" w14:textId="6FDE41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R4-2313557</w:t>
            </w:r>
          </w:p>
        </w:tc>
        <w:tc>
          <w:tcPr>
            <w:tcW w:w="1177" w:type="pct"/>
          </w:tcPr>
          <w:p w14:paraId="6B807110" w14:textId="3C7807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[NR_L1enh_URLLC-Perf] CR to 38.141-1: Correction on BLER test requirement R18</w:t>
            </w:r>
          </w:p>
        </w:tc>
        <w:tc>
          <w:tcPr>
            <w:tcW w:w="589" w:type="pct"/>
          </w:tcPr>
          <w:p w14:paraId="397E6D9F" w14:textId="63C4F9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42403B83" w14:textId="169A92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3537E6C2" w14:textId="42EF02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0375</w:t>
            </w:r>
          </w:p>
        </w:tc>
        <w:tc>
          <w:tcPr>
            <w:tcW w:w="220" w:type="pct"/>
          </w:tcPr>
          <w:p w14:paraId="3C9C75F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9668E99" w14:textId="663F28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E7965D0" w14:textId="1FF0BF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243BB6D" w14:textId="71F1B1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NR_L1enh_URLLC-Perf</w:t>
            </w:r>
          </w:p>
        </w:tc>
        <w:tc>
          <w:tcPr>
            <w:tcW w:w="512" w:type="pct"/>
          </w:tcPr>
          <w:p w14:paraId="1B79F66D" w14:textId="602BED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E4D5A6E" w14:textId="77777777" w:rsidTr="00AE7F5C">
        <w:tc>
          <w:tcPr>
            <w:tcW w:w="514" w:type="pct"/>
          </w:tcPr>
          <w:p w14:paraId="29353AAD" w14:textId="38930A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R4-2313587</w:t>
            </w:r>
          </w:p>
        </w:tc>
        <w:tc>
          <w:tcPr>
            <w:tcW w:w="1177" w:type="pct"/>
          </w:tcPr>
          <w:p w14:paraId="7A18D89C" w14:textId="7C0F30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[NR_RAIL_EU_900MHz-Perf, NR_RAIL_EU_1900MHz_TDD-Perf] CR to TS 38.141-1: corrections of RMR-specific BS requirements for band n100 and n101, Rel-17</w:t>
            </w:r>
          </w:p>
        </w:tc>
        <w:tc>
          <w:tcPr>
            <w:tcW w:w="589" w:type="pct"/>
          </w:tcPr>
          <w:p w14:paraId="263AC9BE" w14:textId="6DB527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85A353F" w14:textId="59BBC2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77B986B4" w14:textId="1321F7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0376</w:t>
            </w:r>
          </w:p>
        </w:tc>
        <w:tc>
          <w:tcPr>
            <w:tcW w:w="220" w:type="pct"/>
          </w:tcPr>
          <w:p w14:paraId="237198E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803DD50" w14:textId="1921CB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74E2885" w14:textId="40760B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C7543B7" w14:textId="0B97BC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NR_RAIL_EU_900MHz-Perf, NR_RAIL_EU_1900MHz_TDD-Perf</w:t>
            </w:r>
          </w:p>
        </w:tc>
        <w:tc>
          <w:tcPr>
            <w:tcW w:w="512" w:type="pct"/>
          </w:tcPr>
          <w:p w14:paraId="39B3B5AC" w14:textId="57247D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1C71080D" w14:textId="77777777" w:rsidTr="00AE7F5C">
        <w:tc>
          <w:tcPr>
            <w:tcW w:w="514" w:type="pct"/>
          </w:tcPr>
          <w:p w14:paraId="584027C0" w14:textId="374E9A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R4-2314872</w:t>
            </w:r>
          </w:p>
        </w:tc>
        <w:tc>
          <w:tcPr>
            <w:tcW w:w="1177" w:type="pct"/>
          </w:tcPr>
          <w:p w14:paraId="3041DAED" w14:textId="5D7B17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[NR_RAIL_EU_900MHz-Perf, NR_RAIL_EU_1900MHz_TDD-Perf] CR to TS 38.141-1: corrections of RMR-specific BS requirements for band n100 and n101, Rel-17</w:t>
            </w:r>
          </w:p>
        </w:tc>
        <w:tc>
          <w:tcPr>
            <w:tcW w:w="589" w:type="pct"/>
          </w:tcPr>
          <w:p w14:paraId="69787855" w14:textId="56469E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DAD4499" w14:textId="6E3CAA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0B2D74C2" w14:textId="2872AF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0376</w:t>
            </w:r>
          </w:p>
        </w:tc>
        <w:tc>
          <w:tcPr>
            <w:tcW w:w="220" w:type="pct"/>
          </w:tcPr>
          <w:p w14:paraId="69E4DB6A" w14:textId="52B09C7E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BC26068" w14:textId="5C7073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AF922AA" w14:textId="610CCF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2B3A608" w14:textId="437394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NR_RAIL_EU_900MHz-Perf, NR_RAIL_EU_1900MHz_TDD-Perf</w:t>
            </w:r>
          </w:p>
        </w:tc>
        <w:tc>
          <w:tcPr>
            <w:tcW w:w="512" w:type="pct"/>
          </w:tcPr>
          <w:p w14:paraId="40F54551" w14:textId="441EB9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716CCC3" w14:textId="77777777" w:rsidTr="00AE7F5C">
        <w:tc>
          <w:tcPr>
            <w:tcW w:w="514" w:type="pct"/>
          </w:tcPr>
          <w:p w14:paraId="011BAA7D" w14:textId="10BA07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R4-2313588</w:t>
            </w:r>
          </w:p>
        </w:tc>
        <w:tc>
          <w:tcPr>
            <w:tcW w:w="1177" w:type="pct"/>
          </w:tcPr>
          <w:p w14:paraId="1D683084" w14:textId="4BBB6A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[NR_RAIL_EU_900MHz-Core, NR_RAIL_EU_1900MHz_TDD-Core] CR to TS 38.141-1: corrections of RMR-specific BS requirements for band n100 and n101, Rel-18</w:t>
            </w:r>
          </w:p>
        </w:tc>
        <w:tc>
          <w:tcPr>
            <w:tcW w:w="589" w:type="pct"/>
          </w:tcPr>
          <w:p w14:paraId="4119E6C9" w14:textId="6FE426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9B78028" w14:textId="1EB669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38.141-1</w:t>
            </w:r>
          </w:p>
        </w:tc>
        <w:tc>
          <w:tcPr>
            <w:tcW w:w="295" w:type="pct"/>
          </w:tcPr>
          <w:p w14:paraId="2FBC3322" w14:textId="56E71E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0377</w:t>
            </w:r>
          </w:p>
        </w:tc>
        <w:tc>
          <w:tcPr>
            <w:tcW w:w="220" w:type="pct"/>
          </w:tcPr>
          <w:p w14:paraId="6202667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1217ECF" w14:textId="7B8E18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D0A78AE" w14:textId="155FC0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5C48EDE" w14:textId="156203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NR_RAIL_EU_900MHz-Perf, NR_RAIL_EU_1900MHz_TDD-Perf</w:t>
            </w:r>
          </w:p>
        </w:tc>
        <w:tc>
          <w:tcPr>
            <w:tcW w:w="512" w:type="pct"/>
          </w:tcPr>
          <w:p w14:paraId="00A9A475" w14:textId="6C3A71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F8A9D8A" w14:textId="77777777" w:rsidTr="00AE7F5C">
        <w:tc>
          <w:tcPr>
            <w:tcW w:w="514" w:type="pct"/>
          </w:tcPr>
          <w:p w14:paraId="6E5C873C" w14:textId="03CAC2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R4-2311582</w:t>
            </w:r>
          </w:p>
        </w:tc>
        <w:tc>
          <w:tcPr>
            <w:tcW w:w="1177" w:type="pct"/>
          </w:tcPr>
          <w:p w14:paraId="6EBCF644" w14:textId="14975C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38.141-2, Correction on reference of EISminSENS, EISREFSENS and EISREFSENS_50M</w:t>
            </w:r>
          </w:p>
        </w:tc>
        <w:tc>
          <w:tcPr>
            <w:tcW w:w="589" w:type="pct"/>
          </w:tcPr>
          <w:p w14:paraId="62407714" w14:textId="0DC7E8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5E251527" w14:textId="493D68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4FA95FAB" w14:textId="53E217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0520</w:t>
            </w:r>
          </w:p>
        </w:tc>
        <w:tc>
          <w:tcPr>
            <w:tcW w:w="220" w:type="pct"/>
          </w:tcPr>
          <w:p w14:paraId="2FC80F8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9091AF8" w14:textId="23AAE2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5D5C5CE8" w14:textId="6DD1A9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B650EB1" w14:textId="1F68D4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2EF1710C" w14:textId="139CF4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178884DF" w14:textId="77777777" w:rsidTr="00AE7F5C">
        <w:tc>
          <w:tcPr>
            <w:tcW w:w="514" w:type="pct"/>
          </w:tcPr>
          <w:p w14:paraId="3AF54896" w14:textId="6B5E22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R4-2311583</w:t>
            </w:r>
          </w:p>
        </w:tc>
        <w:tc>
          <w:tcPr>
            <w:tcW w:w="1177" w:type="pct"/>
          </w:tcPr>
          <w:p w14:paraId="6EEE882B" w14:textId="154DFC2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38.141-2, Correction on reference of EISminSENS, EISREFSENS and EISREFSENS_50M</w:t>
            </w:r>
          </w:p>
        </w:tc>
        <w:tc>
          <w:tcPr>
            <w:tcW w:w="589" w:type="pct"/>
          </w:tcPr>
          <w:p w14:paraId="4FEAC61E" w14:textId="6BD063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7CBF4755" w14:textId="348329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5120914C" w14:textId="26ED82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0521</w:t>
            </w:r>
          </w:p>
        </w:tc>
        <w:tc>
          <w:tcPr>
            <w:tcW w:w="220" w:type="pct"/>
          </w:tcPr>
          <w:p w14:paraId="6972EF8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95C86A7" w14:textId="00B19B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DA6A8BB" w14:textId="38A409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DA3F5B6" w14:textId="07FDEA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061610A0" w14:textId="3328CD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1B59FE0" w14:textId="77777777" w:rsidTr="00AE7F5C">
        <w:tc>
          <w:tcPr>
            <w:tcW w:w="514" w:type="pct"/>
          </w:tcPr>
          <w:p w14:paraId="27125AEA" w14:textId="1FC330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R4-2311584</w:t>
            </w:r>
          </w:p>
        </w:tc>
        <w:tc>
          <w:tcPr>
            <w:tcW w:w="1177" w:type="pct"/>
          </w:tcPr>
          <w:p w14:paraId="06369103" w14:textId="1E1B82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38.141-2, Correction on reference of EISminSENS, EISREFSENS and EISREFSENS_50M</w:t>
            </w:r>
          </w:p>
        </w:tc>
        <w:tc>
          <w:tcPr>
            <w:tcW w:w="589" w:type="pct"/>
          </w:tcPr>
          <w:p w14:paraId="7665D6EF" w14:textId="206232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3BF38D87" w14:textId="722D3F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098953E1" w14:textId="4CFB0A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0522</w:t>
            </w:r>
          </w:p>
        </w:tc>
        <w:tc>
          <w:tcPr>
            <w:tcW w:w="220" w:type="pct"/>
          </w:tcPr>
          <w:p w14:paraId="74639E6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CC1A493" w14:textId="55C2ED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BD36150" w14:textId="32209F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748FF99" w14:textId="2893EA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668259A3" w14:textId="4DA3E3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B1C2D16" w14:textId="77777777" w:rsidTr="00AE7F5C">
        <w:tc>
          <w:tcPr>
            <w:tcW w:w="514" w:type="pct"/>
          </w:tcPr>
          <w:p w14:paraId="3E829B2B" w14:textId="02FA8E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R4-2311585</w:t>
            </w:r>
          </w:p>
        </w:tc>
        <w:tc>
          <w:tcPr>
            <w:tcW w:w="1177" w:type="pct"/>
          </w:tcPr>
          <w:p w14:paraId="3387A913" w14:textId="6147A7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38.141-2, Correction on reference of EISminSENS, EISREFSENS and EISREFSENS_50M</w:t>
            </w:r>
          </w:p>
        </w:tc>
        <w:tc>
          <w:tcPr>
            <w:tcW w:w="589" w:type="pct"/>
          </w:tcPr>
          <w:p w14:paraId="766E07B4" w14:textId="14EFC7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762A815E" w14:textId="4DC8AA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57B1F273" w14:textId="26305F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0523</w:t>
            </w:r>
          </w:p>
        </w:tc>
        <w:tc>
          <w:tcPr>
            <w:tcW w:w="220" w:type="pct"/>
          </w:tcPr>
          <w:p w14:paraId="60AF16F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811F9B9" w14:textId="28BB8D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4A5F3D1" w14:textId="3E428D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D8768F4" w14:textId="1A31E3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1ED20BD2" w14:textId="06FF42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54D01784" w14:textId="77777777" w:rsidTr="00AE7F5C">
        <w:tc>
          <w:tcPr>
            <w:tcW w:w="514" w:type="pct"/>
          </w:tcPr>
          <w:p w14:paraId="12796F47" w14:textId="4E22F4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R4-2311661</w:t>
            </w:r>
          </w:p>
        </w:tc>
        <w:tc>
          <w:tcPr>
            <w:tcW w:w="1177" w:type="pct"/>
          </w:tcPr>
          <w:p w14:paraId="57AEB2F6" w14:textId="2E1817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38.141-2 on completion of measurement uncertainties for extending current NR operation to 71GHz</w:t>
            </w:r>
          </w:p>
        </w:tc>
        <w:tc>
          <w:tcPr>
            <w:tcW w:w="589" w:type="pct"/>
          </w:tcPr>
          <w:p w14:paraId="64145BBC" w14:textId="6D3C0E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7C10295D" w14:textId="34128E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130FCE79" w14:textId="46E130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0524</w:t>
            </w:r>
          </w:p>
        </w:tc>
        <w:tc>
          <w:tcPr>
            <w:tcW w:w="220" w:type="pct"/>
          </w:tcPr>
          <w:p w14:paraId="6070AAD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D569407" w14:textId="480D1C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D79CAE6" w14:textId="3A0EEB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469CB26" w14:textId="696C95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09A3325F" w14:textId="05B490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6518D64" w14:textId="77777777" w:rsidTr="00AE7F5C">
        <w:tc>
          <w:tcPr>
            <w:tcW w:w="514" w:type="pct"/>
          </w:tcPr>
          <w:p w14:paraId="3C611B71" w14:textId="21A9F5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R4-2313856</w:t>
            </w:r>
          </w:p>
        </w:tc>
        <w:tc>
          <w:tcPr>
            <w:tcW w:w="1177" w:type="pct"/>
          </w:tcPr>
          <w:p w14:paraId="746680A9" w14:textId="103DA2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38.141-2 on completion of measurement uncertainties for extending current NR operation to 71GHz</w:t>
            </w:r>
          </w:p>
        </w:tc>
        <w:tc>
          <w:tcPr>
            <w:tcW w:w="589" w:type="pct"/>
          </w:tcPr>
          <w:p w14:paraId="1B62BF98" w14:textId="2790BE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365CE8C9" w14:textId="76D6FA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255B3433" w14:textId="304545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0524</w:t>
            </w:r>
          </w:p>
        </w:tc>
        <w:tc>
          <w:tcPr>
            <w:tcW w:w="220" w:type="pct"/>
          </w:tcPr>
          <w:p w14:paraId="36EE3F73" w14:textId="6C8C31E2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D04FE15" w14:textId="59629E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3946DA0" w14:textId="376717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03E9906" w14:textId="08EEE7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1C814570" w14:textId="503FF1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D294706" w14:textId="77777777" w:rsidTr="00AE7F5C">
        <w:tc>
          <w:tcPr>
            <w:tcW w:w="514" w:type="pct"/>
          </w:tcPr>
          <w:p w14:paraId="0A796C17" w14:textId="439691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R4-2311662</w:t>
            </w:r>
          </w:p>
        </w:tc>
        <w:tc>
          <w:tcPr>
            <w:tcW w:w="1177" w:type="pct"/>
          </w:tcPr>
          <w:p w14:paraId="6F347310" w14:textId="025D05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38.141-2 on completion of measurement uncertainties for extending current NR operation to 71GHz</w:t>
            </w:r>
          </w:p>
        </w:tc>
        <w:tc>
          <w:tcPr>
            <w:tcW w:w="589" w:type="pct"/>
          </w:tcPr>
          <w:p w14:paraId="4A2F1C4E" w14:textId="4599CB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0C5DC0F8" w14:textId="38146C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03C09B67" w14:textId="0294F0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0525</w:t>
            </w:r>
          </w:p>
        </w:tc>
        <w:tc>
          <w:tcPr>
            <w:tcW w:w="220" w:type="pct"/>
          </w:tcPr>
          <w:p w14:paraId="0F165F7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8590FAD" w14:textId="26D1CC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BBB4992" w14:textId="59A6B5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B024B32" w14:textId="6B97D6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420B78E2" w14:textId="3B0527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24241FB" w14:textId="77777777" w:rsidTr="00AE7F5C">
        <w:tc>
          <w:tcPr>
            <w:tcW w:w="514" w:type="pct"/>
          </w:tcPr>
          <w:p w14:paraId="4E680365" w14:textId="22EA34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R4-2313857</w:t>
            </w:r>
          </w:p>
        </w:tc>
        <w:tc>
          <w:tcPr>
            <w:tcW w:w="1177" w:type="pct"/>
          </w:tcPr>
          <w:p w14:paraId="07571CFA" w14:textId="0DE8C3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38.141-2 on completion of measurement uncertainties for extending current NR operation to 71GHz</w:t>
            </w:r>
          </w:p>
        </w:tc>
        <w:tc>
          <w:tcPr>
            <w:tcW w:w="589" w:type="pct"/>
          </w:tcPr>
          <w:p w14:paraId="33FF49C9" w14:textId="35B3645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63BE68E0" w14:textId="3E1DA7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1ACA56CF" w14:textId="12A881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0525</w:t>
            </w:r>
          </w:p>
        </w:tc>
        <w:tc>
          <w:tcPr>
            <w:tcW w:w="220" w:type="pct"/>
          </w:tcPr>
          <w:p w14:paraId="5F70F939" w14:textId="6569CE24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C15D820" w14:textId="27161F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D1103FD" w14:textId="16C57A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0D2DBDF" w14:textId="310034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4449E77B" w14:textId="6FF8B8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371E28C" w14:textId="77777777" w:rsidTr="00AE7F5C">
        <w:tc>
          <w:tcPr>
            <w:tcW w:w="514" w:type="pct"/>
          </w:tcPr>
          <w:p w14:paraId="693796A6" w14:textId="630CE4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R4-2311709</w:t>
            </w:r>
          </w:p>
        </w:tc>
        <w:tc>
          <w:tcPr>
            <w:tcW w:w="1177" w:type="pct"/>
          </w:tcPr>
          <w:p w14:paraId="149B5D50" w14:textId="0095ED1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38.141-2: Measurement uncertainty for OBW in FR2-2 (Rel-17)</w:t>
            </w:r>
          </w:p>
        </w:tc>
        <w:tc>
          <w:tcPr>
            <w:tcW w:w="589" w:type="pct"/>
          </w:tcPr>
          <w:p w14:paraId="275774F8" w14:textId="12B461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NEC</w:t>
            </w:r>
          </w:p>
        </w:tc>
        <w:tc>
          <w:tcPr>
            <w:tcW w:w="441" w:type="pct"/>
          </w:tcPr>
          <w:p w14:paraId="612F1CB1" w14:textId="2D1E40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676CA0E5" w14:textId="7C95C8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0526</w:t>
            </w:r>
          </w:p>
        </w:tc>
        <w:tc>
          <w:tcPr>
            <w:tcW w:w="220" w:type="pct"/>
          </w:tcPr>
          <w:p w14:paraId="4D654EE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291BCDA" w14:textId="194A84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C06E078" w14:textId="5ABCB0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EDE3D4C" w14:textId="13BA9B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0EE2876C" w14:textId="78DBCB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683AAE2C" w14:textId="77777777" w:rsidTr="00AE7F5C">
        <w:tc>
          <w:tcPr>
            <w:tcW w:w="514" w:type="pct"/>
          </w:tcPr>
          <w:p w14:paraId="148FD2BD" w14:textId="2E38B2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R4-2311710</w:t>
            </w:r>
          </w:p>
        </w:tc>
        <w:tc>
          <w:tcPr>
            <w:tcW w:w="1177" w:type="pct"/>
          </w:tcPr>
          <w:p w14:paraId="6C9453BB" w14:textId="501209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38.141-2: Measurement uncertainty for OBW in FR2-2 (Rel-18)</w:t>
            </w:r>
          </w:p>
        </w:tc>
        <w:tc>
          <w:tcPr>
            <w:tcW w:w="589" w:type="pct"/>
          </w:tcPr>
          <w:p w14:paraId="115D1A2F" w14:textId="5F0C59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NEC</w:t>
            </w:r>
          </w:p>
        </w:tc>
        <w:tc>
          <w:tcPr>
            <w:tcW w:w="441" w:type="pct"/>
          </w:tcPr>
          <w:p w14:paraId="3BC22A42" w14:textId="77D8F6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22DBEDC3" w14:textId="596DA1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0527</w:t>
            </w:r>
          </w:p>
        </w:tc>
        <w:tc>
          <w:tcPr>
            <w:tcW w:w="220" w:type="pct"/>
          </w:tcPr>
          <w:p w14:paraId="6A3D05C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2130552" w14:textId="5DCBD2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EC001D0" w14:textId="6F5ED0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7127F66" w14:textId="237A56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7BAE4930" w14:textId="2747BC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599389F" w14:textId="77777777" w:rsidTr="00AE7F5C">
        <w:tc>
          <w:tcPr>
            <w:tcW w:w="514" w:type="pct"/>
          </w:tcPr>
          <w:p w14:paraId="46E4276B" w14:textId="121E2A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R4-2312060</w:t>
            </w:r>
          </w:p>
        </w:tc>
        <w:tc>
          <w:tcPr>
            <w:tcW w:w="1177" w:type="pct"/>
          </w:tcPr>
          <w:p w14:paraId="39C905D8" w14:textId="2A5E56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[NR_L1enh_URLLC-Perf]   CR for adding optional statement for URLLC demodulation requirements</w:t>
            </w:r>
          </w:p>
        </w:tc>
        <w:tc>
          <w:tcPr>
            <w:tcW w:w="589" w:type="pct"/>
          </w:tcPr>
          <w:p w14:paraId="6FF1FE5E" w14:textId="002338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Ericsson, Nokia, Nokia Shanghai Bell</w:t>
            </w:r>
          </w:p>
        </w:tc>
        <w:tc>
          <w:tcPr>
            <w:tcW w:w="441" w:type="pct"/>
          </w:tcPr>
          <w:p w14:paraId="31B84041" w14:textId="62395C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0485CADE" w14:textId="4D99F5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0528</w:t>
            </w:r>
          </w:p>
        </w:tc>
        <w:tc>
          <w:tcPr>
            <w:tcW w:w="220" w:type="pct"/>
          </w:tcPr>
          <w:p w14:paraId="1BC4648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851DD52" w14:textId="26782F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57A46ECD" w14:textId="6BC1A8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A3B8A69" w14:textId="7F5F4A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NR_L1enh_URLLC-Perf</w:t>
            </w:r>
          </w:p>
        </w:tc>
        <w:tc>
          <w:tcPr>
            <w:tcW w:w="512" w:type="pct"/>
          </w:tcPr>
          <w:p w14:paraId="3939B31D" w14:textId="05C682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02BF2610" w14:textId="77777777" w:rsidTr="00AE7F5C">
        <w:tc>
          <w:tcPr>
            <w:tcW w:w="514" w:type="pct"/>
          </w:tcPr>
          <w:p w14:paraId="610E622A" w14:textId="7A23D7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R4-2313937</w:t>
            </w:r>
          </w:p>
        </w:tc>
        <w:tc>
          <w:tcPr>
            <w:tcW w:w="1177" w:type="pct"/>
          </w:tcPr>
          <w:p w14:paraId="7FD8C430" w14:textId="4BFFEF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[NR_L1enh_URLLC-Perf]   CR for adding optional statement for URLLC demodulation requirements</w:t>
            </w:r>
          </w:p>
        </w:tc>
        <w:tc>
          <w:tcPr>
            <w:tcW w:w="589" w:type="pct"/>
          </w:tcPr>
          <w:p w14:paraId="39EB6AF6" w14:textId="349386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Ericsson, Nokia, Nokia Shanghai Bell</w:t>
            </w:r>
          </w:p>
        </w:tc>
        <w:tc>
          <w:tcPr>
            <w:tcW w:w="441" w:type="pct"/>
          </w:tcPr>
          <w:p w14:paraId="17732D38" w14:textId="1AA23C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389A8C9E" w14:textId="5CF496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0528</w:t>
            </w:r>
          </w:p>
        </w:tc>
        <w:tc>
          <w:tcPr>
            <w:tcW w:w="220" w:type="pct"/>
          </w:tcPr>
          <w:p w14:paraId="1C1169FC" w14:textId="2E47772D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31BA131" w14:textId="06B3BA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3603BAEE" w14:textId="381094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827060A" w14:textId="6F14F5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NR_L1enh_URLLC-Perf</w:t>
            </w:r>
          </w:p>
        </w:tc>
        <w:tc>
          <w:tcPr>
            <w:tcW w:w="512" w:type="pct"/>
          </w:tcPr>
          <w:p w14:paraId="1C1F95B6" w14:textId="120FB9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E4F7907" w14:textId="77777777" w:rsidTr="00AE7F5C">
        <w:tc>
          <w:tcPr>
            <w:tcW w:w="514" w:type="pct"/>
          </w:tcPr>
          <w:p w14:paraId="0DC9F646" w14:textId="49E303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R4-2312061</w:t>
            </w:r>
          </w:p>
        </w:tc>
        <w:tc>
          <w:tcPr>
            <w:tcW w:w="1177" w:type="pct"/>
          </w:tcPr>
          <w:p w14:paraId="17F99880" w14:textId="24FD6B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TS38.141-2 add declaration and applicability rule for URLLC requirements</w:t>
            </w:r>
          </w:p>
        </w:tc>
        <w:tc>
          <w:tcPr>
            <w:tcW w:w="589" w:type="pct"/>
          </w:tcPr>
          <w:p w14:paraId="5D5C1B66" w14:textId="291B8A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Ericsson, Nokia, Nokia Shanghai Bell</w:t>
            </w:r>
          </w:p>
        </w:tc>
        <w:tc>
          <w:tcPr>
            <w:tcW w:w="441" w:type="pct"/>
          </w:tcPr>
          <w:p w14:paraId="3193FB09" w14:textId="209D43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15126017" w14:textId="4C4531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0529</w:t>
            </w:r>
          </w:p>
        </w:tc>
        <w:tc>
          <w:tcPr>
            <w:tcW w:w="220" w:type="pct"/>
          </w:tcPr>
          <w:p w14:paraId="7CFD015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12915D0" w14:textId="15777C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03690D2" w14:textId="23FB2C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85EB455" w14:textId="75EC98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NR_L1enh_URLLC-Perf</w:t>
            </w:r>
          </w:p>
        </w:tc>
        <w:tc>
          <w:tcPr>
            <w:tcW w:w="512" w:type="pct"/>
          </w:tcPr>
          <w:p w14:paraId="64391E62" w14:textId="10B36D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96D7A95" w14:textId="77777777" w:rsidTr="00AE7F5C">
        <w:tc>
          <w:tcPr>
            <w:tcW w:w="514" w:type="pct"/>
          </w:tcPr>
          <w:p w14:paraId="6202D153" w14:textId="180470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R4-2312062</w:t>
            </w:r>
          </w:p>
        </w:tc>
        <w:tc>
          <w:tcPr>
            <w:tcW w:w="1177" w:type="pct"/>
          </w:tcPr>
          <w:p w14:paraId="21255710" w14:textId="7D5839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TS38.141-2 add declaration and applicability rule for URLLC requirements</w:t>
            </w:r>
          </w:p>
        </w:tc>
        <w:tc>
          <w:tcPr>
            <w:tcW w:w="589" w:type="pct"/>
          </w:tcPr>
          <w:p w14:paraId="3089C898" w14:textId="3CA915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Ericsson, Nokia, Nokia Shanghai Bell</w:t>
            </w:r>
          </w:p>
        </w:tc>
        <w:tc>
          <w:tcPr>
            <w:tcW w:w="441" w:type="pct"/>
          </w:tcPr>
          <w:p w14:paraId="30E14982" w14:textId="3DA451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4DCDD558" w14:textId="63D173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0530</w:t>
            </w:r>
          </w:p>
        </w:tc>
        <w:tc>
          <w:tcPr>
            <w:tcW w:w="220" w:type="pct"/>
          </w:tcPr>
          <w:p w14:paraId="6C7E77F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ACE421C" w14:textId="75409A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5CB094E" w14:textId="4A8537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930ED12" w14:textId="73B08C4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NR_L1enh_URLLC-Perf</w:t>
            </w:r>
          </w:p>
        </w:tc>
        <w:tc>
          <w:tcPr>
            <w:tcW w:w="512" w:type="pct"/>
          </w:tcPr>
          <w:p w14:paraId="2503AF6C" w14:textId="5701CC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2EC27DB" w14:textId="77777777" w:rsidTr="00AE7F5C">
        <w:tc>
          <w:tcPr>
            <w:tcW w:w="514" w:type="pct"/>
          </w:tcPr>
          <w:p w14:paraId="011C25F7" w14:textId="28C1CC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R4-2312220</w:t>
            </w:r>
          </w:p>
        </w:tc>
        <w:tc>
          <w:tcPr>
            <w:tcW w:w="1177" w:type="pct"/>
          </w:tcPr>
          <w:p w14:paraId="2FE916D3" w14:textId="2DCC89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Update to Test Case 8.2.13 (FDD case, PUSCH Aggregation Factor 8), Rel17, 38.141-2</w:t>
            </w:r>
          </w:p>
        </w:tc>
        <w:tc>
          <w:tcPr>
            <w:tcW w:w="589" w:type="pct"/>
          </w:tcPr>
          <w:p w14:paraId="1C1D68EF" w14:textId="1AD42D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2F4F545B" w14:textId="58E270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1163F9BF" w14:textId="02077D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0531</w:t>
            </w:r>
          </w:p>
        </w:tc>
        <w:tc>
          <w:tcPr>
            <w:tcW w:w="220" w:type="pct"/>
          </w:tcPr>
          <w:p w14:paraId="4370C59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8588EE6" w14:textId="747596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86F04B1" w14:textId="5E2A03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613CCCC" w14:textId="0CDB7E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NR_cov_enh-Perf</w:t>
            </w:r>
          </w:p>
        </w:tc>
        <w:tc>
          <w:tcPr>
            <w:tcW w:w="512" w:type="pct"/>
          </w:tcPr>
          <w:p w14:paraId="30A4876D" w14:textId="5B809F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4CF5DB4" w14:textId="77777777" w:rsidTr="00AE7F5C">
        <w:tc>
          <w:tcPr>
            <w:tcW w:w="514" w:type="pct"/>
          </w:tcPr>
          <w:p w14:paraId="0A8EB49E" w14:textId="024ABE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R4-2312270</w:t>
            </w:r>
          </w:p>
        </w:tc>
        <w:tc>
          <w:tcPr>
            <w:tcW w:w="1177" w:type="pct"/>
          </w:tcPr>
          <w:p w14:paraId="1FB3CA7F" w14:textId="086E7A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Update to Test Case 8.2.13 (FDD case, PUSCH Aggregation Factor 8), Rel18, 38.141-2</w:t>
            </w:r>
          </w:p>
        </w:tc>
        <w:tc>
          <w:tcPr>
            <w:tcW w:w="589" w:type="pct"/>
          </w:tcPr>
          <w:p w14:paraId="4F6C2D59" w14:textId="115F26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ROHDE &amp; SCHWARZ</w:t>
            </w:r>
          </w:p>
        </w:tc>
        <w:tc>
          <w:tcPr>
            <w:tcW w:w="441" w:type="pct"/>
          </w:tcPr>
          <w:p w14:paraId="0414868D" w14:textId="0A5B63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227A932F" w14:textId="6F08CE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0532</w:t>
            </w:r>
          </w:p>
        </w:tc>
        <w:tc>
          <w:tcPr>
            <w:tcW w:w="220" w:type="pct"/>
          </w:tcPr>
          <w:p w14:paraId="536D423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193525D" w14:textId="3FE0DB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BCB8DB5" w14:textId="304EB1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B081D04" w14:textId="55FE36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NR_cov_enh-Perf</w:t>
            </w:r>
          </w:p>
        </w:tc>
        <w:tc>
          <w:tcPr>
            <w:tcW w:w="512" w:type="pct"/>
          </w:tcPr>
          <w:p w14:paraId="414DE823" w14:textId="14819D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8C230CE" w14:textId="77777777" w:rsidTr="00AE7F5C">
        <w:tc>
          <w:tcPr>
            <w:tcW w:w="514" w:type="pct"/>
          </w:tcPr>
          <w:p w14:paraId="18967BEA" w14:textId="5CD72A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R4-2312373</w:t>
            </w:r>
          </w:p>
        </w:tc>
        <w:tc>
          <w:tcPr>
            <w:tcW w:w="1177" w:type="pct"/>
          </w:tcPr>
          <w:p w14:paraId="601C7F05" w14:textId="458823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38.141-2: Correction of MU for ACLR, OBUE and Spurious emission for NR operation up to 71 GHz in Subclause 4.1.2.2, 4.1.2.3, 6.7.3.5.2, 6.7.4.5.2 and Annex C.1</w:t>
            </w:r>
          </w:p>
        </w:tc>
        <w:tc>
          <w:tcPr>
            <w:tcW w:w="589" w:type="pct"/>
          </w:tcPr>
          <w:p w14:paraId="4041D9CE" w14:textId="12BE8C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394D7865" w14:textId="333304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6C109C3F" w14:textId="472F27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0533</w:t>
            </w:r>
          </w:p>
        </w:tc>
        <w:tc>
          <w:tcPr>
            <w:tcW w:w="220" w:type="pct"/>
          </w:tcPr>
          <w:p w14:paraId="544709C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44E2E78" w14:textId="76FE31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6598704" w14:textId="10CA55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39D5AA1" w14:textId="3D2BC9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36AA927A" w14:textId="53EA81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0B0E1CE7" w14:textId="77777777" w:rsidTr="00AE7F5C">
        <w:tc>
          <w:tcPr>
            <w:tcW w:w="514" w:type="pct"/>
          </w:tcPr>
          <w:p w14:paraId="3C83EE48" w14:textId="377785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R4-2312374</w:t>
            </w:r>
          </w:p>
        </w:tc>
        <w:tc>
          <w:tcPr>
            <w:tcW w:w="1177" w:type="pct"/>
          </w:tcPr>
          <w:p w14:paraId="2C591234" w14:textId="7F516F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38.141-2: Correction of MU for ACLR, OBUE and Spurious emission for NR operation up to 71 GHz</w:t>
            </w:r>
          </w:p>
        </w:tc>
        <w:tc>
          <w:tcPr>
            <w:tcW w:w="589" w:type="pct"/>
          </w:tcPr>
          <w:p w14:paraId="701C2AC1" w14:textId="721C7C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3A13477" w14:textId="49CF5D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5A666091" w14:textId="3332B3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0534</w:t>
            </w:r>
          </w:p>
        </w:tc>
        <w:tc>
          <w:tcPr>
            <w:tcW w:w="220" w:type="pct"/>
          </w:tcPr>
          <w:p w14:paraId="2493826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9FD85B3" w14:textId="3B1119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DFF024A" w14:textId="1A1F12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B0797B0" w14:textId="3507EC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4D532DBA" w14:textId="0C0353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4AD3F46F" w14:textId="77777777" w:rsidTr="00AE7F5C">
        <w:tc>
          <w:tcPr>
            <w:tcW w:w="514" w:type="pct"/>
          </w:tcPr>
          <w:p w14:paraId="2979FE9C" w14:textId="405526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R4-2312447</w:t>
            </w:r>
          </w:p>
        </w:tc>
        <w:tc>
          <w:tcPr>
            <w:tcW w:w="1177" w:type="pct"/>
          </w:tcPr>
          <w:p w14:paraId="48296C48" w14:textId="1DC271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[NR_FR1_35MHz_45MHz_BW-Core] CR to 38.141-2: Correction on EVM window length table R17</w:t>
            </w:r>
          </w:p>
        </w:tc>
        <w:tc>
          <w:tcPr>
            <w:tcW w:w="589" w:type="pct"/>
          </w:tcPr>
          <w:p w14:paraId="782BD62D" w14:textId="47810A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44C47C40" w14:textId="3C69DE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40DF7F7D" w14:textId="44902E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0535</w:t>
            </w:r>
          </w:p>
        </w:tc>
        <w:tc>
          <w:tcPr>
            <w:tcW w:w="220" w:type="pct"/>
          </w:tcPr>
          <w:p w14:paraId="592AA8E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49DFB6F" w14:textId="6A4919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BC3AB8A" w14:textId="1162DA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C989B49" w14:textId="185B91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NR_FR1_35MHz_45MHz_BW-Core</w:t>
            </w:r>
          </w:p>
        </w:tc>
        <w:tc>
          <w:tcPr>
            <w:tcW w:w="512" w:type="pct"/>
          </w:tcPr>
          <w:p w14:paraId="758A044D" w14:textId="0BFA38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F1F1860" w14:textId="77777777" w:rsidTr="00AE7F5C">
        <w:tc>
          <w:tcPr>
            <w:tcW w:w="514" w:type="pct"/>
          </w:tcPr>
          <w:p w14:paraId="4853ACC9" w14:textId="16F703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R4-2312448</w:t>
            </w:r>
          </w:p>
        </w:tc>
        <w:tc>
          <w:tcPr>
            <w:tcW w:w="1177" w:type="pct"/>
          </w:tcPr>
          <w:p w14:paraId="4D1887D1" w14:textId="1D52E8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[NR_FR1_35MHz_45MHz_BW-Core] CR to 38.141-2: Correction on EVM window length table R18</w:t>
            </w:r>
          </w:p>
        </w:tc>
        <w:tc>
          <w:tcPr>
            <w:tcW w:w="589" w:type="pct"/>
          </w:tcPr>
          <w:p w14:paraId="411F2CE0" w14:textId="10B0DB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64095FF2" w14:textId="6BE327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56B2A732" w14:textId="0467C3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0536</w:t>
            </w:r>
          </w:p>
        </w:tc>
        <w:tc>
          <w:tcPr>
            <w:tcW w:w="220" w:type="pct"/>
          </w:tcPr>
          <w:p w14:paraId="1EC512A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969D402" w14:textId="1BD497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BF718CF" w14:textId="45C682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117F8D00" w14:textId="6B8FA5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NR_FR1_35MHz_45MHz_BW-Core</w:t>
            </w:r>
          </w:p>
        </w:tc>
        <w:tc>
          <w:tcPr>
            <w:tcW w:w="512" w:type="pct"/>
          </w:tcPr>
          <w:p w14:paraId="6550FDA2" w14:textId="00CA0F2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7CF5777" w14:textId="77777777" w:rsidTr="00AE7F5C">
        <w:tc>
          <w:tcPr>
            <w:tcW w:w="514" w:type="pct"/>
          </w:tcPr>
          <w:p w14:paraId="7322AACB" w14:textId="685B5C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R4-2313236</w:t>
            </w:r>
          </w:p>
        </w:tc>
        <w:tc>
          <w:tcPr>
            <w:tcW w:w="1177" w:type="pct"/>
          </w:tcPr>
          <w:p w14:paraId="13FF336C" w14:textId="13ED06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[NR_ext_to_71GHz-Perf] CR to 38.141-2: 71 GHz Extension BS conformance test MU update R17</w:t>
            </w:r>
          </w:p>
        </w:tc>
        <w:tc>
          <w:tcPr>
            <w:tcW w:w="589" w:type="pct"/>
          </w:tcPr>
          <w:p w14:paraId="40646B82" w14:textId="0731F8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677D39AF" w14:textId="2313F8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4A1AD826" w14:textId="5040EC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0537</w:t>
            </w:r>
          </w:p>
        </w:tc>
        <w:tc>
          <w:tcPr>
            <w:tcW w:w="220" w:type="pct"/>
          </w:tcPr>
          <w:p w14:paraId="02E3010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9AB0723" w14:textId="65CCD6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13DC042" w14:textId="7E49CC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90555BC" w14:textId="702F06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2CB6B1CA" w14:textId="571671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3FB36A77" w14:textId="77777777" w:rsidTr="00AE7F5C">
        <w:tc>
          <w:tcPr>
            <w:tcW w:w="514" w:type="pct"/>
          </w:tcPr>
          <w:p w14:paraId="434C63D7" w14:textId="61083B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R4-2313237</w:t>
            </w:r>
          </w:p>
        </w:tc>
        <w:tc>
          <w:tcPr>
            <w:tcW w:w="1177" w:type="pct"/>
          </w:tcPr>
          <w:p w14:paraId="649F1767" w14:textId="13E60E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[NR_ext_to_71GHz-Perf] CR to 38.141-2: 71 GHz Extension BS conformance test MU update R18</w:t>
            </w:r>
          </w:p>
        </w:tc>
        <w:tc>
          <w:tcPr>
            <w:tcW w:w="589" w:type="pct"/>
          </w:tcPr>
          <w:p w14:paraId="4651C4A0" w14:textId="7BD855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49F111C8" w14:textId="3553CA9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4043EF76" w14:textId="6A8FCF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0538</w:t>
            </w:r>
          </w:p>
        </w:tc>
        <w:tc>
          <w:tcPr>
            <w:tcW w:w="220" w:type="pct"/>
          </w:tcPr>
          <w:p w14:paraId="0946587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ABD65FC" w14:textId="2A0D019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EFE65AF" w14:textId="5003CA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08FF56C" w14:textId="3C7536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2DC6D3AD" w14:textId="77BBAB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2AD2AF18" w14:textId="77777777" w:rsidTr="00AE7F5C">
        <w:tc>
          <w:tcPr>
            <w:tcW w:w="514" w:type="pct"/>
          </w:tcPr>
          <w:p w14:paraId="0D36570F" w14:textId="6F93F5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R4-2313558</w:t>
            </w:r>
          </w:p>
        </w:tc>
        <w:tc>
          <w:tcPr>
            <w:tcW w:w="1177" w:type="pct"/>
          </w:tcPr>
          <w:p w14:paraId="78B6963D" w14:textId="1A44AC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[NR_FR1_35MHz_45MHz_BW-Core] CR to 38.141-2: Correction on EVM window length table R18</w:t>
            </w:r>
          </w:p>
        </w:tc>
        <w:tc>
          <w:tcPr>
            <w:tcW w:w="589" w:type="pct"/>
          </w:tcPr>
          <w:p w14:paraId="0FAEA06B" w14:textId="5788CC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394CDEE5" w14:textId="361964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550FCF9B" w14:textId="0723DB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0539</w:t>
            </w:r>
          </w:p>
        </w:tc>
        <w:tc>
          <w:tcPr>
            <w:tcW w:w="220" w:type="pct"/>
          </w:tcPr>
          <w:p w14:paraId="5A9C540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A50B83C" w14:textId="059556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5B89CE7" w14:textId="4D2951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6683238" w14:textId="451D15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NR_FR1_35MHz_45MHz_BW-Core</w:t>
            </w:r>
          </w:p>
        </w:tc>
        <w:tc>
          <w:tcPr>
            <w:tcW w:w="512" w:type="pct"/>
          </w:tcPr>
          <w:p w14:paraId="765B622F" w14:textId="07C51E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48EFF54" w14:textId="77777777" w:rsidTr="00AE7F5C">
        <w:tc>
          <w:tcPr>
            <w:tcW w:w="514" w:type="pct"/>
          </w:tcPr>
          <w:p w14:paraId="63D6F057" w14:textId="5CE62AC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R4-2313559</w:t>
            </w:r>
          </w:p>
        </w:tc>
        <w:tc>
          <w:tcPr>
            <w:tcW w:w="1177" w:type="pct"/>
          </w:tcPr>
          <w:p w14:paraId="47CF232E" w14:textId="050513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[NR_ext_to_71GHz-Perf] CR to 38.141-2: 71 GHz Extension BS conformance test MU update R18</w:t>
            </w:r>
          </w:p>
        </w:tc>
        <w:tc>
          <w:tcPr>
            <w:tcW w:w="589" w:type="pct"/>
          </w:tcPr>
          <w:p w14:paraId="708572ED" w14:textId="2EC066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4A96D86C" w14:textId="2619C3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17F9777C" w14:textId="457B0B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0540</w:t>
            </w:r>
          </w:p>
        </w:tc>
        <w:tc>
          <w:tcPr>
            <w:tcW w:w="220" w:type="pct"/>
          </w:tcPr>
          <w:p w14:paraId="5869982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5FDF9C9" w14:textId="1C7481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B647F04" w14:textId="3CAACC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969A4FB" w14:textId="7F7345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24EAF392" w14:textId="0449AF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1A0757C" w14:textId="77777777" w:rsidTr="00AE7F5C">
        <w:tc>
          <w:tcPr>
            <w:tcW w:w="514" w:type="pct"/>
          </w:tcPr>
          <w:p w14:paraId="1F06650D" w14:textId="33C814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R4-2313582</w:t>
            </w:r>
          </w:p>
        </w:tc>
        <w:tc>
          <w:tcPr>
            <w:tcW w:w="1177" w:type="pct"/>
          </w:tcPr>
          <w:p w14:paraId="535F558D" w14:textId="1DC849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[NR_ext_to_71GHz-Perf] CR to TS 38.141-2: propagation conditions annex J reference corrections, Rel-17</w:t>
            </w:r>
          </w:p>
        </w:tc>
        <w:tc>
          <w:tcPr>
            <w:tcW w:w="589" w:type="pct"/>
          </w:tcPr>
          <w:p w14:paraId="0B61D40C" w14:textId="27C7C1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3109153" w14:textId="355C76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6DA3E322" w14:textId="372EDF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0541</w:t>
            </w:r>
          </w:p>
        </w:tc>
        <w:tc>
          <w:tcPr>
            <w:tcW w:w="220" w:type="pct"/>
          </w:tcPr>
          <w:p w14:paraId="434D823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F89635B" w14:textId="1C3F8B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4B558B3" w14:textId="4CD3F0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C189F2C" w14:textId="79CF37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379F3426" w14:textId="1D8E1D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04D82F7" w14:textId="77777777" w:rsidTr="00AE7F5C">
        <w:tc>
          <w:tcPr>
            <w:tcW w:w="514" w:type="pct"/>
          </w:tcPr>
          <w:p w14:paraId="437AD47D" w14:textId="58A607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R4-2313583</w:t>
            </w:r>
          </w:p>
        </w:tc>
        <w:tc>
          <w:tcPr>
            <w:tcW w:w="1177" w:type="pct"/>
          </w:tcPr>
          <w:p w14:paraId="5A368817" w14:textId="748D28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[NR_ext_to_71GHz-Perf] CR to TS 38.141-2: propagation conditions annex J reference corrections, Rel-18</w:t>
            </w:r>
          </w:p>
        </w:tc>
        <w:tc>
          <w:tcPr>
            <w:tcW w:w="589" w:type="pct"/>
          </w:tcPr>
          <w:p w14:paraId="790FBB89" w14:textId="665BCF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B9A6729" w14:textId="6B2A97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1D747B6B" w14:textId="5BFD2E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0542</w:t>
            </w:r>
          </w:p>
        </w:tc>
        <w:tc>
          <w:tcPr>
            <w:tcW w:w="220" w:type="pct"/>
          </w:tcPr>
          <w:p w14:paraId="18AF848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07BDB8D" w14:textId="1ADB0C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AA28604" w14:textId="607C25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7FC2078" w14:textId="15BA81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7E766D56" w14:textId="2F1054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5BC73E9" w14:textId="77777777" w:rsidTr="00AE7F5C">
        <w:tc>
          <w:tcPr>
            <w:tcW w:w="514" w:type="pct"/>
          </w:tcPr>
          <w:p w14:paraId="42CFA42B" w14:textId="09B78D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R4-2314002</w:t>
            </w:r>
          </w:p>
        </w:tc>
        <w:tc>
          <w:tcPr>
            <w:tcW w:w="1177" w:type="pct"/>
          </w:tcPr>
          <w:p w14:paraId="32D9D858" w14:textId="61AB43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[NR_ext_to_71GHz-Perf] CR to TS 38.141-2: propagation conditions annex J reference corrections, Rel-18</w:t>
            </w:r>
          </w:p>
        </w:tc>
        <w:tc>
          <w:tcPr>
            <w:tcW w:w="589" w:type="pct"/>
          </w:tcPr>
          <w:p w14:paraId="6A4D6FD3" w14:textId="02364C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7C7D2E9" w14:textId="783269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07F305A5" w14:textId="40FDBD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0542</w:t>
            </w:r>
          </w:p>
        </w:tc>
        <w:tc>
          <w:tcPr>
            <w:tcW w:w="220" w:type="pct"/>
          </w:tcPr>
          <w:p w14:paraId="112C4BFB" w14:textId="6162BAEA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B6BA922" w14:textId="23A982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C446C19" w14:textId="390A78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7F3C08B" w14:textId="61B575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NR_ext_to_71GHz-Perf</w:t>
            </w:r>
          </w:p>
        </w:tc>
        <w:tc>
          <w:tcPr>
            <w:tcW w:w="512" w:type="pct"/>
          </w:tcPr>
          <w:p w14:paraId="2D2E5696" w14:textId="096DF3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6A41458" w14:textId="77777777" w:rsidTr="00AE7F5C">
        <w:tc>
          <w:tcPr>
            <w:tcW w:w="514" w:type="pct"/>
          </w:tcPr>
          <w:p w14:paraId="1446DAB0" w14:textId="2FAD2F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R4-2313740</w:t>
            </w:r>
          </w:p>
        </w:tc>
        <w:tc>
          <w:tcPr>
            <w:tcW w:w="1177" w:type="pct"/>
          </w:tcPr>
          <w:p w14:paraId="7D403F44" w14:textId="21F165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TS 38.141-2: Corrections</w:t>
            </w:r>
          </w:p>
        </w:tc>
        <w:tc>
          <w:tcPr>
            <w:tcW w:w="589" w:type="pct"/>
          </w:tcPr>
          <w:p w14:paraId="24C80FC9" w14:textId="44BD76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2A126411" w14:textId="3371B5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1E95B60C" w14:textId="2C4559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0543</w:t>
            </w:r>
          </w:p>
        </w:tc>
        <w:tc>
          <w:tcPr>
            <w:tcW w:w="220" w:type="pct"/>
          </w:tcPr>
          <w:p w14:paraId="7075A3F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C20A1CF" w14:textId="7B7597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3AEC62EF" w14:textId="693251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99C317C" w14:textId="4A7FD1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1823208A" w14:textId="24872C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1A38CBFB" w14:textId="77777777" w:rsidTr="00AE7F5C">
        <w:tc>
          <w:tcPr>
            <w:tcW w:w="514" w:type="pct"/>
          </w:tcPr>
          <w:p w14:paraId="572D811F" w14:textId="0FF61A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R4-2313957</w:t>
            </w:r>
          </w:p>
        </w:tc>
        <w:tc>
          <w:tcPr>
            <w:tcW w:w="1177" w:type="pct"/>
          </w:tcPr>
          <w:p w14:paraId="07BF58BC" w14:textId="6F58E5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TS 38.141-2: Corrections</w:t>
            </w:r>
          </w:p>
        </w:tc>
        <w:tc>
          <w:tcPr>
            <w:tcW w:w="589" w:type="pct"/>
          </w:tcPr>
          <w:p w14:paraId="52BBC8F0" w14:textId="4075F0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9187236" w14:textId="078ABE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09E23EFD" w14:textId="70C0757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0543</w:t>
            </w:r>
          </w:p>
        </w:tc>
        <w:tc>
          <w:tcPr>
            <w:tcW w:w="220" w:type="pct"/>
          </w:tcPr>
          <w:p w14:paraId="47971A52" w14:textId="22663E0E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AD98E4A" w14:textId="476756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57345FD5" w14:textId="625B6A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F4D5C01" w14:textId="67FFB6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25CF3BE0" w14:textId="5818C1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FD8A40B" w14:textId="77777777" w:rsidTr="00AE7F5C">
        <w:tc>
          <w:tcPr>
            <w:tcW w:w="514" w:type="pct"/>
          </w:tcPr>
          <w:p w14:paraId="2A25F65A" w14:textId="551A0E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R4-2313741</w:t>
            </w:r>
          </w:p>
        </w:tc>
        <w:tc>
          <w:tcPr>
            <w:tcW w:w="1177" w:type="pct"/>
          </w:tcPr>
          <w:p w14:paraId="0D689B49" w14:textId="63B453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TS 38.141-2: Corrections</w:t>
            </w:r>
          </w:p>
        </w:tc>
        <w:tc>
          <w:tcPr>
            <w:tcW w:w="589" w:type="pct"/>
          </w:tcPr>
          <w:p w14:paraId="011A0907" w14:textId="17E8FD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5ED90C49" w14:textId="604B80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47B935F2" w14:textId="4BA065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0544</w:t>
            </w:r>
          </w:p>
        </w:tc>
        <w:tc>
          <w:tcPr>
            <w:tcW w:w="220" w:type="pct"/>
          </w:tcPr>
          <w:p w14:paraId="275759A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D176C94" w14:textId="635BB4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6AD4ED8" w14:textId="5027CD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1B68F95" w14:textId="2208E9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73AF1C2B" w14:textId="4AE6C3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82AA77E" w14:textId="77777777" w:rsidTr="00AE7F5C">
        <w:tc>
          <w:tcPr>
            <w:tcW w:w="514" w:type="pct"/>
          </w:tcPr>
          <w:p w14:paraId="3B9F27FF" w14:textId="076863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R4-2313742</w:t>
            </w:r>
          </w:p>
        </w:tc>
        <w:tc>
          <w:tcPr>
            <w:tcW w:w="1177" w:type="pct"/>
          </w:tcPr>
          <w:p w14:paraId="63CE2D03" w14:textId="4AC54B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TS 38.141-2: Corrections</w:t>
            </w:r>
          </w:p>
        </w:tc>
        <w:tc>
          <w:tcPr>
            <w:tcW w:w="589" w:type="pct"/>
          </w:tcPr>
          <w:p w14:paraId="77A1C1F3" w14:textId="0DF7E5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139A7CC5" w14:textId="7A28AC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28B13DDA" w14:textId="057870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0545</w:t>
            </w:r>
          </w:p>
        </w:tc>
        <w:tc>
          <w:tcPr>
            <w:tcW w:w="220" w:type="pct"/>
          </w:tcPr>
          <w:p w14:paraId="329E951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8CA2C03" w14:textId="78800E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F071959" w14:textId="63CC57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E645641" w14:textId="3147B36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4A4DDD2B" w14:textId="26BB82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C503D63" w14:textId="77777777" w:rsidTr="00AE7F5C">
        <w:tc>
          <w:tcPr>
            <w:tcW w:w="514" w:type="pct"/>
          </w:tcPr>
          <w:p w14:paraId="6DCACF3A" w14:textId="4D4FC3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R4-2313743</w:t>
            </w:r>
          </w:p>
        </w:tc>
        <w:tc>
          <w:tcPr>
            <w:tcW w:w="1177" w:type="pct"/>
          </w:tcPr>
          <w:p w14:paraId="187CC601" w14:textId="081B2C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TS 38.141-2: Corrections</w:t>
            </w:r>
          </w:p>
        </w:tc>
        <w:tc>
          <w:tcPr>
            <w:tcW w:w="589" w:type="pct"/>
          </w:tcPr>
          <w:p w14:paraId="05C4D76E" w14:textId="158A75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6B8939E0" w14:textId="7BBBFF0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38.141-2</w:t>
            </w:r>
          </w:p>
        </w:tc>
        <w:tc>
          <w:tcPr>
            <w:tcW w:w="295" w:type="pct"/>
          </w:tcPr>
          <w:p w14:paraId="0A7E38F2" w14:textId="763478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0546</w:t>
            </w:r>
          </w:p>
        </w:tc>
        <w:tc>
          <w:tcPr>
            <w:tcW w:w="220" w:type="pct"/>
          </w:tcPr>
          <w:p w14:paraId="275B450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374D2D8" w14:textId="561008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3C9A17A" w14:textId="402F29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944ACA5" w14:textId="6C51F2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NR_newRAT-Perf</w:t>
            </w:r>
          </w:p>
        </w:tc>
        <w:tc>
          <w:tcPr>
            <w:tcW w:w="512" w:type="pct"/>
          </w:tcPr>
          <w:p w14:paraId="6AA02249" w14:textId="1ED5E6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5644970" w14:textId="77777777" w:rsidTr="00AE7F5C">
        <w:tc>
          <w:tcPr>
            <w:tcW w:w="514" w:type="pct"/>
          </w:tcPr>
          <w:p w14:paraId="3C576B0E" w14:textId="536242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R4-2312573</w:t>
            </w:r>
          </w:p>
        </w:tc>
        <w:tc>
          <w:tcPr>
            <w:tcW w:w="1177" w:type="pct"/>
          </w:tcPr>
          <w:p w14:paraId="00B2D84C" w14:textId="7BA988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[NR_MIMO_OTA] CR to TS38.151 on Definitions of terms</w:t>
            </w:r>
          </w:p>
        </w:tc>
        <w:tc>
          <w:tcPr>
            <w:tcW w:w="589" w:type="pct"/>
          </w:tcPr>
          <w:p w14:paraId="682097C6" w14:textId="31EBD1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456B81AA" w14:textId="3EC083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38.151</w:t>
            </w:r>
          </w:p>
        </w:tc>
        <w:tc>
          <w:tcPr>
            <w:tcW w:w="295" w:type="pct"/>
          </w:tcPr>
          <w:p w14:paraId="485A29EE" w14:textId="7A72FF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0013</w:t>
            </w:r>
          </w:p>
        </w:tc>
        <w:tc>
          <w:tcPr>
            <w:tcW w:w="220" w:type="pct"/>
          </w:tcPr>
          <w:p w14:paraId="46075AC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331D9BC" w14:textId="28B13C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A7AD48B" w14:textId="32771C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538AAC4" w14:textId="1E9DAB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NR_MIMO_OTA</w:t>
            </w:r>
          </w:p>
        </w:tc>
        <w:tc>
          <w:tcPr>
            <w:tcW w:w="512" w:type="pct"/>
          </w:tcPr>
          <w:p w14:paraId="49FC0BFA" w14:textId="21D1F3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A22133A" w14:textId="77777777" w:rsidTr="00AE7F5C">
        <w:tc>
          <w:tcPr>
            <w:tcW w:w="514" w:type="pct"/>
          </w:tcPr>
          <w:p w14:paraId="78A9D273" w14:textId="284853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R4-2312928</w:t>
            </w:r>
          </w:p>
        </w:tc>
        <w:tc>
          <w:tcPr>
            <w:tcW w:w="1177" w:type="pct"/>
          </w:tcPr>
          <w:p w14:paraId="25FB8036" w14:textId="79AF1E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38.151 on FR1 and FR2 requirement</w:t>
            </w:r>
          </w:p>
        </w:tc>
        <w:tc>
          <w:tcPr>
            <w:tcW w:w="589" w:type="pct"/>
          </w:tcPr>
          <w:p w14:paraId="3C7269F7" w14:textId="4E26D4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OPPO</w:t>
            </w:r>
          </w:p>
        </w:tc>
        <w:tc>
          <w:tcPr>
            <w:tcW w:w="441" w:type="pct"/>
          </w:tcPr>
          <w:p w14:paraId="0C57F41D" w14:textId="42B45A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38.151</w:t>
            </w:r>
          </w:p>
        </w:tc>
        <w:tc>
          <w:tcPr>
            <w:tcW w:w="295" w:type="pct"/>
          </w:tcPr>
          <w:p w14:paraId="253CA5AC" w14:textId="1BF5F7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0014</w:t>
            </w:r>
          </w:p>
        </w:tc>
        <w:tc>
          <w:tcPr>
            <w:tcW w:w="220" w:type="pct"/>
          </w:tcPr>
          <w:p w14:paraId="22AC869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FB4E151" w14:textId="4611A0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934C7AD" w14:textId="2D5978D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8DD1D3A" w14:textId="5C7D26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NR_FR1_TRP_TRS-Core</w:t>
            </w:r>
          </w:p>
        </w:tc>
        <w:tc>
          <w:tcPr>
            <w:tcW w:w="512" w:type="pct"/>
          </w:tcPr>
          <w:p w14:paraId="45B70AB1" w14:textId="484CDC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45630537" w14:textId="77777777" w:rsidTr="00AE7F5C">
        <w:tc>
          <w:tcPr>
            <w:tcW w:w="514" w:type="pct"/>
          </w:tcPr>
          <w:p w14:paraId="6E497477" w14:textId="02CBDC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R4-2313227</w:t>
            </w:r>
          </w:p>
        </w:tc>
        <w:tc>
          <w:tcPr>
            <w:tcW w:w="1177" w:type="pct"/>
          </w:tcPr>
          <w:p w14:paraId="1305DC5D" w14:textId="61D827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[NR_MIMO_OTA] CR on TS38.151 on FR2 power validation passfail limit</w:t>
            </w:r>
          </w:p>
        </w:tc>
        <w:tc>
          <w:tcPr>
            <w:tcW w:w="589" w:type="pct"/>
          </w:tcPr>
          <w:p w14:paraId="62E39B3F" w14:textId="3C638D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Huawei,HiSilicon</w:t>
            </w:r>
          </w:p>
        </w:tc>
        <w:tc>
          <w:tcPr>
            <w:tcW w:w="441" w:type="pct"/>
          </w:tcPr>
          <w:p w14:paraId="50C7BA52" w14:textId="523F8D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38.151</w:t>
            </w:r>
          </w:p>
        </w:tc>
        <w:tc>
          <w:tcPr>
            <w:tcW w:w="295" w:type="pct"/>
          </w:tcPr>
          <w:p w14:paraId="1943ADFD" w14:textId="6B225F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0015</w:t>
            </w:r>
          </w:p>
        </w:tc>
        <w:tc>
          <w:tcPr>
            <w:tcW w:w="220" w:type="pct"/>
          </w:tcPr>
          <w:p w14:paraId="5476805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126D46F" w14:textId="20C6D7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9B09B10" w14:textId="073A79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7398E80" w14:textId="695D73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NR_MIMO_OTA</w:t>
            </w:r>
          </w:p>
        </w:tc>
        <w:tc>
          <w:tcPr>
            <w:tcW w:w="512" w:type="pct"/>
          </w:tcPr>
          <w:p w14:paraId="761CAE98" w14:textId="4120CF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524BA856" w14:textId="77777777" w:rsidTr="00AE7F5C">
        <w:tc>
          <w:tcPr>
            <w:tcW w:w="514" w:type="pct"/>
          </w:tcPr>
          <w:p w14:paraId="5C492FEE" w14:textId="3B85C6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R4-2313260</w:t>
            </w:r>
          </w:p>
        </w:tc>
        <w:tc>
          <w:tcPr>
            <w:tcW w:w="1177" w:type="pct"/>
          </w:tcPr>
          <w:p w14:paraId="7EC09679" w14:textId="160BE6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On Test methodology for FR2 Channel Model Power Validation</w:t>
            </w:r>
          </w:p>
        </w:tc>
        <w:tc>
          <w:tcPr>
            <w:tcW w:w="589" w:type="pct"/>
          </w:tcPr>
          <w:p w14:paraId="3D599811" w14:textId="619B2B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312BA49C" w14:textId="18F18F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38.151</w:t>
            </w:r>
          </w:p>
        </w:tc>
        <w:tc>
          <w:tcPr>
            <w:tcW w:w="295" w:type="pct"/>
          </w:tcPr>
          <w:p w14:paraId="7256C5BE" w14:textId="062097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0016</w:t>
            </w:r>
          </w:p>
        </w:tc>
        <w:tc>
          <w:tcPr>
            <w:tcW w:w="220" w:type="pct"/>
          </w:tcPr>
          <w:p w14:paraId="05ECF86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F020398" w14:textId="2B663B3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B50D44E" w14:textId="0BFB19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6ED985E" w14:textId="3B069B2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NR_MIMO_OTA_enh-Core</w:t>
            </w:r>
          </w:p>
        </w:tc>
        <w:tc>
          <w:tcPr>
            <w:tcW w:w="512" w:type="pct"/>
          </w:tcPr>
          <w:p w14:paraId="03FB146F" w14:textId="077A1A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9796F3D" w14:textId="77777777" w:rsidTr="00AE7F5C">
        <w:tc>
          <w:tcPr>
            <w:tcW w:w="514" w:type="pct"/>
          </w:tcPr>
          <w:p w14:paraId="550DBD19" w14:textId="22AD50E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R4-2313897</w:t>
            </w:r>
          </w:p>
        </w:tc>
        <w:tc>
          <w:tcPr>
            <w:tcW w:w="1177" w:type="pct"/>
          </w:tcPr>
          <w:p w14:paraId="0B1C3B8E" w14:textId="6E065E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On Test methodology for FR2 Channel Model Power Validation</w:t>
            </w:r>
          </w:p>
        </w:tc>
        <w:tc>
          <w:tcPr>
            <w:tcW w:w="589" w:type="pct"/>
          </w:tcPr>
          <w:p w14:paraId="55257766" w14:textId="056FBB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19626278" w14:textId="2A8B80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38.151</w:t>
            </w:r>
          </w:p>
        </w:tc>
        <w:tc>
          <w:tcPr>
            <w:tcW w:w="295" w:type="pct"/>
          </w:tcPr>
          <w:p w14:paraId="6E6843F9" w14:textId="44C998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0016</w:t>
            </w:r>
          </w:p>
        </w:tc>
        <w:tc>
          <w:tcPr>
            <w:tcW w:w="220" w:type="pct"/>
          </w:tcPr>
          <w:p w14:paraId="31049202" w14:textId="04E5AF1A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7621598" w14:textId="7A7B31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8E32AE8" w14:textId="631725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DF1D316" w14:textId="0A05CF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NR_MIMO_OTA_enh-Core</w:t>
            </w:r>
          </w:p>
        </w:tc>
        <w:tc>
          <w:tcPr>
            <w:tcW w:w="512" w:type="pct"/>
          </w:tcPr>
          <w:p w14:paraId="313BAD70" w14:textId="1BFDF5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CF28ACF" w14:textId="77777777" w:rsidTr="00AE7F5C">
        <w:tc>
          <w:tcPr>
            <w:tcW w:w="514" w:type="pct"/>
          </w:tcPr>
          <w:p w14:paraId="6A927D0C" w14:textId="0FC3F8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R4-2313575</w:t>
            </w:r>
          </w:p>
        </w:tc>
        <w:tc>
          <w:tcPr>
            <w:tcW w:w="1177" w:type="pct"/>
          </w:tcPr>
          <w:p w14:paraId="10D41499" w14:textId="6C157D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38.151 on Definitions of terms</w:t>
            </w:r>
          </w:p>
        </w:tc>
        <w:tc>
          <w:tcPr>
            <w:tcW w:w="589" w:type="pct"/>
          </w:tcPr>
          <w:p w14:paraId="3326DFE4" w14:textId="0F7EF0A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vivo</w:t>
            </w:r>
          </w:p>
        </w:tc>
        <w:tc>
          <w:tcPr>
            <w:tcW w:w="441" w:type="pct"/>
          </w:tcPr>
          <w:p w14:paraId="7567EB0B" w14:textId="13E218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38.151</w:t>
            </w:r>
          </w:p>
        </w:tc>
        <w:tc>
          <w:tcPr>
            <w:tcW w:w="295" w:type="pct"/>
          </w:tcPr>
          <w:p w14:paraId="2EB0EE32" w14:textId="63E3C8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0017</w:t>
            </w:r>
          </w:p>
        </w:tc>
        <w:tc>
          <w:tcPr>
            <w:tcW w:w="220" w:type="pct"/>
          </w:tcPr>
          <w:p w14:paraId="54AECEE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1444C7C" w14:textId="3483D6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436FF59" w14:textId="40BD00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CEECC0E" w14:textId="2DBD7B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NR_MIMO_OTA</w:t>
            </w:r>
          </w:p>
        </w:tc>
        <w:tc>
          <w:tcPr>
            <w:tcW w:w="512" w:type="pct"/>
          </w:tcPr>
          <w:p w14:paraId="4016FCF1" w14:textId="593E32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AD01E7E" w14:textId="77777777" w:rsidTr="00AE7F5C">
        <w:tc>
          <w:tcPr>
            <w:tcW w:w="514" w:type="pct"/>
          </w:tcPr>
          <w:p w14:paraId="679564FE" w14:textId="5D2E9F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R4-2313799</w:t>
            </w:r>
          </w:p>
        </w:tc>
        <w:tc>
          <w:tcPr>
            <w:tcW w:w="1177" w:type="pct"/>
          </w:tcPr>
          <w:p w14:paraId="69505F27" w14:textId="60AA59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FR2 CM Validation Corrections</w:t>
            </w:r>
          </w:p>
        </w:tc>
        <w:tc>
          <w:tcPr>
            <w:tcW w:w="589" w:type="pct"/>
          </w:tcPr>
          <w:p w14:paraId="4B5F572D" w14:textId="0231C5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23A0246E" w14:textId="4A6745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38.151</w:t>
            </w:r>
          </w:p>
        </w:tc>
        <w:tc>
          <w:tcPr>
            <w:tcW w:w="295" w:type="pct"/>
          </w:tcPr>
          <w:p w14:paraId="51A24396" w14:textId="76F4DC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0018</w:t>
            </w:r>
          </w:p>
        </w:tc>
        <w:tc>
          <w:tcPr>
            <w:tcW w:w="220" w:type="pct"/>
          </w:tcPr>
          <w:p w14:paraId="5907B11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7220398" w14:textId="2ABDA4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EF0AD32" w14:textId="486ED4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2311BE0" w14:textId="5EDFD4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NR_MIMO_OTA_enh-Core</w:t>
            </w:r>
          </w:p>
        </w:tc>
        <w:tc>
          <w:tcPr>
            <w:tcW w:w="512" w:type="pct"/>
          </w:tcPr>
          <w:p w14:paraId="71072981" w14:textId="4BF155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F21701D" w14:textId="77777777" w:rsidTr="00AE7F5C">
        <w:tc>
          <w:tcPr>
            <w:tcW w:w="514" w:type="pct"/>
          </w:tcPr>
          <w:p w14:paraId="7774BCC1" w14:textId="20D6F1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R4-2313898</w:t>
            </w:r>
          </w:p>
        </w:tc>
        <w:tc>
          <w:tcPr>
            <w:tcW w:w="1177" w:type="pct"/>
          </w:tcPr>
          <w:p w14:paraId="547A4308" w14:textId="710494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FR2 CM Validation Corrections</w:t>
            </w:r>
          </w:p>
        </w:tc>
        <w:tc>
          <w:tcPr>
            <w:tcW w:w="589" w:type="pct"/>
          </w:tcPr>
          <w:p w14:paraId="716A5AC0" w14:textId="57AFF5D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1" w:type="pct"/>
          </w:tcPr>
          <w:p w14:paraId="18287795" w14:textId="1476E1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38.151</w:t>
            </w:r>
          </w:p>
        </w:tc>
        <w:tc>
          <w:tcPr>
            <w:tcW w:w="295" w:type="pct"/>
          </w:tcPr>
          <w:p w14:paraId="63803E1B" w14:textId="2FA9F5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0018</w:t>
            </w:r>
          </w:p>
        </w:tc>
        <w:tc>
          <w:tcPr>
            <w:tcW w:w="220" w:type="pct"/>
          </w:tcPr>
          <w:p w14:paraId="49DB8DBD" w14:textId="263A6F7C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06D97623" w14:textId="2AD3A3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F95D476" w14:textId="143B87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204921B" w14:textId="4AC0AD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NR_MIMO_OTA_enh-Core</w:t>
            </w:r>
          </w:p>
        </w:tc>
        <w:tc>
          <w:tcPr>
            <w:tcW w:w="512" w:type="pct"/>
          </w:tcPr>
          <w:p w14:paraId="5465C41D" w14:textId="5CC01B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1D4479A" w14:textId="77777777" w:rsidTr="00AE7F5C">
        <w:tc>
          <w:tcPr>
            <w:tcW w:w="514" w:type="pct"/>
          </w:tcPr>
          <w:p w14:paraId="5A41938B" w14:textId="27CBCF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R4-2312648</w:t>
            </w:r>
          </w:p>
        </w:tc>
        <w:tc>
          <w:tcPr>
            <w:tcW w:w="1177" w:type="pct"/>
          </w:tcPr>
          <w:p w14:paraId="20C6279F" w14:textId="50F517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Requirements for NavIC L5 A-GNSS support</w:t>
            </w:r>
          </w:p>
        </w:tc>
        <w:tc>
          <w:tcPr>
            <w:tcW w:w="589" w:type="pct"/>
          </w:tcPr>
          <w:p w14:paraId="6CEAB65B" w14:textId="659C50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Reliance Jio</w:t>
            </w:r>
          </w:p>
        </w:tc>
        <w:tc>
          <w:tcPr>
            <w:tcW w:w="441" w:type="pct"/>
          </w:tcPr>
          <w:p w14:paraId="0362B8B9" w14:textId="38BDAA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38.171</w:t>
            </w:r>
          </w:p>
        </w:tc>
        <w:tc>
          <w:tcPr>
            <w:tcW w:w="295" w:type="pct"/>
          </w:tcPr>
          <w:p w14:paraId="7D5547D4" w14:textId="5F472D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0025</w:t>
            </w:r>
          </w:p>
        </w:tc>
        <w:tc>
          <w:tcPr>
            <w:tcW w:w="220" w:type="pct"/>
          </w:tcPr>
          <w:p w14:paraId="4BB179D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29B0CAE" w14:textId="4898AB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1427389" w14:textId="23F68F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D572038" w14:textId="44FA85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TEI17</w:t>
            </w:r>
          </w:p>
        </w:tc>
        <w:tc>
          <w:tcPr>
            <w:tcW w:w="512" w:type="pct"/>
          </w:tcPr>
          <w:p w14:paraId="027BC8D5" w14:textId="59E251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1879B0B" w14:textId="77777777" w:rsidTr="00AE7F5C">
        <w:tc>
          <w:tcPr>
            <w:tcW w:w="514" w:type="pct"/>
          </w:tcPr>
          <w:p w14:paraId="6741A6BE" w14:textId="7A53ED7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R4-2314416</w:t>
            </w:r>
          </w:p>
        </w:tc>
        <w:tc>
          <w:tcPr>
            <w:tcW w:w="1177" w:type="pct"/>
          </w:tcPr>
          <w:p w14:paraId="5CA6B41E" w14:textId="00CA64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Requirements for NavIC L5 A-GNSS support</w:t>
            </w:r>
          </w:p>
        </w:tc>
        <w:tc>
          <w:tcPr>
            <w:tcW w:w="589" w:type="pct"/>
          </w:tcPr>
          <w:p w14:paraId="0258CEB9" w14:textId="6F7F1E4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Reliance Jio, CEWiT</w:t>
            </w:r>
          </w:p>
        </w:tc>
        <w:tc>
          <w:tcPr>
            <w:tcW w:w="441" w:type="pct"/>
          </w:tcPr>
          <w:p w14:paraId="23FF514C" w14:textId="7AB878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38.171</w:t>
            </w:r>
          </w:p>
        </w:tc>
        <w:tc>
          <w:tcPr>
            <w:tcW w:w="295" w:type="pct"/>
          </w:tcPr>
          <w:p w14:paraId="14DE8C08" w14:textId="11F6D0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0025</w:t>
            </w:r>
          </w:p>
        </w:tc>
        <w:tc>
          <w:tcPr>
            <w:tcW w:w="220" w:type="pct"/>
          </w:tcPr>
          <w:p w14:paraId="38AEDAF6" w14:textId="44B37A38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2712D0DB" w14:textId="346484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7E331F6" w14:textId="0F4460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2005A07" w14:textId="4D382B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NR_pos_enh-Core</w:t>
            </w:r>
          </w:p>
        </w:tc>
        <w:tc>
          <w:tcPr>
            <w:tcW w:w="512" w:type="pct"/>
          </w:tcPr>
          <w:p w14:paraId="628A5FBC" w14:textId="7EE9D5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1F01424" w14:textId="77777777" w:rsidTr="00AE7F5C">
        <w:tc>
          <w:tcPr>
            <w:tcW w:w="514" w:type="pct"/>
          </w:tcPr>
          <w:p w14:paraId="6DF111FB" w14:textId="024180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R4-2311566</w:t>
            </w:r>
          </w:p>
        </w:tc>
        <w:tc>
          <w:tcPr>
            <w:tcW w:w="1177" w:type="pct"/>
          </w:tcPr>
          <w:p w14:paraId="544BAE83" w14:textId="25E687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[NR_IAB_enh-Core] CR to TS 38.174: Addition of missing bands for IAB co-existence and co-location requirements</w:t>
            </w:r>
          </w:p>
        </w:tc>
        <w:tc>
          <w:tcPr>
            <w:tcW w:w="589" w:type="pct"/>
          </w:tcPr>
          <w:p w14:paraId="7672B9D1" w14:textId="17E6C6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2A4F8C26" w14:textId="0B4AD2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48C06625" w14:textId="50729B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0055</w:t>
            </w:r>
          </w:p>
        </w:tc>
        <w:tc>
          <w:tcPr>
            <w:tcW w:w="220" w:type="pct"/>
          </w:tcPr>
          <w:p w14:paraId="181B793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105789C" w14:textId="57BCD6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9F0E5C4" w14:textId="02716A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9AB7C07" w14:textId="5403BE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NR_IAB_enh-Core</w:t>
            </w:r>
          </w:p>
        </w:tc>
        <w:tc>
          <w:tcPr>
            <w:tcW w:w="512" w:type="pct"/>
          </w:tcPr>
          <w:p w14:paraId="32C1DAB5" w14:textId="2EB319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0E93C73" w14:textId="77777777" w:rsidTr="00AE7F5C">
        <w:tc>
          <w:tcPr>
            <w:tcW w:w="514" w:type="pct"/>
          </w:tcPr>
          <w:p w14:paraId="06C07774" w14:textId="5EC0CD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R4-2311567</w:t>
            </w:r>
          </w:p>
        </w:tc>
        <w:tc>
          <w:tcPr>
            <w:tcW w:w="1177" w:type="pct"/>
          </w:tcPr>
          <w:p w14:paraId="20B354D1" w14:textId="25AB1DF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[NR_IAB_enh-Core] CR to TS 38.174: Addition of missing bands for IAB co-existence and co-location requirements</w:t>
            </w:r>
          </w:p>
        </w:tc>
        <w:tc>
          <w:tcPr>
            <w:tcW w:w="589" w:type="pct"/>
          </w:tcPr>
          <w:p w14:paraId="1AC987D5" w14:textId="30A8F8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406CA8CE" w14:textId="5D54FE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2394CA0B" w14:textId="20B6A8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0056</w:t>
            </w:r>
          </w:p>
        </w:tc>
        <w:tc>
          <w:tcPr>
            <w:tcW w:w="220" w:type="pct"/>
          </w:tcPr>
          <w:p w14:paraId="1E17CE5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254420B" w14:textId="1A5862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5765053" w14:textId="4BD2C8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66F4600F" w14:textId="705777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NR_IAB_enh-Core</w:t>
            </w:r>
          </w:p>
        </w:tc>
        <w:tc>
          <w:tcPr>
            <w:tcW w:w="512" w:type="pct"/>
          </w:tcPr>
          <w:p w14:paraId="48160C78" w14:textId="6690C9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85D429F" w14:textId="77777777" w:rsidTr="00AE7F5C">
        <w:tc>
          <w:tcPr>
            <w:tcW w:w="514" w:type="pct"/>
          </w:tcPr>
          <w:p w14:paraId="6A4484A0" w14:textId="7CD18B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R4-2311590</w:t>
            </w:r>
          </w:p>
        </w:tc>
        <w:tc>
          <w:tcPr>
            <w:tcW w:w="1177" w:type="pct"/>
          </w:tcPr>
          <w:p w14:paraId="61A0CC4F" w14:textId="0DD341C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38.174, Correction on scaling factor for IAB-MT type 1-O</w:t>
            </w:r>
          </w:p>
        </w:tc>
        <w:tc>
          <w:tcPr>
            <w:tcW w:w="589" w:type="pct"/>
          </w:tcPr>
          <w:p w14:paraId="70CAD8E6" w14:textId="7C8EA8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CATT, NEC</w:t>
            </w:r>
          </w:p>
        </w:tc>
        <w:tc>
          <w:tcPr>
            <w:tcW w:w="441" w:type="pct"/>
          </w:tcPr>
          <w:p w14:paraId="30EFE678" w14:textId="07E284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7E694742" w14:textId="17FA3D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0057</w:t>
            </w:r>
          </w:p>
        </w:tc>
        <w:tc>
          <w:tcPr>
            <w:tcW w:w="220" w:type="pct"/>
          </w:tcPr>
          <w:p w14:paraId="27DF9BA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8620B49" w14:textId="760846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7457D844" w14:textId="367CCE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910A65B" w14:textId="6CFBEA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NR_IAB-Core</w:t>
            </w:r>
          </w:p>
        </w:tc>
        <w:tc>
          <w:tcPr>
            <w:tcW w:w="512" w:type="pct"/>
          </w:tcPr>
          <w:p w14:paraId="3ECAE26D" w14:textId="176210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252265C" w14:textId="77777777" w:rsidTr="00AE7F5C">
        <w:tc>
          <w:tcPr>
            <w:tcW w:w="514" w:type="pct"/>
          </w:tcPr>
          <w:p w14:paraId="26008436" w14:textId="14966D9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R4-2313925</w:t>
            </w:r>
          </w:p>
        </w:tc>
        <w:tc>
          <w:tcPr>
            <w:tcW w:w="1177" w:type="pct"/>
          </w:tcPr>
          <w:p w14:paraId="7CDCD9FD" w14:textId="69F70F5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38.174, Correction on scaling factor for IAB-MT type 1-O</w:t>
            </w:r>
          </w:p>
        </w:tc>
        <w:tc>
          <w:tcPr>
            <w:tcW w:w="589" w:type="pct"/>
          </w:tcPr>
          <w:p w14:paraId="3FA3BEF7" w14:textId="4614AC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CATT, NEC</w:t>
            </w:r>
          </w:p>
        </w:tc>
        <w:tc>
          <w:tcPr>
            <w:tcW w:w="441" w:type="pct"/>
          </w:tcPr>
          <w:p w14:paraId="07E1CD8B" w14:textId="22376F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7C970FBB" w14:textId="43CF825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0057</w:t>
            </w:r>
          </w:p>
        </w:tc>
        <w:tc>
          <w:tcPr>
            <w:tcW w:w="220" w:type="pct"/>
          </w:tcPr>
          <w:p w14:paraId="4A4368A7" w14:textId="0AC7359F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712A1EB" w14:textId="1760C0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40DA6048" w14:textId="75BB0B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4AC6E92" w14:textId="23BB8B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NR_IAB-Core</w:t>
            </w:r>
          </w:p>
        </w:tc>
        <w:tc>
          <w:tcPr>
            <w:tcW w:w="512" w:type="pct"/>
          </w:tcPr>
          <w:p w14:paraId="361A844C" w14:textId="6CE247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7A0B0B5" w14:textId="77777777" w:rsidTr="00AE7F5C">
        <w:tc>
          <w:tcPr>
            <w:tcW w:w="514" w:type="pct"/>
          </w:tcPr>
          <w:p w14:paraId="4858A5E9" w14:textId="2AA7E8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R4-2311591</w:t>
            </w:r>
          </w:p>
        </w:tc>
        <w:tc>
          <w:tcPr>
            <w:tcW w:w="1177" w:type="pct"/>
          </w:tcPr>
          <w:p w14:paraId="0BE1BB7B" w14:textId="0690FF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38.174, Correction on scaling factor for IAB-MT type 1-O</w:t>
            </w:r>
          </w:p>
        </w:tc>
        <w:tc>
          <w:tcPr>
            <w:tcW w:w="589" w:type="pct"/>
          </w:tcPr>
          <w:p w14:paraId="6DE21D5F" w14:textId="03AE62C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CATT, NEC</w:t>
            </w:r>
          </w:p>
        </w:tc>
        <w:tc>
          <w:tcPr>
            <w:tcW w:w="441" w:type="pct"/>
          </w:tcPr>
          <w:p w14:paraId="168DAE7D" w14:textId="540F28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546BB751" w14:textId="649A64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0058</w:t>
            </w:r>
          </w:p>
        </w:tc>
        <w:tc>
          <w:tcPr>
            <w:tcW w:w="220" w:type="pct"/>
          </w:tcPr>
          <w:p w14:paraId="43648A5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31B5B36" w14:textId="12132E0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B86DDEA" w14:textId="04D9D5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FFC35CD" w14:textId="33F0C9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NR_IAB-Core</w:t>
            </w:r>
          </w:p>
        </w:tc>
        <w:tc>
          <w:tcPr>
            <w:tcW w:w="512" w:type="pct"/>
          </w:tcPr>
          <w:p w14:paraId="59A8B125" w14:textId="37805B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C2DC223" w14:textId="77777777" w:rsidTr="00AE7F5C">
        <w:tc>
          <w:tcPr>
            <w:tcW w:w="514" w:type="pct"/>
          </w:tcPr>
          <w:p w14:paraId="1DDFB918" w14:textId="627D918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R4-2311592</w:t>
            </w:r>
          </w:p>
        </w:tc>
        <w:tc>
          <w:tcPr>
            <w:tcW w:w="1177" w:type="pct"/>
          </w:tcPr>
          <w:p w14:paraId="2ACC7EA7" w14:textId="0643E5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38.174, Correction on scaling factor for IAB-MT type 1-O</w:t>
            </w:r>
          </w:p>
        </w:tc>
        <w:tc>
          <w:tcPr>
            <w:tcW w:w="589" w:type="pct"/>
          </w:tcPr>
          <w:p w14:paraId="0223883D" w14:textId="75B7A9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CATT, NEC</w:t>
            </w:r>
          </w:p>
        </w:tc>
        <w:tc>
          <w:tcPr>
            <w:tcW w:w="441" w:type="pct"/>
          </w:tcPr>
          <w:p w14:paraId="282E4F26" w14:textId="21FDA5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139F271F" w14:textId="1AC44F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0059</w:t>
            </w:r>
          </w:p>
        </w:tc>
        <w:tc>
          <w:tcPr>
            <w:tcW w:w="220" w:type="pct"/>
          </w:tcPr>
          <w:p w14:paraId="5BAC913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64C240F" w14:textId="782F01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20FF997" w14:textId="3E5A09B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9E6DACB" w14:textId="1F3430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NR_IAB-Core</w:t>
            </w:r>
          </w:p>
        </w:tc>
        <w:tc>
          <w:tcPr>
            <w:tcW w:w="512" w:type="pct"/>
          </w:tcPr>
          <w:p w14:paraId="1864556C" w14:textId="3039BD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8B0132C" w14:textId="77777777" w:rsidTr="00AE7F5C">
        <w:tc>
          <w:tcPr>
            <w:tcW w:w="514" w:type="pct"/>
          </w:tcPr>
          <w:p w14:paraId="0BBBC3C4" w14:textId="15DC68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R4-2312397</w:t>
            </w:r>
          </w:p>
        </w:tc>
        <w:tc>
          <w:tcPr>
            <w:tcW w:w="1177" w:type="pct"/>
          </w:tcPr>
          <w:p w14:paraId="3D51EF60" w14:textId="439E4D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[NR_IAB-Core] CR on maintenance of RRM requirements for IAB R16</w:t>
            </w:r>
          </w:p>
        </w:tc>
        <w:tc>
          <w:tcPr>
            <w:tcW w:w="589" w:type="pct"/>
          </w:tcPr>
          <w:p w14:paraId="0B59000F" w14:textId="2B0FFA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7063EC2E" w14:textId="1F1063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44688B69" w14:textId="52D104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0060</w:t>
            </w:r>
          </w:p>
        </w:tc>
        <w:tc>
          <w:tcPr>
            <w:tcW w:w="220" w:type="pct"/>
          </w:tcPr>
          <w:p w14:paraId="79B907C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A6CEFFB" w14:textId="37B658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503F4620" w14:textId="696487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6722094" w14:textId="50BDD3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NR_IAB-Core</w:t>
            </w:r>
          </w:p>
        </w:tc>
        <w:tc>
          <w:tcPr>
            <w:tcW w:w="512" w:type="pct"/>
          </w:tcPr>
          <w:p w14:paraId="03589746" w14:textId="1D760B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421784A" w14:textId="77777777" w:rsidTr="00AE7F5C">
        <w:tc>
          <w:tcPr>
            <w:tcW w:w="514" w:type="pct"/>
          </w:tcPr>
          <w:p w14:paraId="1C29FCF8" w14:textId="631069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R4-2312398</w:t>
            </w:r>
          </w:p>
        </w:tc>
        <w:tc>
          <w:tcPr>
            <w:tcW w:w="1177" w:type="pct"/>
          </w:tcPr>
          <w:p w14:paraId="11DA7B1B" w14:textId="079A099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[NR_IAB-Core] CR on maintenance of RRM requirements for IAB R17</w:t>
            </w:r>
          </w:p>
        </w:tc>
        <w:tc>
          <w:tcPr>
            <w:tcW w:w="589" w:type="pct"/>
          </w:tcPr>
          <w:p w14:paraId="05B17974" w14:textId="3B6E83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48D04ED" w14:textId="19B2E9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3102AAE6" w14:textId="7FB27F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0061</w:t>
            </w:r>
          </w:p>
        </w:tc>
        <w:tc>
          <w:tcPr>
            <w:tcW w:w="220" w:type="pct"/>
          </w:tcPr>
          <w:p w14:paraId="4E63193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ACC1147" w14:textId="7DD7D6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1BF9BA6" w14:textId="5C5A31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EC2F463" w14:textId="0B18A1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NR_IAB-Core</w:t>
            </w:r>
          </w:p>
        </w:tc>
        <w:tc>
          <w:tcPr>
            <w:tcW w:w="512" w:type="pct"/>
          </w:tcPr>
          <w:p w14:paraId="182665F0" w14:textId="4AE76E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E03F916" w14:textId="77777777" w:rsidTr="00AE7F5C">
        <w:tc>
          <w:tcPr>
            <w:tcW w:w="514" w:type="pct"/>
          </w:tcPr>
          <w:p w14:paraId="028585AB" w14:textId="69778B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R4-2312399</w:t>
            </w:r>
          </w:p>
        </w:tc>
        <w:tc>
          <w:tcPr>
            <w:tcW w:w="1177" w:type="pct"/>
          </w:tcPr>
          <w:p w14:paraId="57659B74" w14:textId="2A3709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[NR_IAB-Core] CR on maintenance of RRM requirements for IAB R18</w:t>
            </w:r>
          </w:p>
        </w:tc>
        <w:tc>
          <w:tcPr>
            <w:tcW w:w="589" w:type="pct"/>
          </w:tcPr>
          <w:p w14:paraId="7009A308" w14:textId="1C67D1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CC05E58" w14:textId="55D160C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3AF03A4C" w14:textId="5C7B790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0062</w:t>
            </w:r>
          </w:p>
        </w:tc>
        <w:tc>
          <w:tcPr>
            <w:tcW w:w="220" w:type="pct"/>
          </w:tcPr>
          <w:p w14:paraId="2CF957C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4A8D217" w14:textId="07DFED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B90BF09" w14:textId="349797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AFD675A" w14:textId="36A9296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NR_IAB-Core</w:t>
            </w:r>
          </w:p>
        </w:tc>
        <w:tc>
          <w:tcPr>
            <w:tcW w:w="512" w:type="pct"/>
          </w:tcPr>
          <w:p w14:paraId="7672D28A" w14:textId="12A689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DC915E1" w14:textId="77777777" w:rsidTr="00AE7F5C">
        <w:tc>
          <w:tcPr>
            <w:tcW w:w="514" w:type="pct"/>
          </w:tcPr>
          <w:p w14:paraId="7CA5680D" w14:textId="565958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R4-2312799</w:t>
            </w:r>
          </w:p>
        </w:tc>
        <w:tc>
          <w:tcPr>
            <w:tcW w:w="1177" w:type="pct"/>
          </w:tcPr>
          <w:p w14:paraId="7095AFAF" w14:textId="3C9C08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[NR_IAB-Perf] CR for TS 38.174 FRC Correction in PDCCH Table (NR_IAB, Rel-16, CAT F)</w:t>
            </w:r>
          </w:p>
        </w:tc>
        <w:tc>
          <w:tcPr>
            <w:tcW w:w="589" w:type="pct"/>
          </w:tcPr>
          <w:p w14:paraId="3981BB3E" w14:textId="490055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40F91E4D" w14:textId="2CE942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300C5594" w14:textId="0B9FF0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0063</w:t>
            </w:r>
          </w:p>
        </w:tc>
        <w:tc>
          <w:tcPr>
            <w:tcW w:w="220" w:type="pct"/>
          </w:tcPr>
          <w:p w14:paraId="643BCDEE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5580205" w14:textId="11DB9C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7C525C7E" w14:textId="31174C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EB35670" w14:textId="65D344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NR_IAB-Perf</w:t>
            </w:r>
          </w:p>
        </w:tc>
        <w:tc>
          <w:tcPr>
            <w:tcW w:w="512" w:type="pct"/>
          </w:tcPr>
          <w:p w14:paraId="410812E1" w14:textId="74EB51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merged</w:t>
            </w:r>
          </w:p>
        </w:tc>
      </w:tr>
      <w:tr w:rsidR="00AE7F5C" w14:paraId="0F15EEA4" w14:textId="77777777" w:rsidTr="00AE7F5C">
        <w:tc>
          <w:tcPr>
            <w:tcW w:w="514" w:type="pct"/>
          </w:tcPr>
          <w:p w14:paraId="552ABC69" w14:textId="5770CE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R4-2312800</w:t>
            </w:r>
          </w:p>
        </w:tc>
        <w:tc>
          <w:tcPr>
            <w:tcW w:w="1177" w:type="pct"/>
          </w:tcPr>
          <w:p w14:paraId="638AE3B4" w14:textId="1DA9ACE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[NR_IAB-Perf] CR for TS 38.174 FRC Correction in PDCCH Table (NR_IAB, Rel-17, CAT A)</w:t>
            </w:r>
          </w:p>
        </w:tc>
        <w:tc>
          <w:tcPr>
            <w:tcW w:w="589" w:type="pct"/>
          </w:tcPr>
          <w:p w14:paraId="624E6F3E" w14:textId="115A57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760E8B37" w14:textId="51EB38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26FFBA30" w14:textId="47D5CD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0064</w:t>
            </w:r>
          </w:p>
        </w:tc>
        <w:tc>
          <w:tcPr>
            <w:tcW w:w="220" w:type="pct"/>
          </w:tcPr>
          <w:p w14:paraId="3B968AFF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95F1E06" w14:textId="703DE8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10F874C" w14:textId="12127E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BC65482" w14:textId="6A8E7A4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NR_IAB-Perf</w:t>
            </w:r>
          </w:p>
        </w:tc>
        <w:tc>
          <w:tcPr>
            <w:tcW w:w="512" w:type="pct"/>
          </w:tcPr>
          <w:p w14:paraId="02A500A2" w14:textId="76F614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09170C66" w14:textId="77777777" w:rsidTr="00AE7F5C">
        <w:tc>
          <w:tcPr>
            <w:tcW w:w="514" w:type="pct"/>
          </w:tcPr>
          <w:p w14:paraId="0497FDE5" w14:textId="54435A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R4-2312801</w:t>
            </w:r>
          </w:p>
        </w:tc>
        <w:tc>
          <w:tcPr>
            <w:tcW w:w="1177" w:type="pct"/>
          </w:tcPr>
          <w:p w14:paraId="55F3F89B" w14:textId="36E768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[NR_IAB-Perf] CR for TS 38.174 FRC Correction in PDCCH Table (NR_IAB, Rel-18, CAT A)</w:t>
            </w:r>
          </w:p>
        </w:tc>
        <w:tc>
          <w:tcPr>
            <w:tcW w:w="589" w:type="pct"/>
          </w:tcPr>
          <w:p w14:paraId="0B9537EA" w14:textId="669691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768ECB2B" w14:textId="394F1A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5F15358B" w14:textId="2AC0CF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0065</w:t>
            </w:r>
          </w:p>
        </w:tc>
        <w:tc>
          <w:tcPr>
            <w:tcW w:w="220" w:type="pct"/>
          </w:tcPr>
          <w:p w14:paraId="4BB3F85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24A7865" w14:textId="41F28AD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DF99848" w14:textId="10C5B0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B53B09D" w14:textId="0B2144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NR_IAB-Perf</w:t>
            </w:r>
          </w:p>
        </w:tc>
        <w:tc>
          <w:tcPr>
            <w:tcW w:w="512" w:type="pct"/>
          </w:tcPr>
          <w:p w14:paraId="14AB4231" w14:textId="165BF1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720862D" w14:textId="77777777" w:rsidTr="00AE7F5C">
        <w:tc>
          <w:tcPr>
            <w:tcW w:w="514" w:type="pct"/>
          </w:tcPr>
          <w:p w14:paraId="517D1E39" w14:textId="75C83CF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R4-2313477</w:t>
            </w:r>
          </w:p>
        </w:tc>
        <w:tc>
          <w:tcPr>
            <w:tcW w:w="1177" w:type="pct"/>
          </w:tcPr>
          <w:p w14:paraId="47FD6093" w14:textId="1DD7E1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correct FR2 range in IAB specifiaiton</w:t>
            </w:r>
          </w:p>
        </w:tc>
        <w:tc>
          <w:tcPr>
            <w:tcW w:w="589" w:type="pct"/>
          </w:tcPr>
          <w:p w14:paraId="5E6EC882" w14:textId="7DE038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5B0F0CA6" w14:textId="1DD471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6B652BF2" w14:textId="7A11DB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0066</w:t>
            </w:r>
          </w:p>
        </w:tc>
        <w:tc>
          <w:tcPr>
            <w:tcW w:w="220" w:type="pct"/>
          </w:tcPr>
          <w:p w14:paraId="2353D57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2319F2E" w14:textId="1A2019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4B49D33" w14:textId="5C8E3B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FFF802C" w14:textId="57834C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NR_IAB-Core</w:t>
            </w:r>
          </w:p>
        </w:tc>
        <w:tc>
          <w:tcPr>
            <w:tcW w:w="512" w:type="pct"/>
          </w:tcPr>
          <w:p w14:paraId="47E4FF3C" w14:textId="632842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5CC8BFF3" w14:textId="77777777" w:rsidTr="00AE7F5C">
        <w:tc>
          <w:tcPr>
            <w:tcW w:w="514" w:type="pct"/>
          </w:tcPr>
          <w:p w14:paraId="2C8E5B0A" w14:textId="1C78C7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R4-2313958</w:t>
            </w:r>
          </w:p>
        </w:tc>
        <w:tc>
          <w:tcPr>
            <w:tcW w:w="1177" w:type="pct"/>
          </w:tcPr>
          <w:p w14:paraId="6C47634D" w14:textId="6092635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correct FR2 range in IAB specifiaiton</w:t>
            </w:r>
          </w:p>
        </w:tc>
        <w:tc>
          <w:tcPr>
            <w:tcW w:w="589" w:type="pct"/>
          </w:tcPr>
          <w:p w14:paraId="09B9648E" w14:textId="6AF8D7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28535E80" w14:textId="677E376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215D0FD8" w14:textId="701FC5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0066</w:t>
            </w:r>
          </w:p>
        </w:tc>
        <w:tc>
          <w:tcPr>
            <w:tcW w:w="220" w:type="pct"/>
          </w:tcPr>
          <w:p w14:paraId="0A35A5EB" w14:textId="0DF343F4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72AD0AF" w14:textId="4882A7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09498C6" w14:textId="575D0A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FB5BD8B" w14:textId="276353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NR_IAB-Core</w:t>
            </w:r>
          </w:p>
        </w:tc>
        <w:tc>
          <w:tcPr>
            <w:tcW w:w="512" w:type="pct"/>
          </w:tcPr>
          <w:p w14:paraId="2A3560A1" w14:textId="288714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7D1EBB1" w14:textId="77777777" w:rsidTr="00AE7F5C">
        <w:tc>
          <w:tcPr>
            <w:tcW w:w="514" w:type="pct"/>
          </w:tcPr>
          <w:p w14:paraId="4A59E706" w14:textId="4B4BD2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R4-2313478</w:t>
            </w:r>
          </w:p>
        </w:tc>
        <w:tc>
          <w:tcPr>
            <w:tcW w:w="1177" w:type="pct"/>
          </w:tcPr>
          <w:p w14:paraId="7600BFC5" w14:textId="36D7A8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correct FR2 range in IAB specifiaiton</w:t>
            </w:r>
          </w:p>
        </w:tc>
        <w:tc>
          <w:tcPr>
            <w:tcW w:w="589" w:type="pct"/>
          </w:tcPr>
          <w:p w14:paraId="15C9ECAB" w14:textId="0A6290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7E891896" w14:textId="025A48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6C8122BB" w14:textId="5CA278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0067</w:t>
            </w:r>
          </w:p>
        </w:tc>
        <w:tc>
          <w:tcPr>
            <w:tcW w:w="220" w:type="pct"/>
          </w:tcPr>
          <w:p w14:paraId="311E640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5F069BC" w14:textId="5FE554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315418B" w14:textId="7BE1332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018028DF" w14:textId="0973EC5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NR_IAB-Core</w:t>
            </w:r>
          </w:p>
        </w:tc>
        <w:tc>
          <w:tcPr>
            <w:tcW w:w="512" w:type="pct"/>
          </w:tcPr>
          <w:p w14:paraId="2CACAF68" w14:textId="3F3F37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FCB3C90" w14:textId="77777777" w:rsidTr="00AE7F5C">
        <w:tc>
          <w:tcPr>
            <w:tcW w:w="514" w:type="pct"/>
          </w:tcPr>
          <w:p w14:paraId="5FBB6F2F" w14:textId="52DF24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R4-2313515</w:t>
            </w:r>
          </w:p>
        </w:tc>
        <w:tc>
          <w:tcPr>
            <w:tcW w:w="1177" w:type="pct"/>
          </w:tcPr>
          <w:p w14:paraId="34A54673" w14:textId="559660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to applicable FR2 range for IAB-MT RRM core requirements</w:t>
            </w:r>
          </w:p>
        </w:tc>
        <w:tc>
          <w:tcPr>
            <w:tcW w:w="589" w:type="pct"/>
          </w:tcPr>
          <w:p w14:paraId="438C8497" w14:textId="0503878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0C77465" w14:textId="7373DCC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7EC8EA81" w14:textId="3EE98C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0068</w:t>
            </w:r>
          </w:p>
        </w:tc>
        <w:tc>
          <w:tcPr>
            <w:tcW w:w="220" w:type="pct"/>
          </w:tcPr>
          <w:p w14:paraId="7CD95052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7EB501A" w14:textId="20C935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96CC817" w14:textId="62201A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D45019B" w14:textId="04948F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NR_IAB_enh-Core</w:t>
            </w:r>
          </w:p>
        </w:tc>
        <w:tc>
          <w:tcPr>
            <w:tcW w:w="512" w:type="pct"/>
          </w:tcPr>
          <w:p w14:paraId="1B5B7CB0" w14:textId="524BA0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3D2CFCD" w14:textId="77777777" w:rsidTr="00AE7F5C">
        <w:tc>
          <w:tcPr>
            <w:tcW w:w="514" w:type="pct"/>
          </w:tcPr>
          <w:p w14:paraId="47FCB1A2" w14:textId="197AA4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R4-2313516</w:t>
            </w:r>
          </w:p>
        </w:tc>
        <w:tc>
          <w:tcPr>
            <w:tcW w:w="1177" w:type="pct"/>
          </w:tcPr>
          <w:p w14:paraId="44377D20" w14:textId="1110D7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 to applicable FR2 range for IAB-MT RRM core requirements</w:t>
            </w:r>
          </w:p>
        </w:tc>
        <w:tc>
          <w:tcPr>
            <w:tcW w:w="589" w:type="pct"/>
          </w:tcPr>
          <w:p w14:paraId="1FC81655" w14:textId="4E36042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5A0D8F52" w14:textId="09499E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554031D3" w14:textId="684576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0069</w:t>
            </w:r>
          </w:p>
        </w:tc>
        <w:tc>
          <w:tcPr>
            <w:tcW w:w="220" w:type="pct"/>
          </w:tcPr>
          <w:p w14:paraId="1AC4613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AD25497" w14:textId="4BEDF2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2042E59" w14:textId="02838A0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572F229" w14:textId="0B52E45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NR_IAB_enh-Core</w:t>
            </w:r>
          </w:p>
        </w:tc>
        <w:tc>
          <w:tcPr>
            <w:tcW w:w="512" w:type="pct"/>
          </w:tcPr>
          <w:p w14:paraId="45C0E30A" w14:textId="060EC7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C1AC4B6" w14:textId="77777777" w:rsidTr="00AE7F5C">
        <w:tc>
          <w:tcPr>
            <w:tcW w:w="514" w:type="pct"/>
          </w:tcPr>
          <w:p w14:paraId="2AA6E320" w14:textId="79F931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R4-2313668</w:t>
            </w:r>
          </w:p>
        </w:tc>
        <w:tc>
          <w:tcPr>
            <w:tcW w:w="1177" w:type="pct"/>
          </w:tcPr>
          <w:p w14:paraId="5F640263" w14:textId="67E98B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[NR_IAB-Perf] CR on NR IAB performance requirements (TS36.174, Rel-16)</w:t>
            </w:r>
          </w:p>
        </w:tc>
        <w:tc>
          <w:tcPr>
            <w:tcW w:w="589" w:type="pct"/>
          </w:tcPr>
          <w:p w14:paraId="1ABC7FE9" w14:textId="0591A9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C83CF5B" w14:textId="4028B9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77B6BB5C" w14:textId="756C01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0070</w:t>
            </w:r>
          </w:p>
        </w:tc>
        <w:tc>
          <w:tcPr>
            <w:tcW w:w="220" w:type="pct"/>
          </w:tcPr>
          <w:p w14:paraId="383EA871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6D0BFCE" w14:textId="4B826F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15B29FD" w14:textId="65EF1B7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16694D2" w14:textId="20FE48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NR_IAB-Perf</w:t>
            </w:r>
          </w:p>
        </w:tc>
        <w:tc>
          <w:tcPr>
            <w:tcW w:w="512" w:type="pct"/>
          </w:tcPr>
          <w:p w14:paraId="176801D3" w14:textId="56340C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1959D65" w14:textId="77777777" w:rsidTr="00AE7F5C">
        <w:tc>
          <w:tcPr>
            <w:tcW w:w="514" w:type="pct"/>
          </w:tcPr>
          <w:p w14:paraId="0B6E13B3" w14:textId="43C420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R4-2313938</w:t>
            </w:r>
          </w:p>
        </w:tc>
        <w:tc>
          <w:tcPr>
            <w:tcW w:w="1177" w:type="pct"/>
          </w:tcPr>
          <w:p w14:paraId="18F667A9" w14:textId="5622B5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[NR_IAB-Perf] CR on NR IAB performance requirements (TS36.174, Rel-16)</w:t>
            </w:r>
          </w:p>
        </w:tc>
        <w:tc>
          <w:tcPr>
            <w:tcW w:w="589" w:type="pct"/>
          </w:tcPr>
          <w:p w14:paraId="3FF3899F" w14:textId="0C959F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Nokia, Nokia Shanghai Bell</w:t>
            </w:r>
          </w:p>
        </w:tc>
        <w:tc>
          <w:tcPr>
            <w:tcW w:w="441" w:type="pct"/>
          </w:tcPr>
          <w:p w14:paraId="7CF380AF" w14:textId="6308B0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249CB74E" w14:textId="5F663E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0070</w:t>
            </w:r>
          </w:p>
        </w:tc>
        <w:tc>
          <w:tcPr>
            <w:tcW w:w="220" w:type="pct"/>
          </w:tcPr>
          <w:p w14:paraId="2B30FD62" w14:textId="70894D22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1756E79" w14:textId="5E610A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11BD193" w14:textId="4BD472F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343E865" w14:textId="304ACBB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NR_IAB-Perf</w:t>
            </w:r>
          </w:p>
        </w:tc>
        <w:tc>
          <w:tcPr>
            <w:tcW w:w="512" w:type="pct"/>
          </w:tcPr>
          <w:p w14:paraId="5F37250F" w14:textId="4075F37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1F3712D" w14:textId="77777777" w:rsidTr="00AE7F5C">
        <w:tc>
          <w:tcPr>
            <w:tcW w:w="514" w:type="pct"/>
          </w:tcPr>
          <w:p w14:paraId="134208A2" w14:textId="6349A8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R4-2313669</w:t>
            </w:r>
          </w:p>
        </w:tc>
        <w:tc>
          <w:tcPr>
            <w:tcW w:w="1177" w:type="pct"/>
          </w:tcPr>
          <w:p w14:paraId="6751DAFB" w14:textId="1BD44E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[NR_IAB-Perf] CR on NR IAB performance requirements (TS38.174, Rel-17)</w:t>
            </w:r>
          </w:p>
        </w:tc>
        <w:tc>
          <w:tcPr>
            <w:tcW w:w="589" w:type="pct"/>
          </w:tcPr>
          <w:p w14:paraId="4A4ACEDC" w14:textId="3ACC4C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Nokia, Nokia Shanghai Bell</w:t>
            </w:r>
          </w:p>
        </w:tc>
        <w:tc>
          <w:tcPr>
            <w:tcW w:w="441" w:type="pct"/>
          </w:tcPr>
          <w:p w14:paraId="32EEBB8B" w14:textId="4AA50EA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0B9D9360" w14:textId="393056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0071</w:t>
            </w:r>
          </w:p>
        </w:tc>
        <w:tc>
          <w:tcPr>
            <w:tcW w:w="220" w:type="pct"/>
          </w:tcPr>
          <w:p w14:paraId="372B6F1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8528FF1" w14:textId="0E72E5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268D350" w14:textId="68D0F0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A7F77D4" w14:textId="32B5EF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NR_IAB-Perf</w:t>
            </w:r>
          </w:p>
        </w:tc>
        <w:tc>
          <w:tcPr>
            <w:tcW w:w="512" w:type="pct"/>
          </w:tcPr>
          <w:p w14:paraId="07250312" w14:textId="08C08C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89EE046" w14:textId="77777777" w:rsidTr="00AE7F5C">
        <w:tc>
          <w:tcPr>
            <w:tcW w:w="514" w:type="pct"/>
          </w:tcPr>
          <w:p w14:paraId="51F05595" w14:textId="720E9A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R4-2313670</w:t>
            </w:r>
          </w:p>
        </w:tc>
        <w:tc>
          <w:tcPr>
            <w:tcW w:w="1177" w:type="pct"/>
          </w:tcPr>
          <w:p w14:paraId="0C101BC9" w14:textId="354141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[NR_IAB-Perf] CR on NR IAB performance requirements (TS38.174, Rel-18)</w:t>
            </w:r>
          </w:p>
        </w:tc>
        <w:tc>
          <w:tcPr>
            <w:tcW w:w="589" w:type="pct"/>
          </w:tcPr>
          <w:p w14:paraId="61069BA6" w14:textId="23728B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HiSilicon, Nokia, Nokia Shanghai Bell</w:t>
            </w:r>
          </w:p>
        </w:tc>
        <w:tc>
          <w:tcPr>
            <w:tcW w:w="441" w:type="pct"/>
          </w:tcPr>
          <w:p w14:paraId="558E20E5" w14:textId="7C6347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38.174</w:t>
            </w:r>
          </w:p>
        </w:tc>
        <w:tc>
          <w:tcPr>
            <w:tcW w:w="295" w:type="pct"/>
          </w:tcPr>
          <w:p w14:paraId="4890D91E" w14:textId="07BAD3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0072</w:t>
            </w:r>
          </w:p>
        </w:tc>
        <w:tc>
          <w:tcPr>
            <w:tcW w:w="220" w:type="pct"/>
          </w:tcPr>
          <w:p w14:paraId="77E62B4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416A199" w14:textId="2544C2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34258F5" w14:textId="59EAC3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235B5179" w14:textId="1E521DC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NR_IAB-Perf</w:t>
            </w:r>
          </w:p>
        </w:tc>
        <w:tc>
          <w:tcPr>
            <w:tcW w:w="512" w:type="pct"/>
          </w:tcPr>
          <w:p w14:paraId="015157B8" w14:textId="4F4D7B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7E37E47" w14:textId="77777777" w:rsidTr="00AE7F5C">
        <w:tc>
          <w:tcPr>
            <w:tcW w:w="514" w:type="pct"/>
          </w:tcPr>
          <w:p w14:paraId="0824A6EA" w14:textId="1D7052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R4-2312070</w:t>
            </w:r>
          </w:p>
        </w:tc>
        <w:tc>
          <w:tcPr>
            <w:tcW w:w="1177" w:type="pct"/>
          </w:tcPr>
          <w:p w14:paraId="01241782" w14:textId="791E55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on TS 38.175 IAB reference maintenance R17</w:t>
            </w:r>
          </w:p>
        </w:tc>
        <w:tc>
          <w:tcPr>
            <w:tcW w:w="589" w:type="pct"/>
          </w:tcPr>
          <w:p w14:paraId="60A6880D" w14:textId="1BC8FB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6FBE52E8" w14:textId="0859C66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38.175</w:t>
            </w:r>
          </w:p>
        </w:tc>
        <w:tc>
          <w:tcPr>
            <w:tcW w:w="295" w:type="pct"/>
          </w:tcPr>
          <w:p w14:paraId="737F8112" w14:textId="771CD5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0030</w:t>
            </w:r>
          </w:p>
        </w:tc>
        <w:tc>
          <w:tcPr>
            <w:tcW w:w="220" w:type="pct"/>
          </w:tcPr>
          <w:p w14:paraId="7D8773DD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074EDE1" w14:textId="283C39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0D6AFAC" w14:textId="2969B2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71E38A5" w14:textId="56E7878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1D6FDFA5" w14:textId="0B4831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1B04E68" w14:textId="77777777" w:rsidTr="00AE7F5C">
        <w:tc>
          <w:tcPr>
            <w:tcW w:w="514" w:type="pct"/>
          </w:tcPr>
          <w:p w14:paraId="482B3F1D" w14:textId="13BCF0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R4-2313851</w:t>
            </w:r>
          </w:p>
        </w:tc>
        <w:tc>
          <w:tcPr>
            <w:tcW w:w="1177" w:type="pct"/>
          </w:tcPr>
          <w:p w14:paraId="3E211E37" w14:textId="52512D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on TS 38.175 IAB reference maintenance R17</w:t>
            </w:r>
          </w:p>
        </w:tc>
        <w:tc>
          <w:tcPr>
            <w:tcW w:w="589" w:type="pct"/>
          </w:tcPr>
          <w:p w14:paraId="1791064A" w14:textId="0F4417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31AB0459" w14:textId="424E0C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38.175</w:t>
            </w:r>
          </w:p>
        </w:tc>
        <w:tc>
          <w:tcPr>
            <w:tcW w:w="295" w:type="pct"/>
          </w:tcPr>
          <w:p w14:paraId="08D29E68" w14:textId="473D19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0030</w:t>
            </w:r>
          </w:p>
        </w:tc>
        <w:tc>
          <w:tcPr>
            <w:tcW w:w="220" w:type="pct"/>
          </w:tcPr>
          <w:p w14:paraId="1313A79E" w14:textId="0E0A719F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741215D6" w14:textId="41B59F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4DCB0D8" w14:textId="6FA587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1794348" w14:textId="3C3BF3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341701E4" w14:textId="630936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1ED8973" w14:textId="77777777" w:rsidTr="00AE7F5C">
        <w:tc>
          <w:tcPr>
            <w:tcW w:w="514" w:type="pct"/>
          </w:tcPr>
          <w:p w14:paraId="69DDD7C0" w14:textId="10BEBB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R4-2312071</w:t>
            </w:r>
          </w:p>
        </w:tc>
        <w:tc>
          <w:tcPr>
            <w:tcW w:w="1177" w:type="pct"/>
          </w:tcPr>
          <w:p w14:paraId="7EAAC108" w14:textId="0021474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on TS 38.175 IAB reference maintenance R16</w:t>
            </w:r>
          </w:p>
        </w:tc>
        <w:tc>
          <w:tcPr>
            <w:tcW w:w="589" w:type="pct"/>
          </w:tcPr>
          <w:p w14:paraId="77BC3967" w14:textId="17B79F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0AF31B08" w14:textId="7A7824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38.175</w:t>
            </w:r>
          </w:p>
        </w:tc>
        <w:tc>
          <w:tcPr>
            <w:tcW w:w="295" w:type="pct"/>
          </w:tcPr>
          <w:p w14:paraId="2B60CA10" w14:textId="6E0AE6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0031</w:t>
            </w:r>
          </w:p>
        </w:tc>
        <w:tc>
          <w:tcPr>
            <w:tcW w:w="220" w:type="pct"/>
          </w:tcPr>
          <w:p w14:paraId="3B349E9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CB47AA4" w14:textId="33483C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2D1CE7A" w14:textId="75570F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5EB038D" w14:textId="2806A1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43F3FAE9" w14:textId="215EB3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1B6379BE" w14:textId="77777777" w:rsidTr="00AE7F5C">
        <w:tc>
          <w:tcPr>
            <w:tcW w:w="514" w:type="pct"/>
          </w:tcPr>
          <w:p w14:paraId="7E5485F2" w14:textId="52422C8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R4-2313852</w:t>
            </w:r>
          </w:p>
        </w:tc>
        <w:tc>
          <w:tcPr>
            <w:tcW w:w="1177" w:type="pct"/>
          </w:tcPr>
          <w:p w14:paraId="0BA381DD" w14:textId="4FB28A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on TS 38.175 IAB reference maintenance R16</w:t>
            </w:r>
          </w:p>
        </w:tc>
        <w:tc>
          <w:tcPr>
            <w:tcW w:w="589" w:type="pct"/>
          </w:tcPr>
          <w:p w14:paraId="1AB9B2F6" w14:textId="0F6B28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ZTE</w:t>
            </w:r>
          </w:p>
        </w:tc>
        <w:tc>
          <w:tcPr>
            <w:tcW w:w="441" w:type="pct"/>
          </w:tcPr>
          <w:p w14:paraId="61133945" w14:textId="1CF5F0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38.175</w:t>
            </w:r>
          </w:p>
        </w:tc>
        <w:tc>
          <w:tcPr>
            <w:tcW w:w="295" w:type="pct"/>
          </w:tcPr>
          <w:p w14:paraId="3988E4DB" w14:textId="2227D3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0031</w:t>
            </w:r>
          </w:p>
        </w:tc>
        <w:tc>
          <w:tcPr>
            <w:tcW w:w="220" w:type="pct"/>
          </w:tcPr>
          <w:p w14:paraId="53C088C3" w14:textId="6CE763C0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C4B8D90" w14:textId="03EAA4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1982964C" w14:textId="5BB3B8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1CC91F0" w14:textId="18BDCA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60078418" w14:textId="44031A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802FA3A" w14:textId="77777777" w:rsidTr="00AE7F5C">
        <w:tc>
          <w:tcPr>
            <w:tcW w:w="514" w:type="pct"/>
          </w:tcPr>
          <w:p w14:paraId="2451713C" w14:textId="75464A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R4-2313671</w:t>
            </w:r>
          </w:p>
        </w:tc>
        <w:tc>
          <w:tcPr>
            <w:tcW w:w="1177" w:type="pct"/>
          </w:tcPr>
          <w:p w14:paraId="6371D9B2" w14:textId="24ACA7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[NR_IAB-Perf] CR on NR IAB performance requirements (TS36.176-1, Rel-16)</w:t>
            </w:r>
          </w:p>
        </w:tc>
        <w:tc>
          <w:tcPr>
            <w:tcW w:w="589" w:type="pct"/>
          </w:tcPr>
          <w:p w14:paraId="21B965C5" w14:textId="0EAC01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08203D1" w14:textId="77C0D2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38.176-1</w:t>
            </w:r>
          </w:p>
        </w:tc>
        <w:tc>
          <w:tcPr>
            <w:tcW w:w="295" w:type="pct"/>
          </w:tcPr>
          <w:p w14:paraId="76D94D2D" w14:textId="3B61E3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0028</w:t>
            </w:r>
          </w:p>
        </w:tc>
        <w:tc>
          <w:tcPr>
            <w:tcW w:w="220" w:type="pct"/>
          </w:tcPr>
          <w:p w14:paraId="0972B8E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12C2BA5" w14:textId="3553E2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693157B" w14:textId="6E2DBC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3AC06E5" w14:textId="6BAD3C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NR_IAB-Perf</w:t>
            </w:r>
          </w:p>
        </w:tc>
        <w:tc>
          <w:tcPr>
            <w:tcW w:w="512" w:type="pct"/>
          </w:tcPr>
          <w:p w14:paraId="699158A7" w14:textId="6FE3BA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BF2000C" w14:textId="77777777" w:rsidTr="00AE7F5C">
        <w:tc>
          <w:tcPr>
            <w:tcW w:w="514" w:type="pct"/>
          </w:tcPr>
          <w:p w14:paraId="39C12179" w14:textId="1DF8AD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R4-2313672</w:t>
            </w:r>
          </w:p>
        </w:tc>
        <w:tc>
          <w:tcPr>
            <w:tcW w:w="1177" w:type="pct"/>
          </w:tcPr>
          <w:p w14:paraId="412DF799" w14:textId="681DD7E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[NR_IAB-Perf] CR on NR IAB performance requirements (TS38.176-1, Rel-17)</w:t>
            </w:r>
          </w:p>
        </w:tc>
        <w:tc>
          <w:tcPr>
            <w:tcW w:w="589" w:type="pct"/>
          </w:tcPr>
          <w:p w14:paraId="1B807DDA" w14:textId="5BF0FD8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2B68E2CC" w14:textId="473B15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38.176-1</w:t>
            </w:r>
          </w:p>
        </w:tc>
        <w:tc>
          <w:tcPr>
            <w:tcW w:w="295" w:type="pct"/>
          </w:tcPr>
          <w:p w14:paraId="71D17456" w14:textId="40C26F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0029</w:t>
            </w:r>
          </w:p>
        </w:tc>
        <w:tc>
          <w:tcPr>
            <w:tcW w:w="220" w:type="pct"/>
          </w:tcPr>
          <w:p w14:paraId="0B690B5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7E4EB6F" w14:textId="7E381A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428F192" w14:textId="495701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1C82543" w14:textId="29F0B8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NR_IAB-Perf</w:t>
            </w:r>
          </w:p>
        </w:tc>
        <w:tc>
          <w:tcPr>
            <w:tcW w:w="512" w:type="pct"/>
          </w:tcPr>
          <w:p w14:paraId="664A5028" w14:textId="12DA99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6687E56" w14:textId="77777777" w:rsidTr="00AE7F5C">
        <w:tc>
          <w:tcPr>
            <w:tcW w:w="514" w:type="pct"/>
          </w:tcPr>
          <w:p w14:paraId="389FF23E" w14:textId="01C38A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R4-2313673</w:t>
            </w:r>
          </w:p>
        </w:tc>
        <w:tc>
          <w:tcPr>
            <w:tcW w:w="1177" w:type="pct"/>
          </w:tcPr>
          <w:p w14:paraId="6B1CF376" w14:textId="45A801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[NR_IAB-Perf] CR on NR IAB performance requirements (TS38.176-1, Rel-18)</w:t>
            </w:r>
          </w:p>
        </w:tc>
        <w:tc>
          <w:tcPr>
            <w:tcW w:w="589" w:type="pct"/>
          </w:tcPr>
          <w:p w14:paraId="50B4E5E2" w14:textId="5949566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6E3FE38" w14:textId="6D859E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38.176-1</w:t>
            </w:r>
          </w:p>
        </w:tc>
        <w:tc>
          <w:tcPr>
            <w:tcW w:w="295" w:type="pct"/>
          </w:tcPr>
          <w:p w14:paraId="339C927F" w14:textId="3A165F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0030</w:t>
            </w:r>
          </w:p>
        </w:tc>
        <w:tc>
          <w:tcPr>
            <w:tcW w:w="220" w:type="pct"/>
          </w:tcPr>
          <w:p w14:paraId="18ACD80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9E909E5" w14:textId="0748DA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C2D5F3F" w14:textId="10F9E2B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3ABD18C" w14:textId="5D7C0F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NR_IAB-Perf</w:t>
            </w:r>
          </w:p>
        </w:tc>
        <w:tc>
          <w:tcPr>
            <w:tcW w:w="512" w:type="pct"/>
          </w:tcPr>
          <w:p w14:paraId="6192C3A5" w14:textId="7B6B8D1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4D03376" w14:textId="77777777" w:rsidTr="00AE7F5C">
        <w:tc>
          <w:tcPr>
            <w:tcW w:w="514" w:type="pct"/>
          </w:tcPr>
          <w:p w14:paraId="4390202F" w14:textId="1252F3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R4-2311593</w:t>
            </w:r>
          </w:p>
        </w:tc>
        <w:tc>
          <w:tcPr>
            <w:tcW w:w="1177" w:type="pct"/>
          </w:tcPr>
          <w:p w14:paraId="0B2F7721" w14:textId="135B54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38.176-2, Correction on scaling factor for IAB-MT type 1-O</w:t>
            </w:r>
          </w:p>
        </w:tc>
        <w:tc>
          <w:tcPr>
            <w:tcW w:w="589" w:type="pct"/>
          </w:tcPr>
          <w:p w14:paraId="36F9EE7A" w14:textId="31D0CF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2D3E8EB8" w14:textId="32C3C64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38.176-2</w:t>
            </w:r>
          </w:p>
        </w:tc>
        <w:tc>
          <w:tcPr>
            <w:tcW w:w="295" w:type="pct"/>
          </w:tcPr>
          <w:p w14:paraId="53F5FEDC" w14:textId="1B9B50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0028</w:t>
            </w:r>
          </w:p>
        </w:tc>
        <w:tc>
          <w:tcPr>
            <w:tcW w:w="220" w:type="pct"/>
          </w:tcPr>
          <w:p w14:paraId="1F3F2BD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581C2DA" w14:textId="306AAC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6E1D06AD" w14:textId="076AE7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A9600BF" w14:textId="2B32B1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NR_IAB-Perf</w:t>
            </w:r>
          </w:p>
        </w:tc>
        <w:tc>
          <w:tcPr>
            <w:tcW w:w="512" w:type="pct"/>
          </w:tcPr>
          <w:p w14:paraId="17A7A0CA" w14:textId="52BDA4D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66B3B730" w14:textId="77777777" w:rsidTr="00AE7F5C">
        <w:tc>
          <w:tcPr>
            <w:tcW w:w="514" w:type="pct"/>
          </w:tcPr>
          <w:p w14:paraId="572A5101" w14:textId="17878DD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R4-2313926</w:t>
            </w:r>
          </w:p>
        </w:tc>
        <w:tc>
          <w:tcPr>
            <w:tcW w:w="1177" w:type="pct"/>
          </w:tcPr>
          <w:p w14:paraId="0D7282A3" w14:textId="4659766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38.176-2, Correction on scaling factor for IAB-MT type 1-O</w:t>
            </w:r>
          </w:p>
        </w:tc>
        <w:tc>
          <w:tcPr>
            <w:tcW w:w="589" w:type="pct"/>
          </w:tcPr>
          <w:p w14:paraId="7D0A5092" w14:textId="71202C9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0FC1FB6F" w14:textId="7A5AF77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38.176-2</w:t>
            </w:r>
          </w:p>
        </w:tc>
        <w:tc>
          <w:tcPr>
            <w:tcW w:w="295" w:type="pct"/>
          </w:tcPr>
          <w:p w14:paraId="1FD797AF" w14:textId="0ED478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0028</w:t>
            </w:r>
          </w:p>
        </w:tc>
        <w:tc>
          <w:tcPr>
            <w:tcW w:w="220" w:type="pct"/>
          </w:tcPr>
          <w:p w14:paraId="2CE2DD8E" w14:textId="080CAE3C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65A6748" w14:textId="6984EE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538EEB4" w14:textId="2BC00D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42A360D" w14:textId="01D4F0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NR_IAB-Perf</w:t>
            </w:r>
          </w:p>
        </w:tc>
        <w:tc>
          <w:tcPr>
            <w:tcW w:w="512" w:type="pct"/>
          </w:tcPr>
          <w:p w14:paraId="32684F37" w14:textId="6110D3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D180640" w14:textId="77777777" w:rsidTr="00AE7F5C">
        <w:tc>
          <w:tcPr>
            <w:tcW w:w="514" w:type="pct"/>
          </w:tcPr>
          <w:p w14:paraId="488DC96A" w14:textId="5DB495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R4-2311594</w:t>
            </w:r>
          </w:p>
        </w:tc>
        <w:tc>
          <w:tcPr>
            <w:tcW w:w="1177" w:type="pct"/>
          </w:tcPr>
          <w:p w14:paraId="0274C0FA" w14:textId="73DAF7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38.176-2, Correction on scaling factor for IAB-MT type 1-O</w:t>
            </w:r>
          </w:p>
        </w:tc>
        <w:tc>
          <w:tcPr>
            <w:tcW w:w="589" w:type="pct"/>
          </w:tcPr>
          <w:p w14:paraId="541BE5A6" w14:textId="3253E8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4D45FF4D" w14:textId="581785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38.176-2</w:t>
            </w:r>
          </w:p>
        </w:tc>
        <w:tc>
          <w:tcPr>
            <w:tcW w:w="295" w:type="pct"/>
          </w:tcPr>
          <w:p w14:paraId="11601055" w14:textId="196759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0029</w:t>
            </w:r>
          </w:p>
        </w:tc>
        <w:tc>
          <w:tcPr>
            <w:tcW w:w="220" w:type="pct"/>
          </w:tcPr>
          <w:p w14:paraId="2D5F3AD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95FFE4D" w14:textId="2CDBC3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2ABA76A" w14:textId="05F98E4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E42665F" w14:textId="51D438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NR_IAB-Perf</w:t>
            </w:r>
          </w:p>
        </w:tc>
        <w:tc>
          <w:tcPr>
            <w:tcW w:w="512" w:type="pct"/>
          </w:tcPr>
          <w:p w14:paraId="545E34AF" w14:textId="5593BF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267403FA" w14:textId="77777777" w:rsidTr="00AE7F5C">
        <w:tc>
          <w:tcPr>
            <w:tcW w:w="514" w:type="pct"/>
          </w:tcPr>
          <w:p w14:paraId="65D931E6" w14:textId="4BC94F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R4-2311595</w:t>
            </w:r>
          </w:p>
        </w:tc>
        <w:tc>
          <w:tcPr>
            <w:tcW w:w="1177" w:type="pct"/>
          </w:tcPr>
          <w:p w14:paraId="585C2B21" w14:textId="04F739F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38.176-2, Correction on scaling factor for IAB-MT type 1-O</w:t>
            </w:r>
          </w:p>
        </w:tc>
        <w:tc>
          <w:tcPr>
            <w:tcW w:w="589" w:type="pct"/>
          </w:tcPr>
          <w:p w14:paraId="62EF8460" w14:textId="1B77B0F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19B64C97" w14:textId="59CDC8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38.176-2</w:t>
            </w:r>
          </w:p>
        </w:tc>
        <w:tc>
          <w:tcPr>
            <w:tcW w:w="295" w:type="pct"/>
          </w:tcPr>
          <w:p w14:paraId="01A4FE0C" w14:textId="46865B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0030</w:t>
            </w:r>
          </w:p>
        </w:tc>
        <w:tc>
          <w:tcPr>
            <w:tcW w:w="220" w:type="pct"/>
          </w:tcPr>
          <w:p w14:paraId="31B2C6E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284B29B" w14:textId="2B625A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7C4B5DF" w14:textId="774145B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4081E7C4" w14:textId="1E1BFA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NR_IAB-Perf</w:t>
            </w:r>
          </w:p>
        </w:tc>
        <w:tc>
          <w:tcPr>
            <w:tcW w:w="512" w:type="pct"/>
          </w:tcPr>
          <w:p w14:paraId="52A531CA" w14:textId="3259B7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257EE54" w14:textId="77777777" w:rsidTr="00AE7F5C">
        <w:tc>
          <w:tcPr>
            <w:tcW w:w="514" w:type="pct"/>
          </w:tcPr>
          <w:p w14:paraId="31C14671" w14:textId="325F09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R4-2313674</w:t>
            </w:r>
          </w:p>
        </w:tc>
        <w:tc>
          <w:tcPr>
            <w:tcW w:w="1177" w:type="pct"/>
          </w:tcPr>
          <w:p w14:paraId="5EB829B3" w14:textId="02F386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[NR_IAB-Perf] CR on NR IAB performance requirements (TS36.176-2, Rel-16)</w:t>
            </w:r>
          </w:p>
        </w:tc>
        <w:tc>
          <w:tcPr>
            <w:tcW w:w="589" w:type="pct"/>
          </w:tcPr>
          <w:p w14:paraId="5A24B143" w14:textId="537D3A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CB12D22" w14:textId="06303B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38.176-2</w:t>
            </w:r>
          </w:p>
        </w:tc>
        <w:tc>
          <w:tcPr>
            <w:tcW w:w="295" w:type="pct"/>
          </w:tcPr>
          <w:p w14:paraId="441D4A5E" w14:textId="03716D2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0031</w:t>
            </w:r>
          </w:p>
        </w:tc>
        <w:tc>
          <w:tcPr>
            <w:tcW w:w="220" w:type="pct"/>
          </w:tcPr>
          <w:p w14:paraId="32BAC9E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2E0368D" w14:textId="3175255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2E998954" w14:textId="76257E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33627A4" w14:textId="1770DC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NR_IAB-Perf</w:t>
            </w:r>
          </w:p>
        </w:tc>
        <w:tc>
          <w:tcPr>
            <w:tcW w:w="512" w:type="pct"/>
          </w:tcPr>
          <w:p w14:paraId="5F9BAD65" w14:textId="5FC5AC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6E6DB6F" w14:textId="77777777" w:rsidTr="00AE7F5C">
        <w:tc>
          <w:tcPr>
            <w:tcW w:w="514" w:type="pct"/>
          </w:tcPr>
          <w:p w14:paraId="2A07DBEE" w14:textId="317CF1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R4-2313675</w:t>
            </w:r>
          </w:p>
        </w:tc>
        <w:tc>
          <w:tcPr>
            <w:tcW w:w="1177" w:type="pct"/>
          </w:tcPr>
          <w:p w14:paraId="0A8CF542" w14:textId="214548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[NR_IAB-Perf] CR on NR IAB performance requirements (TS38.176-2, Rel-17)</w:t>
            </w:r>
          </w:p>
        </w:tc>
        <w:tc>
          <w:tcPr>
            <w:tcW w:w="589" w:type="pct"/>
          </w:tcPr>
          <w:p w14:paraId="5CA99681" w14:textId="79F808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70FFAF2C" w14:textId="3B697DA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38.176-2</w:t>
            </w:r>
          </w:p>
        </w:tc>
        <w:tc>
          <w:tcPr>
            <w:tcW w:w="295" w:type="pct"/>
          </w:tcPr>
          <w:p w14:paraId="1BF022CC" w14:textId="5906EB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0032</w:t>
            </w:r>
          </w:p>
        </w:tc>
        <w:tc>
          <w:tcPr>
            <w:tcW w:w="220" w:type="pct"/>
          </w:tcPr>
          <w:p w14:paraId="6673B0A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F4D71AD" w14:textId="79743B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90EE6B8" w14:textId="7B0B0A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BB5F7D6" w14:textId="7193B0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NR_IAB-Perf</w:t>
            </w:r>
          </w:p>
        </w:tc>
        <w:tc>
          <w:tcPr>
            <w:tcW w:w="512" w:type="pct"/>
          </w:tcPr>
          <w:p w14:paraId="7EF1A228" w14:textId="49E24F5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33618C1" w14:textId="77777777" w:rsidTr="00AE7F5C">
        <w:tc>
          <w:tcPr>
            <w:tcW w:w="514" w:type="pct"/>
          </w:tcPr>
          <w:p w14:paraId="13FF0863" w14:textId="5D607D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R4-2313676</w:t>
            </w:r>
          </w:p>
        </w:tc>
        <w:tc>
          <w:tcPr>
            <w:tcW w:w="1177" w:type="pct"/>
          </w:tcPr>
          <w:p w14:paraId="39F17D5B" w14:textId="59C9EB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[NR_IAB-Perf] CR on NR IAB performance requirements (TS38.176-2, Rel-18)</w:t>
            </w:r>
          </w:p>
        </w:tc>
        <w:tc>
          <w:tcPr>
            <w:tcW w:w="589" w:type="pct"/>
          </w:tcPr>
          <w:p w14:paraId="0062D92A" w14:textId="325A2B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B31D036" w14:textId="484601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38.176-2</w:t>
            </w:r>
          </w:p>
        </w:tc>
        <w:tc>
          <w:tcPr>
            <w:tcW w:w="295" w:type="pct"/>
          </w:tcPr>
          <w:p w14:paraId="710D8B0C" w14:textId="40A777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0033</w:t>
            </w:r>
          </w:p>
        </w:tc>
        <w:tc>
          <w:tcPr>
            <w:tcW w:w="220" w:type="pct"/>
          </w:tcPr>
          <w:p w14:paraId="2F9C351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6AD4BDC" w14:textId="73A17CF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1143F99C" w14:textId="1544D4E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7CBA278" w14:textId="0CA921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NR_IAB-Perf</w:t>
            </w:r>
          </w:p>
        </w:tc>
        <w:tc>
          <w:tcPr>
            <w:tcW w:w="512" w:type="pct"/>
          </w:tcPr>
          <w:p w14:paraId="5A24DCC3" w14:textId="4F76F51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23651861" w14:textId="77777777" w:rsidTr="00AE7F5C">
        <w:tc>
          <w:tcPr>
            <w:tcW w:w="514" w:type="pct"/>
          </w:tcPr>
          <w:p w14:paraId="096C7015" w14:textId="786518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R4-2311597</w:t>
            </w:r>
          </w:p>
        </w:tc>
        <w:tc>
          <w:tcPr>
            <w:tcW w:w="1177" w:type="pct"/>
          </w:tcPr>
          <w:p w14:paraId="20148489" w14:textId="597383F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38.181, Correction on antenna connector</w:t>
            </w:r>
          </w:p>
        </w:tc>
        <w:tc>
          <w:tcPr>
            <w:tcW w:w="589" w:type="pct"/>
          </w:tcPr>
          <w:p w14:paraId="4E2D4A5E" w14:textId="3F99C1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3A8AE6BE" w14:textId="088F8C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38.181</w:t>
            </w:r>
          </w:p>
        </w:tc>
        <w:tc>
          <w:tcPr>
            <w:tcW w:w="295" w:type="pct"/>
          </w:tcPr>
          <w:p w14:paraId="7DC2E4C1" w14:textId="0610CB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0004</w:t>
            </w:r>
          </w:p>
        </w:tc>
        <w:tc>
          <w:tcPr>
            <w:tcW w:w="220" w:type="pct"/>
          </w:tcPr>
          <w:p w14:paraId="38CEC93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00AC5DB" w14:textId="4D5AEC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8555233" w14:textId="34347F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C3F613E" w14:textId="5D16E4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168264E3" w14:textId="5242986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A661A4D" w14:textId="77777777" w:rsidTr="00AE7F5C">
        <w:tc>
          <w:tcPr>
            <w:tcW w:w="514" w:type="pct"/>
          </w:tcPr>
          <w:p w14:paraId="0C580554" w14:textId="3A0C07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R4-2311599</w:t>
            </w:r>
          </w:p>
        </w:tc>
        <w:tc>
          <w:tcPr>
            <w:tcW w:w="1177" w:type="pct"/>
          </w:tcPr>
          <w:p w14:paraId="27D11C31" w14:textId="7A79C9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38.181, Correction on out-of-band emissions</w:t>
            </w:r>
          </w:p>
        </w:tc>
        <w:tc>
          <w:tcPr>
            <w:tcW w:w="589" w:type="pct"/>
          </w:tcPr>
          <w:p w14:paraId="1C3351E1" w14:textId="2D2909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77D8E28D" w14:textId="1A4F77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38.181</w:t>
            </w:r>
          </w:p>
        </w:tc>
        <w:tc>
          <w:tcPr>
            <w:tcW w:w="295" w:type="pct"/>
          </w:tcPr>
          <w:p w14:paraId="567835CE" w14:textId="75BA6E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0005</w:t>
            </w:r>
          </w:p>
        </w:tc>
        <w:tc>
          <w:tcPr>
            <w:tcW w:w="220" w:type="pct"/>
          </w:tcPr>
          <w:p w14:paraId="5CB4FFF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6CCA8A8" w14:textId="0C2E766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46F0D86" w14:textId="6D8012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3669504" w14:textId="6545FE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116F6AEF" w14:textId="49507A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2ADD5EC0" w14:textId="77777777" w:rsidTr="00AE7F5C">
        <w:tc>
          <w:tcPr>
            <w:tcW w:w="514" w:type="pct"/>
          </w:tcPr>
          <w:p w14:paraId="58DA5FA7" w14:textId="0988C1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R4-2313960</w:t>
            </w:r>
          </w:p>
        </w:tc>
        <w:tc>
          <w:tcPr>
            <w:tcW w:w="1177" w:type="pct"/>
          </w:tcPr>
          <w:p w14:paraId="4C947471" w14:textId="5E75CA8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TS 38.181, Correction on out-of-band emissions</w:t>
            </w:r>
          </w:p>
        </w:tc>
        <w:tc>
          <w:tcPr>
            <w:tcW w:w="589" w:type="pct"/>
          </w:tcPr>
          <w:p w14:paraId="7643E6AB" w14:textId="67E6D5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CATT</w:t>
            </w:r>
          </w:p>
        </w:tc>
        <w:tc>
          <w:tcPr>
            <w:tcW w:w="441" w:type="pct"/>
          </w:tcPr>
          <w:p w14:paraId="25F5233C" w14:textId="1D9324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38.181</w:t>
            </w:r>
          </w:p>
        </w:tc>
        <w:tc>
          <w:tcPr>
            <w:tcW w:w="295" w:type="pct"/>
          </w:tcPr>
          <w:p w14:paraId="48558B0A" w14:textId="30EFF2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0005</w:t>
            </w:r>
          </w:p>
        </w:tc>
        <w:tc>
          <w:tcPr>
            <w:tcW w:w="220" w:type="pct"/>
          </w:tcPr>
          <w:p w14:paraId="14C3DB19" w14:textId="0025A8DB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8B9071A" w14:textId="3FCB7B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D52530D" w14:textId="7C5381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A48F50F" w14:textId="2AAD05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6BEE2A65" w14:textId="4AC03C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AD773B4" w14:textId="77777777" w:rsidTr="00AE7F5C">
        <w:tc>
          <w:tcPr>
            <w:tcW w:w="514" w:type="pct"/>
          </w:tcPr>
          <w:p w14:paraId="44CAB4D5" w14:textId="167E94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R4-2311700</w:t>
            </w:r>
          </w:p>
        </w:tc>
        <w:tc>
          <w:tcPr>
            <w:tcW w:w="1177" w:type="pct"/>
          </w:tcPr>
          <w:p w14:paraId="2F882E17" w14:textId="111810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38.181: Out-of-band emissions requirements</w:t>
            </w:r>
          </w:p>
        </w:tc>
        <w:tc>
          <w:tcPr>
            <w:tcW w:w="589" w:type="pct"/>
          </w:tcPr>
          <w:p w14:paraId="165CF29D" w14:textId="6334FA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NEC</w:t>
            </w:r>
          </w:p>
        </w:tc>
        <w:tc>
          <w:tcPr>
            <w:tcW w:w="441" w:type="pct"/>
          </w:tcPr>
          <w:p w14:paraId="06D424BD" w14:textId="027F20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38.181</w:t>
            </w:r>
          </w:p>
        </w:tc>
        <w:tc>
          <w:tcPr>
            <w:tcW w:w="295" w:type="pct"/>
          </w:tcPr>
          <w:p w14:paraId="139226E0" w14:textId="621ACC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0006</w:t>
            </w:r>
          </w:p>
        </w:tc>
        <w:tc>
          <w:tcPr>
            <w:tcW w:w="220" w:type="pct"/>
          </w:tcPr>
          <w:p w14:paraId="68EA2C66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AB63AC4" w14:textId="39192F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BF958C1" w14:textId="1630D0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7CEBF26" w14:textId="69ACAFF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0188093F" w14:textId="20E68E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6800DD3D" w14:textId="77777777" w:rsidTr="00AE7F5C">
        <w:tc>
          <w:tcPr>
            <w:tcW w:w="514" w:type="pct"/>
          </w:tcPr>
          <w:p w14:paraId="767FC26A" w14:textId="04346E7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R4-2313961</w:t>
            </w:r>
          </w:p>
        </w:tc>
        <w:tc>
          <w:tcPr>
            <w:tcW w:w="1177" w:type="pct"/>
          </w:tcPr>
          <w:p w14:paraId="1E524ABB" w14:textId="6A7F78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38.181: Out-of-band emissions requirements</w:t>
            </w:r>
          </w:p>
        </w:tc>
        <w:tc>
          <w:tcPr>
            <w:tcW w:w="589" w:type="pct"/>
          </w:tcPr>
          <w:p w14:paraId="5609A2E7" w14:textId="373F484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NEC</w:t>
            </w:r>
          </w:p>
        </w:tc>
        <w:tc>
          <w:tcPr>
            <w:tcW w:w="441" w:type="pct"/>
          </w:tcPr>
          <w:p w14:paraId="4ABB4FE2" w14:textId="11C3B97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38.181</w:t>
            </w:r>
          </w:p>
        </w:tc>
        <w:tc>
          <w:tcPr>
            <w:tcW w:w="295" w:type="pct"/>
          </w:tcPr>
          <w:p w14:paraId="0EF47463" w14:textId="1CAEA1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0006</w:t>
            </w:r>
          </w:p>
        </w:tc>
        <w:tc>
          <w:tcPr>
            <w:tcW w:w="220" w:type="pct"/>
          </w:tcPr>
          <w:p w14:paraId="5321A0ED" w14:textId="72696BB2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C278F52" w14:textId="515588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4B213DC" w14:textId="5967FA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EB094F2" w14:textId="05107A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374EE055" w14:textId="6446EE3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B770156" w14:textId="77777777" w:rsidTr="00AE7F5C">
        <w:tc>
          <w:tcPr>
            <w:tcW w:w="514" w:type="pct"/>
          </w:tcPr>
          <w:p w14:paraId="296A1D14" w14:textId="5F7B0C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R4-2311702</w:t>
            </w:r>
          </w:p>
        </w:tc>
        <w:tc>
          <w:tcPr>
            <w:tcW w:w="1177" w:type="pct"/>
          </w:tcPr>
          <w:p w14:paraId="66EA422F" w14:textId="0E9381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38.181: Applicaiton of unwanted emissions requirements</w:t>
            </w:r>
          </w:p>
        </w:tc>
        <w:tc>
          <w:tcPr>
            <w:tcW w:w="589" w:type="pct"/>
          </w:tcPr>
          <w:p w14:paraId="43F9EE93" w14:textId="4BCC6C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NEC</w:t>
            </w:r>
          </w:p>
        </w:tc>
        <w:tc>
          <w:tcPr>
            <w:tcW w:w="441" w:type="pct"/>
          </w:tcPr>
          <w:p w14:paraId="66424DA6" w14:textId="7C6A80B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38.181</w:t>
            </w:r>
          </w:p>
        </w:tc>
        <w:tc>
          <w:tcPr>
            <w:tcW w:w="295" w:type="pct"/>
          </w:tcPr>
          <w:p w14:paraId="18A9C7C0" w14:textId="1CD840F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0007</w:t>
            </w:r>
          </w:p>
        </w:tc>
        <w:tc>
          <w:tcPr>
            <w:tcW w:w="220" w:type="pct"/>
          </w:tcPr>
          <w:p w14:paraId="4460E08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39345DB" w14:textId="2F406FB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3EBCB15" w14:textId="560B67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7DACD62" w14:textId="0E97EC2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4005D988" w14:textId="754C09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DB8A0E5" w14:textId="77777777" w:rsidTr="00AE7F5C">
        <w:tc>
          <w:tcPr>
            <w:tcW w:w="514" w:type="pct"/>
          </w:tcPr>
          <w:p w14:paraId="7025C7DA" w14:textId="6F0153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R4-2313963</w:t>
            </w:r>
          </w:p>
        </w:tc>
        <w:tc>
          <w:tcPr>
            <w:tcW w:w="1177" w:type="pct"/>
          </w:tcPr>
          <w:p w14:paraId="7470F978" w14:textId="20F5B4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38.181: Applicaiton of unwanted emissions requirements</w:t>
            </w:r>
          </w:p>
        </w:tc>
        <w:tc>
          <w:tcPr>
            <w:tcW w:w="589" w:type="pct"/>
          </w:tcPr>
          <w:p w14:paraId="2D1F536D" w14:textId="0D1D59A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NEC</w:t>
            </w:r>
          </w:p>
        </w:tc>
        <w:tc>
          <w:tcPr>
            <w:tcW w:w="441" w:type="pct"/>
          </w:tcPr>
          <w:p w14:paraId="25D0468E" w14:textId="3A040A0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38.181</w:t>
            </w:r>
          </w:p>
        </w:tc>
        <w:tc>
          <w:tcPr>
            <w:tcW w:w="295" w:type="pct"/>
          </w:tcPr>
          <w:p w14:paraId="422F73C7" w14:textId="480132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0007</w:t>
            </w:r>
          </w:p>
        </w:tc>
        <w:tc>
          <w:tcPr>
            <w:tcW w:w="220" w:type="pct"/>
          </w:tcPr>
          <w:p w14:paraId="317969FE" w14:textId="71073CF6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9E400CE" w14:textId="3DBA9C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AFF95E8" w14:textId="3B19AE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A26D288" w14:textId="633635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5E675870" w14:textId="31A322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75533B7" w14:textId="77777777" w:rsidTr="00AE7F5C">
        <w:tc>
          <w:tcPr>
            <w:tcW w:w="514" w:type="pct"/>
          </w:tcPr>
          <w:p w14:paraId="7E64EF93" w14:textId="5AADB85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R4-2311703</w:t>
            </w:r>
          </w:p>
        </w:tc>
        <w:tc>
          <w:tcPr>
            <w:tcW w:w="1177" w:type="pct"/>
          </w:tcPr>
          <w:p w14:paraId="0147E313" w14:textId="5585B8A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38.181: Characteristic of interfering signal</w:t>
            </w:r>
          </w:p>
        </w:tc>
        <w:tc>
          <w:tcPr>
            <w:tcW w:w="589" w:type="pct"/>
          </w:tcPr>
          <w:p w14:paraId="3DDF0F5E" w14:textId="060A7AE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NEC</w:t>
            </w:r>
          </w:p>
        </w:tc>
        <w:tc>
          <w:tcPr>
            <w:tcW w:w="441" w:type="pct"/>
          </w:tcPr>
          <w:p w14:paraId="315D5D38" w14:textId="5B1895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38.181</w:t>
            </w:r>
          </w:p>
        </w:tc>
        <w:tc>
          <w:tcPr>
            <w:tcW w:w="295" w:type="pct"/>
          </w:tcPr>
          <w:p w14:paraId="65CE0B01" w14:textId="59295D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0008</w:t>
            </w:r>
          </w:p>
        </w:tc>
        <w:tc>
          <w:tcPr>
            <w:tcW w:w="220" w:type="pct"/>
          </w:tcPr>
          <w:p w14:paraId="2C89012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EFDFC34" w14:textId="22EE14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0C111DD" w14:textId="22868A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9D6FCE3" w14:textId="1E6930A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27B073BF" w14:textId="447CBD9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BA8FBC0" w14:textId="77777777" w:rsidTr="00AE7F5C">
        <w:tc>
          <w:tcPr>
            <w:tcW w:w="514" w:type="pct"/>
          </w:tcPr>
          <w:p w14:paraId="7B76181E" w14:textId="3CCEB8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R4-2313677</w:t>
            </w:r>
          </w:p>
        </w:tc>
        <w:tc>
          <w:tcPr>
            <w:tcW w:w="1177" w:type="pct"/>
          </w:tcPr>
          <w:p w14:paraId="7C882F01" w14:textId="6179EF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[NR_NTN_solutions-Perf] CR on NTN SAN performance requirements (TS38.181, Rel-17)</w:t>
            </w:r>
          </w:p>
        </w:tc>
        <w:tc>
          <w:tcPr>
            <w:tcW w:w="589" w:type="pct"/>
          </w:tcPr>
          <w:p w14:paraId="0F80402A" w14:textId="1DDF25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462A360B" w14:textId="14A43FB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38.181</w:t>
            </w:r>
          </w:p>
        </w:tc>
        <w:tc>
          <w:tcPr>
            <w:tcW w:w="295" w:type="pct"/>
          </w:tcPr>
          <w:p w14:paraId="5C6812F8" w14:textId="7C2D56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0009</w:t>
            </w:r>
          </w:p>
        </w:tc>
        <w:tc>
          <w:tcPr>
            <w:tcW w:w="220" w:type="pct"/>
          </w:tcPr>
          <w:p w14:paraId="1FAC9F2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C62FDC0" w14:textId="7253B2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3CAD9361" w14:textId="1001B6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69FBC7E7" w14:textId="2CCED3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7B30D6AF" w14:textId="159B81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7C256F6A" w14:textId="77777777" w:rsidTr="00AE7F5C">
        <w:tc>
          <w:tcPr>
            <w:tcW w:w="514" w:type="pct"/>
          </w:tcPr>
          <w:p w14:paraId="30B14D80" w14:textId="43303AA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R4-2313837</w:t>
            </w:r>
          </w:p>
        </w:tc>
        <w:tc>
          <w:tcPr>
            <w:tcW w:w="1177" w:type="pct"/>
          </w:tcPr>
          <w:p w14:paraId="1CF6F5E1" w14:textId="2C47105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[NR_NTN_solutions-Perf] CR on NTN SAN performance requirements (TS38.181, Rel-17)</w:t>
            </w:r>
          </w:p>
        </w:tc>
        <w:tc>
          <w:tcPr>
            <w:tcW w:w="589" w:type="pct"/>
          </w:tcPr>
          <w:p w14:paraId="49436C10" w14:textId="3D4A43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A958BE9" w14:textId="65098F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38.181</w:t>
            </w:r>
          </w:p>
        </w:tc>
        <w:tc>
          <w:tcPr>
            <w:tcW w:w="295" w:type="pct"/>
          </w:tcPr>
          <w:p w14:paraId="16254B47" w14:textId="3AD038D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0010</w:t>
            </w:r>
          </w:p>
        </w:tc>
        <w:tc>
          <w:tcPr>
            <w:tcW w:w="220" w:type="pct"/>
          </w:tcPr>
          <w:p w14:paraId="2FC5B04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E0819DD" w14:textId="61216DB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27D5021D" w14:textId="5A79F4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1BEC94F" w14:textId="139714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NR_NTN_solutions-Perf</w:t>
            </w:r>
          </w:p>
        </w:tc>
        <w:tc>
          <w:tcPr>
            <w:tcW w:w="512" w:type="pct"/>
          </w:tcPr>
          <w:p w14:paraId="7F3DAD11" w14:textId="25F7077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01BE16F0" w14:textId="77777777" w:rsidTr="00AE7F5C">
        <w:tc>
          <w:tcPr>
            <w:tcW w:w="514" w:type="pct"/>
          </w:tcPr>
          <w:p w14:paraId="449FEF2B" w14:textId="7482B0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R4-2312721</w:t>
            </w:r>
          </w:p>
        </w:tc>
        <w:tc>
          <w:tcPr>
            <w:tcW w:w="1177" w:type="pct"/>
          </w:tcPr>
          <w:p w14:paraId="46A720EF" w14:textId="54B845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R16 38.307 Release independent requirements for 2CC 1Tx-2Tx switching</w:t>
            </w:r>
          </w:p>
        </w:tc>
        <w:tc>
          <w:tcPr>
            <w:tcW w:w="589" w:type="pct"/>
          </w:tcPr>
          <w:p w14:paraId="14A74246" w14:textId="3C6198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China Telecom</w:t>
            </w:r>
          </w:p>
        </w:tc>
        <w:tc>
          <w:tcPr>
            <w:tcW w:w="441" w:type="pct"/>
          </w:tcPr>
          <w:p w14:paraId="6FA63BE9" w14:textId="0713442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38.307</w:t>
            </w:r>
          </w:p>
        </w:tc>
        <w:tc>
          <w:tcPr>
            <w:tcW w:w="295" w:type="pct"/>
          </w:tcPr>
          <w:p w14:paraId="57555A98" w14:textId="092B4C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0121</w:t>
            </w:r>
          </w:p>
        </w:tc>
        <w:tc>
          <w:tcPr>
            <w:tcW w:w="220" w:type="pct"/>
          </w:tcPr>
          <w:p w14:paraId="00816A4A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FD75007" w14:textId="5D169F1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Rel-16</w:t>
            </w:r>
          </w:p>
        </w:tc>
        <w:tc>
          <w:tcPr>
            <w:tcW w:w="221" w:type="pct"/>
          </w:tcPr>
          <w:p w14:paraId="022610C3" w14:textId="47E2CE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095DBD5E" w14:textId="631B38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DL_intrpt_combos_TxSW_R18</w:t>
            </w:r>
          </w:p>
        </w:tc>
        <w:tc>
          <w:tcPr>
            <w:tcW w:w="512" w:type="pct"/>
          </w:tcPr>
          <w:p w14:paraId="6C367F49" w14:textId="2654D1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5398A5F4" w14:textId="77777777" w:rsidTr="00AE7F5C">
        <w:tc>
          <w:tcPr>
            <w:tcW w:w="514" w:type="pct"/>
          </w:tcPr>
          <w:p w14:paraId="4D6B3D36" w14:textId="22236A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R4-2312722</w:t>
            </w:r>
          </w:p>
        </w:tc>
        <w:tc>
          <w:tcPr>
            <w:tcW w:w="1177" w:type="pct"/>
          </w:tcPr>
          <w:p w14:paraId="26181E94" w14:textId="43ACB6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R17 38.307 Release independent requirements for 3CC 1Tx-2Tx switching and 2CC or 3CC 2Tx-2Tx switching</w:t>
            </w:r>
          </w:p>
        </w:tc>
        <w:tc>
          <w:tcPr>
            <w:tcW w:w="589" w:type="pct"/>
          </w:tcPr>
          <w:p w14:paraId="0659E511" w14:textId="53CF420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China Telecom</w:t>
            </w:r>
          </w:p>
        </w:tc>
        <w:tc>
          <w:tcPr>
            <w:tcW w:w="441" w:type="pct"/>
          </w:tcPr>
          <w:p w14:paraId="41B573B9" w14:textId="512484B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38.307</w:t>
            </w:r>
          </w:p>
        </w:tc>
        <w:tc>
          <w:tcPr>
            <w:tcW w:w="295" w:type="pct"/>
          </w:tcPr>
          <w:p w14:paraId="69256309" w14:textId="01055F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0122</w:t>
            </w:r>
          </w:p>
        </w:tc>
        <w:tc>
          <w:tcPr>
            <w:tcW w:w="220" w:type="pct"/>
          </w:tcPr>
          <w:p w14:paraId="5A55408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398BF2E" w14:textId="462B338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65EAF62A" w14:textId="026505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01F29AC7" w14:textId="789213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DL_intrpt_combos_TxSW_R18</w:t>
            </w:r>
          </w:p>
        </w:tc>
        <w:tc>
          <w:tcPr>
            <w:tcW w:w="512" w:type="pct"/>
          </w:tcPr>
          <w:p w14:paraId="53287EE3" w14:textId="1711D15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06B51658" w14:textId="77777777" w:rsidTr="00AE7F5C">
        <w:tc>
          <w:tcPr>
            <w:tcW w:w="514" w:type="pct"/>
          </w:tcPr>
          <w:p w14:paraId="5FB7BB98" w14:textId="6C26E8D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R4-2312892</w:t>
            </w:r>
          </w:p>
        </w:tc>
        <w:tc>
          <w:tcPr>
            <w:tcW w:w="1177" w:type="pct"/>
          </w:tcPr>
          <w:p w14:paraId="26A4A5B7" w14:textId="2BC04E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[NR_NTN_solutions-Core] CR on TS 38.307 for NR NTN bands release independent</w:t>
            </w:r>
          </w:p>
        </w:tc>
        <w:tc>
          <w:tcPr>
            <w:tcW w:w="589" w:type="pct"/>
          </w:tcPr>
          <w:p w14:paraId="15761BC0" w14:textId="0B87C8F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Qualcomm Incorporated</w:t>
            </w:r>
          </w:p>
        </w:tc>
        <w:tc>
          <w:tcPr>
            <w:tcW w:w="441" w:type="pct"/>
          </w:tcPr>
          <w:p w14:paraId="6F13460D" w14:textId="733691E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38.307</w:t>
            </w:r>
          </w:p>
        </w:tc>
        <w:tc>
          <w:tcPr>
            <w:tcW w:w="295" w:type="pct"/>
          </w:tcPr>
          <w:p w14:paraId="51734E7E" w14:textId="0F8794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0123</w:t>
            </w:r>
          </w:p>
        </w:tc>
        <w:tc>
          <w:tcPr>
            <w:tcW w:w="220" w:type="pct"/>
          </w:tcPr>
          <w:p w14:paraId="4F9715A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226BEB8" w14:textId="5F5C71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36FA03D" w14:textId="7869AD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7C6326B0" w14:textId="092F27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NR_NTN_solutions-Core</w:t>
            </w:r>
          </w:p>
        </w:tc>
        <w:tc>
          <w:tcPr>
            <w:tcW w:w="512" w:type="pct"/>
          </w:tcPr>
          <w:p w14:paraId="02D028AD" w14:textId="70FE0D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5B529158" w14:textId="77777777" w:rsidTr="00AE7F5C">
        <w:tc>
          <w:tcPr>
            <w:tcW w:w="514" w:type="pct"/>
          </w:tcPr>
          <w:p w14:paraId="1AA48DF4" w14:textId="099ED1D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R4-2313471</w:t>
            </w:r>
          </w:p>
        </w:tc>
        <w:tc>
          <w:tcPr>
            <w:tcW w:w="1177" w:type="pct"/>
          </w:tcPr>
          <w:p w14:paraId="35E69BB0" w14:textId="2CE5A6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adding RedCap UE as Release independent feature</w:t>
            </w:r>
          </w:p>
        </w:tc>
        <w:tc>
          <w:tcPr>
            <w:tcW w:w="589" w:type="pct"/>
          </w:tcPr>
          <w:p w14:paraId="6AEF84CE" w14:textId="01253AE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1C6B2D3" w14:textId="0C529ED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38.307</w:t>
            </w:r>
          </w:p>
        </w:tc>
        <w:tc>
          <w:tcPr>
            <w:tcW w:w="295" w:type="pct"/>
          </w:tcPr>
          <w:p w14:paraId="3EC6EFFD" w14:textId="58A48A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0124</w:t>
            </w:r>
          </w:p>
        </w:tc>
        <w:tc>
          <w:tcPr>
            <w:tcW w:w="220" w:type="pct"/>
          </w:tcPr>
          <w:p w14:paraId="70F1A49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144F481" w14:textId="3B719B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D64A7D8" w14:textId="106246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987DF0A" w14:textId="2533D4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NR_FDD_bands_R18_redcap-Core</w:t>
            </w:r>
          </w:p>
        </w:tc>
        <w:tc>
          <w:tcPr>
            <w:tcW w:w="512" w:type="pct"/>
          </w:tcPr>
          <w:p w14:paraId="5C845235" w14:textId="5076BD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3E2AF7C" w14:textId="77777777" w:rsidTr="00AE7F5C">
        <w:tc>
          <w:tcPr>
            <w:tcW w:w="514" w:type="pct"/>
          </w:tcPr>
          <w:p w14:paraId="61B83849" w14:textId="5A73281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R4-2314902</w:t>
            </w:r>
          </w:p>
        </w:tc>
        <w:tc>
          <w:tcPr>
            <w:tcW w:w="1177" w:type="pct"/>
          </w:tcPr>
          <w:p w14:paraId="73542A60" w14:textId="0ED631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adding RedCap UE as Release independent feature</w:t>
            </w:r>
          </w:p>
        </w:tc>
        <w:tc>
          <w:tcPr>
            <w:tcW w:w="589" w:type="pct"/>
          </w:tcPr>
          <w:p w14:paraId="7EEA8741" w14:textId="4A2C733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653B57D" w14:textId="264CCE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38.307</w:t>
            </w:r>
          </w:p>
        </w:tc>
        <w:tc>
          <w:tcPr>
            <w:tcW w:w="295" w:type="pct"/>
          </w:tcPr>
          <w:p w14:paraId="54662D0A" w14:textId="6B948C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0124</w:t>
            </w:r>
          </w:p>
        </w:tc>
        <w:tc>
          <w:tcPr>
            <w:tcW w:w="220" w:type="pct"/>
          </w:tcPr>
          <w:p w14:paraId="6EDAAE0C" w14:textId="3CDB89D0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6540542" w14:textId="4D42B9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05A9B67" w14:textId="13C680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5F08A3DF" w14:textId="41495F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NR_FDD_bands_R18_redcap-Core</w:t>
            </w:r>
          </w:p>
        </w:tc>
        <w:tc>
          <w:tcPr>
            <w:tcW w:w="512" w:type="pct"/>
          </w:tcPr>
          <w:p w14:paraId="698379C0" w14:textId="36F098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112966E3" w14:textId="77777777" w:rsidTr="00AE7F5C">
        <w:tc>
          <w:tcPr>
            <w:tcW w:w="514" w:type="pct"/>
          </w:tcPr>
          <w:p w14:paraId="04A9905C" w14:textId="7C5CC5F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R4-2311659</w:t>
            </w:r>
          </w:p>
        </w:tc>
        <w:tc>
          <w:tcPr>
            <w:tcW w:w="1177" w:type="pct"/>
          </w:tcPr>
          <w:p w14:paraId="7813C387" w14:textId="0E22803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[NR_newRAT-Core] CR to TR 38.817-02: Clarification on calculation of CW frequency offset for conducted narrowband receiver intermodulation requirement in FR1</w:t>
            </w:r>
          </w:p>
        </w:tc>
        <w:tc>
          <w:tcPr>
            <w:tcW w:w="589" w:type="pct"/>
          </w:tcPr>
          <w:p w14:paraId="29411565" w14:textId="5C9DE4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40DE8734" w14:textId="304A21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38.817-02</w:t>
            </w:r>
          </w:p>
        </w:tc>
        <w:tc>
          <w:tcPr>
            <w:tcW w:w="295" w:type="pct"/>
          </w:tcPr>
          <w:p w14:paraId="33F5A29E" w14:textId="26E2B33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0070</w:t>
            </w:r>
          </w:p>
        </w:tc>
        <w:tc>
          <w:tcPr>
            <w:tcW w:w="220" w:type="pct"/>
          </w:tcPr>
          <w:p w14:paraId="716C613C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5DB32D4" w14:textId="6202D1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Rel-15</w:t>
            </w:r>
          </w:p>
        </w:tc>
        <w:tc>
          <w:tcPr>
            <w:tcW w:w="221" w:type="pct"/>
          </w:tcPr>
          <w:p w14:paraId="2539EEEC" w14:textId="212CDB8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3A8F8989" w14:textId="50EE4E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NR_newRAT-Core</w:t>
            </w:r>
          </w:p>
        </w:tc>
        <w:tc>
          <w:tcPr>
            <w:tcW w:w="512" w:type="pct"/>
          </w:tcPr>
          <w:p w14:paraId="2F9C1048" w14:textId="615919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6B8187C4" w14:textId="77777777" w:rsidTr="00AE7F5C">
        <w:tc>
          <w:tcPr>
            <w:tcW w:w="514" w:type="pct"/>
          </w:tcPr>
          <w:p w14:paraId="78B97D23" w14:textId="6342678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R4-2314476</w:t>
            </w:r>
          </w:p>
        </w:tc>
        <w:tc>
          <w:tcPr>
            <w:tcW w:w="1177" w:type="pct"/>
          </w:tcPr>
          <w:p w14:paraId="7F0292EF" w14:textId="058BC56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CR-to-TR 38.834 on-HST-FR2 Enhanced Tunnel Deployment</w:t>
            </w:r>
          </w:p>
        </w:tc>
        <w:tc>
          <w:tcPr>
            <w:tcW w:w="589" w:type="pct"/>
          </w:tcPr>
          <w:p w14:paraId="20CBD855" w14:textId="5E1FA0F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Nokia-Shanghai-Bell, Samsung</w:t>
            </w:r>
          </w:p>
        </w:tc>
        <w:tc>
          <w:tcPr>
            <w:tcW w:w="441" w:type="pct"/>
          </w:tcPr>
          <w:p w14:paraId="4736F1F2" w14:textId="7E6FA45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38.834</w:t>
            </w:r>
          </w:p>
        </w:tc>
        <w:tc>
          <w:tcPr>
            <w:tcW w:w="295" w:type="pct"/>
          </w:tcPr>
          <w:p w14:paraId="21ECAC2E" w14:textId="1C013B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0003</w:t>
            </w:r>
          </w:p>
        </w:tc>
        <w:tc>
          <w:tcPr>
            <w:tcW w:w="220" w:type="pct"/>
          </w:tcPr>
          <w:p w14:paraId="0F961D5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0CEFF756" w14:textId="76612F1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CF04D38" w14:textId="0959A2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59CF5946" w14:textId="4EC7C46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NR_HST_FR2_enh</w:t>
            </w:r>
          </w:p>
        </w:tc>
        <w:tc>
          <w:tcPr>
            <w:tcW w:w="512" w:type="pct"/>
          </w:tcPr>
          <w:p w14:paraId="02A0BD0F" w14:textId="60C772A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3AF029B6" w14:textId="77777777" w:rsidTr="00AE7F5C">
        <w:tc>
          <w:tcPr>
            <w:tcW w:w="514" w:type="pct"/>
          </w:tcPr>
          <w:p w14:paraId="16987199" w14:textId="2A7CF3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R4-2311213</w:t>
            </w:r>
          </w:p>
        </w:tc>
        <w:tc>
          <w:tcPr>
            <w:tcW w:w="1177" w:type="pct"/>
          </w:tcPr>
          <w:p w14:paraId="714AC0CA" w14:textId="168D9B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Update of the NS values for new countries supporting license-exempt operation on the 6GHz band</w:t>
            </w:r>
          </w:p>
        </w:tc>
        <w:tc>
          <w:tcPr>
            <w:tcW w:w="589" w:type="pct"/>
          </w:tcPr>
          <w:p w14:paraId="5BD2FDCB" w14:textId="5187B4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</w:t>
            </w:r>
          </w:p>
        </w:tc>
        <w:tc>
          <w:tcPr>
            <w:tcW w:w="441" w:type="pct"/>
          </w:tcPr>
          <w:p w14:paraId="485F2AB0" w14:textId="5E12CC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38.849</w:t>
            </w:r>
          </w:p>
        </w:tc>
        <w:tc>
          <w:tcPr>
            <w:tcW w:w="295" w:type="pct"/>
          </w:tcPr>
          <w:p w14:paraId="05F588E5" w14:textId="123D62A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0004</w:t>
            </w:r>
          </w:p>
        </w:tc>
        <w:tc>
          <w:tcPr>
            <w:tcW w:w="220" w:type="pct"/>
          </w:tcPr>
          <w:p w14:paraId="37915C55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E9009FC" w14:textId="57FDC9E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6DBF1F8" w14:textId="3E376FB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EDEA6BC" w14:textId="6FC5C6A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NR_unlic_enh</w:t>
            </w:r>
          </w:p>
        </w:tc>
        <w:tc>
          <w:tcPr>
            <w:tcW w:w="512" w:type="pct"/>
          </w:tcPr>
          <w:p w14:paraId="4EAF6CDD" w14:textId="1162C23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FFE104C" w14:textId="77777777" w:rsidTr="00AE7F5C">
        <w:tc>
          <w:tcPr>
            <w:tcW w:w="514" w:type="pct"/>
          </w:tcPr>
          <w:p w14:paraId="3A20C351" w14:textId="70C401E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R4-2311214</w:t>
            </w:r>
          </w:p>
        </w:tc>
        <w:tc>
          <w:tcPr>
            <w:tcW w:w="1177" w:type="pct"/>
          </w:tcPr>
          <w:p w14:paraId="15F1D684" w14:textId="2A8A1A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Corrections in raster points for NR-ARFCN and GSCN</w:t>
            </w:r>
          </w:p>
        </w:tc>
        <w:tc>
          <w:tcPr>
            <w:tcW w:w="589" w:type="pct"/>
          </w:tcPr>
          <w:p w14:paraId="79BF427E" w14:textId="0F22500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Apple, Nokia</w:t>
            </w:r>
          </w:p>
        </w:tc>
        <w:tc>
          <w:tcPr>
            <w:tcW w:w="441" w:type="pct"/>
          </w:tcPr>
          <w:p w14:paraId="3966D2FC" w14:textId="326417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38.849</w:t>
            </w:r>
          </w:p>
        </w:tc>
        <w:tc>
          <w:tcPr>
            <w:tcW w:w="295" w:type="pct"/>
          </w:tcPr>
          <w:p w14:paraId="38B8E716" w14:textId="44EAFFC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0005</w:t>
            </w:r>
          </w:p>
        </w:tc>
        <w:tc>
          <w:tcPr>
            <w:tcW w:w="220" w:type="pct"/>
          </w:tcPr>
          <w:p w14:paraId="28861328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A99A90B" w14:textId="06629C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33F6D7B9" w14:textId="102930B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FBEAE0C" w14:textId="173DBE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NR_6GHz_unlic_EU, NR_6GHz_unlic_full, NR_unlic_enh</w:t>
            </w:r>
          </w:p>
        </w:tc>
        <w:tc>
          <w:tcPr>
            <w:tcW w:w="512" w:type="pct"/>
          </w:tcPr>
          <w:p w14:paraId="7127D407" w14:textId="36C904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1E29CDE7" w14:textId="77777777" w:rsidTr="00AE7F5C">
        <w:tc>
          <w:tcPr>
            <w:tcW w:w="514" w:type="pct"/>
          </w:tcPr>
          <w:p w14:paraId="4F070C1C" w14:textId="44CCDE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R4-2313589</w:t>
            </w:r>
          </w:p>
        </w:tc>
        <w:tc>
          <w:tcPr>
            <w:tcW w:w="1177" w:type="pct"/>
          </w:tcPr>
          <w:p w14:paraId="5C685EF1" w14:textId="027FB3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[NR_RAIL_EU_900MHz-Core, NR_RAIL_EU_1900MHz_TDD-Core] CR to TR 38.852: corrections of RMR-specific BS requirements derivation for band n101, Rel-17</w:t>
            </w:r>
          </w:p>
        </w:tc>
        <w:tc>
          <w:tcPr>
            <w:tcW w:w="589" w:type="pct"/>
          </w:tcPr>
          <w:p w14:paraId="2B0F3C69" w14:textId="781DE1D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28D6177" w14:textId="2D6F0D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38.852</w:t>
            </w:r>
          </w:p>
        </w:tc>
        <w:tc>
          <w:tcPr>
            <w:tcW w:w="295" w:type="pct"/>
          </w:tcPr>
          <w:p w14:paraId="04E0B321" w14:textId="1875BC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0003</w:t>
            </w:r>
          </w:p>
        </w:tc>
        <w:tc>
          <w:tcPr>
            <w:tcW w:w="220" w:type="pct"/>
          </w:tcPr>
          <w:p w14:paraId="3B44A28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531AEB18" w14:textId="77BEE3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4AB9EA22" w14:textId="712E6B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9580233" w14:textId="1CEB789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2059554A" w14:textId="107ED55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23EDB28D" w14:textId="77777777" w:rsidTr="00AE7F5C">
        <w:tc>
          <w:tcPr>
            <w:tcW w:w="514" w:type="pct"/>
          </w:tcPr>
          <w:p w14:paraId="1903841F" w14:textId="70E7828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R4-2314873</w:t>
            </w:r>
          </w:p>
        </w:tc>
        <w:tc>
          <w:tcPr>
            <w:tcW w:w="1177" w:type="pct"/>
          </w:tcPr>
          <w:p w14:paraId="36F06517" w14:textId="7C8704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NR_RAIL_EU_900MHz-Core, NR_RAIL_EU_1900MHz_TDD-Core] CR to TR 38.852: corrections of RMR-specific BS requirements derivation for band n101, Rel-17</w:t>
            </w:r>
          </w:p>
        </w:tc>
        <w:tc>
          <w:tcPr>
            <w:tcW w:w="589" w:type="pct"/>
          </w:tcPr>
          <w:p w14:paraId="3F62F64D" w14:textId="62B546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528FC4BC" w14:textId="5F6E676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38.852</w:t>
            </w:r>
          </w:p>
        </w:tc>
        <w:tc>
          <w:tcPr>
            <w:tcW w:w="295" w:type="pct"/>
          </w:tcPr>
          <w:p w14:paraId="707B3530" w14:textId="2980F5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0003</w:t>
            </w:r>
          </w:p>
        </w:tc>
        <w:tc>
          <w:tcPr>
            <w:tcW w:w="220" w:type="pct"/>
          </w:tcPr>
          <w:p w14:paraId="41B46AEC" w14:textId="5353C30A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176BC92" w14:textId="4F6E47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032D08E8" w14:textId="54AD5C7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1BB53EA" w14:textId="19C045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3A8F3B96" w14:textId="0040A3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58CF2BC0" w14:textId="77777777" w:rsidTr="00AE7F5C">
        <w:tc>
          <w:tcPr>
            <w:tcW w:w="514" w:type="pct"/>
          </w:tcPr>
          <w:p w14:paraId="2B3C8F85" w14:textId="1ECE375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R4-2313590</w:t>
            </w:r>
          </w:p>
        </w:tc>
        <w:tc>
          <w:tcPr>
            <w:tcW w:w="1177" w:type="pct"/>
          </w:tcPr>
          <w:p w14:paraId="4D5AB3AA" w14:textId="682D25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[NR_RAIL_EU_900MHz-Core, NR_RAIL_EU_1900MHz_TDD-Core] CR to TR 38.852: corrections of RMR-specific BS requirements derivation for band n101, Rel-18</w:t>
            </w:r>
          </w:p>
        </w:tc>
        <w:tc>
          <w:tcPr>
            <w:tcW w:w="589" w:type="pct"/>
          </w:tcPr>
          <w:p w14:paraId="2BAB6324" w14:textId="26F40D0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69072282" w14:textId="7BA508E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38.852</w:t>
            </w:r>
          </w:p>
        </w:tc>
        <w:tc>
          <w:tcPr>
            <w:tcW w:w="295" w:type="pct"/>
          </w:tcPr>
          <w:p w14:paraId="51C3CB8A" w14:textId="05528E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0004</w:t>
            </w:r>
          </w:p>
        </w:tc>
        <w:tc>
          <w:tcPr>
            <w:tcW w:w="220" w:type="pct"/>
          </w:tcPr>
          <w:p w14:paraId="5F643FB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3ECBCAD" w14:textId="4B25710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C0EFBFC" w14:textId="766DC5B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75E5C2CB" w14:textId="6C4837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0A6ED432" w14:textId="2974177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3E027C6" w14:textId="77777777" w:rsidTr="00AE7F5C">
        <w:tc>
          <w:tcPr>
            <w:tcW w:w="514" w:type="pct"/>
          </w:tcPr>
          <w:p w14:paraId="2E661B41" w14:textId="19629E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lastRenderedPageBreak/>
              <w:t>R4-2313591</w:t>
            </w:r>
          </w:p>
        </w:tc>
        <w:tc>
          <w:tcPr>
            <w:tcW w:w="1177" w:type="pct"/>
          </w:tcPr>
          <w:p w14:paraId="1E305958" w14:textId="776CA68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[NR_RAIL_EU_900MHz-Core, NR_RAIL_EU_1900MHz_TDD-Core] CR to TR 38.853: corrections of RMR-specific BS requirements derivation for band n100, Rel-17</w:t>
            </w:r>
          </w:p>
        </w:tc>
        <w:tc>
          <w:tcPr>
            <w:tcW w:w="589" w:type="pct"/>
          </w:tcPr>
          <w:p w14:paraId="3FE03872" w14:textId="1E3DAF0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7E23F17" w14:textId="3F6FC6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38.853</w:t>
            </w:r>
          </w:p>
        </w:tc>
        <w:tc>
          <w:tcPr>
            <w:tcW w:w="295" w:type="pct"/>
          </w:tcPr>
          <w:p w14:paraId="5D9B0861" w14:textId="3E1D2B1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0003</w:t>
            </w:r>
          </w:p>
        </w:tc>
        <w:tc>
          <w:tcPr>
            <w:tcW w:w="220" w:type="pct"/>
          </w:tcPr>
          <w:p w14:paraId="1F9D65D4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45841C4" w14:textId="000B71E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78DFEE8A" w14:textId="521E064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41CF2B87" w14:textId="64E4D88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43C5BC93" w14:textId="3A543DC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not pursued</w:t>
            </w:r>
          </w:p>
        </w:tc>
      </w:tr>
      <w:tr w:rsidR="00AE7F5C" w14:paraId="06A77913" w14:textId="77777777" w:rsidTr="00AE7F5C">
        <w:tc>
          <w:tcPr>
            <w:tcW w:w="514" w:type="pct"/>
          </w:tcPr>
          <w:p w14:paraId="60CA0C15" w14:textId="61DC86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R4-2314874</w:t>
            </w:r>
          </w:p>
        </w:tc>
        <w:tc>
          <w:tcPr>
            <w:tcW w:w="1177" w:type="pct"/>
          </w:tcPr>
          <w:p w14:paraId="423E7C36" w14:textId="641CCF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[NR_RAIL_EU_900MHz-Core, NR_RAIL_EU_1900MHz_TDD-Core] CR to TR 38.853: corrections of RMR-specific BS requirements derivation for band n100, Rel-17</w:t>
            </w:r>
          </w:p>
        </w:tc>
        <w:tc>
          <w:tcPr>
            <w:tcW w:w="589" w:type="pct"/>
          </w:tcPr>
          <w:p w14:paraId="723003BF" w14:textId="404775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370CB850" w14:textId="107B88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38.853</w:t>
            </w:r>
          </w:p>
        </w:tc>
        <w:tc>
          <w:tcPr>
            <w:tcW w:w="295" w:type="pct"/>
          </w:tcPr>
          <w:p w14:paraId="7E07ADB3" w14:textId="6E2053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0003</w:t>
            </w:r>
          </w:p>
        </w:tc>
        <w:tc>
          <w:tcPr>
            <w:tcW w:w="220" w:type="pct"/>
          </w:tcPr>
          <w:p w14:paraId="079FA7AA" w14:textId="69347A89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2EFCD26" w14:textId="1D4DC52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49DDA9D" w14:textId="4B90DB1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6D8682B" w14:textId="0F3188C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3720F6C3" w14:textId="7A58ED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25171DA8" w14:textId="77777777" w:rsidTr="00AE7F5C">
        <w:tc>
          <w:tcPr>
            <w:tcW w:w="514" w:type="pct"/>
          </w:tcPr>
          <w:p w14:paraId="6A2A3071" w14:textId="02D9758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R4-2313592</w:t>
            </w:r>
          </w:p>
        </w:tc>
        <w:tc>
          <w:tcPr>
            <w:tcW w:w="1177" w:type="pct"/>
          </w:tcPr>
          <w:p w14:paraId="6F914BC5" w14:textId="6B7D5D3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[NR_RAIL_EU_900MHz-Core, NR_RAIL_EU_1900MHz_TDD-Core] CR to TR 38.853: corrections of RMR-specific BS requirements derivation for band n100, Rel-18</w:t>
            </w:r>
          </w:p>
        </w:tc>
        <w:tc>
          <w:tcPr>
            <w:tcW w:w="589" w:type="pct"/>
          </w:tcPr>
          <w:p w14:paraId="3414B3E9" w14:textId="436D8C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946C87D" w14:textId="5CB2129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38.853</w:t>
            </w:r>
          </w:p>
        </w:tc>
        <w:tc>
          <w:tcPr>
            <w:tcW w:w="295" w:type="pct"/>
          </w:tcPr>
          <w:p w14:paraId="4B862AE4" w14:textId="367FD32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0004</w:t>
            </w:r>
          </w:p>
        </w:tc>
        <w:tc>
          <w:tcPr>
            <w:tcW w:w="220" w:type="pct"/>
          </w:tcPr>
          <w:p w14:paraId="7528519B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6CF8CEA" w14:textId="60D4E7D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35DAC2D" w14:textId="62CE3CE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3BA2F28B" w14:textId="1D034D0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512" w:type="pct"/>
          </w:tcPr>
          <w:p w14:paraId="753FA12C" w14:textId="22AFAB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B8432F8" w14:textId="77777777" w:rsidTr="00AE7F5C">
        <w:tc>
          <w:tcPr>
            <w:tcW w:w="514" w:type="pct"/>
          </w:tcPr>
          <w:p w14:paraId="48F4A855" w14:textId="39A4134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R4-2312194</w:t>
            </w:r>
          </w:p>
        </w:tc>
        <w:tc>
          <w:tcPr>
            <w:tcW w:w="1177" w:type="pct"/>
          </w:tcPr>
          <w:p w14:paraId="6CEAA5E9" w14:textId="6683A9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[NR_HST_FR2] CR to TR 38.854 Rel-17 on UL timing adjustment in between TA</w:t>
            </w:r>
          </w:p>
        </w:tc>
        <w:tc>
          <w:tcPr>
            <w:tcW w:w="589" w:type="pct"/>
          </w:tcPr>
          <w:p w14:paraId="00EBBE1B" w14:textId="640BCF7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6EE8B8FE" w14:textId="3422511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38.854</w:t>
            </w:r>
          </w:p>
        </w:tc>
        <w:tc>
          <w:tcPr>
            <w:tcW w:w="295" w:type="pct"/>
          </w:tcPr>
          <w:p w14:paraId="710DE866" w14:textId="238D787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0006</w:t>
            </w:r>
          </w:p>
        </w:tc>
        <w:tc>
          <w:tcPr>
            <w:tcW w:w="220" w:type="pct"/>
          </w:tcPr>
          <w:p w14:paraId="3D998DA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46DC68EE" w14:textId="0552F49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10B258D1" w14:textId="5A7D7D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506020D" w14:textId="1B483A6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NR_HST_FR2</w:t>
            </w:r>
          </w:p>
        </w:tc>
        <w:tc>
          <w:tcPr>
            <w:tcW w:w="512" w:type="pct"/>
          </w:tcPr>
          <w:p w14:paraId="72896212" w14:textId="3CF4BFB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EF21040" w14:textId="77777777" w:rsidTr="00AE7F5C">
        <w:tc>
          <w:tcPr>
            <w:tcW w:w="514" w:type="pct"/>
          </w:tcPr>
          <w:p w14:paraId="5A261AFB" w14:textId="276662E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R4-2314470</w:t>
            </w:r>
          </w:p>
        </w:tc>
        <w:tc>
          <w:tcPr>
            <w:tcW w:w="1177" w:type="pct"/>
          </w:tcPr>
          <w:p w14:paraId="02E5F790" w14:textId="1DEC46D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[NR_HST_FR2] CR to TR 38.854 Rel-17 on UL timing adjustment in between TA</w:t>
            </w:r>
          </w:p>
        </w:tc>
        <w:tc>
          <w:tcPr>
            <w:tcW w:w="589" w:type="pct"/>
          </w:tcPr>
          <w:p w14:paraId="4B5703C3" w14:textId="0C66EF5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64382F60" w14:textId="63F9984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38.854</w:t>
            </w:r>
          </w:p>
        </w:tc>
        <w:tc>
          <w:tcPr>
            <w:tcW w:w="295" w:type="pct"/>
          </w:tcPr>
          <w:p w14:paraId="5A7E570E" w14:textId="7953BF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0006</w:t>
            </w:r>
          </w:p>
        </w:tc>
        <w:tc>
          <w:tcPr>
            <w:tcW w:w="220" w:type="pct"/>
          </w:tcPr>
          <w:p w14:paraId="3BDEA47B" w14:textId="1CDEA8D8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6758C7D7" w14:textId="25001F0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Rel-17</w:t>
            </w:r>
          </w:p>
        </w:tc>
        <w:tc>
          <w:tcPr>
            <w:tcW w:w="221" w:type="pct"/>
          </w:tcPr>
          <w:p w14:paraId="53F7760B" w14:textId="10B3A1C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57787643" w14:textId="5652B6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NR_HST_FR2</w:t>
            </w:r>
          </w:p>
        </w:tc>
        <w:tc>
          <w:tcPr>
            <w:tcW w:w="512" w:type="pct"/>
          </w:tcPr>
          <w:p w14:paraId="435DC241" w14:textId="3E2E1B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465FA5DE" w14:textId="77777777" w:rsidTr="00AE7F5C">
        <w:tc>
          <w:tcPr>
            <w:tcW w:w="514" w:type="pct"/>
          </w:tcPr>
          <w:p w14:paraId="4F015C12" w14:textId="5E6B1A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R4-2312195</w:t>
            </w:r>
          </w:p>
        </w:tc>
        <w:tc>
          <w:tcPr>
            <w:tcW w:w="1177" w:type="pct"/>
          </w:tcPr>
          <w:p w14:paraId="023606EC" w14:textId="4DED2CA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[NR_HST_FR2] CR to TR 38.854 Rel-18 Mirror on UL timing adjustment in between TA</w:t>
            </w:r>
          </w:p>
        </w:tc>
        <w:tc>
          <w:tcPr>
            <w:tcW w:w="589" w:type="pct"/>
          </w:tcPr>
          <w:p w14:paraId="6DB430D2" w14:textId="1ED80A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34C1E51F" w14:textId="611C2F7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38.854</w:t>
            </w:r>
          </w:p>
        </w:tc>
        <w:tc>
          <w:tcPr>
            <w:tcW w:w="295" w:type="pct"/>
          </w:tcPr>
          <w:p w14:paraId="0D7FB859" w14:textId="1155701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0007</w:t>
            </w:r>
          </w:p>
        </w:tc>
        <w:tc>
          <w:tcPr>
            <w:tcW w:w="220" w:type="pct"/>
          </w:tcPr>
          <w:p w14:paraId="77CFD8E3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BC08342" w14:textId="15BA4BB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378727D" w14:textId="26F6B29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</w:t>
            </w:r>
          </w:p>
        </w:tc>
        <w:tc>
          <w:tcPr>
            <w:tcW w:w="662" w:type="pct"/>
          </w:tcPr>
          <w:p w14:paraId="5ECCF475" w14:textId="612F582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NR_HST_FR2</w:t>
            </w:r>
          </w:p>
        </w:tc>
        <w:tc>
          <w:tcPr>
            <w:tcW w:w="512" w:type="pct"/>
          </w:tcPr>
          <w:p w14:paraId="77CB1E8B" w14:textId="70549FB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49D421BE" w14:textId="77777777" w:rsidTr="00AE7F5C">
        <w:tc>
          <w:tcPr>
            <w:tcW w:w="514" w:type="pct"/>
          </w:tcPr>
          <w:p w14:paraId="1DEC3812" w14:textId="6A1F603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R4-2314480</w:t>
            </w:r>
          </w:p>
        </w:tc>
        <w:tc>
          <w:tcPr>
            <w:tcW w:w="1177" w:type="pct"/>
          </w:tcPr>
          <w:p w14:paraId="0A2FD300" w14:textId="50BA46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TR 38.854 on HST-FR2 Enhanced Tunnel Deployment</w:t>
            </w:r>
          </w:p>
        </w:tc>
        <w:tc>
          <w:tcPr>
            <w:tcW w:w="589" w:type="pct"/>
          </w:tcPr>
          <w:p w14:paraId="67BE4CE9" w14:textId="1539969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Nokia-Shanghai-Bell, Samsung</w:t>
            </w:r>
          </w:p>
        </w:tc>
        <w:tc>
          <w:tcPr>
            <w:tcW w:w="441" w:type="pct"/>
          </w:tcPr>
          <w:p w14:paraId="0A998367" w14:textId="5D51BF1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38.854</w:t>
            </w:r>
          </w:p>
        </w:tc>
        <w:tc>
          <w:tcPr>
            <w:tcW w:w="295" w:type="pct"/>
          </w:tcPr>
          <w:p w14:paraId="3E52CA74" w14:textId="241DD39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0008</w:t>
            </w:r>
          </w:p>
        </w:tc>
        <w:tc>
          <w:tcPr>
            <w:tcW w:w="220" w:type="pct"/>
          </w:tcPr>
          <w:p w14:paraId="092D9B49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35AAFC83" w14:textId="274A2A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7BA601E1" w14:textId="6342067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AA32234" w14:textId="77002E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NR_HST_FR2_enh</w:t>
            </w:r>
          </w:p>
        </w:tc>
        <w:tc>
          <w:tcPr>
            <w:tcW w:w="512" w:type="pct"/>
          </w:tcPr>
          <w:p w14:paraId="4F63FC55" w14:textId="5D0F265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722713D8" w14:textId="77777777" w:rsidTr="00AE7F5C">
        <w:tc>
          <w:tcPr>
            <w:tcW w:w="514" w:type="pct"/>
          </w:tcPr>
          <w:p w14:paraId="1853165F" w14:textId="6031302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R4-2313242</w:t>
            </w:r>
          </w:p>
        </w:tc>
        <w:tc>
          <w:tcPr>
            <w:tcW w:w="1177" w:type="pct"/>
          </w:tcPr>
          <w:p w14:paraId="468DFA0D" w14:textId="5A11AE4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38.863: NTN Ka-band – Regulatory aspects</w:t>
            </w:r>
          </w:p>
        </w:tc>
        <w:tc>
          <w:tcPr>
            <w:tcW w:w="589" w:type="pct"/>
          </w:tcPr>
          <w:p w14:paraId="4FBE9FC3" w14:textId="7357864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5F03C9EA" w14:textId="7FC80DC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38.863</w:t>
            </w:r>
          </w:p>
        </w:tc>
        <w:tc>
          <w:tcPr>
            <w:tcW w:w="295" w:type="pct"/>
          </w:tcPr>
          <w:p w14:paraId="2F65FA30" w14:textId="38C4F14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0007</w:t>
            </w:r>
          </w:p>
        </w:tc>
        <w:tc>
          <w:tcPr>
            <w:tcW w:w="220" w:type="pct"/>
          </w:tcPr>
          <w:p w14:paraId="763BD7A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70CD2829" w14:textId="7669A30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98AAEE6" w14:textId="4DA0737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86466BA" w14:textId="1F7AD5A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NR_NTN_enh-Core</w:t>
            </w:r>
          </w:p>
        </w:tc>
        <w:tc>
          <w:tcPr>
            <w:tcW w:w="512" w:type="pct"/>
          </w:tcPr>
          <w:p w14:paraId="2EC5B7C0" w14:textId="46643D3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postponed</w:t>
            </w:r>
          </w:p>
        </w:tc>
      </w:tr>
      <w:tr w:rsidR="00AE7F5C" w14:paraId="37975C94" w14:textId="77777777" w:rsidTr="00AE7F5C">
        <w:tc>
          <w:tcPr>
            <w:tcW w:w="514" w:type="pct"/>
          </w:tcPr>
          <w:p w14:paraId="2D3189D8" w14:textId="44C767E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R4-2313863</w:t>
            </w:r>
          </w:p>
        </w:tc>
        <w:tc>
          <w:tcPr>
            <w:tcW w:w="1177" w:type="pct"/>
          </w:tcPr>
          <w:p w14:paraId="608201BA" w14:textId="30EA672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to TS 38.863: NTN Ka-band – Regulatory aspects</w:t>
            </w:r>
          </w:p>
        </w:tc>
        <w:tc>
          <w:tcPr>
            <w:tcW w:w="589" w:type="pct"/>
          </w:tcPr>
          <w:p w14:paraId="768929BD" w14:textId="2B8439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Ericsson</w:t>
            </w:r>
          </w:p>
        </w:tc>
        <w:tc>
          <w:tcPr>
            <w:tcW w:w="441" w:type="pct"/>
          </w:tcPr>
          <w:p w14:paraId="07132A74" w14:textId="0AA3B60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38.863</w:t>
            </w:r>
          </w:p>
        </w:tc>
        <w:tc>
          <w:tcPr>
            <w:tcW w:w="295" w:type="pct"/>
          </w:tcPr>
          <w:p w14:paraId="0550621C" w14:textId="4589CFA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0007</w:t>
            </w:r>
          </w:p>
        </w:tc>
        <w:tc>
          <w:tcPr>
            <w:tcW w:w="220" w:type="pct"/>
          </w:tcPr>
          <w:p w14:paraId="77D087F6" w14:textId="52F10A18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15FCE6A0" w14:textId="041D2A4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2283E27" w14:textId="6DEC1E1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7CE51037" w14:textId="164C387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NR_NTN_enh-Core</w:t>
            </w:r>
          </w:p>
        </w:tc>
        <w:tc>
          <w:tcPr>
            <w:tcW w:w="512" w:type="pct"/>
          </w:tcPr>
          <w:p w14:paraId="7AAC1B11" w14:textId="051E354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withdrawn</w:t>
            </w:r>
          </w:p>
        </w:tc>
      </w:tr>
      <w:tr w:rsidR="00AE7F5C" w14:paraId="14D0BCAC" w14:textId="77777777" w:rsidTr="00AE7F5C">
        <w:tc>
          <w:tcPr>
            <w:tcW w:w="514" w:type="pct"/>
          </w:tcPr>
          <w:p w14:paraId="11878C8D" w14:textId="26E2C0C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R4-2312174</w:t>
            </w:r>
          </w:p>
        </w:tc>
        <w:tc>
          <w:tcPr>
            <w:tcW w:w="1177" w:type="pct"/>
          </w:tcPr>
          <w:p w14:paraId="1827C083" w14:textId="640AE8F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TR 38.872 to introduce some potential RF impacts for for CA_n26-n28</w:t>
            </w:r>
          </w:p>
        </w:tc>
        <w:tc>
          <w:tcPr>
            <w:tcW w:w="589" w:type="pct"/>
          </w:tcPr>
          <w:p w14:paraId="48111969" w14:textId="11980E9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5308B759" w14:textId="1173AB6B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38.872</w:t>
            </w:r>
          </w:p>
        </w:tc>
        <w:tc>
          <w:tcPr>
            <w:tcW w:w="295" w:type="pct"/>
          </w:tcPr>
          <w:p w14:paraId="106EA1E2" w14:textId="1D83DA1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0002</w:t>
            </w:r>
          </w:p>
        </w:tc>
        <w:tc>
          <w:tcPr>
            <w:tcW w:w="220" w:type="pct"/>
          </w:tcPr>
          <w:p w14:paraId="7F4518B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18D123FB" w14:textId="6651D93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A5E1A65" w14:textId="6D0672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77274FBB" w14:textId="2B67B8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FS_NR_sub1GHz_combo_enh</w:t>
            </w:r>
          </w:p>
        </w:tc>
        <w:tc>
          <w:tcPr>
            <w:tcW w:w="512" w:type="pct"/>
          </w:tcPr>
          <w:p w14:paraId="3A2ABE3B" w14:textId="452CE42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3D346992" w14:textId="77777777" w:rsidTr="00AE7F5C">
        <w:tc>
          <w:tcPr>
            <w:tcW w:w="514" w:type="pct"/>
          </w:tcPr>
          <w:p w14:paraId="58143CF2" w14:textId="1EC2DC3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R4-2314660</w:t>
            </w:r>
          </w:p>
        </w:tc>
        <w:tc>
          <w:tcPr>
            <w:tcW w:w="1177" w:type="pct"/>
          </w:tcPr>
          <w:p w14:paraId="1B72F884" w14:textId="3486B2C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TR 38.872 to introduce some potential RF impacts for for CA_n26-n28</w:t>
            </w:r>
          </w:p>
        </w:tc>
        <w:tc>
          <w:tcPr>
            <w:tcW w:w="589" w:type="pct"/>
          </w:tcPr>
          <w:p w14:paraId="24B4A94F" w14:textId="2E842CE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MediaTek Inc.</w:t>
            </w:r>
          </w:p>
        </w:tc>
        <w:tc>
          <w:tcPr>
            <w:tcW w:w="441" w:type="pct"/>
          </w:tcPr>
          <w:p w14:paraId="41D00EDF" w14:textId="1FBB091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38.872</w:t>
            </w:r>
          </w:p>
        </w:tc>
        <w:tc>
          <w:tcPr>
            <w:tcW w:w="295" w:type="pct"/>
          </w:tcPr>
          <w:p w14:paraId="65D74C50" w14:textId="6557634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0002</w:t>
            </w:r>
          </w:p>
        </w:tc>
        <w:tc>
          <w:tcPr>
            <w:tcW w:w="220" w:type="pct"/>
          </w:tcPr>
          <w:p w14:paraId="0F9787F6" w14:textId="6489A5E3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43479540" w14:textId="0FADEDA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2C358A86" w14:textId="1E82E0A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1D0FFB17" w14:textId="1DF06CD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FS_NR_sub1GHz_combo_enh</w:t>
            </w:r>
          </w:p>
        </w:tc>
        <w:tc>
          <w:tcPr>
            <w:tcW w:w="512" w:type="pct"/>
          </w:tcPr>
          <w:p w14:paraId="092074FB" w14:textId="2B8C1A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587029D7" w14:textId="77777777" w:rsidTr="00AE7F5C">
        <w:tc>
          <w:tcPr>
            <w:tcW w:w="514" w:type="pct"/>
          </w:tcPr>
          <w:p w14:paraId="758DE1C6" w14:textId="6201FF6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R4-2312937</w:t>
            </w:r>
          </w:p>
        </w:tc>
        <w:tc>
          <w:tcPr>
            <w:tcW w:w="1177" w:type="pct"/>
          </w:tcPr>
          <w:p w14:paraId="5F1B6409" w14:textId="01B044F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TR 38.872 to introduce some potential RF impacts for for CA_n5-n28-n105</w:t>
            </w:r>
          </w:p>
        </w:tc>
        <w:tc>
          <w:tcPr>
            <w:tcW w:w="589" w:type="pct"/>
          </w:tcPr>
          <w:p w14:paraId="38D997E5" w14:textId="6252D88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0EA4F1E1" w14:textId="1F4985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38.872</w:t>
            </w:r>
          </w:p>
        </w:tc>
        <w:tc>
          <w:tcPr>
            <w:tcW w:w="295" w:type="pct"/>
          </w:tcPr>
          <w:p w14:paraId="68DFF55D" w14:textId="62896F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0003</w:t>
            </w:r>
          </w:p>
        </w:tc>
        <w:tc>
          <w:tcPr>
            <w:tcW w:w="220" w:type="pct"/>
          </w:tcPr>
          <w:p w14:paraId="72D4EC90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6D845336" w14:textId="4D994B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0879250C" w14:textId="0CFC93C5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2A8EFC87" w14:textId="50BD9FD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FS_NR_sub1GHz_combo_enh</w:t>
            </w:r>
          </w:p>
        </w:tc>
        <w:tc>
          <w:tcPr>
            <w:tcW w:w="512" w:type="pct"/>
          </w:tcPr>
          <w:p w14:paraId="4A7A7F3D" w14:textId="15A8F80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7F4AAEF" w14:textId="77777777" w:rsidTr="00AE7F5C">
        <w:tc>
          <w:tcPr>
            <w:tcW w:w="514" w:type="pct"/>
          </w:tcPr>
          <w:p w14:paraId="334C0505" w14:textId="004E8A3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R4-2314659</w:t>
            </w:r>
          </w:p>
        </w:tc>
        <w:tc>
          <w:tcPr>
            <w:tcW w:w="1177" w:type="pct"/>
          </w:tcPr>
          <w:p w14:paraId="0669700E" w14:textId="601814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CR for TR 38.872 to introduce some potential RF impacts for for CA_n5-n28-n105</w:t>
            </w:r>
          </w:p>
        </w:tc>
        <w:tc>
          <w:tcPr>
            <w:tcW w:w="589" w:type="pct"/>
          </w:tcPr>
          <w:p w14:paraId="15FC7765" w14:textId="16D9392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Huawei, HiSilicon</w:t>
            </w:r>
          </w:p>
        </w:tc>
        <w:tc>
          <w:tcPr>
            <w:tcW w:w="441" w:type="pct"/>
          </w:tcPr>
          <w:p w14:paraId="117D1AE9" w14:textId="2672131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38.872</w:t>
            </w:r>
          </w:p>
        </w:tc>
        <w:tc>
          <w:tcPr>
            <w:tcW w:w="295" w:type="pct"/>
          </w:tcPr>
          <w:p w14:paraId="077E1F7C" w14:textId="01531A3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0003</w:t>
            </w:r>
          </w:p>
        </w:tc>
        <w:tc>
          <w:tcPr>
            <w:tcW w:w="220" w:type="pct"/>
          </w:tcPr>
          <w:p w14:paraId="0C8A8C6D" w14:textId="6C22A1E6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3A39E3CD" w14:textId="07A9EB8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59E4FDC5" w14:textId="1CBE039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B</w:t>
            </w:r>
          </w:p>
        </w:tc>
        <w:tc>
          <w:tcPr>
            <w:tcW w:w="662" w:type="pct"/>
          </w:tcPr>
          <w:p w14:paraId="40E867A7" w14:textId="409CBEBA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FS_NR_sub1GHz_combo_enh</w:t>
            </w:r>
          </w:p>
        </w:tc>
        <w:tc>
          <w:tcPr>
            <w:tcW w:w="512" w:type="pct"/>
          </w:tcPr>
          <w:p w14:paraId="2EDD3987" w14:textId="584DBD9C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  <w:tr w:rsidR="00AE7F5C" w14:paraId="33A15D30" w14:textId="77777777" w:rsidTr="00AE7F5C">
        <w:tc>
          <w:tcPr>
            <w:tcW w:w="514" w:type="pct"/>
          </w:tcPr>
          <w:p w14:paraId="643218E9" w14:textId="5080C73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R4-2311663</w:t>
            </w:r>
          </w:p>
        </w:tc>
        <w:tc>
          <w:tcPr>
            <w:tcW w:w="1177" w:type="pct"/>
          </w:tcPr>
          <w:p w14:paraId="70F28EC3" w14:textId="77684FF7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[FS_NR_BS_RF_evo] CR to TR 38.877 on correction and additional clarification on phase shifters for MB BS</w:t>
            </w:r>
          </w:p>
        </w:tc>
        <w:tc>
          <w:tcPr>
            <w:tcW w:w="589" w:type="pct"/>
          </w:tcPr>
          <w:p w14:paraId="245BD32A" w14:textId="77D0AAA4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71C0C3B4" w14:textId="1B2F55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38.877</w:t>
            </w:r>
          </w:p>
        </w:tc>
        <w:tc>
          <w:tcPr>
            <w:tcW w:w="295" w:type="pct"/>
          </w:tcPr>
          <w:p w14:paraId="0B20BB3E" w14:textId="01FAAB6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0001</w:t>
            </w:r>
          </w:p>
        </w:tc>
        <w:tc>
          <w:tcPr>
            <w:tcW w:w="220" w:type="pct"/>
          </w:tcPr>
          <w:p w14:paraId="01BBEDE7" w14:textId="77777777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9" w:type="pct"/>
          </w:tcPr>
          <w:p w14:paraId="21A2691F" w14:textId="088E6EC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6EA79890" w14:textId="5B3C9266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2E94B60A" w14:textId="3DC9362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FS_NR_BS_RF_evo</w:t>
            </w:r>
          </w:p>
        </w:tc>
        <w:tc>
          <w:tcPr>
            <w:tcW w:w="512" w:type="pct"/>
          </w:tcPr>
          <w:p w14:paraId="1A185C80" w14:textId="6B3032D0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revised</w:t>
            </w:r>
          </w:p>
        </w:tc>
      </w:tr>
      <w:tr w:rsidR="00AE7F5C" w14:paraId="72359C50" w14:textId="77777777" w:rsidTr="00AE7F5C">
        <w:tc>
          <w:tcPr>
            <w:tcW w:w="514" w:type="pct"/>
          </w:tcPr>
          <w:p w14:paraId="277339A5" w14:textId="0DBA9F01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R4-2313967</w:t>
            </w:r>
          </w:p>
        </w:tc>
        <w:tc>
          <w:tcPr>
            <w:tcW w:w="1177" w:type="pct"/>
          </w:tcPr>
          <w:p w14:paraId="0A7725CB" w14:textId="4B72993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[FS_NR_BS_RF_evo] CR to TR 38.877 on correction and additional clarification on phase shifters for MB BS</w:t>
            </w:r>
          </w:p>
        </w:tc>
        <w:tc>
          <w:tcPr>
            <w:tcW w:w="589" w:type="pct"/>
          </w:tcPr>
          <w:p w14:paraId="17F18EBA" w14:textId="066DBBFD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1" w:type="pct"/>
          </w:tcPr>
          <w:p w14:paraId="28FD2EF8" w14:textId="3AD191EE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38.877</w:t>
            </w:r>
          </w:p>
        </w:tc>
        <w:tc>
          <w:tcPr>
            <w:tcW w:w="295" w:type="pct"/>
          </w:tcPr>
          <w:p w14:paraId="13FF98D1" w14:textId="14D83A12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0001</w:t>
            </w:r>
          </w:p>
        </w:tc>
        <w:tc>
          <w:tcPr>
            <w:tcW w:w="220" w:type="pct"/>
          </w:tcPr>
          <w:p w14:paraId="4F9650A8" w14:textId="46387983" w:rsidR="00CC7474" w:rsidRPr="00E87F10" w:rsidRDefault="00CC7474" w:rsidP="00CC7474">
            <w:pPr>
              <w:pStyle w:val="TAR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1</w:t>
            </w:r>
          </w:p>
        </w:tc>
        <w:tc>
          <w:tcPr>
            <w:tcW w:w="369" w:type="pct"/>
          </w:tcPr>
          <w:p w14:paraId="54A128DA" w14:textId="7F9A8089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Rel-18</w:t>
            </w:r>
          </w:p>
        </w:tc>
        <w:tc>
          <w:tcPr>
            <w:tcW w:w="221" w:type="pct"/>
          </w:tcPr>
          <w:p w14:paraId="45A91BA5" w14:textId="654201D3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</w:t>
            </w:r>
          </w:p>
        </w:tc>
        <w:tc>
          <w:tcPr>
            <w:tcW w:w="662" w:type="pct"/>
          </w:tcPr>
          <w:p w14:paraId="03966ABA" w14:textId="304CF7CF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FS_NR_BS_RF_evo</w:t>
            </w:r>
          </w:p>
        </w:tc>
        <w:tc>
          <w:tcPr>
            <w:tcW w:w="512" w:type="pct"/>
          </w:tcPr>
          <w:p w14:paraId="3C89169F" w14:textId="13CB9938" w:rsidR="00CC7474" w:rsidRPr="00E87F10" w:rsidRDefault="00CC7474" w:rsidP="00CC7474">
            <w:pPr>
              <w:pStyle w:val="TAL"/>
              <w:rPr>
                <w:sz w:val="14"/>
                <w:szCs w:val="14"/>
              </w:rPr>
            </w:pPr>
            <w:r w:rsidRPr="00E87F10">
              <w:rPr>
                <w:sz w:val="14"/>
                <w:szCs w:val="14"/>
              </w:rPr>
              <w:t>agreed</w:t>
            </w:r>
          </w:p>
        </w:tc>
      </w:tr>
    </w:tbl>
    <w:p w14:paraId="7867E787" w14:textId="77777777" w:rsidR="00CC7474" w:rsidRDefault="00CC7474" w:rsidP="00CC7474"/>
    <w:p w14:paraId="13759B91" w14:textId="77777777" w:rsidR="00CC7474" w:rsidRDefault="00CC7474" w:rsidP="00CC7474">
      <w:pPr>
        <w:pStyle w:val="Heading2"/>
      </w:pPr>
      <w:r>
        <w:br w:type="page"/>
      </w:r>
      <w:r>
        <w:lastRenderedPageBreak/>
        <w:t>Annex C: Lists of liaisons</w:t>
      </w:r>
    </w:p>
    <w:p w14:paraId="5660084A" w14:textId="77777777" w:rsidR="00CC7474" w:rsidRDefault="00CC7474" w:rsidP="00CC7474">
      <w:pPr>
        <w:pStyle w:val="Heading3"/>
      </w:pPr>
      <w:r>
        <w:t>C1: Incoming liaison statements</w:t>
      </w:r>
    </w:p>
    <w:p w14:paraId="33807813" w14:textId="77777777" w:rsidR="00CC7474" w:rsidRDefault="00CC7474" w:rsidP="00CC7474">
      <w:pPr>
        <w:pStyle w:val="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32"/>
        <w:gridCol w:w="1672"/>
        <w:gridCol w:w="3216"/>
        <w:gridCol w:w="1031"/>
        <w:gridCol w:w="1109"/>
        <w:gridCol w:w="1169"/>
      </w:tblGrid>
      <w:tr w:rsidR="002E36E4" w:rsidRPr="002E36E4" w14:paraId="297BB417" w14:textId="77777777" w:rsidTr="002E36E4">
        <w:trPr>
          <w:trHeight w:val="290"/>
        </w:trPr>
        <w:tc>
          <w:tcPr>
            <w:tcW w:w="744" w:type="pct"/>
            <w:shd w:val="solid" w:color="C0C0C0" w:fill="auto"/>
          </w:tcPr>
          <w:p w14:paraId="31C7C94E" w14:textId="77777777" w:rsidR="002E36E4" w:rsidRPr="002E36E4" w:rsidRDefault="002E36E4" w:rsidP="002E36E4">
            <w:pPr>
              <w:pStyle w:val="TAH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lastRenderedPageBreak/>
              <w:t>Tdoc</w:t>
            </w:r>
          </w:p>
        </w:tc>
        <w:tc>
          <w:tcPr>
            <w:tcW w:w="868" w:type="pct"/>
            <w:shd w:val="solid" w:color="C0C0C0" w:fill="auto"/>
          </w:tcPr>
          <w:p w14:paraId="58827E04" w14:textId="77777777" w:rsidR="002E36E4" w:rsidRPr="002E36E4" w:rsidRDefault="002E36E4" w:rsidP="002E36E4">
            <w:pPr>
              <w:pStyle w:val="TAH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originalLS</w:t>
            </w:r>
          </w:p>
        </w:tc>
        <w:tc>
          <w:tcPr>
            <w:tcW w:w="1670" w:type="pct"/>
            <w:shd w:val="solid" w:color="C0C0C0" w:fill="auto"/>
          </w:tcPr>
          <w:p w14:paraId="212940A3" w14:textId="77777777" w:rsidR="002E36E4" w:rsidRPr="002E36E4" w:rsidRDefault="002E36E4" w:rsidP="002E36E4">
            <w:pPr>
              <w:pStyle w:val="TAH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Title</w:t>
            </w:r>
          </w:p>
        </w:tc>
        <w:tc>
          <w:tcPr>
            <w:tcW w:w="535" w:type="pct"/>
            <w:shd w:val="solid" w:color="C0C0C0" w:fill="auto"/>
          </w:tcPr>
          <w:p w14:paraId="46A1773E" w14:textId="77777777" w:rsidR="002E36E4" w:rsidRPr="002E36E4" w:rsidRDefault="002E36E4" w:rsidP="002E36E4">
            <w:pPr>
              <w:pStyle w:val="TAH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Source</w:t>
            </w:r>
          </w:p>
        </w:tc>
        <w:tc>
          <w:tcPr>
            <w:tcW w:w="576" w:type="pct"/>
            <w:shd w:val="solid" w:color="C0C0C0" w:fill="auto"/>
          </w:tcPr>
          <w:p w14:paraId="3B68710C" w14:textId="77777777" w:rsidR="002E36E4" w:rsidRPr="002E36E4" w:rsidRDefault="002E36E4" w:rsidP="002E36E4">
            <w:pPr>
              <w:pStyle w:val="TAH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Decision</w:t>
            </w:r>
          </w:p>
        </w:tc>
        <w:tc>
          <w:tcPr>
            <w:tcW w:w="607" w:type="pct"/>
            <w:shd w:val="solid" w:color="C0C0C0" w:fill="auto"/>
          </w:tcPr>
          <w:p w14:paraId="30C5A5F0" w14:textId="77777777" w:rsidR="002E36E4" w:rsidRPr="002E36E4" w:rsidRDefault="002E36E4" w:rsidP="002E36E4">
            <w:pPr>
              <w:pStyle w:val="TAH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ReplyIn</w:t>
            </w:r>
          </w:p>
        </w:tc>
      </w:tr>
      <w:tr w:rsidR="002E36E4" w:rsidRPr="002E36E4" w14:paraId="0B139D49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09B8B046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R4-2311003</w:t>
            </w:r>
          </w:p>
        </w:tc>
        <w:tc>
          <w:tcPr>
            <w:tcW w:w="868" w:type="pct"/>
            <w:shd w:val="solid" w:color="FFFFFF" w:fill="auto"/>
          </w:tcPr>
          <w:p w14:paraId="0D4F1FB6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FM(23)082Annex33</w:t>
            </w:r>
          </w:p>
        </w:tc>
        <w:tc>
          <w:tcPr>
            <w:tcW w:w="1670" w:type="pct"/>
            <w:shd w:val="solid" w:color="FFFFFF" w:fill="auto"/>
          </w:tcPr>
          <w:p w14:paraId="2F803806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to 3GPP RAN4 on NR bandwidth smaller than 5 MHz</w:t>
            </w:r>
          </w:p>
        </w:tc>
        <w:tc>
          <w:tcPr>
            <w:tcW w:w="535" w:type="pct"/>
            <w:shd w:val="solid" w:color="FFFFFF" w:fill="auto"/>
          </w:tcPr>
          <w:p w14:paraId="64F20CC7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WG FM</w:t>
            </w:r>
          </w:p>
        </w:tc>
        <w:tc>
          <w:tcPr>
            <w:tcW w:w="576" w:type="pct"/>
            <w:shd w:val="solid" w:color="FFFFFF" w:fill="auto"/>
          </w:tcPr>
          <w:p w14:paraId="34E11CE3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3B1E0E33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R4-2313244, R4-2313595</w:t>
            </w:r>
          </w:p>
        </w:tc>
      </w:tr>
      <w:tr w:rsidR="002E36E4" w:rsidRPr="002E36E4" w14:paraId="6E9DBCF7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0A85BC6F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R4-2311004</w:t>
            </w:r>
          </w:p>
        </w:tc>
        <w:tc>
          <w:tcPr>
            <w:tcW w:w="868" w:type="pct"/>
            <w:shd w:val="solid" w:color="FFFFFF" w:fill="auto"/>
          </w:tcPr>
          <w:p w14:paraId="479AA9AB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AWG-31/OUT-03</w:t>
            </w:r>
          </w:p>
        </w:tc>
        <w:tc>
          <w:tcPr>
            <w:tcW w:w="1670" w:type="pct"/>
            <w:shd w:val="solid" w:color="FFFFFF" w:fill="auto"/>
          </w:tcPr>
          <w:p w14:paraId="136BD991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Frequency arrangements for IMT in the band 470–703 MHz</w:t>
            </w:r>
          </w:p>
        </w:tc>
        <w:tc>
          <w:tcPr>
            <w:tcW w:w="535" w:type="pct"/>
            <w:shd w:val="solid" w:color="FFFFFF" w:fill="auto"/>
          </w:tcPr>
          <w:p w14:paraId="2B865E5A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APT Wireless Group (AWG)</w:t>
            </w:r>
          </w:p>
        </w:tc>
        <w:tc>
          <w:tcPr>
            <w:tcW w:w="576" w:type="pct"/>
            <w:shd w:val="solid" w:color="FFFFFF" w:fill="auto"/>
          </w:tcPr>
          <w:p w14:paraId="5CDE71E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5CC437CE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17F71D74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3467357C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R4-2311005</w:t>
            </w:r>
          </w:p>
        </w:tc>
        <w:tc>
          <w:tcPr>
            <w:tcW w:w="868" w:type="pct"/>
            <w:shd w:val="solid" w:color="FFFFFF" w:fill="auto"/>
          </w:tcPr>
          <w:p w14:paraId="767BA34C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S1-231805</w:t>
            </w:r>
          </w:p>
        </w:tc>
        <w:tc>
          <w:tcPr>
            <w:tcW w:w="1670" w:type="pct"/>
            <w:shd w:val="solid" w:color="FFFFFF" w:fill="auto"/>
          </w:tcPr>
          <w:p w14:paraId="00347EDE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Reply LS on 3GPP work on Energy Efficiency</w:t>
            </w:r>
          </w:p>
        </w:tc>
        <w:tc>
          <w:tcPr>
            <w:tcW w:w="535" w:type="pct"/>
            <w:shd w:val="solid" w:color="FFFFFF" w:fill="auto"/>
          </w:tcPr>
          <w:p w14:paraId="78F3BF9F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SA1</w:t>
            </w:r>
          </w:p>
        </w:tc>
        <w:tc>
          <w:tcPr>
            <w:tcW w:w="576" w:type="pct"/>
            <w:shd w:val="solid" w:color="FFFFFF" w:fill="auto"/>
          </w:tcPr>
          <w:p w14:paraId="3A0B20B6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57F2C832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7C05A201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7E31A53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R4-2311006</w:t>
            </w:r>
          </w:p>
        </w:tc>
        <w:tc>
          <w:tcPr>
            <w:tcW w:w="868" w:type="pct"/>
            <w:shd w:val="solid" w:color="FFFFFF" w:fill="auto"/>
          </w:tcPr>
          <w:p w14:paraId="519BD9B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S4-231111</w:t>
            </w:r>
          </w:p>
        </w:tc>
        <w:tc>
          <w:tcPr>
            <w:tcW w:w="1670" w:type="pct"/>
            <w:shd w:val="solid" w:color="FFFFFF" w:fill="auto"/>
          </w:tcPr>
          <w:p w14:paraId="62FB237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3GPP work on Energy Efficiency</w:t>
            </w:r>
          </w:p>
        </w:tc>
        <w:tc>
          <w:tcPr>
            <w:tcW w:w="535" w:type="pct"/>
            <w:shd w:val="solid" w:color="FFFFFF" w:fill="auto"/>
          </w:tcPr>
          <w:p w14:paraId="578C164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SA4</w:t>
            </w:r>
          </w:p>
        </w:tc>
        <w:tc>
          <w:tcPr>
            <w:tcW w:w="576" w:type="pct"/>
            <w:shd w:val="solid" w:color="FFFFFF" w:fill="auto"/>
          </w:tcPr>
          <w:p w14:paraId="343F3BF2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78EB7572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384DB0FB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7F24E97C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R4-2311007</w:t>
            </w:r>
          </w:p>
        </w:tc>
        <w:tc>
          <w:tcPr>
            <w:tcW w:w="868" w:type="pct"/>
            <w:shd w:val="solid" w:color="FFFFFF" w:fill="auto"/>
          </w:tcPr>
          <w:p w14:paraId="461E3441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RP-231496</w:t>
            </w:r>
          </w:p>
        </w:tc>
        <w:tc>
          <w:tcPr>
            <w:tcW w:w="1670" w:type="pct"/>
            <w:shd w:val="solid" w:color="FFFFFF" w:fill="auto"/>
          </w:tcPr>
          <w:p w14:paraId="0FC78559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RAN4 evaluation scenario for Duplex Evolution</w:t>
            </w:r>
          </w:p>
        </w:tc>
        <w:tc>
          <w:tcPr>
            <w:tcW w:w="535" w:type="pct"/>
            <w:shd w:val="solid" w:color="FFFFFF" w:fill="auto"/>
          </w:tcPr>
          <w:p w14:paraId="745351B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</w:t>
            </w:r>
          </w:p>
        </w:tc>
        <w:tc>
          <w:tcPr>
            <w:tcW w:w="576" w:type="pct"/>
            <w:shd w:val="solid" w:color="FFFFFF" w:fill="auto"/>
          </w:tcPr>
          <w:p w14:paraId="3B73B88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617A9FB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2708BAAB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178B58F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R4-2311008</w:t>
            </w:r>
          </w:p>
        </w:tc>
        <w:tc>
          <w:tcPr>
            <w:tcW w:w="868" w:type="pct"/>
            <w:shd w:val="solid" w:color="FFFFFF" w:fill="auto"/>
          </w:tcPr>
          <w:p w14:paraId="57DFBB2A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R3-233478</w:t>
            </w:r>
          </w:p>
        </w:tc>
        <w:tc>
          <w:tcPr>
            <w:tcW w:w="1670" w:type="pct"/>
            <w:shd w:val="solid" w:color="FFFFFF" w:fill="auto"/>
          </w:tcPr>
          <w:p w14:paraId="3D1C1B2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applicability of pre-configured measurement gaps for RedCap UE</w:t>
            </w:r>
          </w:p>
        </w:tc>
        <w:tc>
          <w:tcPr>
            <w:tcW w:w="535" w:type="pct"/>
            <w:shd w:val="solid" w:color="FFFFFF" w:fill="auto"/>
          </w:tcPr>
          <w:p w14:paraId="7A4A0898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RAN3</w:t>
            </w:r>
          </w:p>
        </w:tc>
        <w:tc>
          <w:tcPr>
            <w:tcW w:w="576" w:type="pct"/>
            <w:shd w:val="solid" w:color="FFFFFF" w:fill="auto"/>
          </w:tcPr>
          <w:p w14:paraId="0538AB3B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6A0D9B39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49E04796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14EDE74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R4-2311009</w:t>
            </w:r>
          </w:p>
        </w:tc>
        <w:tc>
          <w:tcPr>
            <w:tcW w:w="868" w:type="pct"/>
            <w:shd w:val="solid" w:color="FFFFFF" w:fill="auto"/>
          </w:tcPr>
          <w:p w14:paraId="05CD2D6A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R5-233668</w:t>
            </w:r>
          </w:p>
        </w:tc>
        <w:tc>
          <w:tcPr>
            <w:tcW w:w="1670" w:type="pct"/>
            <w:shd w:val="solid" w:color="FFFFFF" w:fill="auto"/>
          </w:tcPr>
          <w:p w14:paraId="2B53E099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response on CA/DC MSD requirements</w:t>
            </w:r>
          </w:p>
        </w:tc>
        <w:tc>
          <w:tcPr>
            <w:tcW w:w="535" w:type="pct"/>
            <w:shd w:val="solid" w:color="FFFFFF" w:fill="auto"/>
          </w:tcPr>
          <w:p w14:paraId="4BDC240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RAN5</w:t>
            </w:r>
          </w:p>
        </w:tc>
        <w:tc>
          <w:tcPr>
            <w:tcW w:w="576" w:type="pct"/>
            <w:shd w:val="solid" w:color="FFFFFF" w:fill="auto"/>
          </w:tcPr>
          <w:p w14:paraId="575FD1BA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11FD9F98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2B7454DC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3C27164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R4-2311010</w:t>
            </w:r>
          </w:p>
        </w:tc>
        <w:tc>
          <w:tcPr>
            <w:tcW w:w="868" w:type="pct"/>
            <w:shd w:val="solid" w:color="FFFFFF" w:fill="auto"/>
          </w:tcPr>
          <w:p w14:paraId="428E0133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R5-233669</w:t>
            </w:r>
          </w:p>
        </w:tc>
        <w:tc>
          <w:tcPr>
            <w:tcW w:w="1670" w:type="pct"/>
            <w:shd w:val="solid" w:color="FFFFFF" w:fill="auto"/>
          </w:tcPr>
          <w:p w14:paraId="5CD0DAD7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additional UE Gain parameters</w:t>
            </w:r>
          </w:p>
        </w:tc>
        <w:tc>
          <w:tcPr>
            <w:tcW w:w="535" w:type="pct"/>
            <w:shd w:val="solid" w:color="FFFFFF" w:fill="auto"/>
          </w:tcPr>
          <w:p w14:paraId="536857BA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RAN5</w:t>
            </w:r>
          </w:p>
        </w:tc>
        <w:tc>
          <w:tcPr>
            <w:tcW w:w="576" w:type="pct"/>
            <w:shd w:val="solid" w:color="FFFFFF" w:fill="auto"/>
          </w:tcPr>
          <w:p w14:paraId="64FA4A71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7106C30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50D60462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28E83EAF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R4-2311011</w:t>
            </w:r>
          </w:p>
        </w:tc>
        <w:tc>
          <w:tcPr>
            <w:tcW w:w="868" w:type="pct"/>
            <w:shd w:val="solid" w:color="FFFFFF" w:fill="auto"/>
          </w:tcPr>
          <w:p w14:paraId="70B99357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R5-233672</w:t>
            </w:r>
          </w:p>
        </w:tc>
        <w:tc>
          <w:tcPr>
            <w:tcW w:w="1670" w:type="pct"/>
            <w:shd w:val="solid" w:color="FFFFFF" w:fill="auto"/>
          </w:tcPr>
          <w:p w14:paraId="1A5673A8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clarifications for Non-Terrestrial Networks</w:t>
            </w:r>
          </w:p>
        </w:tc>
        <w:tc>
          <w:tcPr>
            <w:tcW w:w="535" w:type="pct"/>
            <w:shd w:val="solid" w:color="FFFFFF" w:fill="auto"/>
          </w:tcPr>
          <w:p w14:paraId="019FC209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RAN5</w:t>
            </w:r>
          </w:p>
        </w:tc>
        <w:tc>
          <w:tcPr>
            <w:tcW w:w="576" w:type="pct"/>
            <w:shd w:val="solid" w:color="FFFFFF" w:fill="auto"/>
          </w:tcPr>
          <w:p w14:paraId="68E38A1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7C36793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R4-2313640, R4-2313862, R4-2314001</w:t>
            </w:r>
          </w:p>
        </w:tc>
      </w:tr>
      <w:tr w:rsidR="002E36E4" w:rsidRPr="002E36E4" w14:paraId="060FE2ED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3D72FABE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R4-2311012</w:t>
            </w:r>
          </w:p>
        </w:tc>
        <w:tc>
          <w:tcPr>
            <w:tcW w:w="868" w:type="pct"/>
            <w:shd w:val="solid" w:color="FFFFFF" w:fill="auto"/>
          </w:tcPr>
          <w:p w14:paraId="7F0A2E6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R5-233782</w:t>
            </w:r>
          </w:p>
        </w:tc>
        <w:tc>
          <w:tcPr>
            <w:tcW w:w="1670" w:type="pct"/>
            <w:shd w:val="solid" w:color="FFFFFF" w:fill="auto"/>
          </w:tcPr>
          <w:p w14:paraId="44A21388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RRM test cases with testability issues</w:t>
            </w:r>
          </w:p>
        </w:tc>
        <w:tc>
          <w:tcPr>
            <w:tcW w:w="535" w:type="pct"/>
            <w:shd w:val="solid" w:color="FFFFFF" w:fill="auto"/>
          </w:tcPr>
          <w:p w14:paraId="18D42F96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RAN5</w:t>
            </w:r>
          </w:p>
        </w:tc>
        <w:tc>
          <w:tcPr>
            <w:tcW w:w="576" w:type="pct"/>
            <w:shd w:val="solid" w:color="FFFFFF" w:fill="auto"/>
          </w:tcPr>
          <w:p w14:paraId="1F32458A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66A293E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084306C7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2A815CD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R4-2311013</w:t>
            </w:r>
          </w:p>
        </w:tc>
        <w:tc>
          <w:tcPr>
            <w:tcW w:w="868" w:type="pct"/>
            <w:shd w:val="solid" w:color="FFFFFF" w:fill="auto"/>
          </w:tcPr>
          <w:p w14:paraId="3FD272A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R5-233783</w:t>
            </w:r>
          </w:p>
        </w:tc>
        <w:tc>
          <w:tcPr>
            <w:tcW w:w="1670" w:type="pct"/>
            <w:shd w:val="solid" w:color="FFFFFF" w:fill="auto"/>
          </w:tcPr>
          <w:p w14:paraId="07862BE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signal variance in FR2 multiple AoA tests</w:t>
            </w:r>
          </w:p>
        </w:tc>
        <w:tc>
          <w:tcPr>
            <w:tcW w:w="535" w:type="pct"/>
            <w:shd w:val="solid" w:color="FFFFFF" w:fill="auto"/>
          </w:tcPr>
          <w:p w14:paraId="414EA9E3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RAN5</w:t>
            </w:r>
          </w:p>
        </w:tc>
        <w:tc>
          <w:tcPr>
            <w:tcW w:w="576" w:type="pct"/>
            <w:shd w:val="solid" w:color="FFFFFF" w:fill="auto"/>
          </w:tcPr>
          <w:p w14:paraId="01D83E1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5FD1A20F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0552E7C7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0E67A4F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R4-2311014</w:t>
            </w:r>
          </w:p>
        </w:tc>
        <w:tc>
          <w:tcPr>
            <w:tcW w:w="868" w:type="pct"/>
            <w:shd w:val="solid" w:color="FFFFFF" w:fill="auto"/>
          </w:tcPr>
          <w:p w14:paraId="392F37D8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R2-2306564</w:t>
            </w:r>
          </w:p>
        </w:tc>
        <w:tc>
          <w:tcPr>
            <w:tcW w:w="1670" w:type="pct"/>
            <w:shd w:val="solid" w:color="FFFFFF" w:fill="auto"/>
          </w:tcPr>
          <w:p w14:paraId="637E3D32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new DRX cycles in rational numbers</w:t>
            </w:r>
          </w:p>
        </w:tc>
        <w:tc>
          <w:tcPr>
            <w:tcW w:w="535" w:type="pct"/>
            <w:shd w:val="solid" w:color="FFFFFF" w:fill="auto"/>
          </w:tcPr>
          <w:p w14:paraId="7CFE9E4C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RAN2</w:t>
            </w:r>
          </w:p>
        </w:tc>
        <w:tc>
          <w:tcPr>
            <w:tcW w:w="576" w:type="pct"/>
            <w:shd w:val="solid" w:color="FFFFFF" w:fill="auto"/>
          </w:tcPr>
          <w:p w14:paraId="4F0BC278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11304EF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299364EC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589262AE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R4-2311015</w:t>
            </w:r>
          </w:p>
        </w:tc>
        <w:tc>
          <w:tcPr>
            <w:tcW w:w="868" w:type="pct"/>
            <w:shd w:val="solid" w:color="FFFFFF" w:fill="auto"/>
          </w:tcPr>
          <w:p w14:paraId="02E09F8E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R2-2306594</w:t>
            </w:r>
          </w:p>
        </w:tc>
        <w:tc>
          <w:tcPr>
            <w:tcW w:w="1670" w:type="pct"/>
            <w:shd w:val="solid" w:color="FFFFFF" w:fill="auto"/>
          </w:tcPr>
          <w:p w14:paraId="7E55C51A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autonomous denial</w:t>
            </w:r>
          </w:p>
        </w:tc>
        <w:tc>
          <w:tcPr>
            <w:tcW w:w="535" w:type="pct"/>
            <w:shd w:val="solid" w:color="FFFFFF" w:fill="auto"/>
          </w:tcPr>
          <w:p w14:paraId="3B77715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RAN2</w:t>
            </w:r>
          </w:p>
        </w:tc>
        <w:tc>
          <w:tcPr>
            <w:tcW w:w="576" w:type="pct"/>
            <w:shd w:val="solid" w:color="FFFFFF" w:fill="auto"/>
          </w:tcPr>
          <w:p w14:paraId="7043903C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6B013D23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193AF3EB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1693794B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R4-2311016</w:t>
            </w:r>
          </w:p>
        </w:tc>
        <w:tc>
          <w:tcPr>
            <w:tcW w:w="868" w:type="pct"/>
            <w:shd w:val="solid" w:color="FFFFFF" w:fill="auto"/>
          </w:tcPr>
          <w:p w14:paraId="32A0F7A1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R2-2306732</w:t>
            </w:r>
          </w:p>
        </w:tc>
        <w:tc>
          <w:tcPr>
            <w:tcW w:w="1670" w:type="pct"/>
            <w:shd w:val="solid" w:color="FFFFFF" w:fill="auto"/>
          </w:tcPr>
          <w:p w14:paraId="6448BCF8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Signalling alternatives</w:t>
            </w:r>
          </w:p>
        </w:tc>
        <w:tc>
          <w:tcPr>
            <w:tcW w:w="535" w:type="pct"/>
            <w:shd w:val="solid" w:color="FFFFFF" w:fill="auto"/>
          </w:tcPr>
          <w:p w14:paraId="55865BFF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RAN2</w:t>
            </w:r>
          </w:p>
        </w:tc>
        <w:tc>
          <w:tcPr>
            <w:tcW w:w="576" w:type="pct"/>
            <w:shd w:val="solid" w:color="FFFFFF" w:fill="auto"/>
          </w:tcPr>
          <w:p w14:paraId="1E8420A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4DE65AEC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64CCEADA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05AC2C3B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R4-2311017</w:t>
            </w:r>
          </w:p>
        </w:tc>
        <w:tc>
          <w:tcPr>
            <w:tcW w:w="868" w:type="pct"/>
            <w:shd w:val="solid" w:color="FFFFFF" w:fill="auto"/>
          </w:tcPr>
          <w:p w14:paraId="39298D3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R2-2306810</w:t>
            </w:r>
          </w:p>
        </w:tc>
        <w:tc>
          <w:tcPr>
            <w:tcW w:w="1670" w:type="pct"/>
            <w:shd w:val="solid" w:color="FFFFFF" w:fill="auto"/>
          </w:tcPr>
          <w:p w14:paraId="0A1ADF7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Further Guidelines on UE capability definitions</w:t>
            </w:r>
          </w:p>
        </w:tc>
        <w:tc>
          <w:tcPr>
            <w:tcW w:w="535" w:type="pct"/>
            <w:shd w:val="solid" w:color="FFFFFF" w:fill="auto"/>
          </w:tcPr>
          <w:p w14:paraId="43FB3DA2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RAN2</w:t>
            </w:r>
          </w:p>
        </w:tc>
        <w:tc>
          <w:tcPr>
            <w:tcW w:w="576" w:type="pct"/>
            <w:shd w:val="solid" w:color="FFFFFF" w:fill="auto"/>
          </w:tcPr>
          <w:p w14:paraId="1878373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56E9DCEA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4BE41EAD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245A91FA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R4-2311018</w:t>
            </w:r>
          </w:p>
        </w:tc>
        <w:tc>
          <w:tcPr>
            <w:tcW w:w="868" w:type="pct"/>
            <w:shd w:val="solid" w:color="FFFFFF" w:fill="auto"/>
          </w:tcPr>
          <w:p w14:paraId="419EE30F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R2-2306841</w:t>
            </w:r>
          </w:p>
        </w:tc>
        <w:tc>
          <w:tcPr>
            <w:tcW w:w="1670" w:type="pct"/>
            <w:shd w:val="solid" w:color="FFFFFF" w:fill="auto"/>
          </w:tcPr>
          <w:p w14:paraId="07799BFB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LPHAP</w:t>
            </w:r>
          </w:p>
        </w:tc>
        <w:tc>
          <w:tcPr>
            <w:tcW w:w="535" w:type="pct"/>
            <w:shd w:val="solid" w:color="FFFFFF" w:fill="auto"/>
          </w:tcPr>
          <w:p w14:paraId="5F61A461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RAN2</w:t>
            </w:r>
          </w:p>
        </w:tc>
        <w:tc>
          <w:tcPr>
            <w:tcW w:w="576" w:type="pct"/>
            <w:shd w:val="solid" w:color="FFFFFF" w:fill="auto"/>
          </w:tcPr>
          <w:p w14:paraId="3FEBFFEB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5BC5BCA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6736198A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0979A6EC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R4-2311019</w:t>
            </w:r>
          </w:p>
        </w:tc>
        <w:tc>
          <w:tcPr>
            <w:tcW w:w="868" w:type="pct"/>
            <w:shd w:val="solid" w:color="FFFFFF" w:fill="auto"/>
          </w:tcPr>
          <w:p w14:paraId="1B055792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R2-2306862</w:t>
            </w:r>
          </w:p>
        </w:tc>
        <w:tc>
          <w:tcPr>
            <w:tcW w:w="1670" w:type="pct"/>
            <w:shd w:val="solid" w:color="FFFFFF" w:fill="auto"/>
          </w:tcPr>
          <w:p w14:paraId="36FD397B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Reply LS on non-simultaneous UL and DL from different two bands during UL CA</w:t>
            </w:r>
          </w:p>
        </w:tc>
        <w:tc>
          <w:tcPr>
            <w:tcW w:w="535" w:type="pct"/>
            <w:shd w:val="solid" w:color="FFFFFF" w:fill="auto"/>
          </w:tcPr>
          <w:p w14:paraId="2B92FB6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RAN2</w:t>
            </w:r>
          </w:p>
        </w:tc>
        <w:tc>
          <w:tcPr>
            <w:tcW w:w="576" w:type="pct"/>
            <w:shd w:val="solid" w:color="FFFFFF" w:fill="auto"/>
          </w:tcPr>
          <w:p w14:paraId="40C452F9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46AFF42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4A85BCA0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217EA4C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R4-2311020</w:t>
            </w:r>
          </w:p>
        </w:tc>
        <w:tc>
          <w:tcPr>
            <w:tcW w:w="868" w:type="pct"/>
            <w:shd w:val="solid" w:color="FFFFFF" w:fill="auto"/>
          </w:tcPr>
          <w:p w14:paraId="1283C0AF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R2-2306865</w:t>
            </w:r>
          </w:p>
        </w:tc>
        <w:tc>
          <w:tcPr>
            <w:tcW w:w="1670" w:type="pct"/>
            <w:shd w:val="solid" w:color="FFFFFF" w:fill="auto"/>
          </w:tcPr>
          <w:p w14:paraId="6383A601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Reply LS on MAC-CE Based Indication for Cross-RRH TCI State Switch</w:t>
            </w:r>
          </w:p>
        </w:tc>
        <w:tc>
          <w:tcPr>
            <w:tcW w:w="535" w:type="pct"/>
            <w:shd w:val="solid" w:color="FFFFFF" w:fill="auto"/>
          </w:tcPr>
          <w:p w14:paraId="4C84698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RAN2</w:t>
            </w:r>
          </w:p>
        </w:tc>
        <w:tc>
          <w:tcPr>
            <w:tcW w:w="576" w:type="pct"/>
            <w:shd w:val="solid" w:color="FFFFFF" w:fill="auto"/>
          </w:tcPr>
          <w:p w14:paraId="0ED2235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2EA351CC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5AD141D0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07A224D7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R4-2311021</w:t>
            </w:r>
          </w:p>
        </w:tc>
        <w:tc>
          <w:tcPr>
            <w:tcW w:w="868" w:type="pct"/>
            <w:shd w:val="solid" w:color="FFFFFF" w:fill="auto"/>
          </w:tcPr>
          <w:p w14:paraId="726BEFFE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R2-2306866</w:t>
            </w:r>
          </w:p>
        </w:tc>
        <w:tc>
          <w:tcPr>
            <w:tcW w:w="1670" w:type="pct"/>
            <w:shd w:val="solid" w:color="FFFFFF" w:fill="auto"/>
          </w:tcPr>
          <w:p w14:paraId="31E2E3B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Reply LS on Lower MSD Capability Signaling</w:t>
            </w:r>
          </w:p>
        </w:tc>
        <w:tc>
          <w:tcPr>
            <w:tcW w:w="535" w:type="pct"/>
            <w:shd w:val="solid" w:color="FFFFFF" w:fill="auto"/>
          </w:tcPr>
          <w:p w14:paraId="684630C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RAN2</w:t>
            </w:r>
          </w:p>
        </w:tc>
        <w:tc>
          <w:tcPr>
            <w:tcW w:w="576" w:type="pct"/>
            <w:shd w:val="solid" w:color="FFFFFF" w:fill="auto"/>
          </w:tcPr>
          <w:p w14:paraId="67C93713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2D52C16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09C667D2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28D69C69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R4-2311022</w:t>
            </w:r>
          </w:p>
        </w:tc>
        <w:tc>
          <w:tcPr>
            <w:tcW w:w="868" w:type="pct"/>
            <w:shd w:val="solid" w:color="FFFFFF" w:fill="auto"/>
          </w:tcPr>
          <w:p w14:paraId="4C3B256F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R2-2306897</w:t>
            </w:r>
          </w:p>
        </w:tc>
        <w:tc>
          <w:tcPr>
            <w:tcW w:w="1670" w:type="pct"/>
            <w:shd w:val="solid" w:color="FFFFFF" w:fill="auto"/>
          </w:tcPr>
          <w:p w14:paraId="1418037F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Early TA and RACH-less</w:t>
            </w:r>
          </w:p>
        </w:tc>
        <w:tc>
          <w:tcPr>
            <w:tcW w:w="535" w:type="pct"/>
            <w:shd w:val="solid" w:color="FFFFFF" w:fill="auto"/>
          </w:tcPr>
          <w:p w14:paraId="784ACF63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RAN2</w:t>
            </w:r>
          </w:p>
        </w:tc>
        <w:tc>
          <w:tcPr>
            <w:tcW w:w="576" w:type="pct"/>
            <w:shd w:val="solid" w:color="FFFFFF" w:fill="auto"/>
          </w:tcPr>
          <w:p w14:paraId="6903084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346109EC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043686A4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1B89A8E6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R4-2311023</w:t>
            </w:r>
          </w:p>
        </w:tc>
        <w:tc>
          <w:tcPr>
            <w:tcW w:w="868" w:type="pct"/>
            <w:shd w:val="solid" w:color="FFFFFF" w:fill="auto"/>
          </w:tcPr>
          <w:p w14:paraId="0B214F9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R2-2306898</w:t>
            </w:r>
          </w:p>
        </w:tc>
        <w:tc>
          <w:tcPr>
            <w:tcW w:w="1670" w:type="pct"/>
            <w:shd w:val="solid" w:color="FFFFFF" w:fill="auto"/>
          </w:tcPr>
          <w:p w14:paraId="17F6BA4F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L1 measurements for LTM</w:t>
            </w:r>
          </w:p>
        </w:tc>
        <w:tc>
          <w:tcPr>
            <w:tcW w:w="535" w:type="pct"/>
            <w:shd w:val="solid" w:color="FFFFFF" w:fill="auto"/>
          </w:tcPr>
          <w:p w14:paraId="6F561E7F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RAN2</w:t>
            </w:r>
          </w:p>
        </w:tc>
        <w:tc>
          <w:tcPr>
            <w:tcW w:w="576" w:type="pct"/>
            <w:shd w:val="solid" w:color="FFFFFF" w:fill="auto"/>
          </w:tcPr>
          <w:p w14:paraId="55DCD802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1457B7E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01003D49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3AD7E8C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R4-2311024</w:t>
            </w:r>
          </w:p>
        </w:tc>
        <w:tc>
          <w:tcPr>
            <w:tcW w:w="868" w:type="pct"/>
            <w:shd w:val="solid" w:color="FFFFFF" w:fill="auto"/>
          </w:tcPr>
          <w:p w14:paraId="080980F9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R2-2306918</w:t>
            </w:r>
          </w:p>
        </w:tc>
        <w:tc>
          <w:tcPr>
            <w:tcW w:w="1670" w:type="pct"/>
            <w:shd w:val="solid" w:color="FFFFFF" w:fill="auto"/>
          </w:tcPr>
          <w:p w14:paraId="6FA574CB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reply on FR2 unkonwn SCell activation enhancement</w:t>
            </w:r>
          </w:p>
        </w:tc>
        <w:tc>
          <w:tcPr>
            <w:tcW w:w="535" w:type="pct"/>
            <w:shd w:val="solid" w:color="FFFFFF" w:fill="auto"/>
          </w:tcPr>
          <w:p w14:paraId="397E939F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RAN2</w:t>
            </w:r>
          </w:p>
        </w:tc>
        <w:tc>
          <w:tcPr>
            <w:tcW w:w="576" w:type="pct"/>
            <w:shd w:val="solid" w:color="FFFFFF" w:fill="auto"/>
          </w:tcPr>
          <w:p w14:paraId="47F2089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2B413E5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0C2B7501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013BD22B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R4-2311025</w:t>
            </w:r>
          </w:p>
        </w:tc>
        <w:tc>
          <w:tcPr>
            <w:tcW w:w="868" w:type="pct"/>
            <w:shd w:val="solid" w:color="FFFFFF" w:fill="auto"/>
          </w:tcPr>
          <w:p w14:paraId="6EFA7B62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R2-2306919</w:t>
            </w:r>
          </w:p>
        </w:tc>
        <w:tc>
          <w:tcPr>
            <w:tcW w:w="1670" w:type="pct"/>
            <w:shd w:val="solid" w:color="FFFFFF" w:fill="auto"/>
          </w:tcPr>
          <w:p w14:paraId="1A5C5A0C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Reply LS on measurements without gap</w:t>
            </w:r>
          </w:p>
        </w:tc>
        <w:tc>
          <w:tcPr>
            <w:tcW w:w="535" w:type="pct"/>
            <w:shd w:val="solid" w:color="FFFFFF" w:fill="auto"/>
          </w:tcPr>
          <w:p w14:paraId="63F737D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RAN2</w:t>
            </w:r>
          </w:p>
        </w:tc>
        <w:tc>
          <w:tcPr>
            <w:tcW w:w="576" w:type="pct"/>
            <w:shd w:val="solid" w:color="FFFFFF" w:fill="auto"/>
          </w:tcPr>
          <w:p w14:paraId="1E25A612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2560C327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5FB53CB5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7A3465E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R4-2311026</w:t>
            </w:r>
          </w:p>
        </w:tc>
        <w:tc>
          <w:tcPr>
            <w:tcW w:w="868" w:type="pct"/>
            <w:shd w:val="solid" w:color="FFFFFF" w:fill="auto"/>
          </w:tcPr>
          <w:p w14:paraId="473728A3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R1- 2306119</w:t>
            </w:r>
          </w:p>
        </w:tc>
        <w:tc>
          <w:tcPr>
            <w:tcW w:w="1670" w:type="pct"/>
            <w:shd w:val="solid" w:color="FFFFFF" w:fill="auto"/>
          </w:tcPr>
          <w:p w14:paraId="2A1ED2A7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reply on switching time for DL PRS or UL SRS frequency hopping for RedCap UEs</w:t>
            </w:r>
          </w:p>
        </w:tc>
        <w:tc>
          <w:tcPr>
            <w:tcW w:w="535" w:type="pct"/>
            <w:shd w:val="solid" w:color="FFFFFF" w:fill="auto"/>
          </w:tcPr>
          <w:p w14:paraId="7B84178C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RAN1</w:t>
            </w:r>
          </w:p>
        </w:tc>
        <w:tc>
          <w:tcPr>
            <w:tcW w:w="576" w:type="pct"/>
            <w:shd w:val="solid" w:color="FFFFFF" w:fill="auto"/>
          </w:tcPr>
          <w:p w14:paraId="15884F9F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296340AF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0002EF47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46E6E25E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R4-2311027</w:t>
            </w:r>
          </w:p>
        </w:tc>
        <w:tc>
          <w:tcPr>
            <w:tcW w:w="868" w:type="pct"/>
            <w:shd w:val="solid" w:color="FFFFFF" w:fill="auto"/>
          </w:tcPr>
          <w:p w14:paraId="2286F83B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R1-2306126</w:t>
            </w:r>
          </w:p>
        </w:tc>
        <w:tc>
          <w:tcPr>
            <w:tcW w:w="1670" w:type="pct"/>
            <w:shd w:val="solid" w:color="FFFFFF" w:fill="auto"/>
          </w:tcPr>
          <w:p w14:paraId="2EEDBF3C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Reply LS to RAN4 on LP WUR architectures</w:t>
            </w:r>
          </w:p>
        </w:tc>
        <w:tc>
          <w:tcPr>
            <w:tcW w:w="535" w:type="pct"/>
            <w:shd w:val="solid" w:color="FFFFFF" w:fill="auto"/>
          </w:tcPr>
          <w:p w14:paraId="71CE256E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RAN1</w:t>
            </w:r>
          </w:p>
        </w:tc>
        <w:tc>
          <w:tcPr>
            <w:tcW w:w="576" w:type="pct"/>
            <w:shd w:val="solid" w:color="FFFFFF" w:fill="auto"/>
          </w:tcPr>
          <w:p w14:paraId="0C7ED57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78D0DEDE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31C2DA8A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0BA2176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R4-2311028</w:t>
            </w:r>
          </w:p>
        </w:tc>
        <w:tc>
          <w:tcPr>
            <w:tcW w:w="868" w:type="pct"/>
            <w:shd w:val="solid" w:color="FFFFFF" w:fill="auto"/>
          </w:tcPr>
          <w:p w14:paraId="64680B5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R1-2306197</w:t>
            </w:r>
          </w:p>
        </w:tc>
        <w:tc>
          <w:tcPr>
            <w:tcW w:w="1670" w:type="pct"/>
            <w:shd w:val="solid" w:color="FFFFFF" w:fill="auto"/>
          </w:tcPr>
          <w:p w14:paraId="06877F71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Reply LS to RAN2 on unified TCI-state and fast SCell activation</w:t>
            </w:r>
          </w:p>
        </w:tc>
        <w:tc>
          <w:tcPr>
            <w:tcW w:w="535" w:type="pct"/>
            <w:shd w:val="solid" w:color="FFFFFF" w:fill="auto"/>
          </w:tcPr>
          <w:p w14:paraId="1730B7F8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RAN1</w:t>
            </w:r>
          </w:p>
        </w:tc>
        <w:tc>
          <w:tcPr>
            <w:tcW w:w="576" w:type="pct"/>
            <w:shd w:val="solid" w:color="FFFFFF" w:fill="auto"/>
          </w:tcPr>
          <w:p w14:paraId="430E551F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17E470AA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3CFD862C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1B469D21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R4-2311029</w:t>
            </w:r>
          </w:p>
        </w:tc>
        <w:tc>
          <w:tcPr>
            <w:tcW w:w="868" w:type="pct"/>
            <w:shd w:val="solid" w:color="FFFFFF" w:fill="auto"/>
          </w:tcPr>
          <w:p w14:paraId="7F06A8EA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R1-2306211</w:t>
            </w:r>
          </w:p>
        </w:tc>
        <w:tc>
          <w:tcPr>
            <w:tcW w:w="1670" w:type="pct"/>
            <w:shd w:val="solid" w:color="FFFFFF" w:fill="auto"/>
          </w:tcPr>
          <w:p w14:paraId="3D8B2679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Reply LS on Rel-18 Multi-carrier enhancement for NR</w:t>
            </w:r>
          </w:p>
        </w:tc>
        <w:tc>
          <w:tcPr>
            <w:tcW w:w="535" w:type="pct"/>
            <w:shd w:val="solid" w:color="FFFFFF" w:fill="auto"/>
          </w:tcPr>
          <w:p w14:paraId="1E4FC767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RAN1</w:t>
            </w:r>
          </w:p>
        </w:tc>
        <w:tc>
          <w:tcPr>
            <w:tcW w:w="576" w:type="pct"/>
            <w:shd w:val="solid" w:color="FFFFFF" w:fill="auto"/>
          </w:tcPr>
          <w:p w14:paraId="75A16CEB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4CDC5D8B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7FF4AA1F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6511164E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R4-2311030</w:t>
            </w:r>
          </w:p>
        </w:tc>
        <w:tc>
          <w:tcPr>
            <w:tcW w:w="868" w:type="pct"/>
            <w:shd w:val="solid" w:color="FFFFFF" w:fill="auto"/>
          </w:tcPr>
          <w:p w14:paraId="5B91A3BF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R1-2306212</w:t>
            </w:r>
          </w:p>
        </w:tc>
        <w:tc>
          <w:tcPr>
            <w:tcW w:w="1670" w:type="pct"/>
            <w:shd w:val="solid" w:color="FFFFFF" w:fill="auto"/>
          </w:tcPr>
          <w:p w14:paraId="7D43C86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Reply LS on 1-symbol PRS</w:t>
            </w:r>
          </w:p>
        </w:tc>
        <w:tc>
          <w:tcPr>
            <w:tcW w:w="535" w:type="pct"/>
            <w:shd w:val="solid" w:color="FFFFFF" w:fill="auto"/>
          </w:tcPr>
          <w:p w14:paraId="2C6CE8F9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RAN1</w:t>
            </w:r>
          </w:p>
        </w:tc>
        <w:tc>
          <w:tcPr>
            <w:tcW w:w="576" w:type="pct"/>
            <w:shd w:val="solid" w:color="FFFFFF" w:fill="auto"/>
          </w:tcPr>
          <w:p w14:paraId="6932572B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4B470E19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707745E7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682F6DAE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R4-2311031</w:t>
            </w:r>
          </w:p>
        </w:tc>
        <w:tc>
          <w:tcPr>
            <w:tcW w:w="868" w:type="pct"/>
            <w:shd w:val="solid" w:color="FFFFFF" w:fill="auto"/>
          </w:tcPr>
          <w:p w14:paraId="7E8FA751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R1-2306216</w:t>
            </w:r>
          </w:p>
        </w:tc>
        <w:tc>
          <w:tcPr>
            <w:tcW w:w="1670" w:type="pct"/>
            <w:shd w:val="solid" w:color="FFFFFF" w:fill="auto"/>
          </w:tcPr>
          <w:p w14:paraId="6812B8F9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to RAN4 on SRS and PRS bandwidth aggregation for positioning</w:t>
            </w:r>
          </w:p>
        </w:tc>
        <w:tc>
          <w:tcPr>
            <w:tcW w:w="535" w:type="pct"/>
            <w:shd w:val="solid" w:color="FFFFFF" w:fill="auto"/>
          </w:tcPr>
          <w:p w14:paraId="314F0DB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RAN1</w:t>
            </w:r>
          </w:p>
        </w:tc>
        <w:tc>
          <w:tcPr>
            <w:tcW w:w="576" w:type="pct"/>
            <w:shd w:val="solid" w:color="FFFFFF" w:fill="auto"/>
          </w:tcPr>
          <w:p w14:paraId="40CCDBA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0E1255EE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553C7BD9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2AC1A2D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R4-2311032</w:t>
            </w:r>
          </w:p>
        </w:tc>
        <w:tc>
          <w:tcPr>
            <w:tcW w:w="868" w:type="pct"/>
            <w:shd w:val="solid" w:color="FFFFFF" w:fill="auto"/>
          </w:tcPr>
          <w:p w14:paraId="61909F37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R1-2306222</w:t>
            </w:r>
          </w:p>
        </w:tc>
        <w:tc>
          <w:tcPr>
            <w:tcW w:w="1670" w:type="pct"/>
            <w:shd w:val="solid" w:color="FFFFFF" w:fill="auto"/>
          </w:tcPr>
          <w:p w14:paraId="0438F90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Rel-18 RAN1 UE features list for LTE after RAN1#113</w:t>
            </w:r>
          </w:p>
        </w:tc>
        <w:tc>
          <w:tcPr>
            <w:tcW w:w="535" w:type="pct"/>
            <w:shd w:val="solid" w:color="FFFFFF" w:fill="auto"/>
          </w:tcPr>
          <w:p w14:paraId="18B5E7D8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RAN1</w:t>
            </w:r>
          </w:p>
        </w:tc>
        <w:tc>
          <w:tcPr>
            <w:tcW w:w="576" w:type="pct"/>
            <w:shd w:val="solid" w:color="FFFFFF" w:fill="auto"/>
          </w:tcPr>
          <w:p w14:paraId="158C17B2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3A75D36B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259F8058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0C6814B8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R4-2311033</w:t>
            </w:r>
          </w:p>
        </w:tc>
        <w:tc>
          <w:tcPr>
            <w:tcW w:w="868" w:type="pct"/>
            <w:shd w:val="solid" w:color="FFFFFF" w:fill="auto"/>
          </w:tcPr>
          <w:p w14:paraId="0FEF8501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R1-2306225</w:t>
            </w:r>
          </w:p>
        </w:tc>
        <w:tc>
          <w:tcPr>
            <w:tcW w:w="1670" w:type="pct"/>
            <w:shd w:val="solid" w:color="FFFFFF" w:fill="auto"/>
          </w:tcPr>
          <w:p w14:paraId="72CE26A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Rel-18 RAN1 UE features list for NR after RAN1#113</w:t>
            </w:r>
          </w:p>
        </w:tc>
        <w:tc>
          <w:tcPr>
            <w:tcW w:w="535" w:type="pct"/>
            <w:shd w:val="solid" w:color="FFFFFF" w:fill="auto"/>
          </w:tcPr>
          <w:p w14:paraId="69AD530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RAN1</w:t>
            </w:r>
          </w:p>
        </w:tc>
        <w:tc>
          <w:tcPr>
            <w:tcW w:w="576" w:type="pct"/>
            <w:shd w:val="solid" w:color="FFFFFF" w:fill="auto"/>
          </w:tcPr>
          <w:p w14:paraId="3956C0F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50353E2F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73262FFA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730B7FB1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R4-2311034</w:t>
            </w:r>
          </w:p>
        </w:tc>
        <w:tc>
          <w:tcPr>
            <w:tcW w:w="868" w:type="pct"/>
            <w:shd w:val="solid" w:color="FFFFFF" w:fill="auto"/>
          </w:tcPr>
          <w:p w14:paraId="1B2E8D5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R1- 2306227</w:t>
            </w:r>
          </w:p>
        </w:tc>
        <w:tc>
          <w:tcPr>
            <w:tcW w:w="1670" w:type="pct"/>
            <w:shd w:val="solid" w:color="FFFFFF" w:fill="auto"/>
          </w:tcPr>
          <w:p w14:paraId="63F0BC3C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the use of a single measurement gap for DL PRS with Rx hopping measurement</w:t>
            </w:r>
          </w:p>
        </w:tc>
        <w:tc>
          <w:tcPr>
            <w:tcW w:w="535" w:type="pct"/>
            <w:shd w:val="solid" w:color="FFFFFF" w:fill="auto"/>
          </w:tcPr>
          <w:p w14:paraId="2572392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RAN1</w:t>
            </w:r>
          </w:p>
        </w:tc>
        <w:tc>
          <w:tcPr>
            <w:tcW w:w="576" w:type="pct"/>
            <w:shd w:val="solid" w:color="FFFFFF" w:fill="auto"/>
          </w:tcPr>
          <w:p w14:paraId="2A06F0C6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674F9579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2FB35A29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1B0B6EA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lastRenderedPageBreak/>
              <w:t>R4-2311035</w:t>
            </w:r>
          </w:p>
        </w:tc>
        <w:tc>
          <w:tcPr>
            <w:tcW w:w="868" w:type="pct"/>
            <w:shd w:val="solid" w:color="FFFFFF" w:fill="auto"/>
          </w:tcPr>
          <w:p w14:paraId="20A1A93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R1- 2306241</w:t>
            </w:r>
          </w:p>
        </w:tc>
        <w:tc>
          <w:tcPr>
            <w:tcW w:w="1670" w:type="pct"/>
            <w:shd w:val="solid" w:color="FFFFFF" w:fill="auto"/>
          </w:tcPr>
          <w:p w14:paraId="74E51F3B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Reply LS on NR support for dedicated spectrum less than 5 MHz for FR1</w:t>
            </w:r>
          </w:p>
        </w:tc>
        <w:tc>
          <w:tcPr>
            <w:tcW w:w="535" w:type="pct"/>
            <w:shd w:val="solid" w:color="FFFFFF" w:fill="auto"/>
          </w:tcPr>
          <w:p w14:paraId="14EC177E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RAN1</w:t>
            </w:r>
          </w:p>
        </w:tc>
        <w:tc>
          <w:tcPr>
            <w:tcW w:w="576" w:type="pct"/>
            <w:shd w:val="solid" w:color="FFFFFF" w:fill="auto"/>
          </w:tcPr>
          <w:p w14:paraId="404DF66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09F24E52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19FA22EA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0E969D7B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R4-2311036</w:t>
            </w:r>
          </w:p>
        </w:tc>
        <w:tc>
          <w:tcPr>
            <w:tcW w:w="868" w:type="pct"/>
            <w:shd w:val="solid" w:color="FFFFFF" w:fill="auto"/>
          </w:tcPr>
          <w:p w14:paraId="43242F3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R1-2306248</w:t>
            </w:r>
          </w:p>
        </w:tc>
        <w:tc>
          <w:tcPr>
            <w:tcW w:w="1670" w:type="pct"/>
            <w:shd w:val="solid" w:color="FFFFFF" w:fill="auto"/>
          </w:tcPr>
          <w:p w14:paraId="5E33CE9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determination of UL timing to transmit SRS for positioning by UEs in RRC_INACTIVE states</w:t>
            </w:r>
          </w:p>
        </w:tc>
        <w:tc>
          <w:tcPr>
            <w:tcW w:w="535" w:type="pct"/>
            <w:shd w:val="solid" w:color="FFFFFF" w:fill="auto"/>
          </w:tcPr>
          <w:p w14:paraId="04890B2A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RAN1</w:t>
            </w:r>
          </w:p>
        </w:tc>
        <w:tc>
          <w:tcPr>
            <w:tcW w:w="576" w:type="pct"/>
            <w:shd w:val="solid" w:color="FFFFFF" w:fill="auto"/>
          </w:tcPr>
          <w:p w14:paraId="187E065A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35C67819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042AFC40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2C1A1797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R4-2311037</w:t>
            </w:r>
          </w:p>
        </w:tc>
        <w:tc>
          <w:tcPr>
            <w:tcW w:w="868" w:type="pct"/>
            <w:shd w:val="solid" w:color="FFFFFF" w:fill="auto"/>
          </w:tcPr>
          <w:p w14:paraId="0007D89F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R1-2306257</w:t>
            </w:r>
          </w:p>
        </w:tc>
        <w:tc>
          <w:tcPr>
            <w:tcW w:w="1670" w:type="pct"/>
            <w:shd w:val="solid" w:color="FFFFFF" w:fill="auto"/>
          </w:tcPr>
          <w:p w14:paraId="480DFA4B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Reply LS on RS supported for group-based reporting</w:t>
            </w:r>
          </w:p>
        </w:tc>
        <w:tc>
          <w:tcPr>
            <w:tcW w:w="535" w:type="pct"/>
            <w:shd w:val="solid" w:color="FFFFFF" w:fill="auto"/>
          </w:tcPr>
          <w:p w14:paraId="5B47E15E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RAN1</w:t>
            </w:r>
          </w:p>
        </w:tc>
        <w:tc>
          <w:tcPr>
            <w:tcW w:w="576" w:type="pct"/>
            <w:shd w:val="solid" w:color="FFFFFF" w:fill="auto"/>
          </w:tcPr>
          <w:p w14:paraId="6F9DBD9E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11805AE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60487CAE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001BD18F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R4-2311038</w:t>
            </w:r>
          </w:p>
        </w:tc>
        <w:tc>
          <w:tcPr>
            <w:tcW w:w="868" w:type="pct"/>
            <w:shd w:val="solid" w:color="FFFFFF" w:fill="auto"/>
          </w:tcPr>
          <w:p w14:paraId="4643182A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R1-2306259</w:t>
            </w:r>
          </w:p>
        </w:tc>
        <w:tc>
          <w:tcPr>
            <w:tcW w:w="1670" w:type="pct"/>
            <w:shd w:val="solid" w:color="FFFFFF" w:fill="auto"/>
          </w:tcPr>
          <w:p w14:paraId="1702EC76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beam application time, contents of cell switch command, TCI state activation and UE based TA measurement for LTM</w:t>
            </w:r>
          </w:p>
        </w:tc>
        <w:tc>
          <w:tcPr>
            <w:tcW w:w="535" w:type="pct"/>
            <w:shd w:val="solid" w:color="FFFFFF" w:fill="auto"/>
          </w:tcPr>
          <w:p w14:paraId="66362DA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RAN1</w:t>
            </w:r>
          </w:p>
        </w:tc>
        <w:tc>
          <w:tcPr>
            <w:tcW w:w="576" w:type="pct"/>
            <w:shd w:val="solid" w:color="FFFFFF" w:fill="auto"/>
          </w:tcPr>
          <w:p w14:paraId="47814D42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467DB9AA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50CE3255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57E41BD1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R4-2311039</w:t>
            </w:r>
          </w:p>
        </w:tc>
        <w:tc>
          <w:tcPr>
            <w:tcW w:w="868" w:type="pct"/>
            <w:shd w:val="solid" w:color="FFFFFF" w:fill="auto"/>
          </w:tcPr>
          <w:p w14:paraId="650BFD63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R1-2306270</w:t>
            </w:r>
          </w:p>
        </w:tc>
        <w:tc>
          <w:tcPr>
            <w:tcW w:w="1670" w:type="pct"/>
            <w:shd w:val="solid" w:color="FFFFFF" w:fill="auto"/>
          </w:tcPr>
          <w:p w14:paraId="18049E5A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Rel-18 higher-layers parameter list</w:t>
            </w:r>
          </w:p>
        </w:tc>
        <w:tc>
          <w:tcPr>
            <w:tcW w:w="535" w:type="pct"/>
            <w:shd w:val="solid" w:color="FFFFFF" w:fill="auto"/>
          </w:tcPr>
          <w:p w14:paraId="043B9EF1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RAN1</w:t>
            </w:r>
          </w:p>
        </w:tc>
        <w:tc>
          <w:tcPr>
            <w:tcW w:w="576" w:type="pct"/>
            <w:shd w:val="solid" w:color="FFFFFF" w:fill="auto"/>
          </w:tcPr>
          <w:p w14:paraId="7E4D3886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737E56A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426B6E9A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116DCA9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R4-2311042</w:t>
            </w:r>
          </w:p>
        </w:tc>
        <w:tc>
          <w:tcPr>
            <w:tcW w:w="868" w:type="pct"/>
            <w:shd w:val="solid" w:color="FFFFFF" w:fill="auto"/>
          </w:tcPr>
          <w:p w14:paraId="3C029372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PAG-23-028r1</w:t>
            </w:r>
          </w:p>
        </w:tc>
        <w:tc>
          <w:tcPr>
            <w:tcW w:w="1670" w:type="pct"/>
            <w:shd w:val="solid" w:color="FFFFFF" w:fill="auto"/>
          </w:tcPr>
          <w:p w14:paraId="49DF4EE9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Reference of CTIA OTA test plan with GCF frequency bands</w:t>
            </w:r>
          </w:p>
        </w:tc>
        <w:tc>
          <w:tcPr>
            <w:tcW w:w="535" w:type="pct"/>
            <w:shd w:val="solid" w:color="FFFFFF" w:fill="auto"/>
          </w:tcPr>
          <w:p w14:paraId="16E319F6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GCF-PAG</w:t>
            </w:r>
          </w:p>
        </w:tc>
        <w:tc>
          <w:tcPr>
            <w:tcW w:w="576" w:type="pct"/>
            <w:shd w:val="solid" w:color="FFFFFF" w:fill="auto"/>
          </w:tcPr>
          <w:p w14:paraId="2167B9A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2348FF0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1D256CBB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2E7EEE5A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R4-2311043</w:t>
            </w:r>
          </w:p>
        </w:tc>
        <w:tc>
          <w:tcPr>
            <w:tcW w:w="868" w:type="pct"/>
            <w:shd w:val="solid" w:color="FFFFFF" w:fill="auto"/>
          </w:tcPr>
          <w:p w14:paraId="568AB57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RT(23)090071</w:t>
            </w:r>
          </w:p>
        </w:tc>
        <w:tc>
          <w:tcPr>
            <w:tcW w:w="1670" w:type="pct"/>
            <w:shd w:val="solid" w:color="FFFFFF" w:fill="auto"/>
          </w:tcPr>
          <w:p w14:paraId="22601D47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on receiver narrowband blocking and intermodulation for 3 MHz channel bandwidth in the paired frequency bands 874.4-880.0 MHz and 919.4-925.0 MHz for Railway Mobile Radio (RMR)</w:t>
            </w:r>
          </w:p>
        </w:tc>
        <w:tc>
          <w:tcPr>
            <w:tcW w:w="535" w:type="pct"/>
            <w:shd w:val="solid" w:color="FFFFFF" w:fill="auto"/>
          </w:tcPr>
          <w:p w14:paraId="5C4FE31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ETSI TC RT</w:t>
            </w:r>
          </w:p>
        </w:tc>
        <w:tc>
          <w:tcPr>
            <w:tcW w:w="576" w:type="pct"/>
            <w:shd w:val="solid" w:color="FFFFFF" w:fill="auto"/>
          </w:tcPr>
          <w:p w14:paraId="7FC8C3D2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540D4BE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23F4690A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3FC901EC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R4-2311261</w:t>
            </w:r>
          </w:p>
        </w:tc>
        <w:tc>
          <w:tcPr>
            <w:tcW w:w="868" w:type="pct"/>
            <w:shd w:val="solid" w:color="FFFFFF" w:fill="auto"/>
          </w:tcPr>
          <w:p w14:paraId="1D5B9939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TSGIoT52</w:t>
            </w:r>
          </w:p>
        </w:tc>
        <w:tc>
          <w:tcPr>
            <w:tcW w:w="1670" w:type="pct"/>
            <w:shd w:val="solid" w:color="FFFFFF" w:fill="auto"/>
          </w:tcPr>
          <w:p w14:paraId="5E11D50E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announcing Study item for defining NTN-IoT test cases (GEO+LEO)</w:t>
            </w:r>
          </w:p>
        </w:tc>
        <w:tc>
          <w:tcPr>
            <w:tcW w:w="535" w:type="pct"/>
            <w:shd w:val="solid" w:color="FFFFFF" w:fill="auto"/>
          </w:tcPr>
          <w:p w14:paraId="6D276083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GSMA TSGIoT</w:t>
            </w:r>
          </w:p>
        </w:tc>
        <w:tc>
          <w:tcPr>
            <w:tcW w:w="576" w:type="pct"/>
            <w:shd w:val="solid" w:color="FFFFFF" w:fill="auto"/>
          </w:tcPr>
          <w:p w14:paraId="1AAE670C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2FB3E8B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2092E2AC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726E57F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R4-2311714</w:t>
            </w:r>
          </w:p>
        </w:tc>
        <w:tc>
          <w:tcPr>
            <w:tcW w:w="868" w:type="pct"/>
            <w:shd w:val="solid" w:color="FFFFFF" w:fill="auto"/>
          </w:tcPr>
          <w:p w14:paraId="0E313C1B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Response LS to GCF PAG on 5G OTA Testing</w:t>
            </w:r>
          </w:p>
        </w:tc>
        <w:tc>
          <w:tcPr>
            <w:tcW w:w="1670" w:type="pct"/>
            <w:shd w:val="solid" w:color="FFFFFF" w:fill="auto"/>
          </w:tcPr>
          <w:p w14:paraId="11DB931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OTA Performance Testing Process</w:t>
            </w:r>
          </w:p>
        </w:tc>
        <w:tc>
          <w:tcPr>
            <w:tcW w:w="535" w:type="pct"/>
            <w:shd w:val="solid" w:color="FFFFFF" w:fill="auto"/>
          </w:tcPr>
          <w:p w14:paraId="2FA633BE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CTIA Certification</w:t>
            </w:r>
          </w:p>
        </w:tc>
        <w:tc>
          <w:tcPr>
            <w:tcW w:w="576" w:type="pct"/>
            <w:shd w:val="solid" w:color="FFFFFF" w:fill="auto"/>
          </w:tcPr>
          <w:p w14:paraId="161BD2D2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4473911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4F9CD8E6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3E0EB1DB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R4-2314969</w:t>
            </w:r>
          </w:p>
        </w:tc>
        <w:tc>
          <w:tcPr>
            <w:tcW w:w="868" w:type="pct"/>
            <w:shd w:val="solid" w:color="FFFFFF" w:fill="auto"/>
          </w:tcPr>
          <w:p w14:paraId="54CA027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R2-2308855</w:t>
            </w:r>
          </w:p>
        </w:tc>
        <w:tc>
          <w:tcPr>
            <w:tcW w:w="1670" w:type="pct"/>
            <w:shd w:val="solid" w:color="FFFFFF" w:fill="auto"/>
          </w:tcPr>
          <w:p w14:paraId="64CC6165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Reply LS on intraBandENDC-Support</w:t>
            </w:r>
          </w:p>
        </w:tc>
        <w:tc>
          <w:tcPr>
            <w:tcW w:w="535" w:type="pct"/>
            <w:shd w:val="solid" w:color="FFFFFF" w:fill="auto"/>
          </w:tcPr>
          <w:p w14:paraId="0FC1505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RAN2</w:t>
            </w:r>
          </w:p>
        </w:tc>
        <w:tc>
          <w:tcPr>
            <w:tcW w:w="576" w:type="pct"/>
            <w:shd w:val="solid" w:color="FFFFFF" w:fill="auto"/>
          </w:tcPr>
          <w:p w14:paraId="0632C0C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6419DF6A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2D85FDB0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4F39BEE7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R4-2314970</w:t>
            </w:r>
          </w:p>
        </w:tc>
        <w:tc>
          <w:tcPr>
            <w:tcW w:w="868" w:type="pct"/>
            <w:shd w:val="solid" w:color="FFFFFF" w:fill="auto"/>
          </w:tcPr>
          <w:p w14:paraId="755D8B77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R2-2309191</w:t>
            </w:r>
          </w:p>
        </w:tc>
        <w:tc>
          <w:tcPr>
            <w:tcW w:w="1670" w:type="pct"/>
            <w:shd w:val="solid" w:color="FFFFFF" w:fill="auto"/>
          </w:tcPr>
          <w:p w14:paraId="20BC557C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Reply LS on applicability of pre-configured measurement gaps for RedCap UE</w:t>
            </w:r>
          </w:p>
        </w:tc>
        <w:tc>
          <w:tcPr>
            <w:tcW w:w="535" w:type="pct"/>
            <w:shd w:val="solid" w:color="FFFFFF" w:fill="auto"/>
          </w:tcPr>
          <w:p w14:paraId="74283642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RAN2</w:t>
            </w:r>
          </w:p>
        </w:tc>
        <w:tc>
          <w:tcPr>
            <w:tcW w:w="576" w:type="pct"/>
            <w:shd w:val="solid" w:color="FFFFFF" w:fill="auto"/>
          </w:tcPr>
          <w:p w14:paraId="45B6755E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03C16680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  <w:tr w:rsidR="002E36E4" w:rsidRPr="002E36E4" w14:paraId="1A2F9FD8" w14:textId="77777777" w:rsidTr="002E36E4">
        <w:trPr>
          <w:trHeight w:val="290"/>
        </w:trPr>
        <w:tc>
          <w:tcPr>
            <w:tcW w:w="744" w:type="pct"/>
            <w:shd w:val="solid" w:color="FFFFFF" w:fill="auto"/>
          </w:tcPr>
          <w:p w14:paraId="086223D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R4-2314971</w:t>
            </w:r>
          </w:p>
        </w:tc>
        <w:tc>
          <w:tcPr>
            <w:tcW w:w="868" w:type="pct"/>
            <w:shd w:val="solid" w:color="FFFFFF" w:fill="auto"/>
          </w:tcPr>
          <w:p w14:paraId="38053C28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LS to 3GPP on CTIA Certification OTA Phantoms</w:t>
            </w:r>
          </w:p>
        </w:tc>
        <w:tc>
          <w:tcPr>
            <w:tcW w:w="1670" w:type="pct"/>
            <w:shd w:val="solid" w:color="FFFFFF" w:fill="auto"/>
          </w:tcPr>
          <w:p w14:paraId="3BE19097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Permission to Reproduce OTA Phantom Figures and MU Values</w:t>
            </w:r>
          </w:p>
        </w:tc>
        <w:tc>
          <w:tcPr>
            <w:tcW w:w="535" w:type="pct"/>
            <w:shd w:val="solid" w:color="FFFFFF" w:fill="auto"/>
          </w:tcPr>
          <w:p w14:paraId="5774C453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CTIA Certification</w:t>
            </w:r>
          </w:p>
        </w:tc>
        <w:tc>
          <w:tcPr>
            <w:tcW w:w="576" w:type="pct"/>
            <w:shd w:val="solid" w:color="FFFFFF" w:fill="auto"/>
          </w:tcPr>
          <w:p w14:paraId="359C8B54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  <w:r w:rsidRPr="002E36E4">
              <w:rPr>
                <w:rFonts w:eastAsiaTheme="minorEastAsia"/>
              </w:rPr>
              <w:t>noted</w:t>
            </w:r>
          </w:p>
        </w:tc>
        <w:tc>
          <w:tcPr>
            <w:tcW w:w="607" w:type="pct"/>
            <w:shd w:val="solid" w:color="FFFFFF" w:fill="auto"/>
          </w:tcPr>
          <w:p w14:paraId="5199F3ED" w14:textId="77777777" w:rsidR="002E36E4" w:rsidRPr="002E36E4" w:rsidRDefault="002E36E4" w:rsidP="002E36E4">
            <w:pPr>
              <w:pStyle w:val="TAL"/>
              <w:rPr>
                <w:rFonts w:eastAsiaTheme="minorEastAsia"/>
              </w:rPr>
            </w:pPr>
          </w:p>
        </w:tc>
      </w:tr>
    </w:tbl>
    <w:p w14:paraId="328EF7DE" w14:textId="77777777" w:rsidR="002E36E4" w:rsidRDefault="002E36E4" w:rsidP="002E36E4"/>
    <w:p w14:paraId="7935E832" w14:textId="5497A385" w:rsidR="00CC7474" w:rsidRDefault="00A4401C" w:rsidP="00A4401C">
      <w:pPr>
        <w:pStyle w:val="Heading3"/>
      </w:pPr>
      <w:r>
        <w:lastRenderedPageBreak/>
        <w:t>C2: Outgoing liaison statements</w:t>
      </w:r>
    </w:p>
    <w:p w14:paraId="7D0897B7" w14:textId="77777777" w:rsidR="00FB76E9" w:rsidRDefault="00FB76E9" w:rsidP="00FB76E9">
      <w:pPr>
        <w:pStyle w:val="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12"/>
        <w:gridCol w:w="5048"/>
        <w:gridCol w:w="899"/>
        <w:gridCol w:w="899"/>
        <w:gridCol w:w="1671"/>
      </w:tblGrid>
      <w:tr w:rsidR="00FB76E9" w:rsidRPr="00FB76E9" w14:paraId="76F8322F" w14:textId="77777777" w:rsidTr="00FB76E9">
        <w:trPr>
          <w:trHeight w:val="290"/>
        </w:trPr>
        <w:tc>
          <w:tcPr>
            <w:tcW w:w="658" w:type="pct"/>
            <w:shd w:val="solid" w:color="C0C0C0" w:fill="auto"/>
          </w:tcPr>
          <w:p w14:paraId="7EF19D73" w14:textId="77777777" w:rsidR="00FB76E9" w:rsidRPr="00FB76E9" w:rsidRDefault="00FB76E9" w:rsidP="00FB76E9">
            <w:pPr>
              <w:pStyle w:val="TAH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lastRenderedPageBreak/>
              <w:t>Tdoc</w:t>
            </w:r>
          </w:p>
        </w:tc>
        <w:tc>
          <w:tcPr>
            <w:tcW w:w="2701" w:type="pct"/>
            <w:shd w:val="solid" w:color="C0C0C0" w:fill="auto"/>
          </w:tcPr>
          <w:p w14:paraId="16323612" w14:textId="77777777" w:rsidR="00FB76E9" w:rsidRPr="00FB76E9" w:rsidRDefault="00FB76E9" w:rsidP="00FB76E9">
            <w:pPr>
              <w:pStyle w:val="TAH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Title</w:t>
            </w:r>
          </w:p>
        </w:tc>
        <w:tc>
          <w:tcPr>
            <w:tcW w:w="547" w:type="pct"/>
            <w:shd w:val="solid" w:color="C0C0C0" w:fill="auto"/>
          </w:tcPr>
          <w:p w14:paraId="1F511C98" w14:textId="77777777" w:rsidR="00FB76E9" w:rsidRPr="00FB76E9" w:rsidRDefault="00FB76E9" w:rsidP="00FB76E9">
            <w:pPr>
              <w:pStyle w:val="TAH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To</w:t>
            </w:r>
          </w:p>
        </w:tc>
        <w:tc>
          <w:tcPr>
            <w:tcW w:w="547" w:type="pct"/>
            <w:shd w:val="solid" w:color="C0C0C0" w:fill="auto"/>
          </w:tcPr>
          <w:p w14:paraId="05C2B4B6" w14:textId="77777777" w:rsidR="00FB76E9" w:rsidRPr="00FB76E9" w:rsidRDefault="00FB76E9" w:rsidP="00FB76E9">
            <w:pPr>
              <w:pStyle w:val="TAH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Cc</w:t>
            </w:r>
          </w:p>
        </w:tc>
        <w:tc>
          <w:tcPr>
            <w:tcW w:w="547" w:type="pct"/>
            <w:shd w:val="solid" w:color="C0C0C0" w:fill="auto"/>
          </w:tcPr>
          <w:p w14:paraId="199B5428" w14:textId="77777777" w:rsidR="00FB76E9" w:rsidRPr="00FB76E9" w:rsidRDefault="00FB76E9" w:rsidP="00FB76E9">
            <w:pPr>
              <w:widowControl w:val="0"/>
              <w:overflowPunct/>
              <w:spacing w:after="0"/>
              <w:jc w:val="center"/>
              <w:textAlignment w:val="auto"/>
              <w:rPr>
                <w:rFonts w:ascii="Calibri" w:eastAsiaTheme="minorEastAsia" w:hAnsi="Calibri" w:cs="Calibri"/>
                <w:b/>
                <w:bCs/>
                <w:color w:val="000000"/>
                <w:sz w:val="22"/>
                <w:szCs w:val="22"/>
                <w14:ligatures w14:val="standardContextual"/>
              </w:rPr>
            </w:pPr>
            <w:r w:rsidRPr="00FB76E9">
              <w:rPr>
                <w:rFonts w:ascii="Calibri" w:eastAsiaTheme="minorEastAsia" w:hAnsi="Calibri" w:cs="Calibri"/>
                <w:b/>
                <w:bCs/>
                <w:color w:val="000000"/>
                <w:sz w:val="22"/>
                <w:szCs w:val="22"/>
                <w14:ligatures w14:val="standardContextual"/>
              </w:rPr>
              <w:t>ReplyTo</w:t>
            </w:r>
          </w:p>
        </w:tc>
      </w:tr>
      <w:tr w:rsidR="00FB76E9" w:rsidRPr="00FB76E9" w14:paraId="1E7A7DEF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2AAA22FF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R4-2312247</w:t>
            </w:r>
          </w:p>
        </w:tc>
        <w:tc>
          <w:tcPr>
            <w:tcW w:w="2701" w:type="pct"/>
            <w:shd w:val="solid" w:color="FFFFFF" w:fill="auto"/>
          </w:tcPr>
          <w:p w14:paraId="5C0D5618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on lower MSD capability</w:t>
            </w:r>
          </w:p>
        </w:tc>
        <w:tc>
          <w:tcPr>
            <w:tcW w:w="547" w:type="pct"/>
            <w:shd w:val="solid" w:color="FFFFFF" w:fill="auto"/>
          </w:tcPr>
          <w:p w14:paraId="06ACBF2C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2C2EB667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171868D5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22173335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5C3E0966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R4-2313211</w:t>
            </w:r>
          </w:p>
        </w:tc>
        <w:tc>
          <w:tcPr>
            <w:tcW w:w="2701" w:type="pct"/>
            <w:shd w:val="solid" w:color="FFFFFF" w:fill="auto"/>
          </w:tcPr>
          <w:p w14:paraId="52FB6425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on FR2 ACS/IBB testing</w:t>
            </w:r>
          </w:p>
        </w:tc>
        <w:tc>
          <w:tcPr>
            <w:tcW w:w="547" w:type="pct"/>
            <w:shd w:val="solid" w:color="FFFFFF" w:fill="auto"/>
          </w:tcPr>
          <w:p w14:paraId="113DD455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RAN5</w:t>
            </w:r>
          </w:p>
        </w:tc>
        <w:tc>
          <w:tcPr>
            <w:tcW w:w="547" w:type="pct"/>
            <w:shd w:val="solid" w:color="FFFFFF" w:fill="auto"/>
          </w:tcPr>
          <w:p w14:paraId="0C078225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171880F0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35E29E8D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6F143EAF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R4-2313581</w:t>
            </w:r>
          </w:p>
        </w:tc>
        <w:tc>
          <w:tcPr>
            <w:tcW w:w="2701" w:type="pct"/>
            <w:shd w:val="solid" w:color="FFFFFF" w:fill="auto"/>
          </w:tcPr>
          <w:p w14:paraId="76B5B5E2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on values in ReducedAggregatedBandwidth-r17 IE (TS 38.331)</w:t>
            </w:r>
          </w:p>
        </w:tc>
        <w:tc>
          <w:tcPr>
            <w:tcW w:w="547" w:type="pct"/>
            <w:shd w:val="solid" w:color="FFFFFF" w:fill="auto"/>
          </w:tcPr>
          <w:p w14:paraId="340F981D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554B517F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</w:t>
            </w:r>
          </w:p>
        </w:tc>
        <w:tc>
          <w:tcPr>
            <w:tcW w:w="547" w:type="pct"/>
            <w:shd w:val="solid" w:color="FFFFFF" w:fill="auto"/>
          </w:tcPr>
          <w:p w14:paraId="4582617C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13AF59A6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51E94C28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R4-2313910</w:t>
            </w:r>
          </w:p>
        </w:tc>
        <w:tc>
          <w:tcPr>
            <w:tcW w:w="2701" w:type="pct"/>
            <w:shd w:val="solid" w:color="FFFFFF" w:fill="auto"/>
          </w:tcPr>
          <w:p w14:paraId="7E1B7890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Reply LS on NR bandwidth smaller than 5 MHz at 900 MHz</w:t>
            </w:r>
          </w:p>
        </w:tc>
        <w:tc>
          <w:tcPr>
            <w:tcW w:w="547" w:type="pct"/>
            <w:shd w:val="solid" w:color="FFFFFF" w:fill="auto"/>
          </w:tcPr>
          <w:p w14:paraId="7EED2AF0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CEPT ECC WG FM</w:t>
            </w:r>
          </w:p>
        </w:tc>
        <w:tc>
          <w:tcPr>
            <w:tcW w:w="547" w:type="pct"/>
            <w:shd w:val="solid" w:color="FFFFFF" w:fill="auto"/>
          </w:tcPr>
          <w:p w14:paraId="6B95387D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</w:t>
            </w:r>
          </w:p>
        </w:tc>
        <w:tc>
          <w:tcPr>
            <w:tcW w:w="547" w:type="pct"/>
            <w:shd w:val="solid" w:color="FFFFFF" w:fill="auto"/>
          </w:tcPr>
          <w:p w14:paraId="56A504A0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FM(23)082Annex33 on NR bandwidth smaller than 5 MHz from CEPT ECC WG FM</w:t>
            </w:r>
          </w:p>
        </w:tc>
      </w:tr>
      <w:tr w:rsidR="00FB76E9" w:rsidRPr="00FB76E9" w14:paraId="30DDE3F8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490F01E2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R4-2313998</w:t>
            </w:r>
          </w:p>
        </w:tc>
        <w:tc>
          <w:tcPr>
            <w:tcW w:w="2701" w:type="pct"/>
            <w:shd w:val="solid" w:color="FFFFFF" w:fill="auto"/>
          </w:tcPr>
          <w:p w14:paraId="5FC80701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on report quantity parameter setting for CQI reporting with 1Tx</w:t>
            </w:r>
          </w:p>
        </w:tc>
        <w:tc>
          <w:tcPr>
            <w:tcW w:w="547" w:type="pct"/>
            <w:shd w:val="solid" w:color="FFFFFF" w:fill="auto"/>
          </w:tcPr>
          <w:p w14:paraId="17C18B48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RAN1, RAN2</w:t>
            </w:r>
          </w:p>
        </w:tc>
        <w:tc>
          <w:tcPr>
            <w:tcW w:w="547" w:type="pct"/>
            <w:shd w:val="solid" w:color="FFFFFF" w:fill="auto"/>
          </w:tcPr>
          <w:p w14:paraId="7708FB6E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2EA2A698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428790DB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4B7F7743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R4-2314001</w:t>
            </w:r>
          </w:p>
        </w:tc>
        <w:tc>
          <w:tcPr>
            <w:tcW w:w="2701" w:type="pct"/>
            <w:shd w:val="solid" w:color="FFFFFF" w:fill="auto"/>
          </w:tcPr>
          <w:p w14:paraId="740F1AD5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Reply LS on clarifications for Non-Terrestrial Networks</w:t>
            </w:r>
          </w:p>
        </w:tc>
        <w:tc>
          <w:tcPr>
            <w:tcW w:w="547" w:type="pct"/>
            <w:shd w:val="solid" w:color="FFFFFF" w:fill="auto"/>
          </w:tcPr>
          <w:p w14:paraId="028540E3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RAN5</w:t>
            </w:r>
          </w:p>
        </w:tc>
        <w:tc>
          <w:tcPr>
            <w:tcW w:w="547" w:type="pct"/>
            <w:shd w:val="solid" w:color="FFFFFF" w:fill="auto"/>
          </w:tcPr>
          <w:p w14:paraId="4D170055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06749BBF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R4-2311011</w:t>
            </w:r>
          </w:p>
        </w:tc>
      </w:tr>
      <w:tr w:rsidR="00FB76E9" w:rsidRPr="00FB76E9" w14:paraId="70BAAFD9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65CCEA50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R4-2314299</w:t>
            </w:r>
          </w:p>
        </w:tc>
        <w:tc>
          <w:tcPr>
            <w:tcW w:w="2701" w:type="pct"/>
            <w:shd w:val="solid" w:color="FFFFFF" w:fill="auto"/>
          </w:tcPr>
          <w:p w14:paraId="0145E738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Reply LS on MAC-CE Based Indication for Cross-RRH TCI State Switch</w:t>
            </w:r>
          </w:p>
        </w:tc>
        <w:tc>
          <w:tcPr>
            <w:tcW w:w="547" w:type="pct"/>
            <w:shd w:val="solid" w:color="FFFFFF" w:fill="auto"/>
          </w:tcPr>
          <w:p w14:paraId="71C3EEE3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04B0665E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7E53D260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06B5AC28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44F90527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R4-2314338</w:t>
            </w:r>
          </w:p>
        </w:tc>
        <w:tc>
          <w:tcPr>
            <w:tcW w:w="2701" w:type="pct"/>
            <w:shd w:val="solid" w:color="FFFFFF" w:fill="auto"/>
          </w:tcPr>
          <w:p w14:paraId="2047839C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on FR2 unknown SCell activation enhancements</w:t>
            </w:r>
          </w:p>
        </w:tc>
        <w:tc>
          <w:tcPr>
            <w:tcW w:w="547" w:type="pct"/>
            <w:shd w:val="solid" w:color="FFFFFF" w:fill="auto"/>
          </w:tcPr>
          <w:p w14:paraId="7290B45C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34643292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RAN1</w:t>
            </w:r>
          </w:p>
        </w:tc>
        <w:tc>
          <w:tcPr>
            <w:tcW w:w="547" w:type="pct"/>
            <w:shd w:val="solid" w:color="FFFFFF" w:fill="auto"/>
          </w:tcPr>
          <w:p w14:paraId="02F4DC57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157556AA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029A3701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R4-2314348</w:t>
            </w:r>
          </w:p>
        </w:tc>
        <w:tc>
          <w:tcPr>
            <w:tcW w:w="2701" w:type="pct"/>
            <w:shd w:val="solid" w:color="FFFFFF" w:fill="auto"/>
          </w:tcPr>
          <w:p w14:paraId="713CDBDF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Reply LS on TDCP Measurements</w:t>
            </w:r>
          </w:p>
        </w:tc>
        <w:tc>
          <w:tcPr>
            <w:tcW w:w="547" w:type="pct"/>
            <w:shd w:val="solid" w:color="FFFFFF" w:fill="auto"/>
          </w:tcPr>
          <w:p w14:paraId="46CBE5A4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RAN1</w:t>
            </w:r>
          </w:p>
        </w:tc>
        <w:tc>
          <w:tcPr>
            <w:tcW w:w="547" w:type="pct"/>
            <w:shd w:val="solid" w:color="FFFFFF" w:fill="auto"/>
          </w:tcPr>
          <w:p w14:paraId="1735902F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7CE9191D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0014630A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518A653D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R4-2314351</w:t>
            </w:r>
          </w:p>
        </w:tc>
        <w:tc>
          <w:tcPr>
            <w:tcW w:w="2701" w:type="pct"/>
            <w:shd w:val="solid" w:color="FFFFFF" w:fill="auto"/>
          </w:tcPr>
          <w:p w14:paraId="455AB8D1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on NR SL unlicensed LBT failures UE behavior</w:t>
            </w:r>
          </w:p>
        </w:tc>
        <w:tc>
          <w:tcPr>
            <w:tcW w:w="547" w:type="pct"/>
            <w:shd w:val="solid" w:color="FFFFFF" w:fill="auto"/>
          </w:tcPr>
          <w:p w14:paraId="4470F3BB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3C43238D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RAN1</w:t>
            </w:r>
          </w:p>
        </w:tc>
        <w:tc>
          <w:tcPr>
            <w:tcW w:w="547" w:type="pct"/>
            <w:shd w:val="solid" w:color="FFFFFF" w:fill="auto"/>
          </w:tcPr>
          <w:p w14:paraId="76B7B129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4346285C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292834E6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R4-2314357</w:t>
            </w:r>
          </w:p>
        </w:tc>
        <w:tc>
          <w:tcPr>
            <w:tcW w:w="2701" w:type="pct"/>
            <w:shd w:val="solid" w:color="FFFFFF" w:fill="auto"/>
          </w:tcPr>
          <w:p w14:paraId="0682333A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Reply LS on single measurement gap for DL PRS with Rx hopping</w:t>
            </w:r>
          </w:p>
        </w:tc>
        <w:tc>
          <w:tcPr>
            <w:tcW w:w="547" w:type="pct"/>
            <w:shd w:val="solid" w:color="FFFFFF" w:fill="auto"/>
          </w:tcPr>
          <w:p w14:paraId="4BF3E6C0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RAN1</w:t>
            </w:r>
          </w:p>
        </w:tc>
        <w:tc>
          <w:tcPr>
            <w:tcW w:w="547" w:type="pct"/>
            <w:shd w:val="solid" w:color="FFFFFF" w:fill="auto"/>
          </w:tcPr>
          <w:p w14:paraId="66E833CE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751860CA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1BC2B9C2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75871860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R4-2314358</w:t>
            </w:r>
          </w:p>
        </w:tc>
        <w:tc>
          <w:tcPr>
            <w:tcW w:w="2701" w:type="pct"/>
            <w:shd w:val="solid" w:color="FFFFFF" w:fill="auto"/>
          </w:tcPr>
          <w:p w14:paraId="5ABF1B9A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on SL positioning and CPP measurements report mapping</w:t>
            </w:r>
          </w:p>
        </w:tc>
        <w:tc>
          <w:tcPr>
            <w:tcW w:w="547" w:type="pct"/>
            <w:shd w:val="solid" w:color="FFFFFF" w:fill="auto"/>
          </w:tcPr>
          <w:p w14:paraId="7092BF2E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RAN2, RAN3</w:t>
            </w:r>
          </w:p>
        </w:tc>
        <w:tc>
          <w:tcPr>
            <w:tcW w:w="547" w:type="pct"/>
            <w:shd w:val="solid" w:color="FFFFFF" w:fill="auto"/>
          </w:tcPr>
          <w:p w14:paraId="48BD388E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RAN1</w:t>
            </w:r>
          </w:p>
        </w:tc>
        <w:tc>
          <w:tcPr>
            <w:tcW w:w="547" w:type="pct"/>
            <w:shd w:val="solid" w:color="FFFFFF" w:fill="auto"/>
          </w:tcPr>
          <w:p w14:paraId="1E2F6858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4BD7C3E1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185D0D63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R4-2314359</w:t>
            </w:r>
          </w:p>
        </w:tc>
        <w:tc>
          <w:tcPr>
            <w:tcW w:w="2701" w:type="pct"/>
            <w:shd w:val="solid" w:color="FFFFFF" w:fill="auto"/>
          </w:tcPr>
          <w:p w14:paraId="44D75480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Reply LS on determination of UL timing to transmit SRS for positioning by UEs in RRC_INACTIVE states</w:t>
            </w:r>
          </w:p>
        </w:tc>
        <w:tc>
          <w:tcPr>
            <w:tcW w:w="547" w:type="pct"/>
            <w:shd w:val="solid" w:color="FFFFFF" w:fill="auto"/>
          </w:tcPr>
          <w:p w14:paraId="13D17B8F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RAN1</w:t>
            </w:r>
          </w:p>
        </w:tc>
        <w:tc>
          <w:tcPr>
            <w:tcW w:w="547" w:type="pct"/>
            <w:shd w:val="solid" w:color="FFFFFF" w:fill="auto"/>
          </w:tcPr>
          <w:p w14:paraId="667DD43F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044450AE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0E6D98AB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2F827012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R4-2314360</w:t>
            </w:r>
          </w:p>
        </w:tc>
        <w:tc>
          <w:tcPr>
            <w:tcW w:w="2701" w:type="pct"/>
            <w:shd w:val="solid" w:color="FFFFFF" w:fill="auto"/>
          </w:tcPr>
          <w:p w14:paraId="3A123A81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Reply LS on LPHAP</w:t>
            </w:r>
          </w:p>
        </w:tc>
        <w:tc>
          <w:tcPr>
            <w:tcW w:w="547" w:type="pct"/>
            <w:shd w:val="solid" w:color="FFFFFF" w:fill="auto"/>
          </w:tcPr>
          <w:p w14:paraId="685B4A24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11383AC5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RAN1, RAN3</w:t>
            </w:r>
          </w:p>
        </w:tc>
        <w:tc>
          <w:tcPr>
            <w:tcW w:w="547" w:type="pct"/>
            <w:shd w:val="solid" w:color="FFFFFF" w:fill="auto"/>
          </w:tcPr>
          <w:p w14:paraId="35335C6D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5A027078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1D868E26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R4-2314383</w:t>
            </w:r>
          </w:p>
        </w:tc>
        <w:tc>
          <w:tcPr>
            <w:tcW w:w="2701" w:type="pct"/>
            <w:shd w:val="solid" w:color="FFFFFF" w:fill="auto"/>
          </w:tcPr>
          <w:p w14:paraId="4E07F9DB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Reply LS on new DRX cycles in rational numbers</w:t>
            </w:r>
          </w:p>
        </w:tc>
        <w:tc>
          <w:tcPr>
            <w:tcW w:w="547" w:type="pct"/>
            <w:shd w:val="solid" w:color="FFFFFF" w:fill="auto"/>
          </w:tcPr>
          <w:p w14:paraId="23092D4A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321B247C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RAN1</w:t>
            </w:r>
          </w:p>
        </w:tc>
        <w:tc>
          <w:tcPr>
            <w:tcW w:w="547" w:type="pct"/>
            <w:shd w:val="solid" w:color="FFFFFF" w:fill="auto"/>
          </w:tcPr>
          <w:p w14:paraId="56537027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335F1841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2AA17F71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R4-2314385</w:t>
            </w:r>
          </w:p>
        </w:tc>
        <w:tc>
          <w:tcPr>
            <w:tcW w:w="2701" w:type="pct"/>
            <w:shd w:val="solid" w:color="FFFFFF" w:fill="auto"/>
          </w:tcPr>
          <w:p w14:paraId="10A2CF58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Reply LS on additional UE Gain parameters</w:t>
            </w:r>
          </w:p>
        </w:tc>
        <w:tc>
          <w:tcPr>
            <w:tcW w:w="547" w:type="pct"/>
            <w:shd w:val="solid" w:color="FFFFFF" w:fill="auto"/>
          </w:tcPr>
          <w:p w14:paraId="50F92CC6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RAN5</w:t>
            </w:r>
          </w:p>
        </w:tc>
        <w:tc>
          <w:tcPr>
            <w:tcW w:w="547" w:type="pct"/>
            <w:shd w:val="solid" w:color="FFFFFF" w:fill="auto"/>
          </w:tcPr>
          <w:p w14:paraId="02377E8D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25FE99CD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5BF91C29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62324ABB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R4-2314450</w:t>
            </w:r>
          </w:p>
        </w:tc>
        <w:tc>
          <w:tcPr>
            <w:tcW w:w="2701" w:type="pct"/>
            <w:shd w:val="solid" w:color="FFFFFF" w:fill="auto"/>
          </w:tcPr>
          <w:p w14:paraId="3E69CEF6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on NR ATG network assistance and TA reporting</w:t>
            </w:r>
          </w:p>
        </w:tc>
        <w:tc>
          <w:tcPr>
            <w:tcW w:w="547" w:type="pct"/>
            <w:shd w:val="solid" w:color="FFFFFF" w:fill="auto"/>
          </w:tcPr>
          <w:p w14:paraId="7C3583D6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2C0FAC18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RAN1</w:t>
            </w:r>
          </w:p>
        </w:tc>
        <w:tc>
          <w:tcPr>
            <w:tcW w:w="547" w:type="pct"/>
            <w:shd w:val="solid" w:color="FFFFFF" w:fill="auto"/>
          </w:tcPr>
          <w:p w14:paraId="7049D83A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35783575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7EBA2ABB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R4-2314454</w:t>
            </w:r>
          </w:p>
        </w:tc>
        <w:tc>
          <w:tcPr>
            <w:tcW w:w="2701" w:type="pct"/>
            <w:shd w:val="solid" w:color="FFFFFF" w:fill="auto"/>
          </w:tcPr>
          <w:p w14:paraId="47063FF8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Reply LS on PDCCH order RACH on neighbor cell</w:t>
            </w:r>
          </w:p>
        </w:tc>
        <w:tc>
          <w:tcPr>
            <w:tcW w:w="547" w:type="pct"/>
            <w:shd w:val="solid" w:color="FFFFFF" w:fill="auto"/>
          </w:tcPr>
          <w:p w14:paraId="55D0E6A2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RAN1</w:t>
            </w:r>
          </w:p>
        </w:tc>
        <w:tc>
          <w:tcPr>
            <w:tcW w:w="547" w:type="pct"/>
            <w:shd w:val="solid" w:color="FFFFFF" w:fill="auto"/>
          </w:tcPr>
          <w:p w14:paraId="4A2CB103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2F8FA9F7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6552CD8C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5FA7A357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R4-2314455</w:t>
            </w:r>
          </w:p>
        </w:tc>
        <w:tc>
          <w:tcPr>
            <w:tcW w:w="2701" w:type="pct"/>
            <w:shd w:val="solid" w:color="FFFFFF" w:fill="auto"/>
          </w:tcPr>
          <w:p w14:paraId="3D3238A4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Reply LS on beam application time and UE based TA measurement for LTM</w:t>
            </w:r>
          </w:p>
        </w:tc>
        <w:tc>
          <w:tcPr>
            <w:tcW w:w="547" w:type="pct"/>
            <w:shd w:val="solid" w:color="FFFFFF" w:fill="auto"/>
          </w:tcPr>
          <w:p w14:paraId="4AB3C4F8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RAN1</w:t>
            </w:r>
          </w:p>
        </w:tc>
        <w:tc>
          <w:tcPr>
            <w:tcW w:w="547" w:type="pct"/>
            <w:shd w:val="solid" w:color="FFFFFF" w:fill="auto"/>
          </w:tcPr>
          <w:p w14:paraId="6D982C51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RAN2, RAN3</w:t>
            </w:r>
          </w:p>
        </w:tc>
        <w:tc>
          <w:tcPr>
            <w:tcW w:w="547" w:type="pct"/>
            <w:shd w:val="solid" w:color="FFFFFF" w:fill="auto"/>
          </w:tcPr>
          <w:p w14:paraId="01E9118C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5AC688F8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34A45BB7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R4-2314457</w:t>
            </w:r>
          </w:p>
        </w:tc>
        <w:tc>
          <w:tcPr>
            <w:tcW w:w="2701" w:type="pct"/>
            <w:shd w:val="solid" w:color="FFFFFF" w:fill="auto"/>
          </w:tcPr>
          <w:p w14:paraId="205F3C85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Reply LS on measurements without gaps</w:t>
            </w:r>
          </w:p>
        </w:tc>
        <w:tc>
          <w:tcPr>
            <w:tcW w:w="547" w:type="pct"/>
            <w:shd w:val="solid" w:color="FFFFFF" w:fill="auto"/>
          </w:tcPr>
          <w:p w14:paraId="00A18746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4FCF2A72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599C4316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486CE211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0D81741A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R4-2314463</w:t>
            </w:r>
          </w:p>
        </w:tc>
        <w:tc>
          <w:tcPr>
            <w:tcW w:w="2701" w:type="pct"/>
            <w:shd w:val="solid" w:color="FFFFFF" w:fill="auto"/>
          </w:tcPr>
          <w:p w14:paraId="3A4FD366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Reply LS on RRM test cases with testability issues</w:t>
            </w:r>
          </w:p>
        </w:tc>
        <w:tc>
          <w:tcPr>
            <w:tcW w:w="547" w:type="pct"/>
            <w:shd w:val="solid" w:color="FFFFFF" w:fill="auto"/>
          </w:tcPr>
          <w:p w14:paraId="236DD49C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RAN5</w:t>
            </w:r>
          </w:p>
        </w:tc>
        <w:tc>
          <w:tcPr>
            <w:tcW w:w="547" w:type="pct"/>
            <w:shd w:val="solid" w:color="FFFFFF" w:fill="auto"/>
          </w:tcPr>
          <w:p w14:paraId="4782355F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6946490A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47FAF959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1429936D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R4-2314464</w:t>
            </w:r>
          </w:p>
        </w:tc>
        <w:tc>
          <w:tcPr>
            <w:tcW w:w="2701" w:type="pct"/>
            <w:shd w:val="solid" w:color="FFFFFF" w:fill="auto"/>
          </w:tcPr>
          <w:p w14:paraId="1A0969A2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Reply LS on Monitoring of paging occasions for CG-SDT with HD-FDD Redcap UEs</w:t>
            </w:r>
          </w:p>
        </w:tc>
        <w:tc>
          <w:tcPr>
            <w:tcW w:w="547" w:type="pct"/>
            <w:shd w:val="solid" w:color="FFFFFF" w:fill="auto"/>
          </w:tcPr>
          <w:p w14:paraId="762625B1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RAN1, RAN2</w:t>
            </w:r>
          </w:p>
        </w:tc>
        <w:tc>
          <w:tcPr>
            <w:tcW w:w="547" w:type="pct"/>
            <w:shd w:val="solid" w:color="FFFFFF" w:fill="auto"/>
          </w:tcPr>
          <w:p w14:paraId="30810032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5FF1529B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7E6D0E74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023C9A89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R4-2314465</w:t>
            </w:r>
          </w:p>
        </w:tc>
        <w:tc>
          <w:tcPr>
            <w:tcW w:w="2701" w:type="pct"/>
            <w:shd w:val="solid" w:color="FFFFFF" w:fill="auto"/>
          </w:tcPr>
          <w:p w14:paraId="6A012D05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on Dual Tx/Rx Multi-SIM</w:t>
            </w:r>
          </w:p>
        </w:tc>
        <w:tc>
          <w:tcPr>
            <w:tcW w:w="547" w:type="pct"/>
            <w:shd w:val="solid" w:color="FFFFFF" w:fill="auto"/>
          </w:tcPr>
          <w:p w14:paraId="4A28FBF3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21566FAC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0C06DD86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2A88DE55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38D081DC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R4-2314466</w:t>
            </w:r>
          </w:p>
        </w:tc>
        <w:tc>
          <w:tcPr>
            <w:tcW w:w="2701" w:type="pct"/>
            <w:shd w:val="solid" w:color="FFFFFF" w:fill="auto"/>
          </w:tcPr>
          <w:p w14:paraId="3212A95E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on improvement on FR2 SCell/SCG setup delay</w:t>
            </w:r>
          </w:p>
        </w:tc>
        <w:tc>
          <w:tcPr>
            <w:tcW w:w="547" w:type="pct"/>
            <w:shd w:val="solid" w:color="FFFFFF" w:fill="auto"/>
          </w:tcPr>
          <w:p w14:paraId="10F849D4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2034F2DB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2A556ED0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44870960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5FC62244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R4-2314478</w:t>
            </w:r>
          </w:p>
        </w:tc>
        <w:tc>
          <w:tcPr>
            <w:tcW w:w="2701" w:type="pct"/>
            <w:shd w:val="solid" w:color="FFFFFF" w:fill="auto"/>
          </w:tcPr>
          <w:p w14:paraId="4F1D7E2B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out on UE indication of FR2 multi-RX operation</w:t>
            </w:r>
          </w:p>
        </w:tc>
        <w:tc>
          <w:tcPr>
            <w:tcW w:w="547" w:type="pct"/>
            <w:shd w:val="solid" w:color="FFFFFF" w:fill="auto"/>
          </w:tcPr>
          <w:p w14:paraId="397E0DF0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33E9939E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22D0EFAA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244260F3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0B7F7FB2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R4-2314479</w:t>
            </w:r>
          </w:p>
        </w:tc>
        <w:tc>
          <w:tcPr>
            <w:tcW w:w="2701" w:type="pct"/>
            <w:shd w:val="solid" w:color="FFFFFF" w:fill="auto"/>
          </w:tcPr>
          <w:p w14:paraId="35527EA5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on Dual TCI state switching in mDCI</w:t>
            </w:r>
          </w:p>
        </w:tc>
        <w:tc>
          <w:tcPr>
            <w:tcW w:w="547" w:type="pct"/>
            <w:shd w:val="solid" w:color="FFFFFF" w:fill="auto"/>
          </w:tcPr>
          <w:p w14:paraId="38D15583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RAN1, RAN2</w:t>
            </w:r>
          </w:p>
        </w:tc>
        <w:tc>
          <w:tcPr>
            <w:tcW w:w="547" w:type="pct"/>
            <w:shd w:val="solid" w:color="FFFFFF" w:fill="auto"/>
          </w:tcPr>
          <w:p w14:paraId="51CA46B3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58071F23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7750441A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218E1EF3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R4-2314483</w:t>
            </w:r>
          </w:p>
        </w:tc>
        <w:tc>
          <w:tcPr>
            <w:tcW w:w="2701" w:type="pct"/>
            <w:shd w:val="solid" w:color="FFFFFF" w:fill="auto"/>
          </w:tcPr>
          <w:p w14:paraId="64460D7E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on PRS/RRM measurement when eDRX cycle &gt; 10.24s</w:t>
            </w:r>
          </w:p>
        </w:tc>
        <w:tc>
          <w:tcPr>
            <w:tcW w:w="547" w:type="pct"/>
            <w:shd w:val="solid" w:color="FFFFFF" w:fill="auto"/>
          </w:tcPr>
          <w:p w14:paraId="6E8083F8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5353C232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4F4DD0CE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5E46BF16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5D518E68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R4-2314656</w:t>
            </w:r>
          </w:p>
        </w:tc>
        <w:tc>
          <w:tcPr>
            <w:tcW w:w="2701" w:type="pct"/>
            <w:shd w:val="solid" w:color="FFFFFF" w:fill="auto"/>
          </w:tcPr>
          <w:p w14:paraId="1CD11A74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Reply LS on non-simultaneous UL and DL from different two bands during UL CA</w:t>
            </w:r>
          </w:p>
        </w:tc>
        <w:tc>
          <w:tcPr>
            <w:tcW w:w="547" w:type="pct"/>
            <w:shd w:val="solid" w:color="FFFFFF" w:fill="auto"/>
          </w:tcPr>
          <w:p w14:paraId="1CF0927C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54305751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5D92A813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R2-2306919</w:t>
            </w:r>
          </w:p>
        </w:tc>
      </w:tr>
      <w:tr w:rsidR="00FB76E9" w:rsidRPr="00FB76E9" w14:paraId="27DF3943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5B1D9531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R4-2314692</w:t>
            </w:r>
          </w:p>
        </w:tc>
        <w:tc>
          <w:tcPr>
            <w:tcW w:w="2701" w:type="pct"/>
            <w:shd w:val="solid" w:color="FFFFFF" w:fill="auto"/>
          </w:tcPr>
          <w:p w14:paraId="18F16FB7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on power scaling factor s and PHR in 38.213</w:t>
            </w:r>
          </w:p>
        </w:tc>
        <w:tc>
          <w:tcPr>
            <w:tcW w:w="547" w:type="pct"/>
            <w:shd w:val="solid" w:color="FFFFFF" w:fill="auto"/>
          </w:tcPr>
          <w:p w14:paraId="01577D13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RAN1</w:t>
            </w:r>
          </w:p>
        </w:tc>
        <w:tc>
          <w:tcPr>
            <w:tcW w:w="547" w:type="pct"/>
            <w:shd w:val="solid" w:color="FFFFFF" w:fill="auto"/>
          </w:tcPr>
          <w:p w14:paraId="14660138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2849877B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6EDD022A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39A48AAE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R4-2314698</w:t>
            </w:r>
          </w:p>
        </w:tc>
        <w:tc>
          <w:tcPr>
            <w:tcW w:w="2701" w:type="pct"/>
            <w:shd w:val="solid" w:color="FFFFFF" w:fill="auto"/>
          </w:tcPr>
          <w:p w14:paraId="78691467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on the PCmax requirement for STxMP in FR2</w:t>
            </w:r>
          </w:p>
        </w:tc>
        <w:tc>
          <w:tcPr>
            <w:tcW w:w="547" w:type="pct"/>
            <w:shd w:val="solid" w:color="FFFFFF" w:fill="auto"/>
          </w:tcPr>
          <w:p w14:paraId="7240BE2F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RAN1</w:t>
            </w:r>
          </w:p>
        </w:tc>
        <w:tc>
          <w:tcPr>
            <w:tcW w:w="547" w:type="pct"/>
            <w:shd w:val="solid" w:color="FFFFFF" w:fill="auto"/>
          </w:tcPr>
          <w:p w14:paraId="38CCFA33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2AA74A60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4A3194A3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2FA8F56D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R4-2314700</w:t>
            </w:r>
          </w:p>
        </w:tc>
        <w:tc>
          <w:tcPr>
            <w:tcW w:w="2701" w:type="pct"/>
            <w:shd w:val="solid" w:color="FFFFFF" w:fill="auto"/>
          </w:tcPr>
          <w:p w14:paraId="7FDC2D49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on the handling of additional regulatory requirements for UAV UEs</w:t>
            </w:r>
          </w:p>
        </w:tc>
        <w:tc>
          <w:tcPr>
            <w:tcW w:w="547" w:type="pct"/>
            <w:shd w:val="solid" w:color="FFFFFF" w:fill="auto"/>
          </w:tcPr>
          <w:p w14:paraId="3CC24FCB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057BE568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7D1C8545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7C67216B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6B2012B2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R4-2314728</w:t>
            </w:r>
          </w:p>
        </w:tc>
        <w:tc>
          <w:tcPr>
            <w:tcW w:w="2701" w:type="pct"/>
            <w:shd w:val="solid" w:color="FFFFFF" w:fill="auto"/>
          </w:tcPr>
          <w:p w14:paraId="487A1C91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to RAN2 on delta_P power class report</w:t>
            </w:r>
          </w:p>
        </w:tc>
        <w:tc>
          <w:tcPr>
            <w:tcW w:w="547" w:type="pct"/>
            <w:shd w:val="solid" w:color="FFFFFF" w:fill="auto"/>
          </w:tcPr>
          <w:p w14:paraId="0FA6C1B8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RAN1, RAN2</w:t>
            </w:r>
          </w:p>
        </w:tc>
        <w:tc>
          <w:tcPr>
            <w:tcW w:w="547" w:type="pct"/>
            <w:shd w:val="solid" w:color="FFFFFF" w:fill="auto"/>
          </w:tcPr>
          <w:p w14:paraId="0B62578F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56C5C6C4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25E2541B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1B7A0C5F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R4-2314732</w:t>
            </w:r>
          </w:p>
        </w:tc>
        <w:tc>
          <w:tcPr>
            <w:tcW w:w="2701" w:type="pct"/>
            <w:shd w:val="solid" w:color="FFFFFF" w:fill="auto"/>
          </w:tcPr>
          <w:p w14:paraId="34394DC9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Reply LS on switching time for DL PRS or UL SRS  frequency hopping for RedCap UEs</w:t>
            </w:r>
          </w:p>
        </w:tc>
        <w:tc>
          <w:tcPr>
            <w:tcW w:w="547" w:type="pct"/>
            <w:shd w:val="solid" w:color="FFFFFF" w:fill="auto"/>
          </w:tcPr>
          <w:p w14:paraId="1569F77B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RAN1</w:t>
            </w:r>
          </w:p>
        </w:tc>
        <w:tc>
          <w:tcPr>
            <w:tcW w:w="547" w:type="pct"/>
            <w:shd w:val="solid" w:color="FFFFFF" w:fill="auto"/>
          </w:tcPr>
          <w:p w14:paraId="1D47ECE6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6B57E468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R1-2306119</w:t>
            </w:r>
          </w:p>
        </w:tc>
      </w:tr>
      <w:tr w:rsidR="00FB76E9" w:rsidRPr="00FB76E9" w14:paraId="0E92421C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76C1600E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R4-2314745</w:t>
            </w:r>
          </w:p>
        </w:tc>
        <w:tc>
          <w:tcPr>
            <w:tcW w:w="2701" w:type="pct"/>
            <w:shd w:val="solid" w:color="FFFFFF" w:fill="auto"/>
          </w:tcPr>
          <w:p w14:paraId="738EE787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response for CA/DC MSD requirements</w:t>
            </w:r>
          </w:p>
        </w:tc>
        <w:tc>
          <w:tcPr>
            <w:tcW w:w="547" w:type="pct"/>
            <w:shd w:val="solid" w:color="FFFFFF" w:fill="auto"/>
          </w:tcPr>
          <w:p w14:paraId="4C551C5B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RAN5</w:t>
            </w:r>
          </w:p>
        </w:tc>
        <w:tc>
          <w:tcPr>
            <w:tcW w:w="547" w:type="pct"/>
            <w:shd w:val="solid" w:color="FFFFFF" w:fill="auto"/>
          </w:tcPr>
          <w:p w14:paraId="782DA1B4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09A15DA5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6E8D60F0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1BFEE45F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R4-2314746</w:t>
            </w:r>
          </w:p>
        </w:tc>
        <w:tc>
          <w:tcPr>
            <w:tcW w:w="2701" w:type="pct"/>
            <w:shd w:val="solid" w:color="FFFFFF" w:fill="auto"/>
          </w:tcPr>
          <w:p w14:paraId="1C8BCCD5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Reply LS on intraBandENDC-Support</w:t>
            </w:r>
          </w:p>
        </w:tc>
        <w:tc>
          <w:tcPr>
            <w:tcW w:w="547" w:type="pct"/>
            <w:shd w:val="solid" w:color="FFFFFF" w:fill="auto"/>
          </w:tcPr>
          <w:p w14:paraId="3A3DC352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6E7B069D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00B9AF79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7AD0CA55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40CCC8EE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R4-2314750</w:t>
            </w:r>
          </w:p>
        </w:tc>
        <w:tc>
          <w:tcPr>
            <w:tcW w:w="2701" w:type="pct"/>
            <w:shd w:val="solid" w:color="FFFFFF" w:fill="auto"/>
          </w:tcPr>
          <w:p w14:paraId="0B452D81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to RAN5 on miminum frequency separation</w:t>
            </w:r>
          </w:p>
        </w:tc>
        <w:tc>
          <w:tcPr>
            <w:tcW w:w="547" w:type="pct"/>
            <w:shd w:val="solid" w:color="FFFFFF" w:fill="auto"/>
          </w:tcPr>
          <w:p w14:paraId="77EF5592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RAN5</w:t>
            </w:r>
          </w:p>
        </w:tc>
        <w:tc>
          <w:tcPr>
            <w:tcW w:w="547" w:type="pct"/>
            <w:shd w:val="solid" w:color="FFFFFF" w:fill="auto"/>
          </w:tcPr>
          <w:p w14:paraId="33B2CC95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6D5F446C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42ADA1CF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36EF1CAF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R4-2314886</w:t>
            </w:r>
          </w:p>
        </w:tc>
        <w:tc>
          <w:tcPr>
            <w:tcW w:w="2701" w:type="pct"/>
            <w:shd w:val="solid" w:color="FFFFFF" w:fill="auto"/>
          </w:tcPr>
          <w:p w14:paraId="0E2C3E84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[Power_Limit_CA_DC] Draft LS on higher power limit capability for inter-band UL DC</w:t>
            </w:r>
          </w:p>
        </w:tc>
        <w:tc>
          <w:tcPr>
            <w:tcW w:w="547" w:type="pct"/>
            <w:shd w:val="solid" w:color="FFFFFF" w:fill="auto"/>
          </w:tcPr>
          <w:p w14:paraId="526718BB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582CA269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435F863D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4382BF64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1A255F43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lastRenderedPageBreak/>
              <w:t>R4-2314891</w:t>
            </w:r>
          </w:p>
        </w:tc>
        <w:tc>
          <w:tcPr>
            <w:tcW w:w="2701" w:type="pct"/>
            <w:shd w:val="solid" w:color="FFFFFF" w:fill="auto"/>
          </w:tcPr>
          <w:p w14:paraId="26C457BF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on 3GPP NTN requirements and potential impact on specification work in ETSI TC SES</w:t>
            </w:r>
          </w:p>
        </w:tc>
        <w:tc>
          <w:tcPr>
            <w:tcW w:w="547" w:type="pct"/>
            <w:shd w:val="solid" w:color="FFFFFF" w:fill="auto"/>
          </w:tcPr>
          <w:p w14:paraId="5566FC06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ETSI TC SES</w:t>
            </w:r>
          </w:p>
        </w:tc>
        <w:tc>
          <w:tcPr>
            <w:tcW w:w="547" w:type="pct"/>
            <w:shd w:val="solid" w:color="FFFFFF" w:fill="auto"/>
          </w:tcPr>
          <w:p w14:paraId="6ADF5083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1420A5BB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414A27BF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09F52B9C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R4-2314926</w:t>
            </w:r>
          </w:p>
        </w:tc>
        <w:tc>
          <w:tcPr>
            <w:tcW w:w="2701" w:type="pct"/>
            <w:shd w:val="solid" w:color="FFFFFF" w:fill="auto"/>
          </w:tcPr>
          <w:p w14:paraId="1D96AFB4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LS on signaling support for ATG UE</w:t>
            </w:r>
          </w:p>
        </w:tc>
        <w:tc>
          <w:tcPr>
            <w:tcW w:w="547" w:type="pct"/>
            <w:shd w:val="solid" w:color="FFFFFF" w:fill="auto"/>
          </w:tcPr>
          <w:p w14:paraId="38DF506D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RAN2</w:t>
            </w:r>
          </w:p>
        </w:tc>
        <w:tc>
          <w:tcPr>
            <w:tcW w:w="547" w:type="pct"/>
            <w:shd w:val="solid" w:color="FFFFFF" w:fill="auto"/>
          </w:tcPr>
          <w:p w14:paraId="6A1D3CBD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7EB00203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  <w:tr w:rsidR="00FB76E9" w:rsidRPr="00FB76E9" w14:paraId="513C1C0C" w14:textId="77777777" w:rsidTr="00FB76E9">
        <w:trPr>
          <w:trHeight w:val="290"/>
        </w:trPr>
        <w:tc>
          <w:tcPr>
            <w:tcW w:w="658" w:type="pct"/>
            <w:shd w:val="solid" w:color="FFFFFF" w:fill="auto"/>
          </w:tcPr>
          <w:p w14:paraId="54E3B190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R4-2314931</w:t>
            </w:r>
          </w:p>
        </w:tc>
        <w:tc>
          <w:tcPr>
            <w:tcW w:w="2701" w:type="pct"/>
            <w:shd w:val="solid" w:color="FFFFFF" w:fill="auto"/>
          </w:tcPr>
          <w:p w14:paraId="3E1FBFB9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Reply LS to RAN1 on low-power wake-up receiver architectures</w:t>
            </w:r>
          </w:p>
        </w:tc>
        <w:tc>
          <w:tcPr>
            <w:tcW w:w="547" w:type="pct"/>
            <w:shd w:val="solid" w:color="FFFFFF" w:fill="auto"/>
          </w:tcPr>
          <w:p w14:paraId="630AF0F3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  <w:r w:rsidRPr="00FB76E9">
              <w:rPr>
                <w:rFonts w:eastAsiaTheme="minorEastAsia"/>
              </w:rPr>
              <w:t>RAN1</w:t>
            </w:r>
          </w:p>
        </w:tc>
        <w:tc>
          <w:tcPr>
            <w:tcW w:w="547" w:type="pct"/>
            <w:shd w:val="solid" w:color="FFFFFF" w:fill="auto"/>
          </w:tcPr>
          <w:p w14:paraId="35CA84D4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  <w:tc>
          <w:tcPr>
            <w:tcW w:w="547" w:type="pct"/>
            <w:shd w:val="solid" w:color="FFFFFF" w:fill="auto"/>
          </w:tcPr>
          <w:p w14:paraId="355677BB" w14:textId="77777777" w:rsidR="00FB76E9" w:rsidRPr="00FB76E9" w:rsidRDefault="00FB76E9" w:rsidP="00FB76E9">
            <w:pPr>
              <w:pStyle w:val="TAL"/>
              <w:rPr>
                <w:rFonts w:eastAsiaTheme="minorEastAsia"/>
              </w:rPr>
            </w:pPr>
          </w:p>
        </w:tc>
      </w:tr>
    </w:tbl>
    <w:p w14:paraId="0E0C0A3E" w14:textId="77777777" w:rsidR="00FB76E9" w:rsidRDefault="00FB76E9" w:rsidP="00CC7474"/>
    <w:p w14:paraId="6416D1E5" w14:textId="77777777" w:rsidR="00A4401C" w:rsidRDefault="00A4401C" w:rsidP="00A4401C">
      <w:pPr>
        <w:pStyle w:val="Heading2"/>
      </w:pPr>
      <w:r>
        <w:t>Annex D: List of agreed/approved new and revised Work Items</w:t>
      </w:r>
    </w:p>
    <w:p w14:paraId="5A7F3939" w14:textId="77777777" w:rsidR="00A4401C" w:rsidRDefault="00A4401C" w:rsidP="00A4401C">
      <w:pPr>
        <w:pStyle w:val="TH"/>
      </w:pPr>
    </w:p>
    <w:p w14:paraId="1A458252" w14:textId="73C014F4" w:rsidR="00CC7474" w:rsidRDefault="007D3843" w:rsidP="00CC7474">
      <w:r>
        <w:t>None</w:t>
      </w:r>
    </w:p>
    <w:p w14:paraId="34183D5A" w14:textId="20F683CF" w:rsidR="002C6983" w:rsidRDefault="002C6983" w:rsidP="00CC7474">
      <w:r>
        <w:rPr>
          <w:sz w:val="24"/>
          <w:szCs w:val="24"/>
        </w:rPr>
        <w:br w:type="page"/>
      </w:r>
    </w:p>
    <w:p w14:paraId="2A1BDC0F" w14:textId="77777777" w:rsidR="00A4401C" w:rsidRDefault="00A4401C" w:rsidP="00A4401C">
      <w:pPr>
        <w:pStyle w:val="Heading2"/>
      </w:pPr>
      <w:r>
        <w:lastRenderedPageBreak/>
        <w:t>Annex E: List of draft Technical Specifications and Reports</w:t>
      </w:r>
    </w:p>
    <w:p w14:paraId="09D5F3E9" w14:textId="77777777" w:rsidR="00A4401C" w:rsidRDefault="00A4401C" w:rsidP="00A4401C">
      <w:pPr>
        <w:pStyle w:val="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3"/>
        <w:gridCol w:w="1275"/>
        <w:gridCol w:w="992"/>
        <w:gridCol w:w="5949"/>
      </w:tblGrid>
      <w:tr w:rsidR="007D3843" w:rsidRPr="007D3843" w14:paraId="1B2E9217" w14:textId="77777777" w:rsidTr="007D3843">
        <w:trPr>
          <w:trHeight w:val="290"/>
        </w:trPr>
        <w:tc>
          <w:tcPr>
            <w:tcW w:w="734" w:type="pct"/>
            <w:shd w:val="solid" w:color="C0C0C0" w:fill="auto"/>
          </w:tcPr>
          <w:p w14:paraId="304CA15C" w14:textId="77777777" w:rsidR="007D3843" w:rsidRPr="007D3843" w:rsidRDefault="007D3843" w:rsidP="007D3843">
            <w:pPr>
              <w:pStyle w:val="TAH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Tdoc</w:t>
            </w:r>
          </w:p>
        </w:tc>
        <w:tc>
          <w:tcPr>
            <w:tcW w:w="662" w:type="pct"/>
            <w:shd w:val="solid" w:color="C0C0C0" w:fill="auto"/>
          </w:tcPr>
          <w:p w14:paraId="06D72523" w14:textId="77777777" w:rsidR="007D3843" w:rsidRPr="007D3843" w:rsidRDefault="007D3843" w:rsidP="007D3843">
            <w:pPr>
              <w:pStyle w:val="TAH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Spec</w:t>
            </w:r>
          </w:p>
        </w:tc>
        <w:tc>
          <w:tcPr>
            <w:tcW w:w="515" w:type="pct"/>
            <w:shd w:val="solid" w:color="C0C0C0" w:fill="auto"/>
          </w:tcPr>
          <w:p w14:paraId="06B8539C" w14:textId="77777777" w:rsidR="007D3843" w:rsidRPr="007D3843" w:rsidRDefault="007D3843" w:rsidP="007D3843">
            <w:pPr>
              <w:pStyle w:val="TAH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Version-Current</w:t>
            </w:r>
          </w:p>
        </w:tc>
        <w:tc>
          <w:tcPr>
            <w:tcW w:w="3089" w:type="pct"/>
            <w:shd w:val="solid" w:color="C0C0C0" w:fill="auto"/>
          </w:tcPr>
          <w:p w14:paraId="686C3B5F" w14:textId="77777777" w:rsidR="007D3843" w:rsidRPr="007D3843" w:rsidRDefault="007D3843" w:rsidP="007D3843">
            <w:pPr>
              <w:pStyle w:val="TAH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Title</w:t>
            </w:r>
          </w:p>
        </w:tc>
      </w:tr>
      <w:tr w:rsidR="007D3843" w:rsidRPr="007D3843" w14:paraId="426FFAEC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64A74961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R4-2311100</w:t>
            </w:r>
          </w:p>
        </w:tc>
        <w:tc>
          <w:tcPr>
            <w:tcW w:w="662" w:type="pct"/>
            <w:shd w:val="solid" w:color="FFFFFF" w:fill="auto"/>
          </w:tcPr>
          <w:p w14:paraId="00B703F4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38.878</w:t>
            </w:r>
          </w:p>
        </w:tc>
        <w:tc>
          <w:tcPr>
            <w:tcW w:w="515" w:type="pct"/>
            <w:shd w:val="solid" w:color="FFFFFF" w:fill="auto"/>
          </w:tcPr>
          <w:p w14:paraId="081F68D5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0.1.0</w:t>
            </w:r>
          </w:p>
        </w:tc>
        <w:tc>
          <w:tcPr>
            <w:tcW w:w="3089" w:type="pct"/>
            <w:shd w:val="solid" w:color="FFFFFF" w:fill="auto"/>
          </w:tcPr>
          <w:p w14:paraId="380567E8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Draft TR 38.878 v0.1.0 : NR demodulation performance evolution</w:t>
            </w:r>
          </w:p>
        </w:tc>
      </w:tr>
      <w:tr w:rsidR="007D3843" w:rsidRPr="007D3843" w14:paraId="1CD63840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5CFA0467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R4-2311104</w:t>
            </w:r>
          </w:p>
        </w:tc>
        <w:tc>
          <w:tcPr>
            <w:tcW w:w="662" w:type="pct"/>
            <w:shd w:val="solid" w:color="FFFFFF" w:fill="auto"/>
          </w:tcPr>
          <w:p w14:paraId="7E87C6FF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38.718-01-01</w:t>
            </w:r>
          </w:p>
        </w:tc>
        <w:tc>
          <w:tcPr>
            <w:tcW w:w="515" w:type="pct"/>
            <w:shd w:val="solid" w:color="FFFFFF" w:fill="auto"/>
          </w:tcPr>
          <w:p w14:paraId="39EA0DD6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0.4.0</w:t>
            </w:r>
          </w:p>
        </w:tc>
        <w:tc>
          <w:tcPr>
            <w:tcW w:w="3089" w:type="pct"/>
            <w:shd w:val="solid" w:color="FFFFFF" w:fill="auto"/>
          </w:tcPr>
          <w:p w14:paraId="6321A57B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 38.718-01-01 v0.5.0 Rel-18 NR Intra-band</w:t>
            </w:r>
          </w:p>
        </w:tc>
      </w:tr>
      <w:tr w:rsidR="007D3843" w:rsidRPr="007D3843" w14:paraId="32372CA7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6138BD8C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R4-2311107</w:t>
            </w:r>
          </w:p>
        </w:tc>
        <w:tc>
          <w:tcPr>
            <w:tcW w:w="662" w:type="pct"/>
            <w:shd w:val="solid" w:color="FFFFFF" w:fill="auto"/>
          </w:tcPr>
          <w:p w14:paraId="58CC9CF1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38.898</w:t>
            </w:r>
          </w:p>
        </w:tc>
        <w:tc>
          <w:tcPr>
            <w:tcW w:w="515" w:type="pct"/>
            <w:shd w:val="solid" w:color="FFFFFF" w:fill="auto"/>
          </w:tcPr>
          <w:p w14:paraId="3CADB7C5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0.4.0</w:t>
            </w:r>
          </w:p>
        </w:tc>
        <w:tc>
          <w:tcPr>
            <w:tcW w:w="3089" w:type="pct"/>
            <w:shd w:val="solid" w:color="FFFFFF" w:fill="auto"/>
          </w:tcPr>
          <w:p w14:paraId="6F6FE1D2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 38.898 v0.5.0 Rel-18 High power UE for FR1 for DC_R18_xBLTE_yBNR_zDLnUL</w:t>
            </w:r>
          </w:p>
        </w:tc>
      </w:tr>
      <w:tr w:rsidR="007D3843" w:rsidRPr="007D3843" w14:paraId="66E3030F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09B8C3C9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R4-2311475</w:t>
            </w:r>
          </w:p>
        </w:tc>
        <w:tc>
          <w:tcPr>
            <w:tcW w:w="662" w:type="pct"/>
            <w:shd w:val="solid" w:color="FFFFFF" w:fill="auto"/>
          </w:tcPr>
          <w:p w14:paraId="103BA394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38.843</w:t>
            </w:r>
          </w:p>
        </w:tc>
        <w:tc>
          <w:tcPr>
            <w:tcW w:w="515" w:type="pct"/>
            <w:shd w:val="solid" w:color="FFFFFF" w:fill="auto"/>
          </w:tcPr>
          <w:p w14:paraId="5AFF2906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0.1.0</w:t>
            </w:r>
          </w:p>
        </w:tc>
        <w:tc>
          <w:tcPr>
            <w:tcW w:w="3089" w:type="pct"/>
            <w:shd w:val="solid" w:color="FFFFFF" w:fill="auto"/>
          </w:tcPr>
          <w:p w14:paraId="09D5B73B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Updated TR 38.843 with RAN4 part</w:t>
            </w:r>
          </w:p>
        </w:tc>
      </w:tr>
      <w:tr w:rsidR="007D3843" w:rsidRPr="007D3843" w14:paraId="440F9B45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2DF9523B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R4-2311490</w:t>
            </w:r>
          </w:p>
        </w:tc>
        <w:tc>
          <w:tcPr>
            <w:tcW w:w="662" w:type="pct"/>
            <w:shd w:val="solid" w:color="FFFFFF" w:fill="auto"/>
          </w:tcPr>
          <w:p w14:paraId="50D47DF8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37.829</w:t>
            </w:r>
          </w:p>
        </w:tc>
        <w:tc>
          <w:tcPr>
            <w:tcW w:w="515" w:type="pct"/>
            <w:shd w:val="solid" w:color="FFFFFF" w:fill="auto"/>
          </w:tcPr>
          <w:p w14:paraId="02F17973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0.7.0</w:t>
            </w:r>
          </w:p>
        </w:tc>
        <w:tc>
          <w:tcPr>
            <w:tcW w:w="3089" w:type="pct"/>
            <w:shd w:val="solid" w:color="FFFFFF" w:fill="auto"/>
          </w:tcPr>
          <w:p w14:paraId="04CCE8E7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 37.829 v0.7.0</w:t>
            </w:r>
          </w:p>
        </w:tc>
      </w:tr>
      <w:tr w:rsidR="007D3843" w:rsidRPr="007D3843" w14:paraId="6EE73974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25C47D20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R4-2311519</w:t>
            </w:r>
          </w:p>
        </w:tc>
        <w:tc>
          <w:tcPr>
            <w:tcW w:w="662" w:type="pct"/>
            <w:shd w:val="solid" w:color="FFFFFF" w:fill="auto"/>
          </w:tcPr>
          <w:p w14:paraId="7E0101B9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38.850</w:t>
            </w:r>
          </w:p>
        </w:tc>
        <w:tc>
          <w:tcPr>
            <w:tcW w:w="515" w:type="pct"/>
            <w:shd w:val="solid" w:color="FFFFFF" w:fill="auto"/>
          </w:tcPr>
          <w:p w14:paraId="07AC12E4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0.2.0</w:t>
            </w:r>
          </w:p>
        </w:tc>
        <w:tc>
          <w:tcPr>
            <w:tcW w:w="3089" w:type="pct"/>
            <w:shd w:val="solid" w:color="FFFFFF" w:fill="auto"/>
          </w:tcPr>
          <w:p w14:paraId="6F5D71E4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 38.850 v0.2.0 HPUE_FR1_FDD_NR_CADC_R18</w:t>
            </w:r>
          </w:p>
        </w:tc>
      </w:tr>
      <w:tr w:rsidR="007D3843" w:rsidRPr="007D3843" w14:paraId="6425AA92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3793FA46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R4-2311522</w:t>
            </w:r>
          </w:p>
        </w:tc>
        <w:tc>
          <w:tcPr>
            <w:tcW w:w="662" w:type="pct"/>
            <w:shd w:val="solid" w:color="FFFFFF" w:fill="auto"/>
          </w:tcPr>
          <w:p w14:paraId="42F50EE5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38.896</w:t>
            </w:r>
          </w:p>
        </w:tc>
        <w:tc>
          <w:tcPr>
            <w:tcW w:w="515" w:type="pct"/>
            <w:shd w:val="solid" w:color="FFFFFF" w:fill="auto"/>
          </w:tcPr>
          <w:p w14:paraId="4E493B43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0.2.0</w:t>
            </w:r>
          </w:p>
        </w:tc>
        <w:tc>
          <w:tcPr>
            <w:tcW w:w="3089" w:type="pct"/>
            <w:shd w:val="solid" w:color="FFFFFF" w:fill="auto"/>
          </w:tcPr>
          <w:p w14:paraId="6A734B89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 38.896 v0.3.0 HPUE_NR_FR1_FDD_R18</w:t>
            </w:r>
          </w:p>
        </w:tc>
      </w:tr>
      <w:tr w:rsidR="007D3843" w:rsidRPr="007D3843" w14:paraId="194CF7FC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140DA125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R4-2311717</w:t>
            </w:r>
          </w:p>
        </w:tc>
        <w:tc>
          <w:tcPr>
            <w:tcW w:w="662" w:type="pct"/>
            <w:shd w:val="solid" w:color="FFFFFF" w:fill="auto"/>
          </w:tcPr>
          <w:p w14:paraId="69EBD6D0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38.741</w:t>
            </w:r>
          </w:p>
        </w:tc>
        <w:tc>
          <w:tcPr>
            <w:tcW w:w="515" w:type="pct"/>
            <w:shd w:val="solid" w:color="FFFFFF" w:fill="auto"/>
          </w:tcPr>
          <w:p w14:paraId="179CE99E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0.1.0</w:t>
            </w:r>
          </w:p>
        </w:tc>
        <w:tc>
          <w:tcPr>
            <w:tcW w:w="3089" w:type="pct"/>
            <w:shd w:val="solid" w:color="FFFFFF" w:fill="auto"/>
          </w:tcPr>
          <w:p w14:paraId="79BB1621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 38.741 for the NTN L-/S-band</w:t>
            </w:r>
          </w:p>
        </w:tc>
      </w:tr>
      <w:tr w:rsidR="007D3843" w:rsidRPr="007D3843" w14:paraId="6C7733F3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38D24C19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R4-2311731</w:t>
            </w:r>
          </w:p>
        </w:tc>
        <w:tc>
          <w:tcPr>
            <w:tcW w:w="662" w:type="pct"/>
            <w:shd w:val="solid" w:color="FFFFFF" w:fill="auto"/>
          </w:tcPr>
          <w:p w14:paraId="76BE34D8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36.718-02-01</w:t>
            </w:r>
          </w:p>
        </w:tc>
        <w:tc>
          <w:tcPr>
            <w:tcW w:w="515" w:type="pct"/>
            <w:shd w:val="solid" w:color="FFFFFF" w:fill="auto"/>
          </w:tcPr>
          <w:p w14:paraId="79FE3388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0.0.4</w:t>
            </w:r>
          </w:p>
        </w:tc>
        <w:tc>
          <w:tcPr>
            <w:tcW w:w="3089" w:type="pct"/>
            <w:shd w:val="solid" w:color="FFFFFF" w:fill="auto"/>
          </w:tcPr>
          <w:p w14:paraId="280BEC5B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 36.718-02-01 LTE-A CA for x(x=123456) DL y(y=12) UL</w:t>
            </w:r>
          </w:p>
        </w:tc>
      </w:tr>
      <w:tr w:rsidR="007D3843" w:rsidRPr="007D3843" w14:paraId="3D7B4A2F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3410E9C3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R4-2311759</w:t>
            </w:r>
          </w:p>
        </w:tc>
        <w:tc>
          <w:tcPr>
            <w:tcW w:w="662" w:type="pct"/>
            <w:shd w:val="solid" w:color="FFFFFF" w:fill="auto"/>
          </w:tcPr>
          <w:p w14:paraId="07E4BAAE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37.718-11-21</w:t>
            </w:r>
          </w:p>
        </w:tc>
        <w:tc>
          <w:tcPr>
            <w:tcW w:w="515" w:type="pct"/>
            <w:shd w:val="solid" w:color="FFFFFF" w:fill="auto"/>
          </w:tcPr>
          <w:p w14:paraId="6CDA5AB5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0.7.0</w:t>
            </w:r>
          </w:p>
        </w:tc>
        <w:tc>
          <w:tcPr>
            <w:tcW w:w="3089" w:type="pct"/>
            <w:shd w:val="solid" w:color="FFFFFF" w:fill="auto"/>
          </w:tcPr>
          <w:p w14:paraId="0FD6C61F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 37.718-11-21 v0.7.0 for DC_R18_xBLTE_2BNR_yDL2UL</w:t>
            </w:r>
          </w:p>
        </w:tc>
      </w:tr>
      <w:tr w:rsidR="007D3843" w:rsidRPr="007D3843" w14:paraId="644543AC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3DD9CC62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R4-2311827</w:t>
            </w:r>
          </w:p>
        </w:tc>
        <w:tc>
          <w:tcPr>
            <w:tcW w:w="662" w:type="pct"/>
            <w:shd w:val="solid" w:color="FFFFFF" w:fill="auto"/>
          </w:tcPr>
          <w:p w14:paraId="6782A73D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38.718-00-02</w:t>
            </w:r>
          </w:p>
        </w:tc>
        <w:tc>
          <w:tcPr>
            <w:tcW w:w="515" w:type="pct"/>
            <w:shd w:val="solid" w:color="FFFFFF" w:fill="auto"/>
          </w:tcPr>
          <w:p w14:paraId="1A56AE9F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0.1.0</w:t>
            </w:r>
          </w:p>
        </w:tc>
        <w:tc>
          <w:tcPr>
            <w:tcW w:w="3089" w:type="pct"/>
            <w:shd w:val="solid" w:color="FFFFFF" w:fill="auto"/>
          </w:tcPr>
          <w:p w14:paraId="0A75CCFA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Draft TR 38.718-00-02: NR Carrier Aggregation band combinations with two SUL cells</w:t>
            </w:r>
          </w:p>
        </w:tc>
      </w:tr>
      <w:tr w:rsidR="007D3843" w:rsidRPr="007D3843" w14:paraId="3ECAB3A4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504207CF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R4-2311863</w:t>
            </w:r>
          </w:p>
        </w:tc>
        <w:tc>
          <w:tcPr>
            <w:tcW w:w="662" w:type="pct"/>
            <w:shd w:val="solid" w:color="FFFFFF" w:fill="auto"/>
          </w:tcPr>
          <w:p w14:paraId="10326060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38.751</w:t>
            </w:r>
          </w:p>
        </w:tc>
        <w:tc>
          <w:tcPr>
            <w:tcW w:w="515" w:type="pct"/>
            <w:shd w:val="solid" w:color="FFFFFF" w:fill="auto"/>
          </w:tcPr>
          <w:p w14:paraId="77A803FC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0.0.1</w:t>
            </w:r>
          </w:p>
        </w:tc>
        <w:tc>
          <w:tcPr>
            <w:tcW w:w="3089" w:type="pct"/>
            <w:shd w:val="solid" w:color="FFFFFF" w:fill="auto"/>
          </w:tcPr>
          <w:p w14:paraId="03ADD4D5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 skeleton for UE RF requirements for NR frequency range 2 multi-Rx chain DL reception</w:t>
            </w:r>
          </w:p>
        </w:tc>
      </w:tr>
      <w:tr w:rsidR="007D3843" w:rsidRPr="007D3843" w14:paraId="759B3DF9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015A6044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R4-2312246</w:t>
            </w:r>
          </w:p>
        </w:tc>
        <w:tc>
          <w:tcPr>
            <w:tcW w:w="662" w:type="pct"/>
            <w:shd w:val="solid" w:color="FFFFFF" w:fill="auto"/>
          </w:tcPr>
          <w:p w14:paraId="032BC156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38.881</w:t>
            </w:r>
          </w:p>
        </w:tc>
        <w:tc>
          <w:tcPr>
            <w:tcW w:w="515" w:type="pct"/>
            <w:shd w:val="solid" w:color="FFFFFF" w:fill="auto"/>
          </w:tcPr>
          <w:p w14:paraId="40A4AF4C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0.6.0</w:t>
            </w:r>
          </w:p>
        </w:tc>
        <w:tc>
          <w:tcPr>
            <w:tcW w:w="3089" w:type="pct"/>
            <w:shd w:val="solid" w:color="FFFFFF" w:fill="auto"/>
          </w:tcPr>
          <w:p w14:paraId="08E5DEA6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 38.881 v0.6.0</w:t>
            </w:r>
          </w:p>
        </w:tc>
      </w:tr>
      <w:tr w:rsidR="007D3843" w:rsidRPr="007D3843" w14:paraId="27669654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5FA57816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R4-2312291</w:t>
            </w:r>
          </w:p>
        </w:tc>
        <w:tc>
          <w:tcPr>
            <w:tcW w:w="662" w:type="pct"/>
            <w:shd w:val="solid" w:color="FFFFFF" w:fill="auto"/>
          </w:tcPr>
          <w:p w14:paraId="69FCBCEE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38.876</w:t>
            </w:r>
          </w:p>
        </w:tc>
        <w:tc>
          <w:tcPr>
            <w:tcW w:w="515" w:type="pct"/>
            <w:shd w:val="solid" w:color="FFFFFF" w:fill="auto"/>
          </w:tcPr>
          <w:p w14:paraId="1FE8E79B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0.5.0</w:t>
            </w:r>
          </w:p>
        </w:tc>
        <w:tc>
          <w:tcPr>
            <w:tcW w:w="3089" w:type="pct"/>
            <w:shd w:val="solid" w:color="FFFFFF" w:fill="auto"/>
          </w:tcPr>
          <w:p w14:paraId="4509E36D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Draft TR 38.876 ATG</w:t>
            </w:r>
          </w:p>
        </w:tc>
      </w:tr>
      <w:tr w:rsidR="007D3843" w:rsidRPr="007D3843" w14:paraId="7BDC19CE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25A1E42B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R4-2312324</w:t>
            </w:r>
          </w:p>
        </w:tc>
        <w:tc>
          <w:tcPr>
            <w:tcW w:w="662" w:type="pct"/>
            <w:shd w:val="solid" w:color="FFFFFF" w:fill="auto"/>
          </w:tcPr>
          <w:p w14:paraId="4EBAFC51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37.718-21-11</w:t>
            </w:r>
          </w:p>
        </w:tc>
        <w:tc>
          <w:tcPr>
            <w:tcW w:w="515" w:type="pct"/>
            <w:shd w:val="solid" w:color="FFFFFF" w:fill="auto"/>
          </w:tcPr>
          <w:p w14:paraId="766EA031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0.6.0</w:t>
            </w:r>
          </w:p>
        </w:tc>
        <w:tc>
          <w:tcPr>
            <w:tcW w:w="3089" w:type="pct"/>
            <w:shd w:val="solid" w:color="FFFFFF" w:fill="auto"/>
          </w:tcPr>
          <w:p w14:paraId="0D045FCE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 37.718-21-11 V0.7.0 for DC of 2 LTE band and 1 NR band</w:t>
            </w:r>
          </w:p>
        </w:tc>
      </w:tr>
      <w:tr w:rsidR="007D3843" w:rsidRPr="007D3843" w14:paraId="72B2BEDB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45D6E7FA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R4-2312345</w:t>
            </w:r>
          </w:p>
        </w:tc>
        <w:tc>
          <w:tcPr>
            <w:tcW w:w="662" w:type="pct"/>
            <w:shd w:val="solid" w:color="FFFFFF" w:fill="auto"/>
          </w:tcPr>
          <w:p w14:paraId="608E2A46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38.895</w:t>
            </w:r>
          </w:p>
        </w:tc>
        <w:tc>
          <w:tcPr>
            <w:tcW w:w="515" w:type="pct"/>
            <w:shd w:val="solid" w:color="FFFFFF" w:fill="auto"/>
          </w:tcPr>
          <w:p w14:paraId="48F8B212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0.3.0</w:t>
            </w:r>
          </w:p>
        </w:tc>
        <w:tc>
          <w:tcPr>
            <w:tcW w:w="3089" w:type="pct"/>
            <w:shd w:val="solid" w:color="FFFFFF" w:fill="auto"/>
          </w:tcPr>
          <w:p w14:paraId="07D432EF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Draft TR 38.895 PC1.5 TDD bands</w:t>
            </w:r>
          </w:p>
        </w:tc>
      </w:tr>
      <w:tr w:rsidR="007D3843" w:rsidRPr="007D3843" w14:paraId="4DB1F0D1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4E50D510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R4-2312479</w:t>
            </w:r>
          </w:p>
        </w:tc>
        <w:tc>
          <w:tcPr>
            <w:tcW w:w="662" w:type="pct"/>
            <w:shd w:val="solid" w:color="FFFFFF" w:fill="auto"/>
          </w:tcPr>
          <w:p w14:paraId="0E0AAA3F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38.718-02-01</w:t>
            </w:r>
          </w:p>
        </w:tc>
        <w:tc>
          <w:tcPr>
            <w:tcW w:w="515" w:type="pct"/>
            <w:shd w:val="solid" w:color="FFFFFF" w:fill="auto"/>
          </w:tcPr>
          <w:p w14:paraId="4A31E7C9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0.7.0</w:t>
            </w:r>
          </w:p>
        </w:tc>
        <w:tc>
          <w:tcPr>
            <w:tcW w:w="3089" w:type="pct"/>
            <w:shd w:val="solid" w:color="FFFFFF" w:fill="auto"/>
          </w:tcPr>
          <w:p w14:paraId="7795ECFF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TR38.718-02-01 v0.7.0: Rel-18 NR Inter-band Carrier Aggregation/Dual Connectivity for 2 bands DL with x bands UL (x=1,2)</w:t>
            </w:r>
          </w:p>
        </w:tc>
      </w:tr>
      <w:tr w:rsidR="007D3843" w:rsidRPr="007D3843" w14:paraId="7BCB7B71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3E705745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R4-2312565</w:t>
            </w:r>
          </w:p>
        </w:tc>
        <w:tc>
          <w:tcPr>
            <w:tcW w:w="662" w:type="pct"/>
            <w:shd w:val="solid" w:color="FFFFFF" w:fill="auto"/>
          </w:tcPr>
          <w:p w14:paraId="76D0C7A2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38.870</w:t>
            </w:r>
          </w:p>
        </w:tc>
        <w:tc>
          <w:tcPr>
            <w:tcW w:w="515" w:type="pct"/>
            <w:shd w:val="solid" w:color="FFFFFF" w:fill="auto"/>
          </w:tcPr>
          <w:p w14:paraId="42877C53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0.5.0</w:t>
            </w:r>
          </w:p>
        </w:tc>
        <w:tc>
          <w:tcPr>
            <w:tcW w:w="3089" w:type="pct"/>
            <w:shd w:val="solid" w:color="FFFFFF" w:fill="auto"/>
          </w:tcPr>
          <w:p w14:paraId="62B95A56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3GPP TR 38.870 v0.5.0</w:t>
            </w:r>
          </w:p>
        </w:tc>
      </w:tr>
      <w:tr w:rsidR="007D3843" w:rsidRPr="007D3843" w14:paraId="60C0A736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484B94F6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R4-2312591</w:t>
            </w:r>
          </w:p>
        </w:tc>
        <w:tc>
          <w:tcPr>
            <w:tcW w:w="662" w:type="pct"/>
            <w:shd w:val="solid" w:color="FFFFFF" w:fill="auto"/>
          </w:tcPr>
          <w:p w14:paraId="169E8566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38.718-03-01</w:t>
            </w:r>
          </w:p>
        </w:tc>
        <w:tc>
          <w:tcPr>
            <w:tcW w:w="515" w:type="pct"/>
            <w:shd w:val="solid" w:color="FFFFFF" w:fill="auto"/>
          </w:tcPr>
          <w:p w14:paraId="5A706056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0.7.0</w:t>
            </w:r>
          </w:p>
        </w:tc>
        <w:tc>
          <w:tcPr>
            <w:tcW w:w="3089" w:type="pct"/>
            <w:shd w:val="solid" w:color="FFFFFF" w:fill="auto"/>
          </w:tcPr>
          <w:p w14:paraId="242CAB9F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TR38.718-03-01 v0.7.0 on Rel-18 NR Inter-band Carrier Aggregation/Dual Connectivity for 3 bands DL with x bands UL (x=1,2)</w:t>
            </w:r>
          </w:p>
        </w:tc>
      </w:tr>
      <w:tr w:rsidR="007D3843" w:rsidRPr="007D3843" w14:paraId="11720D44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59DBA226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R4-2312595</w:t>
            </w:r>
          </w:p>
        </w:tc>
        <w:tc>
          <w:tcPr>
            <w:tcW w:w="662" w:type="pct"/>
            <w:shd w:val="solid" w:color="FFFFFF" w:fill="auto"/>
          </w:tcPr>
          <w:p w14:paraId="59E87C59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38.846</w:t>
            </w:r>
          </w:p>
        </w:tc>
        <w:tc>
          <w:tcPr>
            <w:tcW w:w="515" w:type="pct"/>
            <w:shd w:val="solid" w:color="FFFFFF" w:fill="auto"/>
          </w:tcPr>
          <w:p w14:paraId="46F7356D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1.1.0</w:t>
            </w:r>
          </w:p>
        </w:tc>
        <w:tc>
          <w:tcPr>
            <w:tcW w:w="3089" w:type="pct"/>
            <w:shd w:val="solid" w:color="FFFFFF" w:fill="auto"/>
          </w:tcPr>
          <w:p w14:paraId="14C9814C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 38.846 v1.1.0_Study on simplification of band combination specification for NR and LTE</w:t>
            </w:r>
          </w:p>
        </w:tc>
      </w:tr>
      <w:tr w:rsidR="007D3843" w:rsidRPr="007D3843" w14:paraId="3646E5F0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5F739635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R4-2312683</w:t>
            </w:r>
          </w:p>
        </w:tc>
        <w:tc>
          <w:tcPr>
            <w:tcW w:w="662" w:type="pct"/>
            <w:shd w:val="solid" w:color="FFFFFF" w:fill="auto"/>
          </w:tcPr>
          <w:p w14:paraId="70566B68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38.891</w:t>
            </w:r>
          </w:p>
        </w:tc>
        <w:tc>
          <w:tcPr>
            <w:tcW w:w="515" w:type="pct"/>
            <w:shd w:val="solid" w:color="FFFFFF" w:fill="auto"/>
          </w:tcPr>
          <w:p w14:paraId="3E637429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0.5.0</w:t>
            </w:r>
          </w:p>
        </w:tc>
        <w:tc>
          <w:tcPr>
            <w:tcW w:w="3089" w:type="pct"/>
            <w:shd w:val="solid" w:color="FFFFFF" w:fill="auto"/>
          </w:tcPr>
          <w:p w14:paraId="086C1AA5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TR38.891 v 0.6.0 for NR RF requirements enhancement for frequency range 2 (FR2), Phase 3</w:t>
            </w:r>
          </w:p>
        </w:tc>
      </w:tr>
      <w:tr w:rsidR="007D3843" w:rsidRPr="007D3843" w14:paraId="49861BEC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58EFF24A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R4-2312759</w:t>
            </w:r>
          </w:p>
        </w:tc>
        <w:tc>
          <w:tcPr>
            <w:tcW w:w="662" w:type="pct"/>
            <w:shd w:val="solid" w:color="FFFFFF" w:fill="auto"/>
          </w:tcPr>
          <w:p w14:paraId="082EF361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38.786</w:t>
            </w:r>
          </w:p>
        </w:tc>
        <w:tc>
          <w:tcPr>
            <w:tcW w:w="515" w:type="pct"/>
            <w:shd w:val="solid" w:color="FFFFFF" w:fill="auto"/>
          </w:tcPr>
          <w:p w14:paraId="0C3B7256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0.3.0</w:t>
            </w:r>
          </w:p>
        </w:tc>
        <w:tc>
          <w:tcPr>
            <w:tcW w:w="3089" w:type="pct"/>
            <w:shd w:val="solid" w:color="FFFFFF" w:fill="auto"/>
          </w:tcPr>
          <w:p w14:paraId="5F9DF328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TR38.786 v0.3.0 for SL evoluation</w:t>
            </w:r>
          </w:p>
        </w:tc>
      </w:tr>
      <w:tr w:rsidR="007D3843" w:rsidRPr="007D3843" w14:paraId="5CC2BE42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38EA1722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R4-2312890</w:t>
            </w:r>
          </w:p>
        </w:tc>
        <w:tc>
          <w:tcPr>
            <w:tcW w:w="662" w:type="pct"/>
            <w:shd w:val="solid" w:color="FFFFFF" w:fill="auto"/>
          </w:tcPr>
          <w:p w14:paraId="07864A7F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38.871</w:t>
            </w:r>
          </w:p>
        </w:tc>
        <w:tc>
          <w:tcPr>
            <w:tcW w:w="515" w:type="pct"/>
            <w:shd w:val="solid" w:color="FFFFFF" w:fill="auto"/>
          </w:tcPr>
          <w:p w14:paraId="45E4A721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0.4.0</w:t>
            </w:r>
          </w:p>
        </w:tc>
        <w:tc>
          <w:tcPr>
            <w:tcW w:w="3089" w:type="pct"/>
            <w:shd w:val="solid" w:color="FFFFFF" w:fill="auto"/>
          </w:tcPr>
          <w:p w14:paraId="6FEC7148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3GPP TR 38.871 v0.4.0</w:t>
            </w:r>
          </w:p>
        </w:tc>
      </w:tr>
      <w:tr w:rsidR="007D3843" w:rsidRPr="007D3843" w14:paraId="529B5785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3609C16B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R4-2312930</w:t>
            </w:r>
          </w:p>
        </w:tc>
        <w:tc>
          <w:tcPr>
            <w:tcW w:w="662" w:type="pct"/>
            <w:shd w:val="solid" w:color="FFFFFF" w:fill="auto"/>
          </w:tcPr>
          <w:p w14:paraId="2F4DFEBD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37.718-00-00</w:t>
            </w:r>
          </w:p>
        </w:tc>
        <w:tc>
          <w:tcPr>
            <w:tcW w:w="515" w:type="pct"/>
            <w:shd w:val="solid" w:color="FFFFFF" w:fill="auto"/>
          </w:tcPr>
          <w:p w14:paraId="5E325C78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0.6.0</w:t>
            </w:r>
          </w:p>
        </w:tc>
        <w:tc>
          <w:tcPr>
            <w:tcW w:w="3089" w:type="pct"/>
            <w:shd w:val="solid" w:color="FFFFFF" w:fill="auto"/>
          </w:tcPr>
          <w:p w14:paraId="4D125031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Draft TR 37.718-00-00 v0.6.0</w:t>
            </w:r>
          </w:p>
        </w:tc>
      </w:tr>
      <w:tr w:rsidR="007D3843" w:rsidRPr="007D3843" w14:paraId="31687A84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2C795C7D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R4-2313487</w:t>
            </w:r>
          </w:p>
        </w:tc>
        <w:tc>
          <w:tcPr>
            <w:tcW w:w="662" w:type="pct"/>
            <w:shd w:val="solid" w:color="FFFFFF" w:fill="auto"/>
          </w:tcPr>
          <w:p w14:paraId="46DDF2B7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38.899</w:t>
            </w:r>
          </w:p>
        </w:tc>
        <w:tc>
          <w:tcPr>
            <w:tcW w:w="515" w:type="pct"/>
            <w:shd w:val="solid" w:color="FFFFFF" w:fill="auto"/>
          </w:tcPr>
          <w:p w14:paraId="4BB51F03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0.5.0</w:t>
            </w:r>
          </w:p>
        </w:tc>
        <w:tc>
          <w:tcPr>
            <w:tcW w:w="3089" w:type="pct"/>
            <w:shd w:val="solid" w:color="FFFFFF" w:fill="auto"/>
          </w:tcPr>
          <w:p w14:paraId="7E738955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 for High power UE for FR1 NR inter-band CA/DC or NR SUL band combination with y (1&lt;y&lt;=6) bands DL and x (x=1, 2) bands UL and power class m (m&lt;3) and high power on TDD band(s)</w:t>
            </w:r>
          </w:p>
        </w:tc>
      </w:tr>
      <w:tr w:rsidR="007D3843" w:rsidRPr="007D3843" w14:paraId="16D317A3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1030DE84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R4-2313560</w:t>
            </w:r>
          </w:p>
        </w:tc>
        <w:tc>
          <w:tcPr>
            <w:tcW w:w="662" w:type="pct"/>
            <w:shd w:val="solid" w:color="FFFFFF" w:fill="auto"/>
          </w:tcPr>
          <w:p w14:paraId="3DD52926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37.718-11-11</w:t>
            </w:r>
          </w:p>
        </w:tc>
        <w:tc>
          <w:tcPr>
            <w:tcW w:w="515" w:type="pct"/>
            <w:shd w:val="solid" w:color="FFFFFF" w:fill="auto"/>
          </w:tcPr>
          <w:p w14:paraId="35985D50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0.5.0</w:t>
            </w:r>
          </w:p>
        </w:tc>
        <w:tc>
          <w:tcPr>
            <w:tcW w:w="3089" w:type="pct"/>
            <w:shd w:val="solid" w:color="FFFFFF" w:fill="auto"/>
          </w:tcPr>
          <w:p w14:paraId="31409CFB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 37.718-11-11 v0.7.0 Rel-18 Dual Connectivity (DC) of 1 LTE band (1DL/1UL) and 1 NR band (1DL/1UL)</w:t>
            </w:r>
          </w:p>
        </w:tc>
      </w:tr>
      <w:tr w:rsidR="007D3843" w:rsidRPr="007D3843" w14:paraId="63E80FDA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3B3E8282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R4-2314301</w:t>
            </w:r>
          </w:p>
        </w:tc>
        <w:tc>
          <w:tcPr>
            <w:tcW w:w="662" w:type="pct"/>
            <w:shd w:val="solid" w:color="FFFFFF" w:fill="auto"/>
          </w:tcPr>
          <w:p w14:paraId="68219B34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38.876</w:t>
            </w:r>
          </w:p>
        </w:tc>
        <w:tc>
          <w:tcPr>
            <w:tcW w:w="515" w:type="pct"/>
            <w:shd w:val="solid" w:color="FFFFFF" w:fill="auto"/>
          </w:tcPr>
          <w:p w14:paraId="6C4BFBE5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0.5.0</w:t>
            </w:r>
          </w:p>
        </w:tc>
        <w:tc>
          <w:tcPr>
            <w:tcW w:w="3089" w:type="pct"/>
            <w:shd w:val="solid" w:color="FFFFFF" w:fill="auto"/>
          </w:tcPr>
          <w:p w14:paraId="3A0B7082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Draft TR 38.876 ATG</w:t>
            </w:r>
          </w:p>
        </w:tc>
      </w:tr>
      <w:tr w:rsidR="007D3843" w:rsidRPr="007D3843" w14:paraId="3AF4C445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58B51C39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R4-2314707</w:t>
            </w:r>
          </w:p>
        </w:tc>
        <w:tc>
          <w:tcPr>
            <w:tcW w:w="662" w:type="pct"/>
            <w:shd w:val="solid" w:color="FFFFFF" w:fill="auto"/>
          </w:tcPr>
          <w:p w14:paraId="3708A47A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38.741</w:t>
            </w:r>
          </w:p>
        </w:tc>
        <w:tc>
          <w:tcPr>
            <w:tcW w:w="515" w:type="pct"/>
            <w:shd w:val="solid" w:color="FFFFFF" w:fill="auto"/>
          </w:tcPr>
          <w:p w14:paraId="619ABA21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0.1.0</w:t>
            </w:r>
          </w:p>
        </w:tc>
        <w:tc>
          <w:tcPr>
            <w:tcW w:w="3089" w:type="pct"/>
            <w:shd w:val="solid" w:color="FFFFFF" w:fill="auto"/>
          </w:tcPr>
          <w:p w14:paraId="07E36DB7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 38.741 for the NTN L-/S-band</w:t>
            </w:r>
          </w:p>
        </w:tc>
      </w:tr>
      <w:tr w:rsidR="007D3843" w:rsidRPr="007D3843" w14:paraId="499692B1" w14:textId="77777777" w:rsidTr="007D3843">
        <w:trPr>
          <w:trHeight w:val="290"/>
        </w:trPr>
        <w:tc>
          <w:tcPr>
            <w:tcW w:w="734" w:type="pct"/>
            <w:shd w:val="solid" w:color="FFFFFF" w:fill="auto"/>
          </w:tcPr>
          <w:p w14:paraId="5B1A6D25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R4-2314883</w:t>
            </w:r>
          </w:p>
        </w:tc>
        <w:tc>
          <w:tcPr>
            <w:tcW w:w="662" w:type="pct"/>
            <w:shd w:val="solid" w:color="FFFFFF" w:fill="auto"/>
          </w:tcPr>
          <w:p w14:paraId="1FDA1BBB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38.751</w:t>
            </w:r>
          </w:p>
        </w:tc>
        <w:tc>
          <w:tcPr>
            <w:tcW w:w="515" w:type="pct"/>
            <w:shd w:val="solid" w:color="FFFFFF" w:fill="auto"/>
          </w:tcPr>
          <w:p w14:paraId="0D668F02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0.1.0</w:t>
            </w:r>
          </w:p>
        </w:tc>
        <w:tc>
          <w:tcPr>
            <w:tcW w:w="3089" w:type="pct"/>
            <w:shd w:val="solid" w:color="FFFFFF" w:fill="auto"/>
          </w:tcPr>
          <w:p w14:paraId="3288EA70" w14:textId="77777777" w:rsidR="007D3843" w:rsidRPr="007D3843" w:rsidRDefault="007D3843" w:rsidP="007D3843">
            <w:pPr>
              <w:pStyle w:val="TAL"/>
              <w:rPr>
                <w:rFonts w:eastAsiaTheme="minorEastAsia"/>
              </w:rPr>
            </w:pPr>
            <w:r w:rsidRPr="007D3843">
              <w:rPr>
                <w:rFonts w:eastAsiaTheme="minorEastAsia"/>
              </w:rPr>
              <w:t>TR for UE RF requirements for NR frequency range 2 multi-Rx chain DL reception</w:t>
            </w:r>
          </w:p>
        </w:tc>
      </w:tr>
    </w:tbl>
    <w:p w14:paraId="222D90B9" w14:textId="77777777" w:rsidR="00A4401C" w:rsidRDefault="00A4401C" w:rsidP="00CC7474"/>
    <w:p w14:paraId="7DB064AA" w14:textId="77777777" w:rsidR="00A4401C" w:rsidRDefault="00A4401C" w:rsidP="00A4401C">
      <w:pPr>
        <w:pStyle w:val="Heading2"/>
      </w:pPr>
      <w:r>
        <w:t>Annex F: List of action items</w:t>
      </w:r>
    </w:p>
    <w:p w14:paraId="7312D6E0" w14:textId="77777777" w:rsidR="00A4401C" w:rsidRDefault="00A4401C" w:rsidP="00A4401C">
      <w:pPr>
        <w:pStyle w:val="TH"/>
      </w:pPr>
    </w:p>
    <w:p w14:paraId="34CA38CD" w14:textId="77777777" w:rsidR="00A4401C" w:rsidRDefault="00A4401C" w:rsidP="00A4401C">
      <w:r>
        <w:t>None</w:t>
      </w:r>
    </w:p>
    <w:p w14:paraId="4CF1D9D4" w14:textId="77777777" w:rsidR="00A4401C" w:rsidRDefault="00A4401C" w:rsidP="00A4401C">
      <w:r>
        <w:rPr>
          <w:sz w:val="24"/>
          <w:szCs w:val="24"/>
        </w:rPr>
        <w:br w:type="page"/>
      </w:r>
    </w:p>
    <w:p w14:paraId="753E6D2F" w14:textId="77777777" w:rsidR="00A4401C" w:rsidRDefault="00A4401C" w:rsidP="00A4401C">
      <w:pPr>
        <w:pStyle w:val="Heading2"/>
      </w:pPr>
      <w:r>
        <w:lastRenderedPageBreak/>
        <w:t>Annex G: List of participants</w:t>
      </w:r>
    </w:p>
    <w:p w14:paraId="76EF95BD" w14:textId="77777777" w:rsidR="00A4401C" w:rsidRDefault="00A4401C" w:rsidP="00A4401C">
      <w:pPr>
        <w:pStyle w:val="TH"/>
      </w:pPr>
    </w:p>
    <w:p w14:paraId="605062A1" w14:textId="77777777" w:rsidR="00A4401C" w:rsidRDefault="00A4401C" w:rsidP="00A4401C">
      <w:r>
        <w:t>See excel file attached to this report.</w:t>
      </w:r>
    </w:p>
    <w:p w14:paraId="06E494C8" w14:textId="77777777" w:rsidR="00A4401C" w:rsidRDefault="00A4401C" w:rsidP="00A4401C">
      <w:pPr>
        <w:pStyle w:val="Heading2"/>
      </w:pPr>
      <w:r>
        <w:br w:type="page"/>
      </w:r>
      <w:r>
        <w:lastRenderedPageBreak/>
        <w:t>Annex H: List of future meetings</w:t>
      </w:r>
    </w:p>
    <w:p w14:paraId="0A2C6B6A" w14:textId="77777777" w:rsidR="00A4401C" w:rsidRDefault="00A4401C" w:rsidP="00A4401C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1047"/>
        <w:gridCol w:w="1407"/>
        <w:gridCol w:w="1106"/>
        <w:gridCol w:w="906"/>
        <w:gridCol w:w="1087"/>
      </w:tblGrid>
      <w:tr w:rsidR="00A4401C" w14:paraId="70572FFB" w14:textId="77777777" w:rsidTr="00A440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822B" w14:textId="77777777" w:rsidR="00A4401C" w:rsidRDefault="00A4401C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A275" w14:textId="77777777" w:rsidR="00A4401C" w:rsidRDefault="00A4401C">
            <w:pPr>
              <w:pStyle w:val="TAH"/>
            </w:pPr>
            <w: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3F7D" w14:textId="77777777" w:rsidR="00A4401C" w:rsidRDefault="00A4401C">
            <w:pPr>
              <w:pStyle w:val="TAH"/>
            </w:pPr>
            <w: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8835" w14:textId="77777777" w:rsidR="00A4401C" w:rsidRDefault="00A4401C">
            <w:pPr>
              <w:pStyle w:val="TAH"/>
            </w:pPr>
            <w: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455F" w14:textId="77777777" w:rsidR="00A4401C" w:rsidRDefault="00A4401C">
            <w:pPr>
              <w:pStyle w:val="TAH"/>
            </w:pPr>
            <w: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51E9" w14:textId="77777777" w:rsidR="00A4401C" w:rsidRDefault="00A4401C">
            <w:pPr>
              <w:pStyle w:val="TAH"/>
            </w:pPr>
            <w:r>
              <w:t>Reference</w:t>
            </w:r>
          </w:p>
        </w:tc>
      </w:tr>
      <w:tr w:rsidR="00A4401C" w14:paraId="223B1982" w14:textId="77777777" w:rsidTr="00A440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8AAE" w14:textId="68EC0B2A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RAN4#108-bis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FC52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2023-10-09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97BA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2023-10-13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8E6B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5C29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810F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R4-108</w:t>
            </w:r>
          </w:p>
        </w:tc>
      </w:tr>
      <w:tr w:rsidR="00A4401C" w14:paraId="23A3717E" w14:textId="77777777" w:rsidTr="00A440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49D9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D775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2023-11-13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843E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2023-11-17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DEBE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Chicago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FCE8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40FA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R4-109</w:t>
            </w:r>
          </w:p>
        </w:tc>
      </w:tr>
      <w:tr w:rsidR="00A4401C" w14:paraId="360881FC" w14:textId="77777777" w:rsidTr="00A440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EAD1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096D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2024-02-26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6899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2024-03-01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92CC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4E15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81C0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R4-110</w:t>
            </w:r>
          </w:p>
        </w:tc>
      </w:tr>
      <w:tr w:rsidR="00A4401C" w14:paraId="07EAC8E8" w14:textId="77777777" w:rsidTr="00A440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7536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RAN4#110-bis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A28F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2024-04-15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3139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2024-04-19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397E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(TBC)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4BD2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A834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R4-110</w:t>
            </w:r>
          </w:p>
        </w:tc>
      </w:tr>
      <w:tr w:rsidR="00A4401C" w14:paraId="7618C8FC" w14:textId="77777777" w:rsidTr="00A440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230E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A175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2024-05-20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E962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2024-05-24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3350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Japan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4E51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537D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R4-111</w:t>
            </w:r>
          </w:p>
        </w:tc>
      </w:tr>
      <w:tr w:rsidR="00A4401C" w14:paraId="27F8F663" w14:textId="77777777" w:rsidTr="00A440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5F03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CC7C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2024-08-19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7515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2024-08-23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7DC4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D1EC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1F2E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R4-112</w:t>
            </w:r>
          </w:p>
        </w:tc>
      </w:tr>
      <w:tr w:rsidR="00A4401C" w14:paraId="24382B6F" w14:textId="77777777" w:rsidTr="00A440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032B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RAN4#112-bis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3BDF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2024-10-14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BD25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2024-10-18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F3D5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(TBC)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FF7A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E800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R4-112</w:t>
            </w:r>
          </w:p>
        </w:tc>
      </w:tr>
      <w:tr w:rsidR="00A4401C" w14:paraId="02678382" w14:textId="77777777" w:rsidTr="00A440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F64D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AB8F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2024-11-18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60A4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2024-11-22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6FA8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 TBC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7870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5CEC" w14:textId="77777777" w:rsidR="00A4401C" w:rsidRDefault="00A4401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R4-113</w:t>
            </w:r>
          </w:p>
        </w:tc>
      </w:tr>
    </w:tbl>
    <w:p w14:paraId="582CC76D" w14:textId="77777777" w:rsidR="00A4401C" w:rsidRDefault="00A4401C" w:rsidP="00A4401C"/>
    <w:p w14:paraId="48EB7917" w14:textId="77777777" w:rsidR="00A4401C" w:rsidRDefault="00A4401C" w:rsidP="00A4401C">
      <w:pPr>
        <w:pStyle w:val="FP"/>
      </w:pPr>
    </w:p>
    <w:p w14:paraId="0C9145B2" w14:textId="77777777" w:rsidR="00A4401C" w:rsidRDefault="00A4401C" w:rsidP="00A4401C">
      <w:pPr>
        <w:pStyle w:val="FP"/>
      </w:pPr>
      <w:r>
        <w:t>Annexes to report prepared by: MCC</w:t>
      </w:r>
    </w:p>
    <w:p w14:paraId="3C2B6514" w14:textId="77777777" w:rsidR="00A4401C" w:rsidRDefault="00A4401C" w:rsidP="00A4401C">
      <w:pPr>
        <w:pStyle w:val="FP"/>
      </w:pPr>
    </w:p>
    <w:sectPr w:rsidR="00A4401C" w:rsidSect="00E87F10">
      <w:headerReference w:type="even" r:id="rId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F9760" w14:textId="77777777" w:rsidR="005B7A26" w:rsidRDefault="005B7A26">
      <w:pPr>
        <w:spacing w:after="0"/>
      </w:pPr>
      <w:r>
        <w:separator/>
      </w:r>
    </w:p>
  </w:endnote>
  <w:endnote w:type="continuationSeparator" w:id="0">
    <w:p w14:paraId="5BE7D342" w14:textId="77777777" w:rsidR="005B7A26" w:rsidRDefault="005B7A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29E07" w14:textId="77777777" w:rsidR="005B7A26" w:rsidRDefault="005B7A26">
      <w:pPr>
        <w:spacing w:after="0"/>
      </w:pPr>
      <w:r>
        <w:separator/>
      </w:r>
    </w:p>
  </w:footnote>
  <w:footnote w:type="continuationSeparator" w:id="0">
    <w:p w14:paraId="6E93947A" w14:textId="77777777" w:rsidR="005B7A26" w:rsidRDefault="005B7A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DADF3" w14:textId="77777777" w:rsidR="00B61D0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474"/>
    <w:rsid w:val="00162B07"/>
    <w:rsid w:val="001C757D"/>
    <w:rsid w:val="002C6983"/>
    <w:rsid w:val="002E36E4"/>
    <w:rsid w:val="002E77A0"/>
    <w:rsid w:val="00340211"/>
    <w:rsid w:val="004F1247"/>
    <w:rsid w:val="005B7A26"/>
    <w:rsid w:val="00604C01"/>
    <w:rsid w:val="006C1EA4"/>
    <w:rsid w:val="007D3843"/>
    <w:rsid w:val="00825E0C"/>
    <w:rsid w:val="00874210"/>
    <w:rsid w:val="00942595"/>
    <w:rsid w:val="00957784"/>
    <w:rsid w:val="00A4401C"/>
    <w:rsid w:val="00AB495A"/>
    <w:rsid w:val="00AE7F5C"/>
    <w:rsid w:val="00B05C09"/>
    <w:rsid w:val="00B31105"/>
    <w:rsid w:val="00B61D0F"/>
    <w:rsid w:val="00CC7474"/>
    <w:rsid w:val="00E87F10"/>
    <w:rsid w:val="00E91198"/>
    <w:rsid w:val="00FB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6CEC28"/>
  <w15:chartTrackingRefBased/>
  <w15:docId w15:val="{8854D225-6327-4FF1-AAEB-88250E01C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C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604C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04C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4C0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4C0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4C0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4C01"/>
    <w:pPr>
      <w:outlineLvl w:val="5"/>
    </w:pPr>
  </w:style>
  <w:style w:type="paragraph" w:styleId="Heading7">
    <w:name w:val="heading 7"/>
    <w:basedOn w:val="H6"/>
    <w:next w:val="Normal"/>
    <w:qFormat/>
    <w:rsid w:val="00604C01"/>
    <w:pPr>
      <w:outlineLvl w:val="6"/>
    </w:pPr>
  </w:style>
  <w:style w:type="paragraph" w:styleId="Heading8">
    <w:name w:val="heading 8"/>
    <w:basedOn w:val="Heading1"/>
    <w:next w:val="Normal"/>
    <w:qFormat/>
    <w:rsid w:val="00604C0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4C01"/>
    <w:pPr>
      <w:outlineLvl w:val="8"/>
    </w:pPr>
  </w:style>
  <w:style w:type="character" w:default="1" w:styleId="DefaultParagraphFont">
    <w:name w:val="Default Paragraph Font"/>
    <w:semiHidden/>
    <w:rsid w:val="00604C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4C01"/>
  </w:style>
  <w:style w:type="paragraph" w:styleId="TOC8">
    <w:name w:val="toc 8"/>
    <w:basedOn w:val="TOC1"/>
    <w:semiHidden/>
    <w:rsid w:val="00604C01"/>
    <w:pPr>
      <w:spacing w:before="180"/>
      <w:ind w:left="2693" w:hanging="2693"/>
    </w:pPr>
    <w:rPr>
      <w:b/>
    </w:rPr>
  </w:style>
  <w:style w:type="paragraph" w:styleId="TOC1">
    <w:name w:val="toc 1"/>
    <w:semiHidden/>
    <w:rsid w:val="00604C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604C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4C01"/>
    <w:pPr>
      <w:ind w:left="1701" w:hanging="1701"/>
    </w:pPr>
  </w:style>
  <w:style w:type="paragraph" w:styleId="TOC4">
    <w:name w:val="toc 4"/>
    <w:basedOn w:val="TOC3"/>
    <w:semiHidden/>
    <w:rsid w:val="00604C01"/>
    <w:pPr>
      <w:ind w:left="1418" w:hanging="1418"/>
    </w:pPr>
  </w:style>
  <w:style w:type="paragraph" w:styleId="TOC3">
    <w:name w:val="toc 3"/>
    <w:basedOn w:val="TOC2"/>
    <w:semiHidden/>
    <w:rsid w:val="00604C01"/>
    <w:pPr>
      <w:ind w:left="1134" w:hanging="1134"/>
    </w:pPr>
  </w:style>
  <w:style w:type="paragraph" w:styleId="TOC2">
    <w:name w:val="toc 2"/>
    <w:basedOn w:val="TOC1"/>
    <w:semiHidden/>
    <w:rsid w:val="00604C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4C01"/>
    <w:pPr>
      <w:ind w:left="284"/>
    </w:pPr>
  </w:style>
  <w:style w:type="paragraph" w:styleId="Index1">
    <w:name w:val="index 1"/>
    <w:basedOn w:val="Normal"/>
    <w:semiHidden/>
    <w:rsid w:val="00604C01"/>
    <w:pPr>
      <w:keepLines/>
      <w:spacing w:after="0"/>
    </w:pPr>
  </w:style>
  <w:style w:type="paragraph" w:customStyle="1" w:styleId="ZH">
    <w:name w:val="ZH"/>
    <w:rsid w:val="00604C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4C01"/>
    <w:pPr>
      <w:outlineLvl w:val="9"/>
    </w:pPr>
  </w:style>
  <w:style w:type="paragraph" w:styleId="ListNumber2">
    <w:name w:val="List Number 2"/>
    <w:basedOn w:val="ListNumber"/>
    <w:semiHidden/>
    <w:rsid w:val="00604C01"/>
    <w:pPr>
      <w:ind w:left="851"/>
    </w:pPr>
  </w:style>
  <w:style w:type="paragraph" w:styleId="Header">
    <w:name w:val="header"/>
    <w:semiHidden/>
    <w:rsid w:val="00604C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604C01"/>
    <w:rPr>
      <w:b/>
      <w:position w:val="6"/>
      <w:sz w:val="16"/>
    </w:rPr>
  </w:style>
  <w:style w:type="paragraph" w:styleId="FootnoteText">
    <w:name w:val="footnote text"/>
    <w:basedOn w:val="Normal"/>
    <w:semiHidden/>
    <w:rsid w:val="00604C0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04C01"/>
    <w:rPr>
      <w:b/>
    </w:rPr>
  </w:style>
  <w:style w:type="paragraph" w:customStyle="1" w:styleId="TAC">
    <w:name w:val="TAC"/>
    <w:basedOn w:val="TAL"/>
    <w:rsid w:val="00604C01"/>
    <w:pPr>
      <w:jc w:val="center"/>
    </w:pPr>
  </w:style>
  <w:style w:type="paragraph" w:customStyle="1" w:styleId="TF">
    <w:name w:val="TF"/>
    <w:basedOn w:val="TH"/>
    <w:rsid w:val="00604C01"/>
    <w:pPr>
      <w:keepNext w:val="0"/>
      <w:spacing w:before="0" w:after="240"/>
    </w:pPr>
  </w:style>
  <w:style w:type="paragraph" w:customStyle="1" w:styleId="NO">
    <w:name w:val="NO"/>
    <w:basedOn w:val="Normal"/>
    <w:rsid w:val="00604C01"/>
    <w:pPr>
      <w:keepLines/>
      <w:ind w:left="1135" w:hanging="851"/>
    </w:pPr>
  </w:style>
  <w:style w:type="paragraph" w:styleId="TOC9">
    <w:name w:val="toc 9"/>
    <w:basedOn w:val="TOC8"/>
    <w:semiHidden/>
    <w:rsid w:val="00604C01"/>
    <w:pPr>
      <w:ind w:left="1418" w:hanging="1418"/>
    </w:pPr>
  </w:style>
  <w:style w:type="paragraph" w:customStyle="1" w:styleId="EX">
    <w:name w:val="EX"/>
    <w:basedOn w:val="Normal"/>
    <w:rsid w:val="00604C01"/>
    <w:pPr>
      <w:keepLines/>
      <w:ind w:left="1702" w:hanging="1418"/>
    </w:pPr>
  </w:style>
  <w:style w:type="paragraph" w:customStyle="1" w:styleId="FP">
    <w:name w:val="FP"/>
    <w:basedOn w:val="Normal"/>
    <w:rsid w:val="00604C01"/>
    <w:pPr>
      <w:spacing w:after="0"/>
    </w:pPr>
  </w:style>
  <w:style w:type="paragraph" w:customStyle="1" w:styleId="LD">
    <w:name w:val="LD"/>
    <w:rsid w:val="00604C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4C01"/>
    <w:pPr>
      <w:spacing w:after="0"/>
    </w:pPr>
  </w:style>
  <w:style w:type="paragraph" w:customStyle="1" w:styleId="EW">
    <w:name w:val="EW"/>
    <w:basedOn w:val="EX"/>
    <w:rsid w:val="00604C01"/>
    <w:pPr>
      <w:spacing w:after="0"/>
    </w:pPr>
  </w:style>
  <w:style w:type="paragraph" w:styleId="TOC6">
    <w:name w:val="toc 6"/>
    <w:basedOn w:val="TOC5"/>
    <w:next w:val="Normal"/>
    <w:semiHidden/>
    <w:rsid w:val="00604C01"/>
    <w:pPr>
      <w:ind w:left="1985" w:hanging="1985"/>
    </w:pPr>
  </w:style>
  <w:style w:type="paragraph" w:styleId="TOC7">
    <w:name w:val="toc 7"/>
    <w:basedOn w:val="TOC6"/>
    <w:next w:val="Normal"/>
    <w:semiHidden/>
    <w:rsid w:val="00604C01"/>
    <w:pPr>
      <w:ind w:left="2268" w:hanging="2268"/>
    </w:pPr>
  </w:style>
  <w:style w:type="paragraph" w:styleId="ListBullet2">
    <w:name w:val="List Bullet 2"/>
    <w:basedOn w:val="ListBullet"/>
    <w:semiHidden/>
    <w:rsid w:val="00604C01"/>
    <w:pPr>
      <w:ind w:left="851"/>
    </w:pPr>
  </w:style>
  <w:style w:type="paragraph" w:styleId="ListBullet3">
    <w:name w:val="List Bullet 3"/>
    <w:basedOn w:val="ListBullet2"/>
    <w:semiHidden/>
    <w:rsid w:val="00604C01"/>
    <w:pPr>
      <w:ind w:left="1135"/>
    </w:pPr>
  </w:style>
  <w:style w:type="paragraph" w:styleId="ListNumber">
    <w:name w:val="List Number"/>
    <w:basedOn w:val="List"/>
    <w:semiHidden/>
    <w:rsid w:val="00604C01"/>
  </w:style>
  <w:style w:type="paragraph" w:customStyle="1" w:styleId="EQ">
    <w:name w:val="EQ"/>
    <w:basedOn w:val="Normal"/>
    <w:next w:val="Normal"/>
    <w:rsid w:val="00604C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4C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4C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4C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4C01"/>
    <w:pPr>
      <w:jc w:val="right"/>
    </w:pPr>
  </w:style>
  <w:style w:type="paragraph" w:customStyle="1" w:styleId="H6">
    <w:name w:val="H6"/>
    <w:basedOn w:val="Heading5"/>
    <w:next w:val="Normal"/>
    <w:rsid w:val="00604C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4C01"/>
    <w:pPr>
      <w:ind w:left="851" w:hanging="851"/>
    </w:pPr>
  </w:style>
  <w:style w:type="paragraph" w:customStyle="1" w:styleId="TAL">
    <w:name w:val="TAL"/>
    <w:basedOn w:val="Normal"/>
    <w:rsid w:val="00604C0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4C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4C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4C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4C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4C01"/>
    <w:pPr>
      <w:framePr w:wrap="notBeside" w:y="16161"/>
    </w:pPr>
  </w:style>
  <w:style w:type="character" w:customStyle="1" w:styleId="ZGSM">
    <w:name w:val="ZGSM"/>
    <w:rsid w:val="00604C01"/>
  </w:style>
  <w:style w:type="paragraph" w:styleId="List2">
    <w:name w:val="List 2"/>
    <w:basedOn w:val="List"/>
    <w:semiHidden/>
    <w:rsid w:val="00604C01"/>
    <w:pPr>
      <w:ind w:left="851"/>
    </w:pPr>
  </w:style>
  <w:style w:type="paragraph" w:customStyle="1" w:styleId="ZG">
    <w:name w:val="ZG"/>
    <w:rsid w:val="00604C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4C01"/>
    <w:pPr>
      <w:ind w:left="1135"/>
    </w:pPr>
  </w:style>
  <w:style w:type="paragraph" w:styleId="List4">
    <w:name w:val="List 4"/>
    <w:basedOn w:val="List3"/>
    <w:semiHidden/>
    <w:rsid w:val="00604C01"/>
    <w:pPr>
      <w:ind w:left="1418"/>
    </w:pPr>
  </w:style>
  <w:style w:type="paragraph" w:styleId="List5">
    <w:name w:val="List 5"/>
    <w:basedOn w:val="List4"/>
    <w:semiHidden/>
    <w:rsid w:val="00604C01"/>
    <w:pPr>
      <w:ind w:left="1702"/>
    </w:pPr>
  </w:style>
  <w:style w:type="paragraph" w:customStyle="1" w:styleId="EditorsNote">
    <w:name w:val="Editor's Note"/>
    <w:basedOn w:val="NO"/>
    <w:rsid w:val="00604C01"/>
    <w:rPr>
      <w:color w:val="FF0000"/>
    </w:rPr>
  </w:style>
  <w:style w:type="paragraph" w:styleId="List">
    <w:name w:val="List"/>
    <w:basedOn w:val="Normal"/>
    <w:semiHidden/>
    <w:rsid w:val="00604C01"/>
    <w:pPr>
      <w:ind w:left="568" w:hanging="284"/>
    </w:pPr>
  </w:style>
  <w:style w:type="paragraph" w:styleId="ListBullet">
    <w:name w:val="List Bullet"/>
    <w:basedOn w:val="List"/>
    <w:semiHidden/>
    <w:rsid w:val="00604C01"/>
  </w:style>
  <w:style w:type="paragraph" w:styleId="ListBullet4">
    <w:name w:val="List Bullet 4"/>
    <w:basedOn w:val="ListBullet3"/>
    <w:semiHidden/>
    <w:rsid w:val="00604C01"/>
    <w:pPr>
      <w:ind w:left="1418"/>
    </w:pPr>
  </w:style>
  <w:style w:type="paragraph" w:styleId="ListBullet5">
    <w:name w:val="List Bullet 5"/>
    <w:basedOn w:val="ListBullet4"/>
    <w:semiHidden/>
    <w:rsid w:val="00604C01"/>
    <w:pPr>
      <w:ind w:left="1702"/>
    </w:pPr>
  </w:style>
  <w:style w:type="paragraph" w:customStyle="1" w:styleId="B1">
    <w:name w:val="B1"/>
    <w:basedOn w:val="List"/>
    <w:rsid w:val="00604C01"/>
  </w:style>
  <w:style w:type="paragraph" w:customStyle="1" w:styleId="B2">
    <w:name w:val="B2"/>
    <w:basedOn w:val="List2"/>
    <w:rsid w:val="00604C01"/>
  </w:style>
  <w:style w:type="paragraph" w:customStyle="1" w:styleId="B3">
    <w:name w:val="B3"/>
    <w:basedOn w:val="List3"/>
    <w:rsid w:val="00604C01"/>
  </w:style>
  <w:style w:type="paragraph" w:customStyle="1" w:styleId="B4">
    <w:name w:val="B4"/>
    <w:basedOn w:val="List4"/>
    <w:rsid w:val="00604C01"/>
  </w:style>
  <w:style w:type="paragraph" w:customStyle="1" w:styleId="B5">
    <w:name w:val="B5"/>
    <w:basedOn w:val="List5"/>
    <w:rsid w:val="00604C01"/>
  </w:style>
  <w:style w:type="paragraph" w:styleId="Footer">
    <w:name w:val="footer"/>
    <w:basedOn w:val="Header"/>
    <w:semiHidden/>
    <w:rsid w:val="00604C01"/>
    <w:pPr>
      <w:jc w:val="center"/>
    </w:pPr>
    <w:rPr>
      <w:i/>
    </w:rPr>
  </w:style>
  <w:style w:type="paragraph" w:customStyle="1" w:styleId="ZTD">
    <w:name w:val="ZTD"/>
    <w:basedOn w:val="ZB"/>
    <w:rsid w:val="00604C0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CC7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A4401C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8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53</Pages>
  <Words>26105</Words>
  <Characters>148802</Characters>
  <Application>Microsoft Office Word</Application>
  <DocSecurity>0</DocSecurity>
  <Lines>1240</Lines>
  <Paragraphs>349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4</cp:revision>
  <cp:lastPrinted>1899-12-31T23:00:00Z</cp:lastPrinted>
  <dcterms:created xsi:type="dcterms:W3CDTF">2023-09-19T08:54:00Z</dcterms:created>
  <dcterms:modified xsi:type="dcterms:W3CDTF">2023-09-27T19:11:00Z</dcterms:modified>
</cp:coreProperties>
</file>