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BF2BF8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2340BD">
        <w:rPr>
          <w:rFonts w:ascii="Arial" w:eastAsiaTheme="minorEastAsia" w:hAnsi="Arial" w:cs="Arial"/>
          <w:b/>
          <w:sz w:val="24"/>
          <w:szCs w:val="24"/>
          <w:lang w:eastAsia="zh-CN"/>
        </w:rPr>
        <w:t>14240</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w:t>
      </w:r>
      <w:proofErr w:type="gramStart"/>
      <w:r w:rsidR="003A2B9E" w:rsidRPr="003A2B9E">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w:t>
      </w:r>
      <w:proofErr w:type="gramEnd"/>
      <w:r w:rsidR="003A2B9E"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660120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743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B87436">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B87436">
        <w:rPr>
          <w:rFonts w:ascii="Arial" w:eastAsiaTheme="minorEastAsia" w:hAnsi="Arial" w:cs="Arial"/>
          <w:color w:val="000000"/>
          <w:sz w:val="22"/>
          <w:lang w:eastAsia="zh-CN"/>
        </w:rPr>
        <w:t>5</w:t>
      </w:r>
    </w:p>
    <w:p w14:paraId="50D5329D" w14:textId="79F5B9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87436">
        <w:rPr>
          <w:rFonts w:ascii="Arial" w:hAnsi="Arial" w:cs="Arial"/>
          <w:color w:val="000000"/>
          <w:sz w:val="22"/>
          <w:lang w:eastAsia="zh-CN"/>
        </w:rPr>
        <w:t>Man Hung Ng (Nokia)</w:t>
      </w:r>
    </w:p>
    <w:p w14:paraId="1E0389E7" w14:textId="654B407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B87436" w:rsidRPr="00533159">
        <w:rPr>
          <w:rFonts w:ascii="Arial" w:eastAsiaTheme="minorEastAsia" w:hAnsi="Arial" w:cs="Arial"/>
          <w:color w:val="000000"/>
          <w:sz w:val="22"/>
          <w:lang w:eastAsia="zh-CN"/>
        </w:rPr>
        <w:t>]</w:t>
      </w:r>
      <w:r w:rsidR="00B87436">
        <w:rPr>
          <w:rFonts w:ascii="Arial" w:eastAsiaTheme="minorEastAsia" w:hAnsi="Arial" w:cs="Arial"/>
          <w:color w:val="000000"/>
          <w:sz w:val="22"/>
          <w:lang w:eastAsia="zh-CN"/>
        </w:rPr>
        <w:t>[304] NR_FR1_lessthan_5MHz_BW_BSRF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213666E6" w14:textId="02FB34D3" w:rsidR="006C077D" w:rsidRDefault="006C077D" w:rsidP="006C077D">
      <w:pPr>
        <w:rPr>
          <w:iCs/>
          <w:lang w:eastAsia="zh-CN"/>
        </w:rPr>
      </w:pPr>
      <w:r>
        <w:rPr>
          <w:iCs/>
          <w:lang w:eastAsia="zh-CN"/>
        </w:rPr>
        <w:t>Summary for contributions submitted under agenda items 8.14.3 for NR support for dedicated spectrum less than 5MHz for FR1.</w:t>
      </w:r>
    </w:p>
    <w:p w14:paraId="3F164877" w14:textId="77777777" w:rsidR="006C077D" w:rsidRDefault="006C077D" w:rsidP="006C077D">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54E6DEF0" w14:textId="77777777" w:rsidR="006C077D" w:rsidRDefault="006C077D" w:rsidP="006C077D">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380371A2" w14:textId="77777777" w:rsidR="006C077D" w:rsidRDefault="006C077D" w:rsidP="006C077D">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6BC5DC6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B6EFE">
        <w:rPr>
          <w:lang w:eastAsia="ja-JP"/>
        </w:rPr>
        <w:t>BS RF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B6EF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BB6EFE">
        <w:trPr>
          <w:trHeight w:val="468"/>
        </w:trPr>
        <w:tc>
          <w:tcPr>
            <w:tcW w:w="1622" w:type="dxa"/>
          </w:tcPr>
          <w:p w14:paraId="12FD4C09" w14:textId="5B9583E0" w:rsidR="00F53FE2" w:rsidRPr="004A7544" w:rsidRDefault="00F53FE2" w:rsidP="00805BE8">
            <w:pPr>
              <w:spacing w:before="120" w:after="120"/>
            </w:pPr>
            <w:r>
              <w:t>R4-2</w:t>
            </w:r>
            <w:r w:rsidR="0033052D">
              <w:t>3</w:t>
            </w:r>
            <w:r w:rsidR="00BB6EFE">
              <w:t>11210</w:t>
            </w:r>
          </w:p>
        </w:tc>
        <w:tc>
          <w:tcPr>
            <w:tcW w:w="1424" w:type="dxa"/>
          </w:tcPr>
          <w:p w14:paraId="1A5AAE84" w14:textId="45401382" w:rsidR="00F53FE2" w:rsidRPr="004A7544" w:rsidRDefault="00BB6EFE" w:rsidP="00805BE8">
            <w:pPr>
              <w:spacing w:before="120" w:after="120"/>
            </w:pPr>
            <w:r w:rsidRPr="00BB6EFE">
              <w:t>Union Inter. Chemins de Fer</w:t>
            </w:r>
          </w:p>
        </w:tc>
        <w:tc>
          <w:tcPr>
            <w:tcW w:w="6585" w:type="dxa"/>
          </w:tcPr>
          <w:p w14:paraId="3DC47B7E" w14:textId="4EB1C7EF" w:rsidR="00F53FE2" w:rsidRDefault="00F53FE2" w:rsidP="00BB6EFE">
            <w:pPr>
              <w:spacing w:before="120" w:after="120"/>
            </w:pPr>
            <w:r>
              <w:t>Proposal 1</w:t>
            </w:r>
            <w:r w:rsidR="005E366A">
              <w:t>:</w:t>
            </w:r>
            <w:r w:rsidR="00BB6EFE">
              <w:t xml:space="preserve"> </w:t>
            </w:r>
            <w:r w:rsidR="00BB6EFE" w:rsidRPr="00BB6EFE">
              <w:t>Treat the maximum conducted output power subject as an R18 maintenance item for bands</w:t>
            </w:r>
            <w:r w:rsidR="00BB6EFE">
              <w:t xml:space="preserve"> </w:t>
            </w:r>
            <w:r w:rsidR="00BB6EFE" w:rsidRPr="00BB6EFE">
              <w:t>n100 and n101</w:t>
            </w:r>
            <w:r w:rsidR="00BB6EFE">
              <w:t>.</w:t>
            </w:r>
          </w:p>
          <w:p w14:paraId="23E5CF1A" w14:textId="654C33DD" w:rsidR="005E366A" w:rsidRPr="004A7544" w:rsidRDefault="005E366A" w:rsidP="00805BE8">
            <w:pPr>
              <w:spacing w:before="120" w:after="120"/>
            </w:pPr>
            <w:r>
              <w:t>Observation 1:</w:t>
            </w:r>
          </w:p>
        </w:tc>
      </w:tr>
      <w:tr w:rsidR="00BB6EFE" w14:paraId="5BB73196" w14:textId="77777777" w:rsidTr="00BB6EFE">
        <w:trPr>
          <w:trHeight w:val="468"/>
        </w:trPr>
        <w:tc>
          <w:tcPr>
            <w:tcW w:w="1622" w:type="dxa"/>
          </w:tcPr>
          <w:p w14:paraId="266FA755" w14:textId="5C0C2C95" w:rsidR="00BB6EFE" w:rsidRDefault="00BB6EFE" w:rsidP="00BB6EFE">
            <w:pPr>
              <w:spacing w:before="120" w:after="120"/>
            </w:pPr>
            <w:r>
              <w:t>R4-2311667</w:t>
            </w:r>
          </w:p>
        </w:tc>
        <w:tc>
          <w:tcPr>
            <w:tcW w:w="1424" w:type="dxa"/>
          </w:tcPr>
          <w:p w14:paraId="24733488" w14:textId="5759EC4B" w:rsidR="00BB6EFE" w:rsidRPr="00BB6EFE" w:rsidRDefault="00BB6EFE" w:rsidP="00BB6EFE">
            <w:pPr>
              <w:spacing w:before="120" w:after="120"/>
            </w:pPr>
            <w:r w:rsidRPr="00BB6EFE">
              <w:t>Nokia, Nokia Shanghai Bell, UIC</w:t>
            </w:r>
          </w:p>
        </w:tc>
        <w:tc>
          <w:tcPr>
            <w:tcW w:w="6585" w:type="dxa"/>
          </w:tcPr>
          <w:p w14:paraId="2A4B19EC" w14:textId="4C56B6FC" w:rsidR="00BB6EFE" w:rsidRDefault="00BB6EFE" w:rsidP="00BB6EFE">
            <w:pPr>
              <w:spacing w:before="120" w:after="120"/>
            </w:pPr>
            <w:r>
              <w:t xml:space="preserve">Proposal 1: </w:t>
            </w:r>
            <w:r w:rsidR="007D0942">
              <w:t xml:space="preserve">Reply LS to </w:t>
            </w:r>
            <w:r w:rsidR="007D0942" w:rsidRPr="007D0942">
              <w:t>CEPT ECC WG FM</w:t>
            </w:r>
            <w:r>
              <w:t>.</w:t>
            </w:r>
          </w:p>
          <w:p w14:paraId="72B31846" w14:textId="1E2E4648" w:rsidR="00BB6EFE" w:rsidRDefault="00BB6EFE" w:rsidP="00BB6EFE">
            <w:pPr>
              <w:spacing w:before="120" w:after="120"/>
            </w:pPr>
            <w:r>
              <w:t>Observation 1:</w:t>
            </w:r>
          </w:p>
        </w:tc>
      </w:tr>
      <w:tr w:rsidR="007D0942" w14:paraId="17D6D16C" w14:textId="77777777" w:rsidTr="00BB6EFE">
        <w:trPr>
          <w:trHeight w:val="468"/>
        </w:trPr>
        <w:tc>
          <w:tcPr>
            <w:tcW w:w="1622" w:type="dxa"/>
          </w:tcPr>
          <w:p w14:paraId="43964CC1" w14:textId="08CAAF38" w:rsidR="007D0942" w:rsidRDefault="007D0942" w:rsidP="007D0942">
            <w:pPr>
              <w:spacing w:before="120" w:after="120"/>
            </w:pPr>
            <w:r>
              <w:t>R4-2311668</w:t>
            </w:r>
          </w:p>
        </w:tc>
        <w:tc>
          <w:tcPr>
            <w:tcW w:w="1424" w:type="dxa"/>
          </w:tcPr>
          <w:p w14:paraId="780B6D0A" w14:textId="04CA087B" w:rsidR="007D0942" w:rsidRPr="00BB6EFE" w:rsidRDefault="007D0942" w:rsidP="007D0942">
            <w:pPr>
              <w:spacing w:before="120" w:after="120"/>
            </w:pPr>
            <w:r w:rsidRPr="00BB6EFE">
              <w:t>Nokia, Nokia Shanghai Bell, UIC</w:t>
            </w:r>
          </w:p>
        </w:tc>
        <w:tc>
          <w:tcPr>
            <w:tcW w:w="6585" w:type="dxa"/>
          </w:tcPr>
          <w:p w14:paraId="5C4F26F6" w14:textId="77777777" w:rsidR="007D0942" w:rsidRPr="007D0942" w:rsidRDefault="007D0942" w:rsidP="007D0942">
            <w:pPr>
              <w:spacing w:before="120" w:after="120"/>
            </w:pPr>
            <w:r w:rsidRPr="007D0942">
              <w:t>Proposal 1: Not to specify in-block conducted output power requirements for 3MHz channel bandwidth in band n100 in RAN4 specifications.</w:t>
            </w:r>
          </w:p>
          <w:p w14:paraId="63969FF4" w14:textId="77777777" w:rsidR="007D0942" w:rsidRPr="007D0942" w:rsidRDefault="007D0942" w:rsidP="007D0942">
            <w:pPr>
              <w:spacing w:before="120" w:after="120"/>
            </w:pPr>
            <w:r w:rsidRPr="007D0942">
              <w:t xml:space="preserve">Proposal 2: </w:t>
            </w:r>
            <w:bookmarkStart w:id="2" w:name="_Hlk142908135"/>
            <w:r w:rsidRPr="007D0942">
              <w:t>To specify the additional narrow band blocking requirement for 3 MHz channel bandwidth for band n100 as follows:</w:t>
            </w:r>
          </w:p>
          <w:p w14:paraId="248345C2" w14:textId="77777777" w:rsidR="007D0942" w:rsidRPr="007D0942" w:rsidRDefault="007D0942" w:rsidP="007D0942">
            <w:pPr>
              <w:spacing w:before="120" w:after="120"/>
            </w:pPr>
            <w:r w:rsidRPr="007D0942">
              <w:t>-</w:t>
            </w:r>
            <w:r w:rsidRPr="007D0942">
              <w:tab/>
              <w:t>Interfering signal mean power:</w:t>
            </w:r>
            <w:r w:rsidRPr="007D0942">
              <w:tab/>
            </w:r>
            <w:r w:rsidRPr="007D0942">
              <w:tab/>
              <w:t>-39 dBm</w:t>
            </w:r>
          </w:p>
          <w:p w14:paraId="5B17EF74" w14:textId="77777777" w:rsidR="007D0942" w:rsidRPr="007D0942" w:rsidRDefault="007D0942" w:rsidP="007D0942">
            <w:pPr>
              <w:spacing w:before="120" w:after="120"/>
            </w:pPr>
            <w:r w:rsidRPr="007D0942">
              <w:t>-</w:t>
            </w:r>
            <w:r w:rsidRPr="007D0942">
              <w:tab/>
              <w:t>Wanted signal mean power (dBm):</w:t>
            </w:r>
            <w:r w:rsidRPr="007D0942">
              <w:tab/>
            </w:r>
            <w:r w:rsidRPr="007D0942">
              <w:tab/>
            </w:r>
            <w:proofErr w:type="gramStart"/>
            <w:r w:rsidRPr="007D0942">
              <w:t>PREFSENS  +</w:t>
            </w:r>
            <w:proofErr w:type="gramEnd"/>
            <w:r w:rsidRPr="007D0942">
              <w:t xml:space="preserve"> 6 dB</w:t>
            </w:r>
          </w:p>
          <w:p w14:paraId="404A1606" w14:textId="77777777" w:rsidR="007D0942" w:rsidRPr="007D0942" w:rsidRDefault="007D0942" w:rsidP="007D0942">
            <w:pPr>
              <w:spacing w:before="120" w:after="120"/>
            </w:pPr>
            <w:r w:rsidRPr="007D0942">
              <w:t>-</w:t>
            </w:r>
            <w:r w:rsidRPr="007D0942">
              <w:tab/>
              <w:t>Interfering Signal:</w:t>
            </w:r>
            <w:r w:rsidRPr="007D0942">
              <w:tab/>
            </w:r>
            <w:r w:rsidRPr="007D0942">
              <w:tab/>
            </w:r>
            <w:r w:rsidRPr="007D0942">
              <w:tab/>
            </w:r>
            <w:r w:rsidRPr="007D0942">
              <w:tab/>
              <w:t>3 MHz DFT-s-OFDM NR signal, 15 kHz SCS, 1 RB</w:t>
            </w:r>
          </w:p>
          <w:p w14:paraId="753BB8B2" w14:textId="77777777" w:rsidR="007D0942" w:rsidRPr="007D0942" w:rsidRDefault="007D0942" w:rsidP="007D0942">
            <w:pPr>
              <w:spacing w:before="120" w:after="120"/>
            </w:pPr>
            <w:r w:rsidRPr="007D0942">
              <w:lastRenderedPageBreak/>
              <w:t>-</w:t>
            </w:r>
            <w:r w:rsidRPr="007D0942">
              <w:tab/>
              <w:t>Interfering RB centre frequency offset 874.4 MHz -(255 kHz +m*180), m=0, 1, 2, 3, 4, 7, 10, 13</w:t>
            </w:r>
          </w:p>
          <w:bookmarkEnd w:id="2"/>
          <w:p w14:paraId="0F2980AC" w14:textId="77777777" w:rsidR="007D0942" w:rsidRPr="007D0942" w:rsidRDefault="007D0942" w:rsidP="007D0942">
            <w:pPr>
              <w:spacing w:before="120" w:after="120"/>
            </w:pPr>
            <w:r w:rsidRPr="007D0942">
              <w:t>Proposal 3: To specify the requirement also using the same 3MHz channel bandwidth for both wanted and interfering signals as follows:</w:t>
            </w:r>
          </w:p>
          <w:p w14:paraId="463A11A3" w14:textId="77777777" w:rsidR="007D0942" w:rsidRPr="007D0942" w:rsidRDefault="007D0942" w:rsidP="007D0942">
            <w:pPr>
              <w:spacing w:before="120" w:after="120"/>
            </w:pPr>
            <w:r w:rsidRPr="007D0942">
              <w:t>-</w:t>
            </w:r>
            <w:r w:rsidRPr="007D0942">
              <w:tab/>
              <w:t>Interfering signal mean power:</w:t>
            </w:r>
            <w:r w:rsidRPr="007D0942">
              <w:tab/>
            </w:r>
            <w:r w:rsidRPr="007D0942">
              <w:tab/>
              <w:t>-39 dBm</w:t>
            </w:r>
          </w:p>
          <w:p w14:paraId="3CC37B2C" w14:textId="77777777" w:rsidR="007D0942" w:rsidRPr="007D0942" w:rsidRDefault="007D0942" w:rsidP="007D0942">
            <w:pPr>
              <w:spacing w:before="120" w:after="120"/>
            </w:pPr>
            <w:r w:rsidRPr="007D0942">
              <w:t>-</w:t>
            </w:r>
            <w:r w:rsidRPr="007D0942">
              <w:tab/>
              <w:t>Wanted signal mean power (dBm):</w:t>
            </w:r>
            <w:r w:rsidRPr="007D0942">
              <w:tab/>
            </w:r>
            <w:r w:rsidRPr="007D0942">
              <w:tab/>
            </w:r>
            <w:proofErr w:type="gramStart"/>
            <w:r w:rsidRPr="007D0942">
              <w:t>PREFSENS  +</w:t>
            </w:r>
            <w:proofErr w:type="gramEnd"/>
            <w:r w:rsidRPr="007D0942">
              <w:t xml:space="preserve"> 6 dB</w:t>
            </w:r>
          </w:p>
          <w:p w14:paraId="32592279" w14:textId="77777777" w:rsidR="007D0942" w:rsidRPr="007D0942" w:rsidRDefault="007D0942" w:rsidP="007D0942">
            <w:pPr>
              <w:spacing w:before="120" w:after="120"/>
            </w:pPr>
            <w:r w:rsidRPr="007D0942">
              <w:t>-</w:t>
            </w:r>
            <w:r w:rsidRPr="007D0942">
              <w:tab/>
              <w:t>Interfering Signal:</w:t>
            </w:r>
            <w:r w:rsidRPr="007D0942">
              <w:tab/>
            </w:r>
            <w:r w:rsidRPr="007D0942">
              <w:tab/>
            </w:r>
            <w:r w:rsidRPr="007D0942">
              <w:tab/>
            </w:r>
            <w:r w:rsidRPr="007D0942">
              <w:tab/>
              <w:t>3 MHz DFT-s-OFDM NR signal, 15 kHz SCS, 1 RB</w:t>
            </w:r>
          </w:p>
          <w:p w14:paraId="7A4033B7" w14:textId="77777777" w:rsidR="007D0942" w:rsidRDefault="007D0942" w:rsidP="007D0942">
            <w:pPr>
              <w:spacing w:before="120" w:after="120"/>
            </w:pPr>
            <w:r w:rsidRPr="007D0942">
              <w:t>-</w:t>
            </w:r>
            <w:r w:rsidRPr="007D0942">
              <w:tab/>
              <w:t>Interfering centre frequency offset: 360 kHz for CW, 960 kHz for 1 RB</w:t>
            </w:r>
          </w:p>
          <w:p w14:paraId="69630C2C" w14:textId="4A856353" w:rsidR="007D0942" w:rsidRDefault="007D0942" w:rsidP="007D0942">
            <w:pPr>
              <w:spacing w:before="120" w:after="120"/>
            </w:pPr>
            <w:r>
              <w:t>Observation 1:</w:t>
            </w:r>
          </w:p>
        </w:tc>
      </w:tr>
      <w:tr w:rsidR="007D0942" w14:paraId="20CD4633" w14:textId="77777777" w:rsidTr="00BB6EFE">
        <w:trPr>
          <w:trHeight w:val="468"/>
        </w:trPr>
        <w:tc>
          <w:tcPr>
            <w:tcW w:w="1622" w:type="dxa"/>
          </w:tcPr>
          <w:p w14:paraId="6C7C5274" w14:textId="7483AD89" w:rsidR="007D0942" w:rsidRDefault="007D0942" w:rsidP="007D0942">
            <w:pPr>
              <w:spacing w:before="120" w:after="120"/>
            </w:pPr>
            <w:r>
              <w:lastRenderedPageBreak/>
              <w:t>R4-2313244</w:t>
            </w:r>
          </w:p>
        </w:tc>
        <w:tc>
          <w:tcPr>
            <w:tcW w:w="1424" w:type="dxa"/>
          </w:tcPr>
          <w:p w14:paraId="78742EE3" w14:textId="13E53985" w:rsidR="007D0942" w:rsidRPr="00BB6EFE" w:rsidRDefault="007D0942" w:rsidP="007D0942">
            <w:pPr>
              <w:spacing w:before="120" w:after="120"/>
            </w:pPr>
            <w:r w:rsidRPr="00467DC3">
              <w:t>Ericsson</w:t>
            </w:r>
          </w:p>
        </w:tc>
        <w:tc>
          <w:tcPr>
            <w:tcW w:w="6585" w:type="dxa"/>
          </w:tcPr>
          <w:p w14:paraId="1B486A32" w14:textId="5D3665BB" w:rsidR="007D0942" w:rsidRDefault="007D0942" w:rsidP="007D0942">
            <w:pPr>
              <w:spacing w:before="120" w:after="120"/>
            </w:pPr>
            <w:r>
              <w:t xml:space="preserve">Proposal 1: </w:t>
            </w:r>
            <w:r w:rsidRPr="007D0942">
              <w:t>Approve the LS Reply to WG FM as drafted in Annex</w:t>
            </w:r>
            <w:r>
              <w:t>.</w:t>
            </w:r>
          </w:p>
          <w:p w14:paraId="1C37B952" w14:textId="441EB6F0" w:rsidR="007D0942" w:rsidRPr="007D0942" w:rsidRDefault="007D0942" w:rsidP="007D0942">
            <w:pPr>
              <w:spacing w:before="120" w:after="120"/>
            </w:pPr>
            <w:r>
              <w:t>Observation 1:</w:t>
            </w:r>
          </w:p>
        </w:tc>
      </w:tr>
      <w:tr w:rsidR="00A167D1" w14:paraId="4AF7296D" w14:textId="77777777" w:rsidTr="00A167D1">
        <w:trPr>
          <w:trHeight w:val="468"/>
        </w:trPr>
        <w:tc>
          <w:tcPr>
            <w:tcW w:w="1622" w:type="dxa"/>
          </w:tcPr>
          <w:p w14:paraId="181F3E26" w14:textId="23D102F3" w:rsidR="00A167D1" w:rsidRDefault="00A167D1" w:rsidP="00A01FA7">
            <w:pPr>
              <w:spacing w:before="120" w:after="120"/>
            </w:pPr>
            <w:r>
              <w:t>R4-2313595</w:t>
            </w:r>
          </w:p>
        </w:tc>
        <w:tc>
          <w:tcPr>
            <w:tcW w:w="1424" w:type="dxa"/>
          </w:tcPr>
          <w:p w14:paraId="01A0068F" w14:textId="2983D21E" w:rsidR="00A167D1" w:rsidRPr="00BB6EFE" w:rsidRDefault="00A167D1" w:rsidP="00A01FA7">
            <w:pPr>
              <w:spacing w:before="120" w:after="120"/>
            </w:pPr>
            <w:r w:rsidRPr="00A167D1">
              <w:t>Huawei, HiSilicon</w:t>
            </w:r>
          </w:p>
        </w:tc>
        <w:tc>
          <w:tcPr>
            <w:tcW w:w="6585" w:type="dxa"/>
          </w:tcPr>
          <w:p w14:paraId="73284BC0" w14:textId="51F798E3" w:rsidR="00A167D1" w:rsidRDefault="00A167D1" w:rsidP="00A01FA7">
            <w:pPr>
              <w:spacing w:before="120" w:after="120"/>
            </w:pPr>
            <w:r>
              <w:t xml:space="preserve">Proposal 1: Reply LS to </w:t>
            </w:r>
            <w:r w:rsidRPr="007D0942">
              <w:t>ECC WG FM</w:t>
            </w:r>
            <w:r>
              <w:t>.</w:t>
            </w:r>
          </w:p>
          <w:p w14:paraId="6BEF009B" w14:textId="77777777" w:rsidR="00A167D1" w:rsidRPr="007D0942" w:rsidRDefault="00A167D1" w:rsidP="00A01FA7">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240AE036" w:rsidR="00B4108D" w:rsidRPr="00281240" w:rsidRDefault="00B4108D" w:rsidP="00B4108D">
      <w:pPr>
        <w:rPr>
          <w:b/>
          <w:u w:val="single"/>
          <w:lang w:eastAsia="ko-KR"/>
        </w:rPr>
      </w:pPr>
      <w:r w:rsidRPr="00281240">
        <w:rPr>
          <w:b/>
          <w:u w:val="single"/>
          <w:lang w:eastAsia="ko-KR"/>
        </w:rPr>
        <w:t xml:space="preserve">Issue 1-1: </w:t>
      </w:r>
      <w:r w:rsidR="00281240">
        <w:rPr>
          <w:b/>
          <w:u w:val="single"/>
          <w:lang w:eastAsia="ko-KR"/>
        </w:rPr>
        <w:t>Co</w:t>
      </w:r>
      <w:r w:rsidR="00281240" w:rsidRPr="00281240">
        <w:rPr>
          <w:b/>
          <w:u w:val="single"/>
          <w:lang w:eastAsia="ko-KR"/>
        </w:rPr>
        <w:t xml:space="preserve">nducted output power </w:t>
      </w:r>
      <w:proofErr w:type="gramStart"/>
      <w:r w:rsidR="00281240" w:rsidRPr="00281240">
        <w:rPr>
          <w:b/>
          <w:u w:val="single"/>
          <w:lang w:eastAsia="ko-KR"/>
        </w:rPr>
        <w:t>requirement</w:t>
      </w:r>
      <w:r w:rsidR="00281240">
        <w:rPr>
          <w:b/>
          <w:u w:val="single"/>
          <w:lang w:eastAsia="ko-KR"/>
        </w:rPr>
        <w:t>s</w:t>
      </w:r>
      <w:proofErr w:type="gramEnd"/>
    </w:p>
    <w:p w14:paraId="3C3336B6" w14:textId="77777777" w:rsidR="00B4108D" w:rsidRPr="0028124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13C6B9EA" w14:textId="597189B1" w:rsidR="00B4108D" w:rsidRPr="0028124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sidR="00281240" w:rsidRPr="00BB6EFE">
        <w:rPr>
          <w:rFonts w:eastAsia="Yu Mincho"/>
        </w:rPr>
        <w:t>Treat the maximum conducted output power subject as an R18 maintenance item for bands</w:t>
      </w:r>
      <w:r w:rsidR="00281240">
        <w:t xml:space="preserve"> </w:t>
      </w:r>
      <w:r w:rsidR="00281240" w:rsidRPr="00BB6EFE">
        <w:rPr>
          <w:rFonts w:eastAsia="Yu Mincho"/>
        </w:rPr>
        <w:t>n100 and n101</w:t>
      </w:r>
      <w:r w:rsidR="00281240">
        <w:rPr>
          <w:rFonts w:eastAsia="Yu Mincho"/>
        </w:rPr>
        <w:t>.</w:t>
      </w:r>
    </w:p>
    <w:p w14:paraId="49D6F8A9" w14:textId="4D2F21D1" w:rsidR="00B4108D" w:rsidRPr="00281240"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sidR="00281240" w:rsidRPr="007D0942">
        <w:rPr>
          <w:rFonts w:eastAsia="Yu Mincho"/>
        </w:rPr>
        <w:t>Not to specify in-block conducted output power requirements for 3MHz channel bandwidth in band n100 in RAN4 specifications</w:t>
      </w:r>
      <w:r w:rsidR="00281240">
        <w:rPr>
          <w:rFonts w:eastAsia="Yu Mincho"/>
        </w:rPr>
        <w:t>.</w:t>
      </w:r>
    </w:p>
    <w:p w14:paraId="584C6E6F" w14:textId="77777777" w:rsidR="00B4108D" w:rsidRPr="00281240"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073588CC" w14:textId="74C017E2" w:rsidR="00B4108D" w:rsidRPr="00281240" w:rsidRDefault="00281240"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Combine the 2 options: </w:t>
      </w:r>
      <w:r w:rsidRPr="00BB6EFE">
        <w:rPr>
          <w:rFonts w:eastAsia="Yu Mincho"/>
        </w:rPr>
        <w:t>Treat the maximum conducted output power subject as an R18 maintenance item for bands</w:t>
      </w:r>
      <w:r>
        <w:t xml:space="preserve"> </w:t>
      </w:r>
      <w:r w:rsidRPr="00BB6EFE">
        <w:rPr>
          <w:rFonts w:eastAsia="Yu Mincho"/>
        </w:rPr>
        <w:t>n100 and n101</w:t>
      </w:r>
      <w:r>
        <w:rPr>
          <w:rFonts w:eastAsia="Yu Mincho"/>
        </w:rPr>
        <w:t>, and n</w:t>
      </w:r>
      <w:r w:rsidRPr="007D0942">
        <w:rPr>
          <w:rFonts w:eastAsia="Yu Mincho"/>
        </w:rPr>
        <w:t xml:space="preserve">ot to specify in-block conducted output power requirements for 3MHz channel bandwidth in band n100 in </w:t>
      </w:r>
      <w:r w:rsidR="00401AE4" w:rsidRPr="00401AE4">
        <w:rPr>
          <w:rFonts w:eastAsia="Yu Mincho"/>
          <w:u w:val="single"/>
        </w:rPr>
        <w:t>this version of</w:t>
      </w:r>
      <w:r w:rsidR="00401AE4">
        <w:rPr>
          <w:rFonts w:eastAsia="Yu Mincho"/>
        </w:rPr>
        <w:t xml:space="preserve"> </w:t>
      </w:r>
      <w:r w:rsidRPr="007D0942">
        <w:rPr>
          <w:rFonts w:eastAsia="Yu Mincho"/>
        </w:rPr>
        <w:t>RAN4 specifications</w:t>
      </w:r>
      <w:r>
        <w:rPr>
          <w:rFonts w:eastAsia="Yu Mincho"/>
        </w:rPr>
        <w:t>.</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1D55D665" w14:textId="7D5C15DC" w:rsidR="00571777" w:rsidRPr="00281240" w:rsidRDefault="00571777" w:rsidP="00571777">
      <w:pPr>
        <w:rPr>
          <w:b/>
          <w:u w:val="single"/>
          <w:lang w:eastAsia="ko-KR"/>
        </w:rPr>
      </w:pPr>
      <w:r w:rsidRPr="00281240">
        <w:rPr>
          <w:b/>
          <w:u w:val="single"/>
          <w:lang w:eastAsia="ko-KR"/>
        </w:rPr>
        <w:t xml:space="preserve">Issue 1-2: </w:t>
      </w:r>
      <w:r w:rsidR="00281240">
        <w:rPr>
          <w:b/>
          <w:u w:val="single"/>
          <w:lang w:eastAsia="ko-KR"/>
        </w:rPr>
        <w:t>A</w:t>
      </w:r>
      <w:r w:rsidR="00281240" w:rsidRPr="00281240">
        <w:rPr>
          <w:b/>
          <w:u w:val="single"/>
          <w:lang w:eastAsia="ko-KR"/>
        </w:rPr>
        <w:t>dditional narrow band blocking requirement</w:t>
      </w:r>
    </w:p>
    <w:p w14:paraId="010E9538" w14:textId="77777777" w:rsidR="00571777" w:rsidRPr="00281240"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lastRenderedPageBreak/>
        <w:t>Proposals</w:t>
      </w:r>
    </w:p>
    <w:p w14:paraId="277F457C" w14:textId="5B8F51B8"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sidR="00401AE4" w:rsidRPr="007D0942">
        <w:rPr>
          <w:rFonts w:eastAsia="Yu Mincho"/>
        </w:rPr>
        <w:t>To specify the requirement also using the same 3MHz channel bandwidth for both wanted and interfering signals as follows</w:t>
      </w:r>
      <w:r w:rsidR="00401AE4">
        <w:rPr>
          <w:rFonts w:eastAsia="SimSun"/>
          <w:szCs w:val="24"/>
          <w:lang w:eastAsia="zh-CN"/>
        </w:rPr>
        <w:t>:</w:t>
      </w:r>
    </w:p>
    <w:p w14:paraId="493E8C8C" w14:textId="30FBA15A" w:rsidR="00401AE4" w:rsidRP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Interfering signal mean power:</w:t>
      </w:r>
      <w:r w:rsidRPr="00401AE4">
        <w:rPr>
          <w:rFonts w:eastAsia="SimSun"/>
          <w:szCs w:val="24"/>
          <w:lang w:eastAsia="zh-CN"/>
        </w:rPr>
        <w:tab/>
      </w:r>
      <w:r w:rsidRPr="00401AE4">
        <w:rPr>
          <w:rFonts w:eastAsia="SimSun"/>
          <w:szCs w:val="24"/>
          <w:lang w:eastAsia="zh-CN"/>
        </w:rPr>
        <w:tab/>
        <w:t>-39 dBm</w:t>
      </w:r>
    </w:p>
    <w:p w14:paraId="7FA2B57E" w14:textId="379CF82A" w:rsidR="00401AE4" w:rsidRP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Wanted signal mean power (dBm):</w:t>
      </w:r>
      <w:r w:rsidRPr="00401AE4">
        <w:rPr>
          <w:rFonts w:eastAsia="SimSun"/>
          <w:szCs w:val="24"/>
          <w:lang w:eastAsia="zh-CN"/>
        </w:rPr>
        <w:tab/>
      </w:r>
      <w:r w:rsidRPr="00401AE4">
        <w:rPr>
          <w:rFonts w:eastAsia="SimSun"/>
          <w:szCs w:val="24"/>
          <w:lang w:eastAsia="zh-CN"/>
        </w:rPr>
        <w:tab/>
      </w:r>
      <w:proofErr w:type="gramStart"/>
      <w:r w:rsidRPr="00401AE4">
        <w:rPr>
          <w:rFonts w:eastAsia="SimSun"/>
          <w:szCs w:val="24"/>
          <w:lang w:eastAsia="zh-CN"/>
        </w:rPr>
        <w:t>PREFSENS  +</w:t>
      </w:r>
      <w:proofErr w:type="gramEnd"/>
      <w:r w:rsidRPr="00401AE4">
        <w:rPr>
          <w:rFonts w:eastAsia="SimSun"/>
          <w:szCs w:val="24"/>
          <w:lang w:eastAsia="zh-CN"/>
        </w:rPr>
        <w:t xml:space="preserve"> 6 dB</w:t>
      </w:r>
    </w:p>
    <w:p w14:paraId="20198C6D" w14:textId="5E807240" w:rsidR="00401AE4" w:rsidRP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Interfering Signal:</w:t>
      </w:r>
      <w:r w:rsidRPr="00401AE4">
        <w:rPr>
          <w:rFonts w:eastAsia="SimSun"/>
          <w:szCs w:val="24"/>
          <w:lang w:eastAsia="zh-CN"/>
        </w:rPr>
        <w:tab/>
      </w:r>
      <w:r w:rsidRPr="00401AE4">
        <w:rPr>
          <w:rFonts w:eastAsia="SimSun"/>
          <w:szCs w:val="24"/>
          <w:lang w:eastAsia="zh-CN"/>
        </w:rPr>
        <w:tab/>
      </w:r>
      <w:r w:rsidRPr="00401AE4">
        <w:rPr>
          <w:rFonts w:eastAsia="SimSun"/>
          <w:szCs w:val="24"/>
          <w:lang w:eastAsia="zh-CN"/>
        </w:rPr>
        <w:tab/>
      </w:r>
      <w:r w:rsidRPr="00401AE4">
        <w:rPr>
          <w:rFonts w:eastAsia="SimSun"/>
          <w:szCs w:val="24"/>
          <w:lang w:eastAsia="zh-CN"/>
        </w:rPr>
        <w:tab/>
        <w:t>3 MHz DFT-s-OFDM NR signal, 15 kHz SCS, 1 RB</w:t>
      </w:r>
    </w:p>
    <w:p w14:paraId="08BB73F2" w14:textId="605C20D9" w:rsidR="00401AE4" w:rsidRPr="00281240" w:rsidRDefault="00401AE4" w:rsidP="00401A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01AE4">
        <w:rPr>
          <w:rFonts w:eastAsia="SimSun"/>
          <w:szCs w:val="24"/>
          <w:lang w:eastAsia="zh-CN"/>
        </w:rPr>
        <w:t>Interfering RB centre frequency offset 874.4 MHz -(255 kHz +m*180), m=0, 1, 2, 3, 4, 7, 10, 13</w:t>
      </w:r>
    </w:p>
    <w:p w14:paraId="58996C1B" w14:textId="77777777" w:rsidR="00571777" w:rsidRPr="00281240"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Option 2: TBA</w:t>
      </w:r>
    </w:p>
    <w:p w14:paraId="10D526C9" w14:textId="77777777" w:rsidR="00571777" w:rsidRPr="00281240"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5C3D9614" w14:textId="1A0FE740" w:rsidR="00571777" w:rsidRPr="00281240" w:rsidRDefault="00401AE4"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68522FB3" w14:textId="77777777" w:rsidR="00401AE4" w:rsidRPr="00805BE8" w:rsidRDefault="00401AE4" w:rsidP="00401AE4">
      <w:pPr>
        <w:rPr>
          <w:i/>
          <w:color w:val="0070C0"/>
          <w:lang w:eastAsia="zh-CN"/>
        </w:rPr>
      </w:pPr>
    </w:p>
    <w:p w14:paraId="0E03A4C8" w14:textId="77777777" w:rsidR="00401AE4" w:rsidRPr="00805BE8" w:rsidRDefault="00401AE4" w:rsidP="00401AE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3CD54F6B" w14:textId="77777777" w:rsidR="00401AE4" w:rsidRPr="009415B0" w:rsidRDefault="00401AE4" w:rsidP="00401A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E548FA4" w14:textId="77777777" w:rsidR="00401AE4" w:rsidRPr="00035C50" w:rsidRDefault="00401AE4" w:rsidP="00401A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D176343" w14:textId="77777777" w:rsidR="00401AE4" w:rsidRPr="00281240" w:rsidRDefault="00401AE4" w:rsidP="00401AE4">
      <w:pPr>
        <w:rPr>
          <w:b/>
          <w:u w:val="single"/>
          <w:lang w:eastAsia="ko-KR"/>
        </w:rPr>
      </w:pPr>
      <w:r w:rsidRPr="00281240">
        <w:rPr>
          <w:b/>
          <w:u w:val="single"/>
          <w:lang w:eastAsia="ko-KR"/>
        </w:rPr>
        <w:t>Issue 1-</w:t>
      </w:r>
      <w:r>
        <w:rPr>
          <w:b/>
          <w:u w:val="single"/>
          <w:lang w:eastAsia="ko-KR"/>
        </w:rPr>
        <w:t>3</w:t>
      </w:r>
      <w:r w:rsidRPr="00281240">
        <w:rPr>
          <w:b/>
          <w:u w:val="single"/>
          <w:lang w:eastAsia="ko-KR"/>
        </w:rPr>
        <w:t xml:space="preserve">: </w:t>
      </w:r>
      <w:r>
        <w:rPr>
          <w:b/>
          <w:u w:val="single"/>
          <w:lang w:eastAsia="ko-KR"/>
        </w:rPr>
        <w:t>A</w:t>
      </w:r>
      <w:r w:rsidRPr="00281240">
        <w:rPr>
          <w:b/>
          <w:u w:val="single"/>
          <w:lang w:eastAsia="ko-KR"/>
        </w:rPr>
        <w:t>dditional narrow band blocking requirement</w:t>
      </w:r>
    </w:p>
    <w:p w14:paraId="3547F5A1" w14:textId="77777777" w:rsidR="00401AE4" w:rsidRPr="00281240" w:rsidRDefault="00401AE4" w:rsidP="00401A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24A6F7BC" w14:textId="77777777" w:rsidR="00401AE4" w:rsidRDefault="00401AE4" w:rsidP="00401A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sidRPr="00401AE4">
        <w:rPr>
          <w:rFonts w:eastAsia="SimSun"/>
          <w:szCs w:val="24"/>
          <w:lang w:eastAsia="zh-CN"/>
        </w:rPr>
        <w:t>To specify the additional narrow band blocking requirement for 3 MHz channel bandwidth for band n100 as follows</w:t>
      </w:r>
      <w:r>
        <w:rPr>
          <w:rFonts w:eastAsia="SimSun"/>
          <w:szCs w:val="24"/>
          <w:lang w:eastAsia="zh-CN"/>
        </w:rPr>
        <w:t>:</w:t>
      </w:r>
    </w:p>
    <w:p w14:paraId="347A9D65" w14:textId="77777777" w:rsidR="00401AE4" w:rsidRP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Interfering signal mean power:</w:t>
      </w:r>
      <w:r w:rsidRPr="00401AE4">
        <w:rPr>
          <w:rFonts w:eastAsia="SimSun"/>
          <w:szCs w:val="24"/>
          <w:lang w:eastAsia="zh-CN"/>
        </w:rPr>
        <w:tab/>
      </w:r>
      <w:r w:rsidRPr="00401AE4">
        <w:rPr>
          <w:rFonts w:eastAsia="SimSun"/>
          <w:szCs w:val="24"/>
          <w:lang w:eastAsia="zh-CN"/>
        </w:rPr>
        <w:tab/>
        <w:t>-39 dBm</w:t>
      </w:r>
    </w:p>
    <w:p w14:paraId="5EF50B13" w14:textId="77777777" w:rsidR="00401AE4" w:rsidRP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Wanted signal mean power (dBm):</w:t>
      </w:r>
      <w:r w:rsidRPr="00401AE4">
        <w:rPr>
          <w:rFonts w:eastAsia="SimSun"/>
          <w:szCs w:val="24"/>
          <w:lang w:eastAsia="zh-CN"/>
        </w:rPr>
        <w:tab/>
      </w:r>
      <w:r w:rsidRPr="00401AE4">
        <w:rPr>
          <w:rFonts w:eastAsia="SimSun"/>
          <w:szCs w:val="24"/>
          <w:lang w:eastAsia="zh-CN"/>
        </w:rPr>
        <w:tab/>
      </w:r>
      <w:proofErr w:type="gramStart"/>
      <w:r w:rsidRPr="00401AE4">
        <w:rPr>
          <w:rFonts w:eastAsia="SimSun"/>
          <w:szCs w:val="24"/>
          <w:lang w:eastAsia="zh-CN"/>
        </w:rPr>
        <w:t>PREFSENS  +</w:t>
      </w:r>
      <w:proofErr w:type="gramEnd"/>
      <w:r w:rsidRPr="00401AE4">
        <w:rPr>
          <w:rFonts w:eastAsia="SimSun"/>
          <w:szCs w:val="24"/>
          <w:lang w:eastAsia="zh-CN"/>
        </w:rPr>
        <w:t xml:space="preserve"> 6 dB</w:t>
      </w:r>
    </w:p>
    <w:p w14:paraId="79B6BA81" w14:textId="77777777" w:rsidR="00401AE4" w:rsidRP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Interfering Signal:</w:t>
      </w:r>
      <w:r w:rsidRPr="00401AE4">
        <w:rPr>
          <w:rFonts w:eastAsia="SimSun"/>
          <w:szCs w:val="24"/>
          <w:lang w:eastAsia="zh-CN"/>
        </w:rPr>
        <w:tab/>
      </w:r>
      <w:r w:rsidRPr="00401AE4">
        <w:rPr>
          <w:rFonts w:eastAsia="SimSun"/>
          <w:szCs w:val="24"/>
          <w:lang w:eastAsia="zh-CN"/>
        </w:rPr>
        <w:tab/>
      </w:r>
      <w:r w:rsidRPr="00401AE4">
        <w:rPr>
          <w:rFonts w:eastAsia="SimSun"/>
          <w:szCs w:val="24"/>
          <w:lang w:eastAsia="zh-CN"/>
        </w:rPr>
        <w:tab/>
      </w:r>
      <w:r w:rsidRPr="00401AE4">
        <w:rPr>
          <w:rFonts w:eastAsia="SimSun"/>
          <w:szCs w:val="24"/>
          <w:lang w:eastAsia="zh-CN"/>
        </w:rPr>
        <w:tab/>
        <w:t>3 MHz DFT-s-OFDM NR signal, 15 kHz SCS, 1 RB</w:t>
      </w:r>
    </w:p>
    <w:p w14:paraId="721DE890" w14:textId="77777777" w:rsidR="00401AE4" w:rsidRDefault="00401AE4" w:rsidP="00401AE4">
      <w:pPr>
        <w:pStyle w:val="ListParagraph"/>
        <w:numPr>
          <w:ilvl w:val="2"/>
          <w:numId w:val="4"/>
        </w:numPr>
        <w:spacing w:after="120"/>
        <w:ind w:firstLineChars="0"/>
        <w:rPr>
          <w:rFonts w:eastAsia="SimSun"/>
          <w:szCs w:val="24"/>
          <w:lang w:eastAsia="zh-CN"/>
        </w:rPr>
      </w:pPr>
      <w:r w:rsidRPr="00401AE4">
        <w:rPr>
          <w:rFonts w:eastAsia="SimSun"/>
          <w:szCs w:val="24"/>
          <w:lang w:eastAsia="zh-CN"/>
        </w:rPr>
        <w:t>Interfering centre frequency offset: 360 kHz for CW, 960 kHz for 1 RB</w:t>
      </w:r>
    </w:p>
    <w:p w14:paraId="006FC657" w14:textId="77777777" w:rsidR="00401AE4" w:rsidRPr="00281240" w:rsidRDefault="00401AE4" w:rsidP="00401A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Option 2: TBA</w:t>
      </w:r>
    </w:p>
    <w:p w14:paraId="5B18ABFB" w14:textId="77777777" w:rsidR="00401AE4" w:rsidRPr="00281240" w:rsidRDefault="00401AE4" w:rsidP="00401A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5C8A94C0" w14:textId="77777777" w:rsidR="00401AE4" w:rsidRPr="00281240" w:rsidRDefault="00401AE4" w:rsidP="00401A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4B796384" w14:textId="77777777" w:rsidR="00401AE4" w:rsidRPr="003418CB" w:rsidRDefault="00401AE4" w:rsidP="00401AE4">
      <w:pPr>
        <w:rPr>
          <w:color w:val="0070C0"/>
          <w:lang w:val="en-US" w:eastAsia="zh-CN"/>
        </w:rPr>
      </w:pPr>
    </w:p>
    <w:p w14:paraId="33FCD8F8" w14:textId="090CCF8C" w:rsidR="00401AE4" w:rsidRPr="00805BE8" w:rsidRDefault="00401AE4" w:rsidP="00401AE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p>
    <w:p w14:paraId="6083FE1D" w14:textId="77777777" w:rsidR="00401AE4" w:rsidRPr="009415B0" w:rsidRDefault="00401AE4" w:rsidP="00401AE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2B89A04" w14:textId="77777777" w:rsidR="00401AE4" w:rsidRPr="00035C50" w:rsidRDefault="00401AE4" w:rsidP="00401AE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EF9727B" w14:textId="22B114CF" w:rsidR="00401AE4" w:rsidRPr="00281240" w:rsidRDefault="00401AE4" w:rsidP="00401AE4">
      <w:pPr>
        <w:rPr>
          <w:b/>
          <w:u w:val="single"/>
          <w:lang w:eastAsia="ko-KR"/>
        </w:rPr>
      </w:pPr>
      <w:r w:rsidRPr="00281240">
        <w:rPr>
          <w:b/>
          <w:u w:val="single"/>
          <w:lang w:eastAsia="ko-KR"/>
        </w:rPr>
        <w:t>Issue 1-</w:t>
      </w:r>
      <w:r>
        <w:rPr>
          <w:b/>
          <w:u w:val="single"/>
          <w:lang w:eastAsia="ko-KR"/>
        </w:rPr>
        <w:t>4</w:t>
      </w:r>
      <w:r w:rsidRPr="00281240">
        <w:rPr>
          <w:b/>
          <w:u w:val="single"/>
          <w:lang w:eastAsia="ko-KR"/>
        </w:rPr>
        <w:t xml:space="preserve">: </w:t>
      </w:r>
      <w:r w:rsidRPr="00401AE4">
        <w:rPr>
          <w:b/>
          <w:u w:val="single"/>
          <w:lang w:eastAsia="ko-KR"/>
        </w:rPr>
        <w:t>Reply LS to ECC WG FM</w:t>
      </w:r>
    </w:p>
    <w:p w14:paraId="02A9A929" w14:textId="77777777" w:rsidR="00401AE4" w:rsidRPr="00281240" w:rsidRDefault="00401AE4" w:rsidP="00401A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Proposals</w:t>
      </w:r>
    </w:p>
    <w:p w14:paraId="41CB4084" w14:textId="0F672853" w:rsidR="00401AE4" w:rsidRDefault="00401AE4" w:rsidP="00401A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1: </w:t>
      </w:r>
      <w:r>
        <w:rPr>
          <w:rFonts w:eastAsia="SimSun"/>
          <w:szCs w:val="24"/>
          <w:lang w:eastAsia="zh-CN"/>
        </w:rPr>
        <w:t xml:space="preserve">Reply LS in </w:t>
      </w:r>
      <w:r>
        <w:t>R4-2311667</w:t>
      </w:r>
    </w:p>
    <w:p w14:paraId="3272B246" w14:textId="210BDADA" w:rsidR="00401AE4" w:rsidRPr="00281240" w:rsidRDefault="00401AE4" w:rsidP="00401A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2: </w:t>
      </w:r>
      <w:r>
        <w:rPr>
          <w:rFonts w:eastAsia="SimSun"/>
          <w:szCs w:val="24"/>
          <w:lang w:eastAsia="zh-CN"/>
        </w:rPr>
        <w:t xml:space="preserve">Reply LS in Annex of </w:t>
      </w:r>
      <w:r>
        <w:t>R4-2313244</w:t>
      </w:r>
    </w:p>
    <w:p w14:paraId="25635725" w14:textId="716F0AFF" w:rsidR="00A167D1" w:rsidRDefault="00A167D1" w:rsidP="00A167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81240">
        <w:rPr>
          <w:rFonts w:eastAsia="SimSun"/>
          <w:szCs w:val="24"/>
          <w:lang w:eastAsia="zh-CN"/>
        </w:rPr>
        <w:t xml:space="preserve">Option </w:t>
      </w:r>
      <w:r>
        <w:rPr>
          <w:rFonts w:eastAsia="SimSun"/>
          <w:szCs w:val="24"/>
          <w:lang w:eastAsia="zh-CN"/>
        </w:rPr>
        <w:t>3</w:t>
      </w:r>
      <w:r w:rsidRPr="00281240">
        <w:rPr>
          <w:rFonts w:eastAsia="SimSun"/>
          <w:szCs w:val="24"/>
          <w:lang w:eastAsia="zh-CN"/>
        </w:rPr>
        <w:t xml:space="preserve">: </w:t>
      </w:r>
      <w:r>
        <w:rPr>
          <w:rFonts w:eastAsia="SimSun"/>
          <w:szCs w:val="24"/>
          <w:lang w:eastAsia="zh-CN"/>
        </w:rPr>
        <w:t xml:space="preserve">Reply LS in </w:t>
      </w:r>
      <w:r>
        <w:t>R4-2313595</w:t>
      </w:r>
    </w:p>
    <w:p w14:paraId="752E034A" w14:textId="77777777" w:rsidR="00401AE4" w:rsidRPr="00281240" w:rsidRDefault="00401AE4" w:rsidP="00401AE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81240">
        <w:rPr>
          <w:rFonts w:eastAsia="SimSun"/>
          <w:szCs w:val="24"/>
          <w:lang w:eastAsia="zh-CN"/>
        </w:rPr>
        <w:t>Recommended WF</w:t>
      </w:r>
    </w:p>
    <w:p w14:paraId="01412240" w14:textId="1462DB21" w:rsidR="00401AE4" w:rsidRPr="00281240" w:rsidRDefault="00401AE4" w:rsidP="00401A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Revise R4-2311667 to merge the contents in the </w:t>
      </w:r>
      <w:r w:rsidR="00A167D1">
        <w:rPr>
          <w:rFonts w:eastAsia="SimSun"/>
          <w:szCs w:val="24"/>
          <w:lang w:eastAsia="zh-CN"/>
        </w:rPr>
        <w:t>3</w:t>
      </w:r>
      <w:r>
        <w:rPr>
          <w:rFonts w:eastAsia="SimSun"/>
          <w:szCs w:val="24"/>
          <w:lang w:eastAsia="zh-CN"/>
        </w:rPr>
        <w:t xml:space="preserve"> options.</w:t>
      </w:r>
    </w:p>
    <w:p w14:paraId="2A0294E9" w14:textId="77777777" w:rsidR="009415B0" w:rsidRPr="003418CB" w:rsidRDefault="009415B0" w:rsidP="005B4802">
      <w:pPr>
        <w:rPr>
          <w:color w:val="0070C0"/>
          <w:lang w:val="en-US" w:eastAsia="zh-CN"/>
        </w:rPr>
      </w:pPr>
    </w:p>
    <w:p w14:paraId="11F36725" w14:textId="77E10443"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643276">
        <w:rPr>
          <w:lang w:eastAsia="ja-JP"/>
        </w:rPr>
        <w:t>CR drafting</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643276">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643276">
        <w:trPr>
          <w:trHeight w:val="468"/>
        </w:trPr>
        <w:tc>
          <w:tcPr>
            <w:tcW w:w="1623" w:type="dxa"/>
          </w:tcPr>
          <w:p w14:paraId="2444A496" w14:textId="4DB3738F"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B61B4">
              <w:rPr>
                <w:rFonts w:asciiTheme="minorHAnsi" w:hAnsiTheme="minorHAnsi" w:cstheme="minorHAnsi"/>
              </w:rPr>
              <w:t>3</w:t>
            </w:r>
            <w:r w:rsidR="00643276">
              <w:rPr>
                <w:rFonts w:asciiTheme="minorHAnsi" w:hAnsiTheme="minorHAnsi" w:cstheme="minorHAnsi"/>
              </w:rPr>
              <w:t>11669</w:t>
            </w:r>
          </w:p>
        </w:tc>
        <w:tc>
          <w:tcPr>
            <w:tcW w:w="1424" w:type="dxa"/>
          </w:tcPr>
          <w:p w14:paraId="786ACC88" w14:textId="4032C990" w:rsidR="00DD19DE" w:rsidRPr="00805BE8" w:rsidRDefault="00643276" w:rsidP="00045592">
            <w:pPr>
              <w:spacing w:before="120" w:after="120"/>
              <w:rPr>
                <w:rFonts w:asciiTheme="minorHAnsi" w:hAnsiTheme="minorHAnsi" w:cstheme="minorHAnsi"/>
              </w:rPr>
            </w:pPr>
            <w:r w:rsidRPr="00643276">
              <w:rPr>
                <w:rFonts w:asciiTheme="minorHAnsi" w:hAnsiTheme="minorHAnsi" w:cstheme="minorHAnsi"/>
              </w:rPr>
              <w:t>Nokia, Nokia Shanghai Bell</w:t>
            </w:r>
          </w:p>
        </w:tc>
        <w:tc>
          <w:tcPr>
            <w:tcW w:w="6584" w:type="dxa"/>
          </w:tcPr>
          <w:p w14:paraId="34356688" w14:textId="6CC02C2C"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r w:rsidR="00643276" w:rsidRPr="00115673">
              <w:rPr>
                <w:rFonts w:asciiTheme="minorHAnsi" w:hAnsiTheme="minorHAnsi" w:cstheme="minorHAnsi"/>
              </w:rPr>
              <w:t xml:space="preserve"> Draft CR</w:t>
            </w:r>
            <w:r w:rsidR="00643276">
              <w:t xml:space="preserve"> </w:t>
            </w:r>
            <w:r w:rsidR="00643276" w:rsidRPr="00115673">
              <w:rPr>
                <w:rFonts w:asciiTheme="minorHAnsi" w:hAnsiTheme="minorHAnsi" w:cstheme="minorHAnsi"/>
              </w:rPr>
              <w:t>to TS 38.104</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14285C69" w14:textId="77777777" w:rsidTr="00643276">
        <w:trPr>
          <w:trHeight w:val="468"/>
        </w:trPr>
        <w:tc>
          <w:tcPr>
            <w:tcW w:w="1623" w:type="dxa"/>
          </w:tcPr>
          <w:p w14:paraId="08991013" w14:textId="074543E1"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311670</w:t>
            </w:r>
          </w:p>
        </w:tc>
        <w:tc>
          <w:tcPr>
            <w:tcW w:w="1424" w:type="dxa"/>
          </w:tcPr>
          <w:p w14:paraId="730A6657" w14:textId="77777777" w:rsidR="00643276" w:rsidRPr="00805BE8" w:rsidRDefault="00643276" w:rsidP="00A01FA7">
            <w:pPr>
              <w:spacing w:before="120" w:after="120"/>
              <w:rPr>
                <w:rFonts w:asciiTheme="minorHAnsi" w:hAnsiTheme="minorHAnsi" w:cstheme="minorHAnsi"/>
              </w:rPr>
            </w:pPr>
            <w:r w:rsidRPr="00643276">
              <w:rPr>
                <w:rFonts w:asciiTheme="minorHAnsi" w:hAnsiTheme="minorHAnsi" w:cstheme="minorHAnsi"/>
              </w:rPr>
              <w:t>Nokia, Nokia Shanghai Bell</w:t>
            </w:r>
          </w:p>
        </w:tc>
        <w:tc>
          <w:tcPr>
            <w:tcW w:w="6584" w:type="dxa"/>
          </w:tcPr>
          <w:p w14:paraId="710515B5" w14:textId="4DC382B4"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w:t>
            </w:r>
            <w:r>
              <w:rPr>
                <w:rFonts w:asciiTheme="minorHAnsi" w:hAnsiTheme="minorHAnsi" w:cstheme="minorHAnsi"/>
              </w:rPr>
              <w:t>Big</w:t>
            </w:r>
            <w:r w:rsidRPr="00115673">
              <w:rPr>
                <w:rFonts w:asciiTheme="minorHAnsi" w:hAnsiTheme="minorHAnsi" w:cstheme="minorHAnsi"/>
              </w:rPr>
              <w:t xml:space="preserve"> CR</w:t>
            </w:r>
            <w:r>
              <w:t xml:space="preserve"> </w:t>
            </w:r>
            <w:r w:rsidRPr="00115673">
              <w:rPr>
                <w:rFonts w:asciiTheme="minorHAnsi" w:hAnsiTheme="minorHAnsi" w:cstheme="minorHAnsi"/>
              </w:rPr>
              <w:t>to TS 38.104</w:t>
            </w:r>
          </w:p>
          <w:p w14:paraId="6B1EB591"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6F558784" w14:textId="77777777" w:rsidTr="00643276">
        <w:trPr>
          <w:trHeight w:val="468"/>
        </w:trPr>
        <w:tc>
          <w:tcPr>
            <w:tcW w:w="1623" w:type="dxa"/>
          </w:tcPr>
          <w:p w14:paraId="662C9AE1" w14:textId="1BDF32E2"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311675</w:t>
            </w:r>
          </w:p>
        </w:tc>
        <w:tc>
          <w:tcPr>
            <w:tcW w:w="1424" w:type="dxa"/>
          </w:tcPr>
          <w:p w14:paraId="583E8D2B" w14:textId="77777777" w:rsidR="00643276" w:rsidRPr="00805BE8" w:rsidRDefault="00643276" w:rsidP="00A01FA7">
            <w:pPr>
              <w:spacing w:before="120" w:after="120"/>
              <w:rPr>
                <w:rFonts w:asciiTheme="minorHAnsi" w:hAnsiTheme="minorHAnsi" w:cstheme="minorHAnsi"/>
              </w:rPr>
            </w:pPr>
            <w:r w:rsidRPr="00643276">
              <w:rPr>
                <w:rFonts w:asciiTheme="minorHAnsi" w:hAnsiTheme="minorHAnsi" w:cstheme="minorHAnsi"/>
              </w:rPr>
              <w:t>Nokia, Nokia Shanghai Bell</w:t>
            </w:r>
          </w:p>
        </w:tc>
        <w:tc>
          <w:tcPr>
            <w:tcW w:w="6584" w:type="dxa"/>
          </w:tcPr>
          <w:p w14:paraId="72BA85E2" w14:textId="1DF5D2D6"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CR</w:t>
            </w:r>
            <w:r>
              <w:t xml:space="preserve"> </w:t>
            </w:r>
            <w:r w:rsidRPr="00115673">
              <w:rPr>
                <w:rFonts w:asciiTheme="minorHAnsi" w:hAnsiTheme="minorHAnsi" w:cstheme="minorHAnsi"/>
              </w:rPr>
              <w:t>to TS 38.1</w:t>
            </w:r>
            <w:r>
              <w:rPr>
                <w:rFonts w:asciiTheme="minorHAnsi" w:hAnsiTheme="minorHAnsi" w:cstheme="minorHAnsi"/>
              </w:rPr>
              <w:t>13</w:t>
            </w:r>
          </w:p>
          <w:p w14:paraId="78AF1214"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4076985F" w14:textId="77777777" w:rsidTr="00643276">
        <w:trPr>
          <w:trHeight w:val="468"/>
        </w:trPr>
        <w:tc>
          <w:tcPr>
            <w:tcW w:w="1623" w:type="dxa"/>
          </w:tcPr>
          <w:p w14:paraId="03A2D53F" w14:textId="49C39E7C"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312019</w:t>
            </w:r>
          </w:p>
        </w:tc>
        <w:tc>
          <w:tcPr>
            <w:tcW w:w="1424" w:type="dxa"/>
          </w:tcPr>
          <w:p w14:paraId="18DB8EF5" w14:textId="18738D94" w:rsidR="00643276" w:rsidRPr="00805BE8" w:rsidRDefault="00643276" w:rsidP="00A01FA7">
            <w:pPr>
              <w:spacing w:before="120" w:after="120"/>
              <w:rPr>
                <w:rFonts w:asciiTheme="minorHAnsi" w:hAnsiTheme="minorHAnsi" w:cstheme="minorHAnsi"/>
              </w:rPr>
            </w:pPr>
            <w:r w:rsidRPr="00643276">
              <w:rPr>
                <w:rFonts w:asciiTheme="minorHAnsi" w:hAnsiTheme="minorHAnsi" w:cstheme="minorHAnsi"/>
              </w:rPr>
              <w:t>ZTE Corporation</w:t>
            </w:r>
          </w:p>
        </w:tc>
        <w:tc>
          <w:tcPr>
            <w:tcW w:w="6584" w:type="dxa"/>
          </w:tcPr>
          <w:p w14:paraId="3A0801E7"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Draft CR</w:t>
            </w:r>
            <w:r>
              <w:t xml:space="preserve"> </w:t>
            </w:r>
            <w:r w:rsidRPr="00115673">
              <w:rPr>
                <w:rFonts w:asciiTheme="minorHAnsi" w:hAnsiTheme="minorHAnsi" w:cstheme="minorHAnsi"/>
              </w:rPr>
              <w:t>to TS 38.104</w:t>
            </w:r>
          </w:p>
          <w:p w14:paraId="603DDDE6"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1768020A" w14:textId="77777777" w:rsidTr="00643276">
        <w:trPr>
          <w:trHeight w:val="468"/>
        </w:trPr>
        <w:tc>
          <w:tcPr>
            <w:tcW w:w="1623" w:type="dxa"/>
          </w:tcPr>
          <w:p w14:paraId="20C049DB" w14:textId="5159610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313245</w:t>
            </w:r>
          </w:p>
        </w:tc>
        <w:tc>
          <w:tcPr>
            <w:tcW w:w="1424" w:type="dxa"/>
          </w:tcPr>
          <w:p w14:paraId="0BDE2C21" w14:textId="386E1DFF" w:rsidR="00643276" w:rsidRPr="00805BE8" w:rsidRDefault="00643276" w:rsidP="00A01FA7">
            <w:pPr>
              <w:spacing w:before="120" w:after="120"/>
              <w:rPr>
                <w:rFonts w:asciiTheme="minorHAnsi" w:hAnsiTheme="minorHAnsi" w:cstheme="minorHAnsi"/>
              </w:rPr>
            </w:pPr>
            <w:r>
              <w:rPr>
                <w:rFonts w:asciiTheme="minorHAnsi" w:hAnsiTheme="minorHAnsi" w:cstheme="minorHAnsi"/>
              </w:rPr>
              <w:t>Ericsson</w:t>
            </w:r>
          </w:p>
        </w:tc>
        <w:tc>
          <w:tcPr>
            <w:tcW w:w="6584" w:type="dxa"/>
          </w:tcPr>
          <w:p w14:paraId="654FB219" w14:textId="09FD930F"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Draft CR</w:t>
            </w:r>
            <w:r>
              <w:t xml:space="preserve"> </w:t>
            </w:r>
            <w:r w:rsidRPr="00115673">
              <w:rPr>
                <w:rFonts w:asciiTheme="minorHAnsi" w:hAnsiTheme="minorHAnsi" w:cstheme="minorHAnsi"/>
              </w:rPr>
              <w:t>to TS 38.104</w:t>
            </w:r>
          </w:p>
          <w:p w14:paraId="3D704731"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643276" w14:paraId="1E641A19" w14:textId="77777777" w:rsidTr="00643276">
        <w:trPr>
          <w:trHeight w:val="468"/>
        </w:trPr>
        <w:tc>
          <w:tcPr>
            <w:tcW w:w="1623" w:type="dxa"/>
          </w:tcPr>
          <w:p w14:paraId="0C22E7F1" w14:textId="52A34E28"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313247</w:t>
            </w:r>
          </w:p>
        </w:tc>
        <w:tc>
          <w:tcPr>
            <w:tcW w:w="1424" w:type="dxa"/>
          </w:tcPr>
          <w:p w14:paraId="3228C5C5" w14:textId="6ED2ED4C" w:rsidR="00643276" w:rsidRPr="00805BE8" w:rsidRDefault="00643276" w:rsidP="00A01FA7">
            <w:pPr>
              <w:spacing w:before="120" w:after="120"/>
              <w:rPr>
                <w:rFonts w:asciiTheme="minorHAnsi" w:hAnsiTheme="minorHAnsi" w:cstheme="minorHAnsi"/>
              </w:rPr>
            </w:pPr>
            <w:r>
              <w:rPr>
                <w:rFonts w:asciiTheme="minorHAnsi" w:hAnsiTheme="minorHAnsi" w:cstheme="minorHAnsi"/>
              </w:rPr>
              <w:t>Ericsson</w:t>
            </w:r>
          </w:p>
        </w:tc>
        <w:tc>
          <w:tcPr>
            <w:tcW w:w="6584" w:type="dxa"/>
          </w:tcPr>
          <w:p w14:paraId="6137D967" w14:textId="7AA61F79"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CR</w:t>
            </w:r>
            <w:r>
              <w:t xml:space="preserve"> </w:t>
            </w:r>
            <w:r w:rsidRPr="00115673">
              <w:rPr>
                <w:rFonts w:asciiTheme="minorHAnsi" w:hAnsiTheme="minorHAnsi" w:cstheme="minorHAnsi"/>
              </w:rPr>
              <w:t>to TS 38.1</w:t>
            </w:r>
            <w:r>
              <w:rPr>
                <w:rFonts w:asciiTheme="minorHAnsi" w:hAnsiTheme="minorHAnsi" w:cstheme="minorHAnsi"/>
              </w:rPr>
              <w:t>13</w:t>
            </w:r>
          </w:p>
          <w:p w14:paraId="369C1F28" w14:textId="77777777" w:rsidR="00643276" w:rsidRPr="00805BE8" w:rsidRDefault="00643276"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370704" w14:paraId="48542E54" w14:textId="77777777" w:rsidTr="00370704">
        <w:trPr>
          <w:trHeight w:val="468"/>
        </w:trPr>
        <w:tc>
          <w:tcPr>
            <w:tcW w:w="1623" w:type="dxa"/>
          </w:tcPr>
          <w:p w14:paraId="45603864" w14:textId="184E33FC" w:rsidR="00370704" w:rsidRPr="00805BE8" w:rsidRDefault="00370704"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313593</w:t>
            </w:r>
          </w:p>
        </w:tc>
        <w:tc>
          <w:tcPr>
            <w:tcW w:w="1424" w:type="dxa"/>
          </w:tcPr>
          <w:p w14:paraId="17603B6F" w14:textId="425912EC" w:rsidR="00370704" w:rsidRPr="00805BE8" w:rsidRDefault="00370704" w:rsidP="00A01FA7">
            <w:pPr>
              <w:spacing w:before="120" w:after="120"/>
              <w:rPr>
                <w:rFonts w:asciiTheme="minorHAnsi" w:hAnsiTheme="minorHAnsi" w:cstheme="minorHAnsi"/>
              </w:rPr>
            </w:pPr>
            <w:r w:rsidRPr="00370704">
              <w:rPr>
                <w:rFonts w:asciiTheme="minorHAnsi" w:hAnsiTheme="minorHAnsi" w:cstheme="minorHAnsi"/>
              </w:rPr>
              <w:t>Huawei, HiSilicon</w:t>
            </w:r>
          </w:p>
        </w:tc>
        <w:tc>
          <w:tcPr>
            <w:tcW w:w="6584" w:type="dxa"/>
          </w:tcPr>
          <w:p w14:paraId="61D4C267" w14:textId="77777777" w:rsidR="00370704" w:rsidRPr="00805BE8" w:rsidRDefault="00370704"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Draft CR</w:t>
            </w:r>
            <w:r>
              <w:t xml:space="preserve"> </w:t>
            </w:r>
            <w:r w:rsidRPr="00115673">
              <w:rPr>
                <w:rFonts w:asciiTheme="minorHAnsi" w:hAnsiTheme="minorHAnsi" w:cstheme="minorHAnsi"/>
              </w:rPr>
              <w:t>to TS 38.104</w:t>
            </w:r>
          </w:p>
          <w:p w14:paraId="3A32C249" w14:textId="77777777" w:rsidR="00370704" w:rsidRPr="00805BE8" w:rsidRDefault="00370704" w:rsidP="00A01FA7">
            <w:pPr>
              <w:spacing w:before="120" w:after="120"/>
              <w:rPr>
                <w:rFonts w:asciiTheme="minorHAnsi" w:hAnsiTheme="minorHAnsi" w:cstheme="minorHAnsi"/>
              </w:rPr>
            </w:pPr>
            <w:r w:rsidRPr="00805BE8">
              <w:rPr>
                <w:rFonts w:asciiTheme="minorHAnsi" w:hAnsiTheme="minorHAnsi" w:cstheme="minorHAnsi"/>
              </w:rPr>
              <w:t>Observation 1:</w:t>
            </w:r>
          </w:p>
        </w:tc>
      </w:tr>
      <w:tr w:rsidR="00370704" w14:paraId="62AFB77F" w14:textId="77777777" w:rsidTr="00370704">
        <w:trPr>
          <w:trHeight w:val="468"/>
        </w:trPr>
        <w:tc>
          <w:tcPr>
            <w:tcW w:w="1623" w:type="dxa"/>
          </w:tcPr>
          <w:p w14:paraId="6082351D" w14:textId="0B56B39F" w:rsidR="00370704" w:rsidRPr="00805BE8" w:rsidRDefault="00370704" w:rsidP="00A01FA7">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313594</w:t>
            </w:r>
          </w:p>
        </w:tc>
        <w:tc>
          <w:tcPr>
            <w:tcW w:w="1424" w:type="dxa"/>
          </w:tcPr>
          <w:p w14:paraId="7E3C8940" w14:textId="040ECC53" w:rsidR="00370704" w:rsidRPr="00805BE8" w:rsidRDefault="00370704" w:rsidP="00A01FA7">
            <w:pPr>
              <w:spacing w:before="120" w:after="120"/>
              <w:rPr>
                <w:rFonts w:asciiTheme="minorHAnsi" w:hAnsiTheme="minorHAnsi" w:cstheme="minorHAnsi"/>
              </w:rPr>
            </w:pPr>
            <w:r w:rsidRPr="00370704">
              <w:rPr>
                <w:rFonts w:asciiTheme="minorHAnsi" w:hAnsiTheme="minorHAnsi" w:cstheme="minorHAnsi"/>
              </w:rPr>
              <w:t>Huawei, HiSilicon</w:t>
            </w:r>
          </w:p>
        </w:tc>
        <w:tc>
          <w:tcPr>
            <w:tcW w:w="6584" w:type="dxa"/>
          </w:tcPr>
          <w:p w14:paraId="736A55C8" w14:textId="77777777" w:rsidR="00370704" w:rsidRPr="00805BE8" w:rsidRDefault="00370704" w:rsidP="00A01FA7">
            <w:pPr>
              <w:spacing w:before="120" w:after="120"/>
              <w:rPr>
                <w:rFonts w:asciiTheme="minorHAnsi" w:hAnsiTheme="minorHAnsi" w:cstheme="minorHAnsi"/>
              </w:rPr>
            </w:pPr>
            <w:r w:rsidRPr="00805BE8">
              <w:rPr>
                <w:rFonts w:asciiTheme="minorHAnsi" w:hAnsiTheme="minorHAnsi" w:cstheme="minorHAnsi"/>
              </w:rPr>
              <w:t>Proposal 1:</w:t>
            </w:r>
            <w:r w:rsidRPr="00115673">
              <w:rPr>
                <w:rFonts w:asciiTheme="minorHAnsi" w:hAnsiTheme="minorHAnsi" w:cstheme="minorHAnsi"/>
              </w:rPr>
              <w:t xml:space="preserve"> Draft CR</w:t>
            </w:r>
            <w:r>
              <w:t xml:space="preserve"> </w:t>
            </w:r>
            <w:r w:rsidRPr="00115673">
              <w:rPr>
                <w:rFonts w:asciiTheme="minorHAnsi" w:hAnsiTheme="minorHAnsi" w:cstheme="minorHAnsi"/>
              </w:rPr>
              <w:t>to TS 38.104</w:t>
            </w:r>
          </w:p>
          <w:p w14:paraId="5169CB79" w14:textId="77777777" w:rsidR="00370704" w:rsidRPr="00805BE8" w:rsidRDefault="00370704" w:rsidP="00A01FA7">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7467B162" w:rsidR="00DD19DE" w:rsidRPr="00D875AA" w:rsidRDefault="00DD19DE" w:rsidP="00DD19DE">
      <w:pPr>
        <w:rPr>
          <w:b/>
          <w:u w:val="single"/>
          <w:lang w:eastAsia="ko-KR"/>
        </w:rPr>
      </w:pPr>
      <w:r w:rsidRPr="00D875AA">
        <w:rPr>
          <w:b/>
          <w:u w:val="single"/>
          <w:lang w:eastAsia="ko-KR"/>
        </w:rPr>
        <w:t xml:space="preserve">Issue </w:t>
      </w:r>
      <w:r w:rsidR="00FA5848" w:rsidRPr="00D875AA">
        <w:rPr>
          <w:b/>
          <w:u w:val="single"/>
          <w:lang w:eastAsia="ko-KR"/>
        </w:rPr>
        <w:t>2</w:t>
      </w:r>
      <w:r w:rsidRPr="00D875AA">
        <w:rPr>
          <w:b/>
          <w:u w:val="single"/>
          <w:lang w:eastAsia="ko-KR"/>
        </w:rPr>
        <w:t xml:space="preserve">-1: </w:t>
      </w:r>
      <w:r w:rsidR="00D875AA" w:rsidRPr="00D875AA">
        <w:rPr>
          <w:b/>
          <w:u w:val="single"/>
          <w:lang w:eastAsia="ko-KR"/>
        </w:rPr>
        <w:t>R4-2311669</w:t>
      </w:r>
    </w:p>
    <w:p w14:paraId="4D10516F"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0610E100" w14:textId="33BB2E80" w:rsidR="00DD19DE" w:rsidRPr="00D875A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sidR="00F33ED6">
        <w:rPr>
          <w:rFonts w:eastAsia="SimSun"/>
          <w:szCs w:val="24"/>
          <w:lang w:eastAsia="zh-CN"/>
        </w:rPr>
        <w:t>Endorse</w:t>
      </w:r>
      <w:r w:rsidR="00D875AA">
        <w:rPr>
          <w:rFonts w:eastAsia="SimSun"/>
          <w:szCs w:val="24"/>
          <w:lang w:eastAsia="zh-CN"/>
        </w:rPr>
        <w:t xml:space="preserve"> d</w:t>
      </w:r>
      <w:r w:rsidR="00D875AA" w:rsidRPr="00D875AA">
        <w:rPr>
          <w:rFonts w:eastAsia="SimSun"/>
          <w:szCs w:val="24"/>
          <w:lang w:eastAsia="zh-CN"/>
        </w:rPr>
        <w:t xml:space="preserve">raft </w:t>
      </w:r>
      <w:proofErr w:type="gramStart"/>
      <w:r w:rsidR="00D875AA" w:rsidRPr="00D875AA">
        <w:rPr>
          <w:rFonts w:eastAsia="SimSun"/>
          <w:szCs w:val="24"/>
          <w:lang w:eastAsia="zh-CN"/>
        </w:rPr>
        <w:t>CR</w:t>
      </w:r>
      <w:proofErr w:type="gramEnd"/>
    </w:p>
    <w:p w14:paraId="50947007" w14:textId="0077DB4E"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lastRenderedPageBreak/>
        <w:t xml:space="preserve">Option 2: </w:t>
      </w:r>
      <w:r w:rsidR="00D875AA">
        <w:rPr>
          <w:rFonts w:eastAsia="SimSun"/>
          <w:szCs w:val="24"/>
          <w:lang w:eastAsia="zh-CN"/>
        </w:rPr>
        <w:t>Revise draft CR</w:t>
      </w:r>
    </w:p>
    <w:p w14:paraId="4FC37B69" w14:textId="04889CC5" w:rsidR="00D875AA" w:rsidRPr="00D875AA" w:rsidRDefault="00D875A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SimSun"/>
          <w:szCs w:val="24"/>
          <w:lang w:eastAsia="zh-CN"/>
        </w:rPr>
        <w:tab/>
      </w:r>
      <w:r w:rsidR="00F33ED6">
        <w:rPr>
          <w:rFonts w:eastAsia="SimSun"/>
          <w:szCs w:val="24"/>
          <w:lang w:eastAsia="zh-CN"/>
        </w:rPr>
        <w:t>Note</w:t>
      </w:r>
      <w:r>
        <w:rPr>
          <w:rFonts w:eastAsia="SimSun"/>
          <w:szCs w:val="24"/>
          <w:lang w:eastAsia="zh-CN"/>
        </w:rPr>
        <w:t xml:space="preserve"> draft </w:t>
      </w:r>
      <w:proofErr w:type="gramStart"/>
      <w:r>
        <w:rPr>
          <w:rFonts w:eastAsia="SimSun"/>
          <w:szCs w:val="24"/>
          <w:lang w:eastAsia="zh-CN"/>
        </w:rPr>
        <w:t>CR</w:t>
      </w:r>
      <w:proofErr w:type="gramEnd"/>
    </w:p>
    <w:p w14:paraId="699A8AC4"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68CA7351" w14:textId="6078974E" w:rsidR="00DD19DE" w:rsidRPr="00D875AA" w:rsidRDefault="00D875AA"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1D5EF350" w:rsidR="00DD19DE" w:rsidRPr="00D875AA" w:rsidRDefault="00DD19DE" w:rsidP="00DD19DE">
      <w:pPr>
        <w:rPr>
          <w:b/>
          <w:u w:val="single"/>
          <w:lang w:eastAsia="ko-KR"/>
        </w:rPr>
      </w:pPr>
      <w:r w:rsidRPr="00D875AA">
        <w:rPr>
          <w:b/>
          <w:u w:val="single"/>
          <w:lang w:eastAsia="ko-KR"/>
        </w:rPr>
        <w:t xml:space="preserve">Issue </w:t>
      </w:r>
      <w:r w:rsidR="00FA5848" w:rsidRPr="00D875AA">
        <w:rPr>
          <w:b/>
          <w:u w:val="single"/>
          <w:lang w:eastAsia="ko-KR"/>
        </w:rPr>
        <w:t>2</w:t>
      </w:r>
      <w:r w:rsidRPr="00D875AA">
        <w:rPr>
          <w:b/>
          <w:u w:val="single"/>
          <w:lang w:eastAsia="ko-KR"/>
        </w:rPr>
        <w:t xml:space="preserve">-2: </w:t>
      </w:r>
      <w:r w:rsidR="00D875AA">
        <w:rPr>
          <w:b/>
          <w:u w:val="single"/>
          <w:lang w:eastAsia="ko-KR"/>
        </w:rPr>
        <w:t>R4-2311670</w:t>
      </w:r>
    </w:p>
    <w:p w14:paraId="28890E5E"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2CF8E565" w14:textId="7BE1EF81" w:rsidR="00DD19DE" w:rsidRPr="00D875A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sidR="00D875AA">
        <w:rPr>
          <w:rFonts w:eastAsia="SimSun"/>
          <w:szCs w:val="24"/>
          <w:lang w:eastAsia="zh-CN"/>
        </w:rPr>
        <w:t xml:space="preserve">Approve big </w:t>
      </w:r>
      <w:proofErr w:type="gramStart"/>
      <w:r w:rsidR="00D875AA">
        <w:rPr>
          <w:rFonts w:eastAsia="SimSun"/>
          <w:szCs w:val="24"/>
          <w:lang w:eastAsia="zh-CN"/>
        </w:rPr>
        <w:t>CR</w:t>
      </w:r>
      <w:proofErr w:type="gramEnd"/>
    </w:p>
    <w:p w14:paraId="638524D6" w14:textId="21F06F13" w:rsidR="00DD19DE" w:rsidRPr="00D875A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sidR="00D875AA">
        <w:rPr>
          <w:rFonts w:eastAsia="SimSun"/>
          <w:szCs w:val="24"/>
          <w:lang w:eastAsia="zh-CN"/>
        </w:rPr>
        <w:t>Email approval</w:t>
      </w:r>
    </w:p>
    <w:p w14:paraId="05E31B15" w14:textId="77777777" w:rsidR="00DD19DE" w:rsidRPr="00D875AA"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7492B956" w14:textId="77777777" w:rsidR="00DD19DE" w:rsidRPr="00D875AA"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TBA</w:t>
      </w:r>
    </w:p>
    <w:p w14:paraId="3BDD07BC" w14:textId="398E1BD2" w:rsidR="00DD19DE" w:rsidRDefault="00DD19DE" w:rsidP="00DD19DE">
      <w:pPr>
        <w:rPr>
          <w:color w:val="0070C0"/>
          <w:lang w:val="en-US" w:eastAsia="zh-CN"/>
        </w:rPr>
      </w:pPr>
    </w:p>
    <w:p w14:paraId="08A20982" w14:textId="4DA01F02" w:rsidR="00D875AA" w:rsidRPr="00805BE8" w:rsidRDefault="00D875AA" w:rsidP="00D875A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4B537CB1" w14:textId="77777777" w:rsidR="00D875AA" w:rsidRPr="00B831AE" w:rsidRDefault="00D875AA" w:rsidP="00D875A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CE3828B" w14:textId="77777777" w:rsidR="00D875AA" w:rsidRDefault="00D875AA" w:rsidP="00D875A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F13EC15" w14:textId="300E4FFC" w:rsidR="00D875AA" w:rsidRPr="00D875AA" w:rsidRDefault="00D875AA" w:rsidP="00D875AA">
      <w:pPr>
        <w:rPr>
          <w:b/>
          <w:u w:val="single"/>
          <w:lang w:eastAsia="ko-KR"/>
        </w:rPr>
      </w:pPr>
      <w:r w:rsidRPr="00D875AA">
        <w:rPr>
          <w:b/>
          <w:u w:val="single"/>
          <w:lang w:eastAsia="ko-KR"/>
        </w:rPr>
        <w:t>Issue 2-</w:t>
      </w:r>
      <w:r>
        <w:rPr>
          <w:b/>
          <w:u w:val="single"/>
          <w:lang w:eastAsia="ko-KR"/>
        </w:rPr>
        <w:t>3</w:t>
      </w:r>
      <w:r w:rsidRPr="00D875AA">
        <w:rPr>
          <w:b/>
          <w:u w:val="single"/>
          <w:lang w:eastAsia="ko-KR"/>
        </w:rPr>
        <w:t>: R4-23116</w:t>
      </w:r>
      <w:r>
        <w:rPr>
          <w:b/>
          <w:u w:val="single"/>
          <w:lang w:eastAsia="ko-KR"/>
        </w:rPr>
        <w:t>75</w:t>
      </w:r>
    </w:p>
    <w:p w14:paraId="5A54B672" w14:textId="77777777" w:rsidR="00D875AA" w:rsidRPr="00D875AA" w:rsidRDefault="00D875AA" w:rsidP="00D875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7EE824ED" w14:textId="60906169" w:rsidR="00D875AA" w:rsidRPr="00D875AA" w:rsidRDefault="00D875AA"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Pr>
          <w:rFonts w:eastAsia="SimSun"/>
          <w:szCs w:val="24"/>
          <w:lang w:eastAsia="zh-CN"/>
        </w:rPr>
        <w:t xml:space="preserve">Approve </w:t>
      </w:r>
      <w:r w:rsidRPr="00D875AA">
        <w:rPr>
          <w:rFonts w:eastAsia="SimSun"/>
          <w:szCs w:val="24"/>
          <w:lang w:eastAsia="zh-CN"/>
        </w:rPr>
        <w:t>CR</w:t>
      </w:r>
    </w:p>
    <w:p w14:paraId="2ADD9F6B" w14:textId="1A1FE7AD" w:rsidR="00D875AA" w:rsidRDefault="00D875AA"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Pr>
          <w:rFonts w:eastAsia="SimSun"/>
          <w:szCs w:val="24"/>
          <w:lang w:eastAsia="zh-CN"/>
        </w:rPr>
        <w:t>Revise CR</w:t>
      </w:r>
    </w:p>
    <w:p w14:paraId="1339A783" w14:textId="378F6CA7" w:rsidR="00D875AA" w:rsidRPr="00D875AA" w:rsidRDefault="00D875AA"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SimSun"/>
          <w:szCs w:val="24"/>
          <w:lang w:eastAsia="zh-CN"/>
        </w:rPr>
        <w:tab/>
      </w:r>
      <w:r w:rsidR="00F33ED6">
        <w:rPr>
          <w:rFonts w:eastAsia="SimSun"/>
          <w:szCs w:val="24"/>
          <w:lang w:eastAsia="zh-CN"/>
        </w:rPr>
        <w:t>Note</w:t>
      </w:r>
      <w:r>
        <w:rPr>
          <w:rFonts w:eastAsia="SimSun"/>
          <w:szCs w:val="24"/>
          <w:lang w:eastAsia="zh-CN"/>
        </w:rPr>
        <w:t xml:space="preserve"> CR</w:t>
      </w:r>
    </w:p>
    <w:p w14:paraId="25DC05B0" w14:textId="77777777" w:rsidR="00D875AA" w:rsidRPr="00D875AA" w:rsidRDefault="00D875AA" w:rsidP="00D875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04D2F427" w14:textId="71EB7FEE" w:rsidR="00D875AA" w:rsidRPr="00D875AA" w:rsidRDefault="00D875AA"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(Same changes as in R4-23</w:t>
      </w:r>
      <w:r w:rsidR="00F33ED6">
        <w:rPr>
          <w:rFonts w:eastAsia="SimSun"/>
          <w:szCs w:val="24"/>
          <w:lang w:eastAsia="zh-CN"/>
        </w:rPr>
        <w:t>1</w:t>
      </w:r>
      <w:r>
        <w:rPr>
          <w:rFonts w:eastAsia="SimSun"/>
          <w:szCs w:val="24"/>
          <w:lang w:eastAsia="zh-CN"/>
        </w:rPr>
        <w:t>3247)</w:t>
      </w:r>
    </w:p>
    <w:p w14:paraId="2BED2D06" w14:textId="77777777" w:rsidR="00D875AA" w:rsidRPr="00045592" w:rsidRDefault="00D875AA" w:rsidP="00D875AA">
      <w:pPr>
        <w:rPr>
          <w:i/>
          <w:color w:val="0070C0"/>
          <w:lang w:eastAsia="zh-CN"/>
        </w:rPr>
      </w:pPr>
    </w:p>
    <w:p w14:paraId="44E50324" w14:textId="382E67BF" w:rsidR="00D875AA" w:rsidRPr="00805BE8" w:rsidRDefault="00D875AA" w:rsidP="00D875A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20B64C41" w14:textId="77777777" w:rsidR="00D875AA" w:rsidRPr="009415B0" w:rsidRDefault="00D875AA" w:rsidP="00D875A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C981ABB" w14:textId="77777777" w:rsidR="00D875AA" w:rsidRPr="00035C50" w:rsidRDefault="00D875AA" w:rsidP="00D875A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246257D" w14:textId="25FFCDC4" w:rsidR="00D875AA" w:rsidRPr="00D875AA" w:rsidRDefault="00D875AA" w:rsidP="00D875AA">
      <w:pPr>
        <w:rPr>
          <w:b/>
          <w:u w:val="single"/>
          <w:lang w:eastAsia="ko-KR"/>
        </w:rPr>
      </w:pPr>
      <w:r w:rsidRPr="00D875AA">
        <w:rPr>
          <w:b/>
          <w:u w:val="single"/>
          <w:lang w:eastAsia="ko-KR"/>
        </w:rPr>
        <w:t>Issue 2-</w:t>
      </w:r>
      <w:r>
        <w:rPr>
          <w:b/>
          <w:u w:val="single"/>
          <w:lang w:eastAsia="ko-KR"/>
        </w:rPr>
        <w:t>4</w:t>
      </w:r>
      <w:r w:rsidRPr="00D875AA">
        <w:rPr>
          <w:b/>
          <w:u w:val="single"/>
          <w:lang w:eastAsia="ko-KR"/>
        </w:rPr>
        <w:t xml:space="preserve">: </w:t>
      </w:r>
      <w:r>
        <w:rPr>
          <w:b/>
          <w:u w:val="single"/>
          <w:lang w:eastAsia="ko-KR"/>
        </w:rPr>
        <w:t>R4-2313245</w:t>
      </w:r>
    </w:p>
    <w:p w14:paraId="18191709" w14:textId="77777777" w:rsidR="00D875AA" w:rsidRPr="00D875AA" w:rsidRDefault="00D875AA" w:rsidP="00D875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5B785897" w14:textId="2AF958C8" w:rsidR="00F33ED6" w:rsidRPr="00D875AA"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Pr>
          <w:rFonts w:eastAsia="SimSun"/>
          <w:szCs w:val="24"/>
          <w:lang w:eastAsia="zh-CN"/>
        </w:rPr>
        <w:t xml:space="preserve">Endorse draft </w:t>
      </w:r>
      <w:proofErr w:type="gramStart"/>
      <w:r w:rsidRPr="00D875AA">
        <w:rPr>
          <w:rFonts w:eastAsia="SimSun"/>
          <w:szCs w:val="24"/>
          <w:lang w:eastAsia="zh-CN"/>
        </w:rPr>
        <w:t>CR</w:t>
      </w:r>
      <w:proofErr w:type="gramEnd"/>
    </w:p>
    <w:p w14:paraId="32EB8B59" w14:textId="5730F7FE" w:rsidR="00F33ED6"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Pr>
          <w:rFonts w:eastAsia="SimSun"/>
          <w:szCs w:val="24"/>
          <w:lang w:eastAsia="zh-CN"/>
        </w:rPr>
        <w:t>Revise draft CR</w:t>
      </w:r>
    </w:p>
    <w:p w14:paraId="114D9DCA" w14:textId="4BEE70EA" w:rsidR="00F33ED6" w:rsidRPr="00D875AA"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SimSun"/>
          <w:szCs w:val="24"/>
          <w:lang w:eastAsia="zh-CN"/>
        </w:rPr>
        <w:tab/>
        <w:t xml:space="preserve">Note draft </w:t>
      </w:r>
      <w:proofErr w:type="gramStart"/>
      <w:r>
        <w:rPr>
          <w:rFonts w:eastAsia="SimSun"/>
          <w:szCs w:val="24"/>
          <w:lang w:eastAsia="zh-CN"/>
        </w:rPr>
        <w:t>CR</w:t>
      </w:r>
      <w:proofErr w:type="gramEnd"/>
    </w:p>
    <w:p w14:paraId="65128845" w14:textId="77777777" w:rsidR="00D875AA" w:rsidRPr="00D875AA" w:rsidRDefault="00D875AA" w:rsidP="00D875A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13029B9B" w14:textId="0623BCCE" w:rsidR="00D875AA" w:rsidRPr="00D875AA" w:rsidRDefault="00F33ED6" w:rsidP="00D875A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43B5D46" w14:textId="77777777" w:rsidR="00F33ED6" w:rsidRDefault="00F33ED6" w:rsidP="00F33ED6">
      <w:pPr>
        <w:rPr>
          <w:color w:val="0070C0"/>
          <w:lang w:val="en-US" w:eastAsia="zh-CN"/>
        </w:rPr>
      </w:pPr>
    </w:p>
    <w:p w14:paraId="447602D2" w14:textId="62B629D7" w:rsidR="00F33ED6" w:rsidRPr="00805BE8" w:rsidRDefault="00F33ED6" w:rsidP="00F33ED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7E571B8F" w14:textId="77777777" w:rsidR="00F33ED6" w:rsidRPr="00B831AE" w:rsidRDefault="00F33ED6" w:rsidP="00F33ED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EC94504" w14:textId="77777777" w:rsidR="00F33ED6" w:rsidRDefault="00F33ED6" w:rsidP="00F33ED6">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A69A543" w14:textId="60C91959" w:rsidR="00F33ED6" w:rsidRPr="00D875AA" w:rsidRDefault="00F33ED6" w:rsidP="00F33ED6">
      <w:pPr>
        <w:rPr>
          <w:b/>
          <w:u w:val="single"/>
          <w:lang w:eastAsia="ko-KR"/>
        </w:rPr>
      </w:pPr>
      <w:r w:rsidRPr="00D875AA">
        <w:rPr>
          <w:b/>
          <w:u w:val="single"/>
          <w:lang w:eastAsia="ko-KR"/>
        </w:rPr>
        <w:t>Issue 2-</w:t>
      </w:r>
      <w:r>
        <w:rPr>
          <w:b/>
          <w:u w:val="single"/>
          <w:lang w:eastAsia="ko-KR"/>
        </w:rPr>
        <w:t>5</w:t>
      </w:r>
      <w:r w:rsidRPr="00D875AA">
        <w:rPr>
          <w:b/>
          <w:u w:val="single"/>
          <w:lang w:eastAsia="ko-KR"/>
        </w:rPr>
        <w:t>: R4-231</w:t>
      </w:r>
      <w:r>
        <w:rPr>
          <w:b/>
          <w:u w:val="single"/>
          <w:lang w:eastAsia="ko-KR"/>
        </w:rPr>
        <w:t>3247</w:t>
      </w:r>
    </w:p>
    <w:p w14:paraId="01F5CA18" w14:textId="77777777" w:rsidR="00F33ED6" w:rsidRPr="00D875AA" w:rsidRDefault="00F33ED6" w:rsidP="00F33E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4D56AA86" w14:textId="77777777" w:rsidR="00F33ED6" w:rsidRPr="00D875AA"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Pr>
          <w:rFonts w:eastAsia="SimSun"/>
          <w:szCs w:val="24"/>
          <w:lang w:eastAsia="zh-CN"/>
        </w:rPr>
        <w:t xml:space="preserve">Approve </w:t>
      </w:r>
      <w:r w:rsidRPr="00D875AA">
        <w:rPr>
          <w:rFonts w:eastAsia="SimSun"/>
          <w:szCs w:val="24"/>
          <w:lang w:eastAsia="zh-CN"/>
        </w:rPr>
        <w:t>CR</w:t>
      </w:r>
    </w:p>
    <w:p w14:paraId="10D8AC2E" w14:textId="77777777" w:rsidR="00F33ED6"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Pr>
          <w:rFonts w:eastAsia="SimSun"/>
          <w:szCs w:val="24"/>
          <w:lang w:eastAsia="zh-CN"/>
        </w:rPr>
        <w:t>Revise CR</w:t>
      </w:r>
    </w:p>
    <w:p w14:paraId="63520E7E" w14:textId="0C4A7B84" w:rsidR="00F33ED6" w:rsidRPr="00D875AA"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SimSun"/>
          <w:szCs w:val="24"/>
          <w:lang w:eastAsia="zh-CN"/>
        </w:rPr>
        <w:tab/>
        <w:t>Note CR</w:t>
      </w:r>
    </w:p>
    <w:p w14:paraId="5E02D0F0" w14:textId="77777777" w:rsidR="00F33ED6" w:rsidRPr="00D875AA" w:rsidRDefault="00F33ED6" w:rsidP="00F33ED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2D1666DF" w14:textId="64387540" w:rsidR="00F33ED6" w:rsidRPr="00D875AA" w:rsidRDefault="00F33ED6" w:rsidP="00F33E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(Same changes as in R4-2311675)</w:t>
      </w:r>
    </w:p>
    <w:p w14:paraId="6618494C" w14:textId="77777777" w:rsidR="00D875AA" w:rsidRDefault="00D875AA" w:rsidP="00D875AA">
      <w:pPr>
        <w:rPr>
          <w:color w:val="0070C0"/>
          <w:lang w:val="en-US" w:eastAsia="zh-CN"/>
        </w:rPr>
      </w:pPr>
    </w:p>
    <w:p w14:paraId="3C78079B" w14:textId="381C7B7F" w:rsidR="009644EF" w:rsidRPr="00805BE8" w:rsidRDefault="009644EF" w:rsidP="009644E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w:t>
      </w:r>
    </w:p>
    <w:p w14:paraId="63C8A18B" w14:textId="77777777" w:rsidR="009644EF" w:rsidRPr="009415B0" w:rsidRDefault="009644EF" w:rsidP="009644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2EA4257" w14:textId="77777777" w:rsidR="009644EF" w:rsidRPr="00035C50" w:rsidRDefault="009644EF" w:rsidP="009644E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FFFCC37" w14:textId="76F5FE89" w:rsidR="009644EF" w:rsidRPr="00D875AA" w:rsidRDefault="009644EF" w:rsidP="009644EF">
      <w:pPr>
        <w:rPr>
          <w:b/>
          <w:u w:val="single"/>
          <w:lang w:eastAsia="ko-KR"/>
        </w:rPr>
      </w:pPr>
      <w:r w:rsidRPr="00D875AA">
        <w:rPr>
          <w:b/>
          <w:u w:val="single"/>
          <w:lang w:eastAsia="ko-KR"/>
        </w:rPr>
        <w:t>Issue 2-</w:t>
      </w:r>
      <w:r>
        <w:rPr>
          <w:b/>
          <w:u w:val="single"/>
          <w:lang w:eastAsia="ko-KR"/>
        </w:rPr>
        <w:t>6</w:t>
      </w:r>
      <w:r w:rsidRPr="00D875AA">
        <w:rPr>
          <w:b/>
          <w:u w:val="single"/>
          <w:lang w:eastAsia="ko-KR"/>
        </w:rPr>
        <w:t xml:space="preserve">: </w:t>
      </w:r>
      <w:r>
        <w:rPr>
          <w:b/>
          <w:u w:val="single"/>
          <w:lang w:eastAsia="ko-KR"/>
        </w:rPr>
        <w:t>R4-2313593</w:t>
      </w:r>
    </w:p>
    <w:p w14:paraId="634A0DD4" w14:textId="77777777" w:rsidR="009644EF" w:rsidRPr="00D875AA" w:rsidRDefault="009644EF" w:rsidP="009644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2B017288" w14:textId="77777777" w:rsidR="009644EF" w:rsidRPr="00D875AA"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Pr>
          <w:rFonts w:eastAsia="SimSun"/>
          <w:szCs w:val="24"/>
          <w:lang w:eastAsia="zh-CN"/>
        </w:rPr>
        <w:t xml:space="preserve">Endorse draft </w:t>
      </w:r>
      <w:proofErr w:type="gramStart"/>
      <w:r w:rsidRPr="00D875AA">
        <w:rPr>
          <w:rFonts w:eastAsia="SimSun"/>
          <w:szCs w:val="24"/>
          <w:lang w:eastAsia="zh-CN"/>
        </w:rPr>
        <w:t>CR</w:t>
      </w:r>
      <w:proofErr w:type="gramEnd"/>
    </w:p>
    <w:p w14:paraId="71939030" w14:textId="77777777" w:rsidR="009644EF"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Pr>
          <w:rFonts w:eastAsia="SimSun"/>
          <w:szCs w:val="24"/>
          <w:lang w:eastAsia="zh-CN"/>
        </w:rPr>
        <w:t>Revise draft CR</w:t>
      </w:r>
    </w:p>
    <w:p w14:paraId="450F77E6" w14:textId="77777777" w:rsidR="009644EF" w:rsidRPr="00D875AA"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SimSun"/>
          <w:szCs w:val="24"/>
          <w:lang w:eastAsia="zh-CN"/>
        </w:rPr>
        <w:tab/>
        <w:t xml:space="preserve">Note draft </w:t>
      </w:r>
      <w:proofErr w:type="gramStart"/>
      <w:r>
        <w:rPr>
          <w:rFonts w:eastAsia="SimSun"/>
          <w:szCs w:val="24"/>
          <w:lang w:eastAsia="zh-CN"/>
        </w:rPr>
        <w:t>CR</w:t>
      </w:r>
      <w:proofErr w:type="gramEnd"/>
    </w:p>
    <w:p w14:paraId="7D779322" w14:textId="77777777" w:rsidR="009644EF" w:rsidRPr="00D875AA" w:rsidRDefault="009644EF" w:rsidP="009644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6F5484B9" w14:textId="77777777" w:rsidR="009644EF" w:rsidRPr="00D875AA"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18749356" w14:textId="77777777" w:rsidR="009644EF" w:rsidRDefault="009644EF" w:rsidP="009644EF">
      <w:pPr>
        <w:rPr>
          <w:color w:val="0070C0"/>
          <w:lang w:val="en-US" w:eastAsia="zh-CN"/>
        </w:rPr>
      </w:pPr>
    </w:p>
    <w:p w14:paraId="4B4513E5" w14:textId="0C278F2F" w:rsidR="009644EF" w:rsidRPr="00805BE8" w:rsidRDefault="009644EF" w:rsidP="009644E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7</w:t>
      </w:r>
    </w:p>
    <w:p w14:paraId="3419273C" w14:textId="77777777" w:rsidR="009644EF" w:rsidRPr="009415B0" w:rsidRDefault="009644EF" w:rsidP="009644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40309FB" w14:textId="77777777" w:rsidR="009644EF" w:rsidRPr="00035C50" w:rsidRDefault="009644EF" w:rsidP="009644E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3A2AC36" w14:textId="72884411" w:rsidR="009644EF" w:rsidRPr="00D875AA" w:rsidRDefault="009644EF" w:rsidP="009644EF">
      <w:pPr>
        <w:rPr>
          <w:b/>
          <w:u w:val="single"/>
          <w:lang w:eastAsia="ko-KR"/>
        </w:rPr>
      </w:pPr>
      <w:r w:rsidRPr="00D875AA">
        <w:rPr>
          <w:b/>
          <w:u w:val="single"/>
          <w:lang w:eastAsia="ko-KR"/>
        </w:rPr>
        <w:t>Issue 2-</w:t>
      </w:r>
      <w:r>
        <w:rPr>
          <w:b/>
          <w:u w:val="single"/>
          <w:lang w:eastAsia="ko-KR"/>
        </w:rPr>
        <w:t>7</w:t>
      </w:r>
      <w:r w:rsidRPr="00D875AA">
        <w:rPr>
          <w:b/>
          <w:u w:val="single"/>
          <w:lang w:eastAsia="ko-KR"/>
        </w:rPr>
        <w:t xml:space="preserve">: </w:t>
      </w:r>
      <w:r>
        <w:rPr>
          <w:b/>
          <w:u w:val="single"/>
          <w:lang w:eastAsia="ko-KR"/>
        </w:rPr>
        <w:t>R4-2313594</w:t>
      </w:r>
    </w:p>
    <w:p w14:paraId="52B57F23" w14:textId="77777777" w:rsidR="009644EF" w:rsidRPr="00D875AA" w:rsidRDefault="009644EF" w:rsidP="009644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Proposals</w:t>
      </w:r>
    </w:p>
    <w:p w14:paraId="17DB54A8" w14:textId="77777777" w:rsidR="009644EF" w:rsidRPr="00D875AA"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1: </w:t>
      </w:r>
      <w:r>
        <w:rPr>
          <w:rFonts w:eastAsia="SimSun"/>
          <w:szCs w:val="24"/>
          <w:lang w:eastAsia="zh-CN"/>
        </w:rPr>
        <w:t xml:space="preserve">Endorse draft </w:t>
      </w:r>
      <w:proofErr w:type="gramStart"/>
      <w:r w:rsidRPr="00D875AA">
        <w:rPr>
          <w:rFonts w:eastAsia="SimSun"/>
          <w:szCs w:val="24"/>
          <w:lang w:eastAsia="zh-CN"/>
        </w:rPr>
        <w:t>CR</w:t>
      </w:r>
      <w:proofErr w:type="gramEnd"/>
    </w:p>
    <w:p w14:paraId="544B7CEF" w14:textId="77777777" w:rsidR="009644EF"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875AA">
        <w:rPr>
          <w:rFonts w:eastAsia="SimSun"/>
          <w:szCs w:val="24"/>
          <w:lang w:eastAsia="zh-CN"/>
        </w:rPr>
        <w:t xml:space="preserve">Option 2: </w:t>
      </w:r>
      <w:r>
        <w:rPr>
          <w:rFonts w:eastAsia="SimSun"/>
          <w:szCs w:val="24"/>
          <w:lang w:eastAsia="zh-CN"/>
        </w:rPr>
        <w:t>Revise draft CR</w:t>
      </w:r>
    </w:p>
    <w:p w14:paraId="6F04B6BC" w14:textId="77777777" w:rsidR="009644EF" w:rsidRPr="00D875AA"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Pr>
          <w:rFonts w:eastAsia="SimSun"/>
          <w:szCs w:val="24"/>
          <w:lang w:eastAsia="zh-CN"/>
        </w:rPr>
        <w:tab/>
        <w:t xml:space="preserve">Note draft </w:t>
      </w:r>
      <w:proofErr w:type="gramStart"/>
      <w:r>
        <w:rPr>
          <w:rFonts w:eastAsia="SimSun"/>
          <w:szCs w:val="24"/>
          <w:lang w:eastAsia="zh-CN"/>
        </w:rPr>
        <w:t>CR</w:t>
      </w:r>
      <w:proofErr w:type="gramEnd"/>
    </w:p>
    <w:p w14:paraId="22E3494D" w14:textId="77777777" w:rsidR="009644EF" w:rsidRPr="00D875AA" w:rsidRDefault="009644EF" w:rsidP="009644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875AA">
        <w:rPr>
          <w:rFonts w:eastAsia="SimSun"/>
          <w:szCs w:val="24"/>
          <w:lang w:eastAsia="zh-CN"/>
        </w:rPr>
        <w:t>Recommended WF</w:t>
      </w:r>
    </w:p>
    <w:p w14:paraId="047FE452" w14:textId="77777777" w:rsidR="009644EF" w:rsidRPr="00D875AA" w:rsidRDefault="009644EF" w:rsidP="009644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966CCFF" w14:textId="77777777" w:rsidR="009644EF" w:rsidRDefault="009644EF" w:rsidP="009644EF">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8D91" w14:textId="77777777" w:rsidR="00C37FB8" w:rsidRDefault="00C37FB8">
      <w:r>
        <w:separator/>
      </w:r>
    </w:p>
  </w:endnote>
  <w:endnote w:type="continuationSeparator" w:id="0">
    <w:p w14:paraId="402718B8" w14:textId="77777777" w:rsidR="00C37FB8" w:rsidRDefault="00C37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7662" w14:textId="77777777" w:rsidR="00C37FB8" w:rsidRDefault="00C37FB8">
      <w:r>
        <w:separator/>
      </w:r>
    </w:p>
  </w:footnote>
  <w:footnote w:type="continuationSeparator" w:id="0">
    <w:p w14:paraId="5B67A5EB" w14:textId="77777777" w:rsidR="00C37FB8" w:rsidRDefault="00C37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75F"/>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40BD"/>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1240"/>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0704"/>
    <w:rsid w:val="003710BA"/>
    <w:rsid w:val="003770F6"/>
    <w:rsid w:val="00383E37"/>
    <w:rsid w:val="00393042"/>
    <w:rsid w:val="00394AD5"/>
    <w:rsid w:val="0039642D"/>
    <w:rsid w:val="003A2B9E"/>
    <w:rsid w:val="003A2E40"/>
    <w:rsid w:val="003B0158"/>
    <w:rsid w:val="003B40B6"/>
    <w:rsid w:val="003B56DB"/>
    <w:rsid w:val="003B6AB1"/>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1AE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327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077D"/>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0942"/>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44EF"/>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67D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436"/>
    <w:rsid w:val="00B87725"/>
    <w:rsid w:val="00BA259A"/>
    <w:rsid w:val="00BA259C"/>
    <w:rsid w:val="00BA29D3"/>
    <w:rsid w:val="00BA307F"/>
    <w:rsid w:val="00BA5280"/>
    <w:rsid w:val="00BB14F1"/>
    <w:rsid w:val="00BB572E"/>
    <w:rsid w:val="00BB6EF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7FB8"/>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5AA"/>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3F2C"/>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ED6"/>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988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1065</Words>
  <Characters>6076</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13</cp:revision>
  <cp:lastPrinted>2019-04-25T01:09:00Z</cp:lastPrinted>
  <dcterms:created xsi:type="dcterms:W3CDTF">2023-08-14T10:50:00Z</dcterms:created>
  <dcterms:modified xsi:type="dcterms:W3CDTF">2023-08-18T09:33:00Z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