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25D90965"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941C47">
        <w:rPr>
          <w:rFonts w:cs="Arial" w:hint="eastAsia"/>
          <w:sz w:val="24"/>
          <w:szCs w:val="24"/>
          <w:lang w:val="de-DE" w:eastAsia="zh-TW"/>
        </w:rPr>
        <w:t>8</w:t>
      </w:r>
      <w:r w:rsidR="00006351" w:rsidRPr="00DB3907">
        <w:rPr>
          <w:rFonts w:cs="Arial"/>
          <w:sz w:val="24"/>
          <w:szCs w:val="24"/>
          <w:lang w:val="de-DE"/>
        </w:rPr>
        <w:tab/>
      </w:r>
      <w:r w:rsidR="00937145" w:rsidRPr="00937145">
        <w:rPr>
          <w:rFonts w:cs="Arial"/>
          <w:sz w:val="24"/>
          <w:szCs w:val="24"/>
          <w:lang w:val="de-DE"/>
        </w:rPr>
        <w:t>R4-2313503</w:t>
      </w:r>
    </w:p>
    <w:p w14:paraId="1BDB0B17" w14:textId="683E1248" w:rsidR="007B2CE0" w:rsidRPr="00C3099F" w:rsidRDefault="00941C47" w:rsidP="00C3099F">
      <w:pPr>
        <w:tabs>
          <w:tab w:val="left" w:pos="1985"/>
        </w:tabs>
        <w:spacing w:after="0"/>
        <w:jc w:val="both"/>
        <w:rPr>
          <w:rFonts w:ascii="Arial" w:eastAsia="MS Mincho" w:hAnsi="Arial" w:cs="Arial"/>
          <w:b/>
          <w:sz w:val="24"/>
          <w:szCs w:val="24"/>
          <w:lang w:eastAsia="zh-TW"/>
        </w:rPr>
      </w:pPr>
      <w:r w:rsidRPr="00941C47">
        <w:rPr>
          <w:rFonts w:ascii="Arial" w:hAnsi="Arial"/>
          <w:b/>
          <w:sz w:val="24"/>
          <w:szCs w:val="24"/>
          <w:lang w:eastAsia="zh-CN"/>
        </w:rPr>
        <w:t>Toulouse, France, August 21 – August 25, 2023</w:t>
      </w:r>
      <w:r w:rsidR="001674F2" w:rsidRPr="001674F2">
        <w:rPr>
          <w:rFonts w:ascii="Arial" w:hAnsi="Arial"/>
          <w:b/>
          <w:sz w:val="24"/>
          <w:szCs w:val="24"/>
          <w:lang w:eastAsia="zh-CN"/>
        </w:rPr>
        <w:cr/>
      </w:r>
    </w:p>
    <w:p w14:paraId="16783F2C" w14:textId="7230FF57"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116435">
        <w:rPr>
          <w:rFonts w:ascii="Arial" w:hAnsi="Arial"/>
          <w:sz w:val="24"/>
          <w:lang w:val="en-US"/>
        </w:rPr>
        <w:t>8</w:t>
      </w:r>
      <w:r w:rsidR="007B2CE0">
        <w:rPr>
          <w:rFonts w:ascii="Arial" w:hAnsi="Arial"/>
          <w:sz w:val="24"/>
          <w:lang w:val="en-US"/>
        </w:rPr>
        <w:t>.</w:t>
      </w:r>
      <w:r w:rsidR="005C1B1A">
        <w:rPr>
          <w:rFonts w:ascii="Arial" w:hAnsi="Arial"/>
          <w:sz w:val="24"/>
          <w:lang w:val="en-US"/>
        </w:rPr>
        <w:t>5</w:t>
      </w:r>
      <w:r w:rsidR="00E47365">
        <w:rPr>
          <w:rFonts w:ascii="Arial" w:hAnsi="Arial"/>
          <w:sz w:val="24"/>
          <w:lang w:val="en-US"/>
        </w:rPr>
        <w:t>.</w:t>
      </w:r>
      <w:r w:rsidR="008F6E4B">
        <w:rPr>
          <w:rFonts w:ascii="Arial" w:hAnsi="Arial"/>
          <w:sz w:val="24"/>
          <w:lang w:val="en-US"/>
        </w:rPr>
        <w:t>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47E8D776"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014AC0" w:rsidRPr="00014AC0">
        <w:rPr>
          <w:rFonts w:ascii="Arial" w:hAnsi="Arial"/>
          <w:sz w:val="24"/>
          <w:lang w:val="en-US"/>
        </w:rPr>
        <w:t>NR channel raster enhancement</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6D2201F4" w14:textId="3902E83F" w:rsidR="002F1068" w:rsidRDefault="00862908" w:rsidP="002F1068">
      <w:pPr>
        <w:jc w:val="both"/>
        <w:rPr>
          <w:lang w:val="en-US" w:eastAsia="zh-TW"/>
        </w:rPr>
      </w:pPr>
      <w:r>
        <w:rPr>
          <w:lang w:val="en-US"/>
        </w:rPr>
        <w:t xml:space="preserve">In </w:t>
      </w:r>
      <w:r w:rsidR="00790C82">
        <w:rPr>
          <w:lang w:val="en-US"/>
        </w:rPr>
        <w:t>RAN</w:t>
      </w:r>
      <w:r w:rsidR="000E73E2">
        <w:rPr>
          <w:lang w:val="en-US"/>
        </w:rPr>
        <w:t>4</w:t>
      </w:r>
      <w:r w:rsidR="00734160">
        <w:rPr>
          <w:lang w:val="en-US"/>
        </w:rPr>
        <w:t>#10</w:t>
      </w:r>
      <w:r w:rsidR="00EB670A">
        <w:rPr>
          <w:lang w:val="en-US"/>
        </w:rPr>
        <w:t>7</w:t>
      </w:r>
      <w:r w:rsidR="00A839C8" w:rsidRPr="002D327B">
        <w:rPr>
          <w:lang w:val="en-US"/>
        </w:rPr>
        <w:t xml:space="preserve"> meeting</w:t>
      </w:r>
      <w:r w:rsidR="00A839C8" w:rsidRPr="00060A4E">
        <w:rPr>
          <w:lang w:val="en-US"/>
        </w:rPr>
        <w:t>,</w:t>
      </w:r>
      <w:r w:rsidR="00AB7AC1">
        <w:rPr>
          <w:lang w:val="en-US"/>
        </w:rPr>
        <w:t xml:space="preserve"> </w:t>
      </w:r>
      <w:r w:rsidR="00EB670A">
        <w:rPr>
          <w:lang w:val="en-US"/>
        </w:rPr>
        <w:t xml:space="preserve">NR channel raster </w:t>
      </w:r>
      <w:r w:rsidR="004637A3">
        <w:rPr>
          <w:lang w:val="en-US"/>
        </w:rPr>
        <w:t>e</w:t>
      </w:r>
      <w:r w:rsidR="004637A3" w:rsidRPr="004637A3">
        <w:rPr>
          <w:lang w:val="en-US"/>
        </w:rPr>
        <w:t>nhancement</w:t>
      </w:r>
      <w:r w:rsidR="004E0B18">
        <w:rPr>
          <w:lang w:val="en-US"/>
        </w:rPr>
        <w:t xml:space="preserve">s </w:t>
      </w:r>
      <w:r w:rsidR="00E85C21">
        <w:rPr>
          <w:lang w:val="en-US"/>
        </w:rPr>
        <w:t xml:space="preserve">has been </w:t>
      </w:r>
      <w:r w:rsidR="00734160">
        <w:rPr>
          <w:lang w:val="en-US"/>
        </w:rPr>
        <w:t>discussed and some agreement</w:t>
      </w:r>
      <w:r w:rsidR="005F3D84">
        <w:rPr>
          <w:lang w:val="en-US"/>
        </w:rPr>
        <w:t xml:space="preserve">s </w:t>
      </w:r>
      <w:r w:rsidR="00EB670A">
        <w:rPr>
          <w:lang w:val="en-US"/>
        </w:rPr>
        <w:t xml:space="preserve">and open issues </w:t>
      </w:r>
      <w:r w:rsidR="005F3D84">
        <w:rPr>
          <w:lang w:val="en-US"/>
        </w:rPr>
        <w:t>are</w:t>
      </w:r>
      <w:r w:rsidR="00EB670A">
        <w:rPr>
          <w:lang w:val="en-US"/>
        </w:rPr>
        <w:t xml:space="preserve"> captured in the WF [1]. It is agreed that </w:t>
      </w:r>
      <w:r w:rsidR="008F4317">
        <w:rPr>
          <w:lang w:val="en-US"/>
        </w:rPr>
        <w:t xml:space="preserve">the </w:t>
      </w:r>
      <w:r w:rsidR="006459BC">
        <w:rPr>
          <w:lang w:val="en-US"/>
        </w:rPr>
        <w:t>cell</w:t>
      </w:r>
      <w:r w:rsidR="00D41E68">
        <w:rPr>
          <w:lang w:val="en-US"/>
        </w:rPr>
        <w:t>-</w:t>
      </w:r>
      <w:r w:rsidR="006459BC">
        <w:rPr>
          <w:lang w:val="en-US"/>
        </w:rPr>
        <w:t>specific channel BW</w:t>
      </w:r>
      <w:r w:rsidR="008F4317">
        <w:rPr>
          <w:lang w:val="en-US"/>
        </w:rPr>
        <w:t xml:space="preserve"> advertised in </w:t>
      </w:r>
      <w:r w:rsidR="00EB670A">
        <w:rPr>
          <w:lang w:val="en-US"/>
        </w:rPr>
        <w:t xml:space="preserve">SIB1 </w:t>
      </w:r>
      <w:r w:rsidR="008F4317">
        <w:rPr>
          <w:lang w:val="en-US"/>
        </w:rPr>
        <w:t xml:space="preserve">does not have to be placed on the 100KHz. </w:t>
      </w:r>
      <w:r w:rsidR="001F7A51">
        <w:rPr>
          <w:lang w:val="en-US"/>
        </w:rPr>
        <w:t>In addition</w:t>
      </w:r>
      <w:r w:rsidR="007B6F88">
        <w:rPr>
          <w:lang w:val="en-US"/>
        </w:rPr>
        <w:t xml:space="preserve">, </w:t>
      </w:r>
      <w:r w:rsidR="00AF1A82">
        <w:rPr>
          <w:lang w:val="en-US"/>
        </w:rPr>
        <w:t>two approach</w:t>
      </w:r>
      <w:r w:rsidR="006C16FC">
        <w:rPr>
          <w:lang w:val="en-US"/>
        </w:rPr>
        <w:t>es</w:t>
      </w:r>
      <w:r w:rsidR="00AF1A82">
        <w:rPr>
          <w:lang w:val="en-US"/>
        </w:rPr>
        <w:t xml:space="preserve"> with </w:t>
      </w:r>
      <w:r w:rsidR="007B6F88">
        <w:rPr>
          <w:lang w:val="en-US"/>
        </w:rPr>
        <w:t>s</w:t>
      </w:r>
      <w:r w:rsidR="008F4317">
        <w:rPr>
          <w:lang w:val="en-US"/>
        </w:rPr>
        <w:t xml:space="preserve">ome alternatives are listed in the WF for further study. </w:t>
      </w:r>
      <w:r w:rsidR="00EB670A">
        <w:rPr>
          <w:lang w:val="en-US"/>
        </w:rPr>
        <w:t xml:space="preserve"> </w:t>
      </w:r>
    </w:p>
    <w:p w14:paraId="0D68D8F1" w14:textId="269A3D71" w:rsidR="00EB670A" w:rsidRDefault="00EB670A" w:rsidP="002F1068">
      <w:pPr>
        <w:jc w:val="both"/>
        <w:rPr>
          <w:lang w:val="en-US"/>
        </w:rPr>
      </w:pPr>
      <w:r>
        <w:rPr>
          <w:noProof/>
          <w:lang w:val="en-US" w:eastAsia="zh-TW"/>
        </w:rPr>
        <mc:AlternateContent>
          <mc:Choice Requires="wps">
            <w:drawing>
              <wp:inline distT="0" distB="0" distL="0" distR="0" wp14:anchorId="0633EB13" wp14:editId="10CDF546">
                <wp:extent cx="6108065" cy="1047307"/>
                <wp:effectExtent l="0" t="0" r="13335" b="19050"/>
                <wp:docPr id="1911305667" name="Text Box 1911305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47307"/>
                        </a:xfrm>
                        <a:prstGeom prst="rect">
                          <a:avLst/>
                        </a:prstGeom>
                        <a:solidFill>
                          <a:srgbClr val="FFFFFF"/>
                        </a:solidFill>
                        <a:ln w="9525">
                          <a:solidFill>
                            <a:srgbClr val="000000"/>
                          </a:solidFill>
                          <a:miter lim="800000"/>
                          <a:headEnd/>
                          <a:tailEnd/>
                        </a:ln>
                      </wps:spPr>
                      <wps:txbx>
                        <w:txbxContent>
                          <w:p w14:paraId="160E155E" w14:textId="77777777" w:rsidR="00EB670A" w:rsidRPr="002F1068" w:rsidRDefault="00EB670A" w:rsidP="00DC2B27">
                            <w:pPr>
                              <w:pStyle w:val="ListParagraph"/>
                              <w:numPr>
                                <w:ilvl w:val="0"/>
                                <w:numId w:val="19"/>
                              </w:numPr>
                              <w:rPr>
                                <w:rFonts w:ascii="Arial" w:hAnsi="Arial"/>
                                <w:sz w:val="28"/>
                              </w:rPr>
                            </w:pPr>
                            <w:r w:rsidRPr="002F1068">
                              <w:rPr>
                                <w:rFonts w:ascii="Arial" w:hAnsi="Arial"/>
                                <w:sz w:val="28"/>
                              </w:rPr>
                              <w:t>SIB1 positioning off the 100 kHz grid for legacy UEs</w:t>
                            </w:r>
                          </w:p>
                          <w:p w14:paraId="35566C46" w14:textId="77777777" w:rsidR="00EB670A" w:rsidRPr="00EB5CEF" w:rsidRDefault="00EB670A" w:rsidP="00EB670A">
                            <w:pPr>
                              <w:rPr>
                                <w:b/>
                                <w:sz w:val="22"/>
                                <w:szCs w:val="22"/>
                                <w:lang w:eastAsia="zh-CN"/>
                              </w:rPr>
                            </w:pPr>
                            <w:r w:rsidRPr="00EB5CEF">
                              <w:rPr>
                                <w:b/>
                                <w:sz w:val="22"/>
                                <w:szCs w:val="22"/>
                                <w:lang w:eastAsia="zh-CN"/>
                              </w:rPr>
                              <w:t>Agreement:</w:t>
                            </w:r>
                          </w:p>
                          <w:p w14:paraId="4F848AF3" w14:textId="77777777" w:rsidR="00EB670A" w:rsidRPr="002F1068" w:rsidRDefault="00EB670A" w:rsidP="00DC2B27">
                            <w:pPr>
                              <w:pStyle w:val="ListParagraph"/>
                              <w:numPr>
                                <w:ilvl w:val="0"/>
                                <w:numId w:val="18"/>
                              </w:numPr>
                              <w:contextualSpacing w:val="0"/>
                              <w:rPr>
                                <w:rFonts w:eastAsia="MS Mincho"/>
                                <w:sz w:val="22"/>
                                <w:szCs w:val="22"/>
                              </w:rPr>
                            </w:pPr>
                            <w:r w:rsidRPr="00EB5CEF">
                              <w:rPr>
                                <w:rFonts w:eastAsia="Yu Mincho"/>
                                <w:sz w:val="22"/>
                                <w:szCs w:val="22"/>
                                <w:lang w:eastAsia="ja-JP"/>
                              </w:rPr>
                              <w:t>There is no backwards compatibility issue, the carrierBandwidth advertised in SIB1 does not have to be placed on the 100kHz raster.</w:t>
                            </w:r>
                          </w:p>
                          <w:p w14:paraId="2AD37E18" w14:textId="77777777" w:rsidR="00EB670A" w:rsidRDefault="00EB670A" w:rsidP="00EB670A">
                            <w:pPr>
                              <w:spacing w:after="0"/>
                              <w:rPr>
                                <w:rFonts w:eastAsia="Times New Roman"/>
                                <w:color w:val="000000"/>
                                <w:lang w:eastAsia="zh-TW"/>
                              </w:rPr>
                            </w:pPr>
                          </w:p>
                          <w:p w14:paraId="0E993530" w14:textId="77777777" w:rsidR="00EB670A" w:rsidRPr="004637A3" w:rsidRDefault="00EB670A" w:rsidP="00EB670A">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0633EB13" id="_x0000_t202" coordsize="21600,21600" o:spt="202" path="m,l,21600r21600,l21600,xe">
                <v:stroke joinstyle="miter"/>
                <v:path gradientshapeok="t" o:connecttype="rect"/>
              </v:shapetype>
              <v:shape id="Text Box 1911305667" o:spid="_x0000_s1026" type="#_x0000_t202" style="width:480.95pt;height:8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">
                <v:textbox>
                  <w:txbxContent>
                    <w:p w14:paraId="160E155E" w14:textId="77777777" w:rsidR="00EB670A" w:rsidRPr="002F1068" w:rsidRDefault="00EB670A" w:rsidP="00EB670A">
                      <w:pPr>
                        <w:pStyle w:val="ListParagraph"/>
                        <w:numPr>
                          <w:ilvl w:val="0"/>
                          <w:numId w:val="52"/>
                        </w:numPr>
                        <w:rPr>
                          <w:rFonts w:ascii="Arial" w:hAnsi="Arial"/>
                          <w:sz w:val="28"/>
                        </w:rPr>
                      </w:pPr>
                      <w:r w:rsidRPr="002F1068">
                        <w:rPr>
                          <w:rFonts w:ascii="Arial" w:hAnsi="Arial"/>
                          <w:sz w:val="28"/>
                        </w:rPr>
                        <w:t>SIB1 positioning off the 100 kHz grid for legacy UEs</w:t>
                      </w:r>
                    </w:p>
                    <w:p w14:paraId="35566C46" w14:textId="77777777" w:rsidR="00EB670A" w:rsidRPr="00EB5CEF" w:rsidRDefault="00EB670A" w:rsidP="00EB670A">
                      <w:pPr>
                        <w:rPr>
                          <w:b/>
                          <w:sz w:val="22"/>
                          <w:szCs w:val="22"/>
                          <w:lang w:eastAsia="zh-CN"/>
                        </w:rPr>
                      </w:pPr>
                      <w:r w:rsidRPr="00EB5CEF">
                        <w:rPr>
                          <w:b/>
                          <w:sz w:val="22"/>
                          <w:szCs w:val="22"/>
                          <w:lang w:eastAsia="zh-CN"/>
                        </w:rPr>
                        <w:t>Agreement:</w:t>
                      </w:r>
                    </w:p>
                    <w:p w14:paraId="4F848AF3" w14:textId="77777777" w:rsidR="00EB670A" w:rsidRPr="002F1068" w:rsidRDefault="00EB670A" w:rsidP="00EB670A">
                      <w:pPr>
                        <w:pStyle w:val="ListParagraph"/>
                        <w:numPr>
                          <w:ilvl w:val="0"/>
                          <w:numId w:val="51"/>
                        </w:numPr>
                        <w:contextualSpacing w:val="0"/>
                        <w:rPr>
                          <w:rFonts w:eastAsia="MS Mincho"/>
                          <w:sz w:val="22"/>
                          <w:szCs w:val="22"/>
                        </w:rPr>
                      </w:pPr>
                      <w:r w:rsidRPr="00EB5CEF">
                        <w:rPr>
                          <w:rFonts w:eastAsia="Yu Mincho"/>
                          <w:sz w:val="22"/>
                          <w:szCs w:val="22"/>
                          <w:lang w:eastAsia="ja-JP"/>
                        </w:rPr>
                        <w:t xml:space="preserve">There is no backwards compatibility issue, the </w:t>
                      </w:r>
                      <w:proofErr w:type="spellStart"/>
                      <w:r w:rsidRPr="00EB5CEF">
                        <w:rPr>
                          <w:rFonts w:eastAsia="Yu Mincho"/>
                          <w:sz w:val="22"/>
                          <w:szCs w:val="22"/>
                          <w:lang w:eastAsia="ja-JP"/>
                        </w:rPr>
                        <w:t>carrierBandwidth</w:t>
                      </w:r>
                      <w:proofErr w:type="spellEnd"/>
                      <w:r w:rsidRPr="00EB5CEF">
                        <w:rPr>
                          <w:rFonts w:eastAsia="Yu Mincho"/>
                          <w:sz w:val="22"/>
                          <w:szCs w:val="22"/>
                          <w:lang w:eastAsia="ja-JP"/>
                        </w:rPr>
                        <w:t xml:space="preserve"> advertised in SIB1 does not have to be placed on the 100kHz raster.</w:t>
                      </w:r>
                    </w:p>
                    <w:p w14:paraId="2AD37E18" w14:textId="77777777" w:rsidR="00EB670A" w:rsidRDefault="00EB670A" w:rsidP="00EB670A">
                      <w:pPr>
                        <w:spacing w:after="0"/>
                        <w:rPr>
                          <w:rFonts w:eastAsia="Times New Roman"/>
                          <w:color w:val="000000"/>
                          <w:lang w:eastAsia="zh-TW"/>
                        </w:rPr>
                      </w:pPr>
                    </w:p>
                    <w:p w14:paraId="0E993530" w14:textId="77777777" w:rsidR="00EB670A" w:rsidRPr="004637A3" w:rsidRDefault="00EB670A" w:rsidP="00EB670A">
                      <w:pPr>
                        <w:spacing w:after="0"/>
                        <w:rPr>
                          <w:rFonts w:eastAsia="Times New Roman"/>
                          <w:color w:val="000000"/>
                          <w:lang w:eastAsia="zh-TW"/>
                        </w:rPr>
                      </w:pPr>
                    </w:p>
                  </w:txbxContent>
                </v:textbox>
                <w10:anchorlock/>
              </v:shape>
            </w:pict>
          </mc:Fallback>
        </mc:AlternateContent>
      </w:r>
    </w:p>
    <w:p w14:paraId="22A586D2" w14:textId="33A74256" w:rsidR="00EB670A" w:rsidRDefault="006C16FC" w:rsidP="002F1068">
      <w:pPr>
        <w:jc w:val="both"/>
        <w:rPr>
          <w:lang w:val="en-US"/>
        </w:rPr>
      </w:pPr>
      <w:r>
        <w:rPr>
          <w:lang w:val="en-US"/>
        </w:rPr>
        <w:t xml:space="preserve">The </w:t>
      </w:r>
      <w:r w:rsidR="008F4317">
        <w:rPr>
          <w:lang w:val="en-US"/>
        </w:rPr>
        <w:t>Approach 1 is to specify a new channel raster for both UE and gNB in all FR1 bands below 3GHz that currently have 100KHz channel raster. However, th</w:t>
      </w:r>
      <w:r>
        <w:rPr>
          <w:lang w:val="en-US"/>
        </w:rPr>
        <w:t xml:space="preserve">ree options (5KHz,10KHz,50KHz) for </w:t>
      </w:r>
      <w:r w:rsidR="008F4317">
        <w:rPr>
          <w:lang w:val="en-US"/>
        </w:rPr>
        <w:t xml:space="preserve">step size </w:t>
      </w:r>
      <w:r>
        <w:rPr>
          <w:lang w:val="en-US"/>
        </w:rPr>
        <w:t>in the</w:t>
      </w:r>
      <w:r w:rsidR="008F4317">
        <w:rPr>
          <w:lang w:val="en-US"/>
        </w:rPr>
        <w:t xml:space="preserve"> new channel raster is not determined.</w:t>
      </w:r>
    </w:p>
    <w:p w14:paraId="6F898BAD" w14:textId="35446945" w:rsidR="00EB670A" w:rsidRDefault="00D0428B" w:rsidP="002F1068">
      <w:pPr>
        <w:jc w:val="both"/>
        <w:rPr>
          <w:lang w:val="en-US"/>
        </w:rPr>
      </w:pPr>
      <w:r>
        <w:rPr>
          <w:noProof/>
          <w:lang w:val="en-US" w:eastAsia="zh-TW"/>
        </w:rPr>
        <mc:AlternateContent>
          <mc:Choice Requires="wps">
            <w:drawing>
              <wp:inline distT="0" distB="0" distL="0" distR="0" wp14:anchorId="1C875768" wp14:editId="0ACFADC0">
                <wp:extent cx="6108065" cy="3233057"/>
                <wp:effectExtent l="0" t="0" r="13335" b="18415"/>
                <wp:docPr id="965220051" name="Text Box 965220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3233057"/>
                        </a:xfrm>
                        <a:prstGeom prst="rect">
                          <a:avLst/>
                        </a:prstGeom>
                        <a:solidFill>
                          <a:srgbClr val="FFFFFF"/>
                        </a:solidFill>
                        <a:ln w="9525">
                          <a:solidFill>
                            <a:srgbClr val="000000"/>
                          </a:solidFill>
                          <a:miter lim="800000"/>
                          <a:headEnd/>
                          <a:tailEnd/>
                        </a:ln>
                      </wps:spPr>
                      <wps:txbx>
                        <w:txbxContent>
                          <w:p w14:paraId="4CE43FBF" w14:textId="46FC85B1" w:rsidR="00D0428B" w:rsidRDefault="00D0428B" w:rsidP="00DC2B27">
                            <w:pPr>
                              <w:pStyle w:val="Heading3"/>
                              <w:numPr>
                                <w:ilvl w:val="0"/>
                                <w:numId w:val="21"/>
                              </w:numPr>
                            </w:pPr>
                            <w:r>
                              <w:t>Proposed alternatives for further study</w:t>
                            </w:r>
                          </w:p>
                          <w:p w14:paraId="6B6E522F" w14:textId="77777777" w:rsidR="00D0428B" w:rsidRPr="00EB5CEF" w:rsidRDefault="00D0428B" w:rsidP="00DC2B27">
                            <w:pPr>
                              <w:pStyle w:val="ListParagraph"/>
                              <w:numPr>
                                <w:ilvl w:val="1"/>
                                <w:numId w:val="13"/>
                              </w:numPr>
                              <w:overflowPunct/>
                              <w:autoSpaceDE/>
                              <w:autoSpaceDN/>
                              <w:adjustRightInd/>
                              <w:spacing w:after="120"/>
                              <w:ind w:left="644"/>
                              <w:contextualSpacing w:val="0"/>
                              <w:textAlignment w:val="auto"/>
                              <w:rPr>
                                <w:sz w:val="22"/>
                                <w:szCs w:val="28"/>
                                <w:lang w:eastAsia="zh-CN"/>
                              </w:rPr>
                            </w:pPr>
                            <w:r w:rsidRPr="00EB5CEF">
                              <w:rPr>
                                <w:iCs/>
                                <w:sz w:val="22"/>
                                <w:szCs w:val="22"/>
                              </w:rPr>
                              <w:t>Approach 1: Specify a new channel raster</w:t>
                            </w:r>
                          </w:p>
                          <w:p w14:paraId="0253C013" w14:textId="77777777" w:rsidR="00D0428B" w:rsidRPr="00EB5CEF" w:rsidRDefault="00D0428B" w:rsidP="00DC2B27">
                            <w:pPr>
                              <w:pStyle w:val="ListParagraph"/>
                              <w:numPr>
                                <w:ilvl w:val="0"/>
                                <w:numId w:val="15"/>
                              </w:numPr>
                              <w:adjustRightInd/>
                              <w:spacing w:after="120"/>
                              <w:ind w:left="1664"/>
                              <w:contextualSpacing w:val="0"/>
                              <w:rPr>
                                <w:iCs/>
                                <w:sz w:val="22"/>
                                <w:szCs w:val="22"/>
                              </w:rPr>
                            </w:pPr>
                            <w:r w:rsidRPr="00EB5CEF">
                              <w:rPr>
                                <w:iCs/>
                                <w:sz w:val="22"/>
                                <w:szCs w:val="22"/>
                              </w:rPr>
                              <w:t>New channel raster step size:</w:t>
                            </w:r>
                          </w:p>
                          <w:p w14:paraId="61FC5B10" w14:textId="77777777" w:rsidR="00D0428B" w:rsidRPr="00EB5CEF" w:rsidRDefault="00D0428B" w:rsidP="00D0428B">
                            <w:pPr>
                              <w:overflowPunct w:val="0"/>
                              <w:autoSpaceDE w:val="0"/>
                              <w:autoSpaceDN w:val="0"/>
                              <w:spacing w:after="120"/>
                              <w:ind w:left="624"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r>
                            <w:r w:rsidRPr="00835A73">
                              <w:rPr>
                                <w:iCs/>
                                <w:sz w:val="22"/>
                                <w:szCs w:val="22"/>
                              </w:rPr>
                              <w:t>Option 1:</w:t>
                            </w:r>
                            <w:r w:rsidRPr="00EB5CEF">
                              <w:rPr>
                                <w:iCs/>
                                <w:sz w:val="22"/>
                                <w:szCs w:val="22"/>
                              </w:rPr>
                              <w:t xml:space="preserve"> 5 kHz</w:t>
                            </w:r>
                          </w:p>
                          <w:p w14:paraId="293E5D91" w14:textId="77777777" w:rsidR="00D0428B" w:rsidRDefault="00D0428B" w:rsidP="00D0428B">
                            <w:pPr>
                              <w:overflowPunct w:val="0"/>
                              <w:autoSpaceDE w:val="0"/>
                              <w:autoSpaceDN w:val="0"/>
                              <w:spacing w:after="120"/>
                              <w:ind w:left="624"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r>
                            <w:r w:rsidRPr="00835A73">
                              <w:rPr>
                                <w:iCs/>
                                <w:sz w:val="22"/>
                                <w:szCs w:val="22"/>
                              </w:rPr>
                              <w:t>Option 2: 10 kHz</w:t>
                            </w:r>
                          </w:p>
                          <w:p w14:paraId="58984B9B" w14:textId="77777777" w:rsidR="00D0428B" w:rsidRPr="00835A73" w:rsidRDefault="00D0428B" w:rsidP="00D0428B">
                            <w:pPr>
                              <w:overflowPunct w:val="0"/>
                              <w:autoSpaceDE w:val="0"/>
                              <w:autoSpaceDN w:val="0"/>
                              <w:spacing w:after="120"/>
                              <w:ind w:left="624" w:firstLine="420"/>
                              <w:textAlignment w:val="baseline"/>
                              <w:rPr>
                                <w:iCs/>
                                <w:sz w:val="22"/>
                                <w:szCs w:val="22"/>
                              </w:rPr>
                            </w:pPr>
                            <w:r>
                              <w:rPr>
                                <w:iCs/>
                                <w:sz w:val="22"/>
                                <w:szCs w:val="22"/>
                              </w:rPr>
                              <w:tab/>
                            </w:r>
                            <w:r>
                              <w:rPr>
                                <w:iCs/>
                                <w:sz w:val="22"/>
                                <w:szCs w:val="22"/>
                              </w:rPr>
                              <w:tab/>
                            </w:r>
                            <w:r>
                              <w:rPr>
                                <w:iCs/>
                                <w:sz w:val="22"/>
                                <w:szCs w:val="22"/>
                              </w:rPr>
                              <w:tab/>
                              <w:t>Option 3: 50kHz</w:t>
                            </w:r>
                          </w:p>
                          <w:p w14:paraId="65996188" w14:textId="77777777" w:rsidR="00D0428B" w:rsidRPr="00EB5CEF" w:rsidRDefault="00D0428B" w:rsidP="00DC2B27">
                            <w:pPr>
                              <w:pStyle w:val="ListParagraph"/>
                              <w:numPr>
                                <w:ilvl w:val="0"/>
                                <w:numId w:val="15"/>
                              </w:numPr>
                              <w:adjustRightInd/>
                              <w:spacing w:after="120"/>
                              <w:ind w:left="1664"/>
                              <w:contextualSpacing w:val="0"/>
                              <w:rPr>
                                <w:iCs/>
                                <w:sz w:val="22"/>
                                <w:szCs w:val="22"/>
                              </w:rPr>
                            </w:pPr>
                            <w:r w:rsidRPr="00EB5CEF">
                              <w:rPr>
                                <w:iCs/>
                                <w:sz w:val="22"/>
                                <w:szCs w:val="22"/>
                              </w:rPr>
                              <w:t>The new channel raster should be specified for:</w:t>
                            </w:r>
                          </w:p>
                          <w:p w14:paraId="483F91A5" w14:textId="77777777" w:rsidR="00D0428B" w:rsidRPr="00EB5CEF" w:rsidRDefault="00D0428B" w:rsidP="00D0428B">
                            <w:pPr>
                              <w:overflowPunct w:val="0"/>
                              <w:autoSpaceDE w:val="0"/>
                              <w:autoSpaceDN w:val="0"/>
                              <w:spacing w:after="120"/>
                              <w:ind w:left="624"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t>both UE and gNB.</w:t>
                            </w:r>
                          </w:p>
                          <w:p w14:paraId="49C34EB8" w14:textId="77777777" w:rsidR="00D0428B" w:rsidRPr="00EB5CEF" w:rsidRDefault="00D0428B" w:rsidP="00DC2B27">
                            <w:pPr>
                              <w:pStyle w:val="ListParagraph"/>
                              <w:numPr>
                                <w:ilvl w:val="0"/>
                                <w:numId w:val="15"/>
                              </w:numPr>
                              <w:adjustRightInd/>
                              <w:spacing w:after="120"/>
                              <w:ind w:left="1664"/>
                              <w:contextualSpacing w:val="0"/>
                              <w:rPr>
                                <w:iCs/>
                                <w:sz w:val="22"/>
                                <w:szCs w:val="22"/>
                              </w:rPr>
                            </w:pPr>
                            <w:r w:rsidRPr="00EB5CEF">
                              <w:rPr>
                                <w:iCs/>
                                <w:sz w:val="22"/>
                                <w:szCs w:val="22"/>
                              </w:rPr>
                              <w:t>For which bands this new channel raster should be specified:</w:t>
                            </w:r>
                          </w:p>
                          <w:p w14:paraId="64AFB246" w14:textId="77777777" w:rsidR="00D0428B" w:rsidRPr="00EB5CEF" w:rsidRDefault="00D0428B" w:rsidP="00D0428B">
                            <w:pPr>
                              <w:overflowPunct w:val="0"/>
                              <w:autoSpaceDE w:val="0"/>
                              <w:autoSpaceDN w:val="0"/>
                              <w:spacing w:after="120"/>
                              <w:ind w:left="624"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t>All FR1 bands below 3GHz that that currently have 100 kHz channel raster</w:t>
                            </w:r>
                          </w:p>
                          <w:p w14:paraId="1D402B2C" w14:textId="77777777" w:rsidR="008F4317" w:rsidRPr="00D12AD9" w:rsidRDefault="008F4317" w:rsidP="008F4317">
                            <w:pPr>
                              <w:overflowPunct w:val="0"/>
                              <w:autoSpaceDE w:val="0"/>
                              <w:autoSpaceDN w:val="0"/>
                              <w:textAlignment w:val="baseline"/>
                              <w:rPr>
                                <w:b/>
                                <w:bCs/>
                                <w:iCs/>
                                <w:sz w:val="22"/>
                                <w:szCs w:val="22"/>
                              </w:rPr>
                            </w:pPr>
                            <w:r w:rsidRPr="00D12AD9">
                              <w:rPr>
                                <w:b/>
                                <w:bCs/>
                                <w:iCs/>
                                <w:sz w:val="22"/>
                                <w:szCs w:val="22"/>
                              </w:rPr>
                              <w:t>Way forward:</w:t>
                            </w:r>
                          </w:p>
                          <w:p w14:paraId="41C4EC42" w14:textId="77777777" w:rsidR="008F4317" w:rsidRPr="00D12AD9" w:rsidRDefault="008F4317" w:rsidP="008F4317">
                            <w:pPr>
                              <w:overflowPunct w:val="0"/>
                              <w:autoSpaceDE w:val="0"/>
                              <w:autoSpaceDN w:val="0"/>
                              <w:textAlignment w:val="baseline"/>
                              <w:rPr>
                                <w:iCs/>
                                <w:sz w:val="22"/>
                                <w:szCs w:val="22"/>
                              </w:rPr>
                            </w:pPr>
                            <w:r w:rsidRPr="00D12AD9">
                              <w:rPr>
                                <w:iCs/>
                                <w:sz w:val="22"/>
                                <w:szCs w:val="22"/>
                              </w:rPr>
                              <w:t>For the next meeting,</w:t>
                            </w:r>
                            <w:r>
                              <w:rPr>
                                <w:iCs/>
                                <w:sz w:val="22"/>
                                <w:szCs w:val="22"/>
                              </w:rPr>
                              <w:t xml:space="preserve"> companies are encouraged to detail the expected specification’ updates of their preferred approach.</w:t>
                            </w:r>
                          </w:p>
                          <w:p w14:paraId="03099119" w14:textId="77777777" w:rsidR="00D0428B" w:rsidRDefault="00D0428B" w:rsidP="00D0428B">
                            <w:pPr>
                              <w:spacing w:after="0"/>
                              <w:rPr>
                                <w:rFonts w:eastAsia="Times New Roman"/>
                                <w:color w:val="000000"/>
                                <w:lang w:eastAsia="zh-TW"/>
                              </w:rPr>
                            </w:pPr>
                          </w:p>
                          <w:p w14:paraId="21100CFA" w14:textId="77777777" w:rsidR="00D0428B" w:rsidRPr="004637A3" w:rsidRDefault="00D0428B" w:rsidP="00D0428B">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C875768" id="Text Box 965220051" o:spid="_x0000_s1027" type="#_x0000_t202" style="width:480.95pt;height:25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">
                <v:textbox>
                  <w:txbxContent>
                    <w:p w14:paraId="4CE43FBF" w14:textId="46FC85B1" w:rsidR="00D0428B" w:rsidRDefault="00D0428B" w:rsidP="008F4317">
                      <w:pPr>
                        <w:pStyle w:val="Heading3"/>
                        <w:numPr>
                          <w:ilvl w:val="0"/>
                          <w:numId w:val="54"/>
                        </w:numPr>
                      </w:pPr>
                      <w:r>
                        <w:t>Proposed alternatives for further study</w:t>
                      </w:r>
                    </w:p>
                    <w:p w14:paraId="6B6E522F" w14:textId="77777777" w:rsidR="00D0428B" w:rsidRPr="00EB5CEF" w:rsidRDefault="00D0428B" w:rsidP="00D0428B">
                      <w:pPr>
                        <w:pStyle w:val="ListParagraph"/>
                        <w:numPr>
                          <w:ilvl w:val="1"/>
                          <w:numId w:val="38"/>
                        </w:numPr>
                        <w:overflowPunct/>
                        <w:autoSpaceDE/>
                        <w:autoSpaceDN/>
                        <w:adjustRightInd/>
                        <w:spacing w:after="120"/>
                        <w:ind w:left="644"/>
                        <w:contextualSpacing w:val="0"/>
                        <w:textAlignment w:val="auto"/>
                        <w:rPr>
                          <w:sz w:val="22"/>
                          <w:szCs w:val="28"/>
                          <w:lang w:eastAsia="zh-CN"/>
                        </w:rPr>
                      </w:pPr>
                      <w:r w:rsidRPr="00EB5CEF">
                        <w:rPr>
                          <w:iCs/>
                          <w:sz w:val="22"/>
                          <w:szCs w:val="22"/>
                        </w:rPr>
                        <w:t>Approach 1: Specify a new channel raster</w:t>
                      </w:r>
                    </w:p>
                    <w:p w14:paraId="0253C013" w14:textId="77777777" w:rsidR="00D0428B" w:rsidRPr="00EB5CEF" w:rsidRDefault="00D0428B" w:rsidP="00D0428B">
                      <w:pPr>
                        <w:pStyle w:val="ListParagraph"/>
                        <w:numPr>
                          <w:ilvl w:val="0"/>
                          <w:numId w:val="47"/>
                        </w:numPr>
                        <w:adjustRightInd/>
                        <w:spacing w:after="120"/>
                        <w:ind w:left="1664"/>
                        <w:contextualSpacing w:val="0"/>
                        <w:rPr>
                          <w:iCs/>
                          <w:sz w:val="22"/>
                          <w:szCs w:val="22"/>
                        </w:rPr>
                      </w:pPr>
                      <w:r w:rsidRPr="00EB5CEF">
                        <w:rPr>
                          <w:iCs/>
                          <w:sz w:val="22"/>
                          <w:szCs w:val="22"/>
                        </w:rPr>
                        <w:t>New channel raster step size:</w:t>
                      </w:r>
                    </w:p>
                    <w:p w14:paraId="61FC5B10" w14:textId="77777777" w:rsidR="00D0428B" w:rsidRPr="00EB5CEF" w:rsidRDefault="00D0428B" w:rsidP="00D0428B">
                      <w:pPr>
                        <w:overflowPunct w:val="0"/>
                        <w:autoSpaceDE w:val="0"/>
                        <w:autoSpaceDN w:val="0"/>
                        <w:spacing w:after="120"/>
                        <w:ind w:left="624"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r>
                      <w:r w:rsidRPr="00835A73">
                        <w:rPr>
                          <w:iCs/>
                          <w:sz w:val="22"/>
                          <w:szCs w:val="22"/>
                        </w:rPr>
                        <w:t>Option 1:</w:t>
                      </w:r>
                      <w:r w:rsidRPr="00EB5CEF">
                        <w:rPr>
                          <w:iCs/>
                          <w:sz w:val="22"/>
                          <w:szCs w:val="22"/>
                        </w:rPr>
                        <w:t xml:space="preserve"> 5 kHz</w:t>
                      </w:r>
                    </w:p>
                    <w:p w14:paraId="293E5D91" w14:textId="77777777" w:rsidR="00D0428B" w:rsidRDefault="00D0428B" w:rsidP="00D0428B">
                      <w:pPr>
                        <w:overflowPunct w:val="0"/>
                        <w:autoSpaceDE w:val="0"/>
                        <w:autoSpaceDN w:val="0"/>
                        <w:spacing w:after="120"/>
                        <w:ind w:left="624"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r>
                      <w:r w:rsidRPr="00835A73">
                        <w:rPr>
                          <w:iCs/>
                          <w:sz w:val="22"/>
                          <w:szCs w:val="22"/>
                        </w:rPr>
                        <w:t>Option 2: 10 kHz</w:t>
                      </w:r>
                    </w:p>
                    <w:p w14:paraId="58984B9B" w14:textId="77777777" w:rsidR="00D0428B" w:rsidRPr="00835A73" w:rsidRDefault="00D0428B" w:rsidP="00D0428B">
                      <w:pPr>
                        <w:overflowPunct w:val="0"/>
                        <w:autoSpaceDE w:val="0"/>
                        <w:autoSpaceDN w:val="0"/>
                        <w:spacing w:after="120"/>
                        <w:ind w:left="624" w:firstLine="420"/>
                        <w:textAlignment w:val="baseline"/>
                        <w:rPr>
                          <w:iCs/>
                          <w:sz w:val="22"/>
                          <w:szCs w:val="22"/>
                        </w:rPr>
                      </w:pPr>
                      <w:r>
                        <w:rPr>
                          <w:iCs/>
                          <w:sz w:val="22"/>
                          <w:szCs w:val="22"/>
                        </w:rPr>
                        <w:tab/>
                      </w:r>
                      <w:r>
                        <w:rPr>
                          <w:iCs/>
                          <w:sz w:val="22"/>
                          <w:szCs w:val="22"/>
                        </w:rPr>
                        <w:tab/>
                      </w:r>
                      <w:r>
                        <w:rPr>
                          <w:iCs/>
                          <w:sz w:val="22"/>
                          <w:szCs w:val="22"/>
                        </w:rPr>
                        <w:tab/>
                        <w:t>Option 3: 50kHz</w:t>
                      </w:r>
                    </w:p>
                    <w:p w14:paraId="65996188" w14:textId="77777777" w:rsidR="00D0428B" w:rsidRPr="00EB5CEF" w:rsidRDefault="00D0428B" w:rsidP="00D0428B">
                      <w:pPr>
                        <w:pStyle w:val="ListParagraph"/>
                        <w:numPr>
                          <w:ilvl w:val="0"/>
                          <w:numId w:val="47"/>
                        </w:numPr>
                        <w:adjustRightInd/>
                        <w:spacing w:after="120"/>
                        <w:ind w:left="1664"/>
                        <w:contextualSpacing w:val="0"/>
                        <w:rPr>
                          <w:iCs/>
                          <w:sz w:val="22"/>
                          <w:szCs w:val="22"/>
                        </w:rPr>
                      </w:pPr>
                      <w:r w:rsidRPr="00EB5CEF">
                        <w:rPr>
                          <w:iCs/>
                          <w:sz w:val="22"/>
                          <w:szCs w:val="22"/>
                        </w:rPr>
                        <w:t>The new channel raster should be specified for:</w:t>
                      </w:r>
                    </w:p>
                    <w:p w14:paraId="483F91A5" w14:textId="77777777" w:rsidR="00D0428B" w:rsidRPr="00EB5CEF" w:rsidRDefault="00D0428B" w:rsidP="00D0428B">
                      <w:pPr>
                        <w:overflowPunct w:val="0"/>
                        <w:autoSpaceDE w:val="0"/>
                        <w:autoSpaceDN w:val="0"/>
                        <w:spacing w:after="120"/>
                        <w:ind w:left="624"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t xml:space="preserve">both UE and </w:t>
                      </w:r>
                      <w:proofErr w:type="spellStart"/>
                      <w:r w:rsidRPr="00EB5CEF">
                        <w:rPr>
                          <w:iCs/>
                          <w:sz w:val="22"/>
                          <w:szCs w:val="22"/>
                        </w:rPr>
                        <w:t>gNB</w:t>
                      </w:r>
                      <w:proofErr w:type="spellEnd"/>
                      <w:r w:rsidRPr="00EB5CEF">
                        <w:rPr>
                          <w:iCs/>
                          <w:sz w:val="22"/>
                          <w:szCs w:val="22"/>
                        </w:rPr>
                        <w:t>.</w:t>
                      </w:r>
                    </w:p>
                    <w:p w14:paraId="49C34EB8" w14:textId="77777777" w:rsidR="00D0428B" w:rsidRPr="00EB5CEF" w:rsidRDefault="00D0428B" w:rsidP="00D0428B">
                      <w:pPr>
                        <w:pStyle w:val="ListParagraph"/>
                        <w:numPr>
                          <w:ilvl w:val="0"/>
                          <w:numId w:val="47"/>
                        </w:numPr>
                        <w:adjustRightInd/>
                        <w:spacing w:after="120"/>
                        <w:ind w:left="1664"/>
                        <w:contextualSpacing w:val="0"/>
                        <w:rPr>
                          <w:iCs/>
                          <w:sz w:val="22"/>
                          <w:szCs w:val="22"/>
                        </w:rPr>
                      </w:pPr>
                      <w:r w:rsidRPr="00EB5CEF">
                        <w:rPr>
                          <w:iCs/>
                          <w:sz w:val="22"/>
                          <w:szCs w:val="22"/>
                        </w:rPr>
                        <w:t>For which bands this new channel raster should be specified:</w:t>
                      </w:r>
                    </w:p>
                    <w:p w14:paraId="64AFB246" w14:textId="77777777" w:rsidR="00D0428B" w:rsidRPr="00EB5CEF" w:rsidRDefault="00D0428B" w:rsidP="00D0428B">
                      <w:pPr>
                        <w:overflowPunct w:val="0"/>
                        <w:autoSpaceDE w:val="0"/>
                        <w:autoSpaceDN w:val="0"/>
                        <w:spacing w:after="120"/>
                        <w:ind w:left="624"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t>All FR1 bands below 3GHz that that currently have 100 kHz channel raster</w:t>
                      </w:r>
                    </w:p>
                    <w:p w14:paraId="1D402B2C" w14:textId="77777777" w:rsidR="008F4317" w:rsidRPr="00D12AD9" w:rsidRDefault="008F4317" w:rsidP="008F4317">
                      <w:pPr>
                        <w:overflowPunct w:val="0"/>
                        <w:autoSpaceDE w:val="0"/>
                        <w:autoSpaceDN w:val="0"/>
                        <w:textAlignment w:val="baseline"/>
                        <w:rPr>
                          <w:b/>
                          <w:bCs/>
                          <w:iCs/>
                          <w:sz w:val="22"/>
                          <w:szCs w:val="22"/>
                        </w:rPr>
                      </w:pPr>
                      <w:r w:rsidRPr="00D12AD9">
                        <w:rPr>
                          <w:b/>
                          <w:bCs/>
                          <w:iCs/>
                          <w:sz w:val="22"/>
                          <w:szCs w:val="22"/>
                        </w:rPr>
                        <w:t>Way forward:</w:t>
                      </w:r>
                    </w:p>
                    <w:p w14:paraId="41C4EC42" w14:textId="77777777" w:rsidR="008F4317" w:rsidRPr="00D12AD9" w:rsidRDefault="008F4317" w:rsidP="008F4317">
                      <w:pPr>
                        <w:overflowPunct w:val="0"/>
                        <w:autoSpaceDE w:val="0"/>
                        <w:autoSpaceDN w:val="0"/>
                        <w:textAlignment w:val="baseline"/>
                        <w:rPr>
                          <w:iCs/>
                          <w:sz w:val="22"/>
                          <w:szCs w:val="22"/>
                        </w:rPr>
                      </w:pPr>
                      <w:r w:rsidRPr="00D12AD9">
                        <w:rPr>
                          <w:iCs/>
                          <w:sz w:val="22"/>
                          <w:szCs w:val="22"/>
                        </w:rPr>
                        <w:t>For the next meeting,</w:t>
                      </w:r>
                      <w:r>
                        <w:rPr>
                          <w:iCs/>
                          <w:sz w:val="22"/>
                          <w:szCs w:val="22"/>
                        </w:rPr>
                        <w:t xml:space="preserve"> companies are encouraged to detail the expected specification’ updates of their preferred approach.</w:t>
                      </w:r>
                    </w:p>
                    <w:p w14:paraId="03099119" w14:textId="77777777" w:rsidR="00D0428B" w:rsidRDefault="00D0428B" w:rsidP="00D0428B">
                      <w:pPr>
                        <w:spacing w:after="0"/>
                        <w:rPr>
                          <w:rFonts w:eastAsia="Times New Roman"/>
                          <w:color w:val="000000"/>
                          <w:lang w:eastAsia="zh-TW"/>
                        </w:rPr>
                      </w:pPr>
                    </w:p>
                    <w:p w14:paraId="21100CFA" w14:textId="77777777" w:rsidR="00D0428B" w:rsidRPr="004637A3" w:rsidRDefault="00D0428B" w:rsidP="00D0428B">
                      <w:pPr>
                        <w:spacing w:after="0"/>
                        <w:rPr>
                          <w:rFonts w:eastAsia="Times New Roman"/>
                          <w:color w:val="000000"/>
                          <w:lang w:eastAsia="zh-TW"/>
                        </w:rPr>
                      </w:pPr>
                    </w:p>
                  </w:txbxContent>
                </v:textbox>
                <w10:anchorlock/>
              </v:shape>
            </w:pict>
          </mc:Fallback>
        </mc:AlternateContent>
      </w:r>
    </w:p>
    <w:p w14:paraId="3FF83971" w14:textId="0FF6AC31" w:rsidR="008F4317" w:rsidRPr="002F2E0D" w:rsidRDefault="008F4317" w:rsidP="008F4317">
      <w:pPr>
        <w:jc w:val="both"/>
        <w:rPr>
          <w:lang w:val="en-US"/>
        </w:rPr>
      </w:pPr>
      <w:r>
        <w:rPr>
          <w:lang w:val="en-US"/>
        </w:rPr>
        <w:t xml:space="preserve">Approach 2 is not to specify new channel raster and </w:t>
      </w:r>
      <w:r w:rsidR="0048360F">
        <w:rPr>
          <w:lang w:val="en-US"/>
        </w:rPr>
        <w:t xml:space="preserve">two alternatives are listed for further study. </w:t>
      </w:r>
      <w:r w:rsidR="001D36D6">
        <w:rPr>
          <w:lang w:val="en-US"/>
        </w:rPr>
        <w:t xml:space="preserve">The Alternative 1 is to clarify that the </w:t>
      </w:r>
      <w:r w:rsidR="00B02755">
        <w:rPr>
          <w:lang w:val="en-US"/>
        </w:rPr>
        <w:t xml:space="preserve">mapping rule for </w:t>
      </w:r>
      <w:r w:rsidR="001D36D6">
        <w:rPr>
          <w:lang w:val="en-US"/>
        </w:rPr>
        <w:t xml:space="preserve">the channel raster </w:t>
      </w:r>
      <w:r w:rsidR="00B02755">
        <w:rPr>
          <w:lang w:val="en-US"/>
        </w:rPr>
        <w:t xml:space="preserve">to resource element </w:t>
      </w:r>
      <w:r w:rsidR="001D36D6">
        <w:rPr>
          <w:lang w:val="en-US"/>
        </w:rPr>
        <w:t xml:space="preserve">in </w:t>
      </w:r>
      <w:r w:rsidR="00B02755">
        <w:rPr>
          <w:lang w:val="en-US"/>
        </w:rPr>
        <w:t xml:space="preserve">UE and BS specification </w:t>
      </w:r>
      <w:r w:rsidR="001D36D6">
        <w:rPr>
          <w:lang w:val="en-US"/>
        </w:rPr>
        <w:t>clause 5.4.2.2 needs to include</w:t>
      </w:r>
      <w:r w:rsidR="00BE2CDE">
        <w:rPr>
          <w:iCs/>
          <w:sz w:val="22"/>
          <w:szCs w:val="22"/>
          <w:lang w:val="en-US"/>
        </w:rPr>
        <w:t xml:space="preserve"> </w:t>
      </w:r>
      <w:r w:rsidR="00587CDE">
        <w:rPr>
          <w:iCs/>
          <w:sz w:val="22"/>
          <w:szCs w:val="22"/>
          <w:lang w:val="en-US"/>
        </w:rPr>
        <w:t xml:space="preserve">the </w:t>
      </w:r>
      <w:r w:rsidR="00BE2CDE" w:rsidRPr="00EB5CEF">
        <w:rPr>
          <w:iCs/>
          <w:sz w:val="22"/>
          <w:szCs w:val="22"/>
        </w:rPr>
        <w:t>c</w:t>
      </w:r>
      <w:r w:rsidR="00BE2CDE">
        <w:rPr>
          <w:iCs/>
          <w:sz w:val="22"/>
          <w:szCs w:val="22"/>
        </w:rPr>
        <w:t>e</w:t>
      </w:r>
      <w:r w:rsidR="00BE2CDE" w:rsidRPr="00EB5CEF">
        <w:rPr>
          <w:iCs/>
          <w:sz w:val="22"/>
          <w:szCs w:val="22"/>
        </w:rPr>
        <w:t>nt</w:t>
      </w:r>
      <w:r w:rsidR="00BE2CDE">
        <w:rPr>
          <w:iCs/>
          <w:sz w:val="22"/>
          <w:szCs w:val="22"/>
        </w:rPr>
        <w:t>r</w:t>
      </w:r>
      <w:r w:rsidR="00587CDE">
        <w:rPr>
          <w:iCs/>
          <w:sz w:val="22"/>
          <w:szCs w:val="22"/>
        </w:rPr>
        <w:t>e</w:t>
      </w:r>
      <w:r w:rsidR="00B02755" w:rsidRPr="00EB5CEF">
        <w:rPr>
          <w:iCs/>
          <w:sz w:val="22"/>
          <w:szCs w:val="22"/>
        </w:rPr>
        <w:t xml:space="preserve"> of a carrier grid of a serving cell for at least one numerology as advertised in SIB1</w:t>
      </w:r>
      <w:r w:rsidR="00B02755">
        <w:rPr>
          <w:iCs/>
          <w:sz w:val="22"/>
          <w:szCs w:val="22"/>
        </w:rPr>
        <w:t>.</w:t>
      </w:r>
      <w:r w:rsidR="00B02755">
        <w:rPr>
          <w:lang w:val="en-US"/>
        </w:rPr>
        <w:t xml:space="preserve"> Then, the network can use RRC signaling to reconfigure </w:t>
      </w:r>
      <w:r w:rsidR="00B02755" w:rsidRPr="00EB5CEF">
        <w:rPr>
          <w:iCs/>
          <w:sz w:val="22"/>
          <w:szCs w:val="22"/>
        </w:rPr>
        <w:t>UE-specific channel BW</w:t>
      </w:r>
      <w:r w:rsidR="00B02755">
        <w:rPr>
          <w:iCs/>
          <w:sz w:val="22"/>
          <w:szCs w:val="22"/>
        </w:rPr>
        <w:t xml:space="preserve"> within a wider cell-specific </w:t>
      </w:r>
      <w:r w:rsidR="00587CDE">
        <w:rPr>
          <w:iCs/>
          <w:sz w:val="22"/>
          <w:szCs w:val="22"/>
        </w:rPr>
        <w:t>channel BW</w:t>
      </w:r>
      <w:r w:rsidR="00B02755">
        <w:rPr>
          <w:iCs/>
          <w:sz w:val="22"/>
          <w:szCs w:val="22"/>
        </w:rPr>
        <w:t>. The alternative 3</w:t>
      </w:r>
      <w:r w:rsidR="006C0F7D">
        <w:rPr>
          <w:iCs/>
          <w:sz w:val="22"/>
          <w:szCs w:val="22"/>
        </w:rPr>
        <w:t xml:space="preserve"> is that </w:t>
      </w:r>
      <w:r w:rsidR="00587CDE">
        <w:rPr>
          <w:iCs/>
          <w:sz w:val="22"/>
          <w:szCs w:val="22"/>
        </w:rPr>
        <w:t xml:space="preserve">the </w:t>
      </w:r>
      <w:r w:rsidR="006C0F7D">
        <w:rPr>
          <w:iCs/>
          <w:sz w:val="22"/>
          <w:szCs w:val="22"/>
        </w:rPr>
        <w:t>UE can signal a capability to support a UE</w:t>
      </w:r>
      <w:r w:rsidR="00587CDE">
        <w:rPr>
          <w:iCs/>
          <w:sz w:val="22"/>
          <w:szCs w:val="22"/>
        </w:rPr>
        <w:t>-</w:t>
      </w:r>
      <w:r w:rsidR="006C0F7D">
        <w:rPr>
          <w:iCs/>
          <w:sz w:val="22"/>
          <w:szCs w:val="22"/>
        </w:rPr>
        <w:t xml:space="preserve">specific channel BW </w:t>
      </w:r>
      <w:r w:rsidR="006C0F7D" w:rsidRPr="006C0F7D">
        <w:rPr>
          <w:iCs/>
          <w:sz w:val="22"/>
          <w:szCs w:val="22"/>
        </w:rPr>
        <w:t xml:space="preserve">off the 100 kHz </w:t>
      </w:r>
      <w:r w:rsidR="006C0F7D">
        <w:rPr>
          <w:iCs/>
          <w:sz w:val="22"/>
          <w:szCs w:val="22"/>
        </w:rPr>
        <w:t xml:space="preserve">channel </w:t>
      </w:r>
      <w:r w:rsidR="006C0F7D" w:rsidRPr="006C0F7D">
        <w:rPr>
          <w:iCs/>
          <w:sz w:val="22"/>
          <w:szCs w:val="22"/>
        </w:rPr>
        <w:t xml:space="preserve">raster </w:t>
      </w:r>
      <w:r w:rsidR="00587CDE">
        <w:rPr>
          <w:iCs/>
          <w:sz w:val="22"/>
          <w:szCs w:val="22"/>
        </w:rPr>
        <w:t>with</w:t>
      </w:r>
      <w:r w:rsidR="006C0F7D">
        <w:rPr>
          <w:iCs/>
          <w:sz w:val="22"/>
          <w:szCs w:val="22"/>
        </w:rPr>
        <w:t xml:space="preserve"> </w:t>
      </w:r>
      <w:r w:rsidR="00587CDE">
        <w:rPr>
          <w:iCs/>
          <w:sz w:val="22"/>
          <w:szCs w:val="22"/>
        </w:rPr>
        <w:t xml:space="preserve">some BW configuration </w:t>
      </w:r>
      <w:r w:rsidR="006C0F7D">
        <w:rPr>
          <w:iCs/>
          <w:sz w:val="22"/>
          <w:szCs w:val="22"/>
        </w:rPr>
        <w:t>conditions</w:t>
      </w:r>
      <w:r w:rsidR="00587CDE">
        <w:rPr>
          <w:iCs/>
          <w:sz w:val="22"/>
          <w:szCs w:val="22"/>
        </w:rPr>
        <w:t xml:space="preserve">, </w:t>
      </w:r>
      <w:r w:rsidR="006C0F7D">
        <w:rPr>
          <w:iCs/>
          <w:sz w:val="22"/>
          <w:szCs w:val="22"/>
        </w:rPr>
        <w:t>and the network can configure the UE</w:t>
      </w:r>
      <w:r w:rsidR="00587CDE">
        <w:rPr>
          <w:iCs/>
          <w:sz w:val="22"/>
          <w:szCs w:val="22"/>
        </w:rPr>
        <w:t>-</w:t>
      </w:r>
      <w:r w:rsidR="006C0F7D">
        <w:rPr>
          <w:iCs/>
          <w:sz w:val="22"/>
          <w:szCs w:val="22"/>
        </w:rPr>
        <w:t xml:space="preserve">specific channel BW </w:t>
      </w:r>
      <w:r w:rsidR="00672BB9">
        <w:rPr>
          <w:iCs/>
          <w:sz w:val="22"/>
          <w:szCs w:val="22"/>
        </w:rPr>
        <w:t xml:space="preserve">by </w:t>
      </w:r>
      <w:r w:rsidR="006C0F7D">
        <w:rPr>
          <w:iCs/>
          <w:sz w:val="22"/>
          <w:szCs w:val="22"/>
        </w:rPr>
        <w:t xml:space="preserve">RB grid </w:t>
      </w:r>
      <w:r w:rsidR="00672BB9">
        <w:rPr>
          <w:iCs/>
          <w:sz w:val="22"/>
          <w:szCs w:val="22"/>
        </w:rPr>
        <w:t>of</w:t>
      </w:r>
      <w:r w:rsidR="006C0F7D">
        <w:rPr>
          <w:iCs/>
          <w:sz w:val="22"/>
          <w:szCs w:val="22"/>
        </w:rPr>
        <w:t xml:space="preserve"> the </w:t>
      </w:r>
      <w:r w:rsidR="006C0F7D" w:rsidRPr="00EB5CEF">
        <w:rPr>
          <w:iCs/>
          <w:sz w:val="22"/>
          <w:szCs w:val="22"/>
        </w:rPr>
        <w:t>carrier bandwidth in SIB1</w:t>
      </w:r>
      <w:r w:rsidR="002F2E0D">
        <w:rPr>
          <w:iCs/>
          <w:sz w:val="22"/>
          <w:szCs w:val="22"/>
        </w:rPr>
        <w:t xml:space="preserve">, where only </w:t>
      </w:r>
      <w:r w:rsidR="00EC66E8">
        <w:rPr>
          <w:iCs/>
          <w:sz w:val="22"/>
          <w:szCs w:val="22"/>
        </w:rPr>
        <w:t xml:space="preserve">some </w:t>
      </w:r>
      <w:r w:rsidR="002F2E0D">
        <w:rPr>
          <w:iCs/>
          <w:sz w:val="22"/>
          <w:szCs w:val="22"/>
        </w:rPr>
        <w:t>sparser RB grids need to be specified as the new raster.</w:t>
      </w:r>
    </w:p>
    <w:p w14:paraId="078FF6CD" w14:textId="4FCF2042" w:rsidR="002268DC" w:rsidRDefault="004E0B18" w:rsidP="00A839C8">
      <w:pPr>
        <w:jc w:val="both"/>
        <w:rPr>
          <w:lang w:val="en-US" w:eastAsia="zh-TW"/>
        </w:rPr>
      </w:pPr>
      <w:r>
        <w:rPr>
          <w:noProof/>
          <w:lang w:val="en-US" w:eastAsia="zh-TW"/>
        </w:rPr>
        <w:lastRenderedPageBreak/>
        <mc:AlternateContent>
          <mc:Choice Requires="wps">
            <w:drawing>
              <wp:inline distT="0" distB="0" distL="0" distR="0" wp14:anchorId="0990D42E" wp14:editId="0C7295DD">
                <wp:extent cx="6108065" cy="5127172"/>
                <wp:effectExtent l="0" t="0" r="13335" b="1651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5127172"/>
                        </a:xfrm>
                        <a:prstGeom prst="rect">
                          <a:avLst/>
                        </a:prstGeom>
                        <a:solidFill>
                          <a:srgbClr val="FFFFFF"/>
                        </a:solidFill>
                        <a:ln w="9525">
                          <a:solidFill>
                            <a:srgbClr val="000000"/>
                          </a:solidFill>
                          <a:miter lim="800000"/>
                          <a:headEnd/>
                          <a:tailEnd/>
                        </a:ln>
                      </wps:spPr>
                      <wps:txbx>
                        <w:txbxContent>
                          <w:p w14:paraId="13C5553E" w14:textId="7E383591" w:rsidR="002F1068" w:rsidRDefault="002F1068" w:rsidP="00DC2B27">
                            <w:pPr>
                              <w:pStyle w:val="Heading3"/>
                              <w:numPr>
                                <w:ilvl w:val="0"/>
                                <w:numId w:val="20"/>
                              </w:numPr>
                            </w:pPr>
                            <w:r>
                              <w:t>Proposed alternatives for further study</w:t>
                            </w:r>
                          </w:p>
                          <w:p w14:paraId="08888DAE" w14:textId="77777777" w:rsidR="002F1068" w:rsidRPr="00EB5CEF" w:rsidRDefault="002F1068" w:rsidP="00DC2B27">
                            <w:pPr>
                              <w:pStyle w:val="ListParagraph"/>
                              <w:numPr>
                                <w:ilvl w:val="1"/>
                                <w:numId w:val="13"/>
                              </w:numPr>
                              <w:overflowPunct/>
                              <w:autoSpaceDE/>
                              <w:autoSpaceDN/>
                              <w:adjustRightInd/>
                              <w:spacing w:after="120"/>
                              <w:ind w:left="644"/>
                              <w:contextualSpacing w:val="0"/>
                              <w:textAlignment w:val="auto"/>
                              <w:rPr>
                                <w:sz w:val="22"/>
                                <w:szCs w:val="28"/>
                                <w:lang w:eastAsia="zh-CN"/>
                              </w:rPr>
                            </w:pPr>
                            <w:r w:rsidRPr="00EB5CEF">
                              <w:rPr>
                                <w:iCs/>
                                <w:sz w:val="22"/>
                                <w:szCs w:val="22"/>
                              </w:rPr>
                              <w:t xml:space="preserve">Approach 2: Do not specify new channel raster entries </w:t>
                            </w:r>
                          </w:p>
                          <w:p w14:paraId="79B00215" w14:textId="77777777" w:rsidR="002F1068" w:rsidRPr="00EB5CEF" w:rsidRDefault="002F1068" w:rsidP="00DC2B27">
                            <w:pPr>
                              <w:pStyle w:val="ListParagraph"/>
                              <w:numPr>
                                <w:ilvl w:val="2"/>
                                <w:numId w:val="13"/>
                              </w:numPr>
                              <w:overflowPunct/>
                              <w:autoSpaceDE/>
                              <w:autoSpaceDN/>
                              <w:adjustRightInd/>
                              <w:spacing w:after="120"/>
                              <w:ind w:left="1580"/>
                              <w:contextualSpacing w:val="0"/>
                              <w:textAlignment w:val="auto"/>
                              <w:rPr>
                                <w:sz w:val="22"/>
                                <w:szCs w:val="28"/>
                                <w:lang w:eastAsia="zh-CN"/>
                              </w:rPr>
                            </w:pPr>
                            <w:r w:rsidRPr="00EB5CEF">
                              <w:rPr>
                                <w:iCs/>
                                <w:sz w:val="22"/>
                                <w:szCs w:val="22"/>
                              </w:rPr>
                              <w:t>Alternative 1</w:t>
                            </w:r>
                          </w:p>
                          <w:p w14:paraId="704CD078" w14:textId="77777777" w:rsidR="002F1068" w:rsidRPr="00EB5CEF" w:rsidRDefault="002F1068" w:rsidP="00DC2B27">
                            <w:pPr>
                              <w:pStyle w:val="ListParagraph"/>
                              <w:numPr>
                                <w:ilvl w:val="2"/>
                                <w:numId w:val="16"/>
                              </w:numPr>
                              <w:overflowPunct/>
                              <w:autoSpaceDE/>
                              <w:autoSpaceDN/>
                              <w:adjustRightInd/>
                              <w:spacing w:after="120"/>
                              <w:ind w:left="1580" w:firstLine="34"/>
                              <w:contextualSpacing w:val="0"/>
                              <w:textAlignment w:val="auto"/>
                              <w:rPr>
                                <w:iCs/>
                                <w:sz w:val="22"/>
                                <w:szCs w:val="22"/>
                              </w:rPr>
                            </w:pPr>
                            <w:r w:rsidRPr="00EB5CEF">
                              <w:rPr>
                                <w:iCs/>
                                <w:sz w:val="22"/>
                                <w:szCs w:val="22"/>
                              </w:rPr>
                              <w:t>Clarify in clause 5.4.2.2 of both the BS and UE specifications that the “RF channel” is mapped to the channel raster at the centre of a carrier grid of a serving cell for at least one numerology as advertised in SIB1.</w:t>
                            </w:r>
                          </w:p>
                          <w:p w14:paraId="4DE67A90" w14:textId="77777777" w:rsidR="002F1068" w:rsidRPr="00EB5CEF" w:rsidRDefault="002F1068" w:rsidP="00DC2B27">
                            <w:pPr>
                              <w:pStyle w:val="ListParagraph"/>
                              <w:numPr>
                                <w:ilvl w:val="2"/>
                                <w:numId w:val="16"/>
                              </w:numPr>
                              <w:overflowPunct/>
                              <w:autoSpaceDE/>
                              <w:autoSpaceDN/>
                              <w:adjustRightInd/>
                              <w:spacing w:after="120"/>
                              <w:ind w:left="1580" w:firstLine="34"/>
                              <w:contextualSpacing w:val="0"/>
                              <w:textAlignment w:val="auto"/>
                              <w:rPr>
                                <w:iCs/>
                                <w:sz w:val="22"/>
                                <w:szCs w:val="22"/>
                              </w:rPr>
                            </w:pPr>
                            <w:r w:rsidRPr="00EB5CEF">
                              <w:rPr>
                                <w:iCs/>
                                <w:sz w:val="22"/>
                                <w:szCs w:val="22"/>
                              </w:rPr>
                              <w:t>The network should be able to use the RRC specification for configuring the UE with locations of the UE-specific channel BW within a wider cell-specific bandwidth;</w:t>
                            </w:r>
                          </w:p>
                          <w:p w14:paraId="1DF8C09A" w14:textId="77777777" w:rsidR="002F1068" w:rsidRPr="00EB5CEF" w:rsidRDefault="002F1068" w:rsidP="00DC2B27">
                            <w:pPr>
                              <w:pStyle w:val="ListParagraph"/>
                              <w:numPr>
                                <w:ilvl w:val="2"/>
                                <w:numId w:val="13"/>
                              </w:numPr>
                              <w:overflowPunct/>
                              <w:autoSpaceDE/>
                              <w:autoSpaceDN/>
                              <w:adjustRightInd/>
                              <w:spacing w:after="120"/>
                              <w:ind w:left="1580"/>
                              <w:contextualSpacing w:val="0"/>
                              <w:textAlignment w:val="auto"/>
                              <w:rPr>
                                <w:iCs/>
                                <w:sz w:val="22"/>
                                <w:szCs w:val="22"/>
                              </w:rPr>
                            </w:pPr>
                            <w:r w:rsidRPr="00EB5CEF">
                              <w:rPr>
                                <w:iCs/>
                                <w:sz w:val="22"/>
                                <w:szCs w:val="22"/>
                              </w:rPr>
                              <w:t xml:space="preserve">Alternative 3: </w:t>
                            </w:r>
                          </w:p>
                          <w:p w14:paraId="6B01A910" w14:textId="77777777" w:rsidR="002F1068" w:rsidRPr="00EB5CEF" w:rsidRDefault="002F1068" w:rsidP="00DC2B27">
                            <w:pPr>
                              <w:pStyle w:val="ListParagraph"/>
                              <w:numPr>
                                <w:ilvl w:val="0"/>
                                <w:numId w:val="17"/>
                              </w:numPr>
                              <w:overflowPunct/>
                              <w:autoSpaceDE/>
                              <w:autoSpaceDN/>
                              <w:adjustRightInd/>
                              <w:spacing w:after="120"/>
                              <w:ind w:left="1664" w:hanging="50"/>
                              <w:contextualSpacing w:val="0"/>
                              <w:textAlignment w:val="auto"/>
                              <w:rPr>
                                <w:iCs/>
                                <w:sz w:val="22"/>
                                <w:szCs w:val="22"/>
                              </w:rPr>
                            </w:pPr>
                            <w:r w:rsidRPr="00EB5CEF">
                              <w:rPr>
                                <w:iCs/>
                                <w:sz w:val="22"/>
                                <w:szCs w:val="22"/>
                              </w:rPr>
                              <w:t xml:space="preserve">For operating bands with a 100 kHz channel raster, the UE can signal a capability to support a UE specific channel BW that </w:t>
                            </w:r>
                          </w:p>
                          <w:p w14:paraId="39BFB1D7" w14:textId="77777777" w:rsidR="002F1068" w:rsidRPr="00EB5CEF" w:rsidRDefault="002F1068" w:rsidP="00DC2B27">
                            <w:pPr>
                              <w:pStyle w:val="ListParagraph"/>
                              <w:numPr>
                                <w:ilvl w:val="1"/>
                                <w:numId w:val="14"/>
                              </w:numPr>
                              <w:overflowPunct/>
                              <w:autoSpaceDE/>
                              <w:autoSpaceDN/>
                              <w:adjustRightInd/>
                              <w:spacing w:after="120"/>
                              <w:ind w:left="2181" w:hanging="50"/>
                              <w:contextualSpacing w:val="0"/>
                              <w:textAlignment w:val="auto"/>
                              <w:rPr>
                                <w:iCs/>
                                <w:sz w:val="22"/>
                                <w:szCs w:val="22"/>
                              </w:rPr>
                            </w:pPr>
                            <w:r w:rsidRPr="00EB5CEF">
                              <w:rPr>
                                <w:iCs/>
                                <w:sz w:val="22"/>
                                <w:szCs w:val="22"/>
                              </w:rPr>
                              <w:t xml:space="preserve">consists of a contiguous subset of RBs from SCS-SpecificCarrier in SIB1 and </w:t>
                            </w:r>
                          </w:p>
                          <w:p w14:paraId="0A1655A8" w14:textId="77777777" w:rsidR="002F1068" w:rsidRPr="00EB5CEF" w:rsidRDefault="002F1068" w:rsidP="00DC2B27">
                            <w:pPr>
                              <w:pStyle w:val="ListParagraph"/>
                              <w:numPr>
                                <w:ilvl w:val="1"/>
                                <w:numId w:val="14"/>
                              </w:numPr>
                              <w:overflowPunct/>
                              <w:autoSpaceDE/>
                              <w:autoSpaceDN/>
                              <w:adjustRightInd/>
                              <w:spacing w:after="120"/>
                              <w:ind w:left="2181" w:hanging="50"/>
                              <w:contextualSpacing w:val="0"/>
                              <w:textAlignment w:val="auto"/>
                              <w:rPr>
                                <w:iCs/>
                                <w:sz w:val="22"/>
                                <w:szCs w:val="22"/>
                              </w:rPr>
                            </w:pPr>
                            <w:r w:rsidRPr="00EB5CEF">
                              <w:rPr>
                                <w:iCs/>
                                <w:sz w:val="22"/>
                                <w:szCs w:val="22"/>
                              </w:rPr>
                              <w:t xml:space="preserve">is a maximum transmission BW configuration </w:t>
                            </w:r>
                          </w:p>
                          <w:p w14:paraId="15E0CBA0" w14:textId="77777777" w:rsidR="002F1068" w:rsidRPr="00EB5CEF" w:rsidRDefault="002F1068" w:rsidP="00DC2B27">
                            <w:pPr>
                              <w:pStyle w:val="ListParagraph"/>
                              <w:numPr>
                                <w:ilvl w:val="1"/>
                                <w:numId w:val="14"/>
                              </w:numPr>
                              <w:overflowPunct/>
                              <w:autoSpaceDE/>
                              <w:autoSpaceDN/>
                              <w:adjustRightInd/>
                              <w:spacing w:after="120"/>
                              <w:ind w:left="2181" w:hanging="50"/>
                              <w:contextualSpacing w:val="0"/>
                              <w:textAlignment w:val="auto"/>
                              <w:rPr>
                                <w:iCs/>
                                <w:sz w:val="22"/>
                                <w:szCs w:val="22"/>
                              </w:rPr>
                            </w:pPr>
                            <w:r w:rsidRPr="00EB5CEF">
                              <w:rPr>
                                <w:iCs/>
                                <w:sz w:val="22"/>
                                <w:szCs w:val="22"/>
                              </w:rPr>
                              <w:t>but need not be centered on the channel raster.</w:t>
                            </w:r>
                          </w:p>
                          <w:p w14:paraId="2E22DE84" w14:textId="2D46C1CB" w:rsidR="002F1068" w:rsidRPr="002F1068" w:rsidRDefault="002F1068" w:rsidP="00DC2B27">
                            <w:pPr>
                              <w:pStyle w:val="ListParagraph"/>
                              <w:numPr>
                                <w:ilvl w:val="0"/>
                                <w:numId w:val="17"/>
                              </w:numPr>
                              <w:overflowPunct/>
                              <w:autoSpaceDE/>
                              <w:autoSpaceDN/>
                              <w:adjustRightInd/>
                              <w:spacing w:after="120"/>
                              <w:ind w:left="1664" w:hanging="50"/>
                              <w:contextualSpacing w:val="0"/>
                              <w:textAlignment w:val="auto"/>
                              <w:rPr>
                                <w:iCs/>
                                <w:sz w:val="22"/>
                                <w:szCs w:val="22"/>
                              </w:rPr>
                            </w:pPr>
                            <w:r w:rsidRPr="00EB5CEF">
                              <w:rPr>
                                <w:iCs/>
                                <w:sz w:val="22"/>
                                <w:szCs w:val="22"/>
                              </w:rPr>
                              <w:t>For UEs with the capability to support a</w:t>
                            </w:r>
                            <w:r>
                              <w:rPr>
                                <w:iCs/>
                                <w:sz w:val="22"/>
                                <w:szCs w:val="22"/>
                              </w:rPr>
                              <w:tab/>
                            </w:r>
                            <w:r w:rsidRPr="00EB5CEF">
                              <w:rPr>
                                <w:iCs/>
                                <w:sz w:val="22"/>
                                <w:szCs w:val="22"/>
                              </w:rPr>
                              <w:t xml:space="preserve">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grid of the carrier bandwidth in SIB1 should be specified as raster for the UE specific channel BW than a new channel raster.)</w:t>
                            </w:r>
                          </w:p>
                          <w:p w14:paraId="0ABF2AA7" w14:textId="77777777" w:rsidR="002F1068" w:rsidRPr="00D12AD9" w:rsidRDefault="002F1068" w:rsidP="002F1068">
                            <w:pPr>
                              <w:overflowPunct w:val="0"/>
                              <w:autoSpaceDE w:val="0"/>
                              <w:autoSpaceDN w:val="0"/>
                              <w:textAlignment w:val="baseline"/>
                              <w:rPr>
                                <w:b/>
                                <w:bCs/>
                                <w:iCs/>
                                <w:sz w:val="22"/>
                                <w:szCs w:val="22"/>
                              </w:rPr>
                            </w:pPr>
                            <w:r w:rsidRPr="00D12AD9">
                              <w:rPr>
                                <w:b/>
                                <w:bCs/>
                                <w:iCs/>
                                <w:sz w:val="22"/>
                                <w:szCs w:val="22"/>
                              </w:rPr>
                              <w:t>Way forward:</w:t>
                            </w:r>
                          </w:p>
                          <w:p w14:paraId="62D3F1BA" w14:textId="77777777" w:rsidR="002F1068" w:rsidRPr="00D12AD9" w:rsidRDefault="002F1068" w:rsidP="002F1068">
                            <w:pPr>
                              <w:overflowPunct w:val="0"/>
                              <w:autoSpaceDE w:val="0"/>
                              <w:autoSpaceDN w:val="0"/>
                              <w:textAlignment w:val="baseline"/>
                              <w:rPr>
                                <w:iCs/>
                                <w:sz w:val="22"/>
                                <w:szCs w:val="22"/>
                              </w:rPr>
                            </w:pPr>
                            <w:r w:rsidRPr="00D12AD9">
                              <w:rPr>
                                <w:iCs/>
                                <w:sz w:val="22"/>
                                <w:szCs w:val="22"/>
                              </w:rPr>
                              <w:t>For the next meeting,</w:t>
                            </w:r>
                            <w:r>
                              <w:rPr>
                                <w:iCs/>
                                <w:sz w:val="22"/>
                                <w:szCs w:val="22"/>
                              </w:rPr>
                              <w:t xml:space="preserve"> companies are encouraged to detail the expected specification’ updates of their preferred approach.</w:t>
                            </w:r>
                          </w:p>
                          <w:p w14:paraId="04850447" w14:textId="77777777" w:rsidR="00546A21" w:rsidRDefault="00546A21" w:rsidP="004E0B18">
                            <w:pPr>
                              <w:spacing w:after="0"/>
                              <w:rPr>
                                <w:rFonts w:eastAsia="Times New Roman"/>
                                <w:color w:val="000000"/>
                                <w:lang w:eastAsia="zh-TW"/>
                              </w:rPr>
                            </w:pPr>
                          </w:p>
                          <w:p w14:paraId="0725BE31" w14:textId="77777777" w:rsidR="00546A21" w:rsidRPr="004637A3" w:rsidRDefault="00546A21" w:rsidP="004E0B18">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990D42E" id="Text Box 1" o:spid="_x0000_s1028" type="#_x0000_t202" style="width:480.95pt;height:40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">
                <v:textbox>
                  <w:txbxContent>
                    <w:p w14:paraId="13C5553E" w14:textId="7E383591" w:rsidR="002F1068" w:rsidRDefault="002F1068" w:rsidP="002F1068">
                      <w:pPr>
                        <w:pStyle w:val="Heading3"/>
                        <w:numPr>
                          <w:ilvl w:val="0"/>
                          <w:numId w:val="53"/>
                        </w:numPr>
                      </w:pPr>
                      <w:r>
                        <w:t>Proposed alternatives for further study</w:t>
                      </w:r>
                    </w:p>
                    <w:p w14:paraId="08888DAE" w14:textId="77777777" w:rsidR="002F1068" w:rsidRPr="00EB5CEF" w:rsidRDefault="002F1068" w:rsidP="002F1068">
                      <w:pPr>
                        <w:pStyle w:val="ListParagraph"/>
                        <w:numPr>
                          <w:ilvl w:val="1"/>
                          <w:numId w:val="38"/>
                        </w:numPr>
                        <w:overflowPunct/>
                        <w:autoSpaceDE/>
                        <w:autoSpaceDN/>
                        <w:adjustRightInd/>
                        <w:spacing w:after="120"/>
                        <w:ind w:left="644"/>
                        <w:contextualSpacing w:val="0"/>
                        <w:textAlignment w:val="auto"/>
                        <w:rPr>
                          <w:sz w:val="22"/>
                          <w:szCs w:val="28"/>
                          <w:lang w:eastAsia="zh-CN"/>
                        </w:rPr>
                      </w:pPr>
                      <w:r w:rsidRPr="00EB5CEF">
                        <w:rPr>
                          <w:iCs/>
                          <w:sz w:val="22"/>
                          <w:szCs w:val="22"/>
                        </w:rPr>
                        <w:t xml:space="preserve">Approach 2: Do not specify new channel raster entries </w:t>
                      </w:r>
                    </w:p>
                    <w:p w14:paraId="79B00215" w14:textId="77777777" w:rsidR="002F1068" w:rsidRPr="00EB5CEF" w:rsidRDefault="002F1068" w:rsidP="002F1068">
                      <w:pPr>
                        <w:pStyle w:val="ListParagraph"/>
                        <w:numPr>
                          <w:ilvl w:val="2"/>
                          <w:numId w:val="38"/>
                        </w:numPr>
                        <w:overflowPunct/>
                        <w:autoSpaceDE/>
                        <w:autoSpaceDN/>
                        <w:adjustRightInd/>
                        <w:spacing w:after="120"/>
                        <w:ind w:left="1580"/>
                        <w:contextualSpacing w:val="0"/>
                        <w:textAlignment w:val="auto"/>
                        <w:rPr>
                          <w:sz w:val="22"/>
                          <w:szCs w:val="28"/>
                          <w:lang w:eastAsia="zh-CN"/>
                        </w:rPr>
                      </w:pPr>
                      <w:r w:rsidRPr="00EB5CEF">
                        <w:rPr>
                          <w:iCs/>
                          <w:sz w:val="22"/>
                          <w:szCs w:val="22"/>
                        </w:rPr>
                        <w:t>Alternative 1</w:t>
                      </w:r>
                    </w:p>
                    <w:p w14:paraId="704CD078" w14:textId="77777777" w:rsidR="002F1068" w:rsidRPr="00EB5CEF" w:rsidRDefault="002F1068" w:rsidP="002F1068">
                      <w:pPr>
                        <w:pStyle w:val="ListParagraph"/>
                        <w:numPr>
                          <w:ilvl w:val="2"/>
                          <w:numId w:val="49"/>
                        </w:numPr>
                        <w:overflowPunct/>
                        <w:autoSpaceDE/>
                        <w:autoSpaceDN/>
                        <w:adjustRightInd/>
                        <w:spacing w:after="120"/>
                        <w:ind w:left="1580" w:firstLine="34"/>
                        <w:contextualSpacing w:val="0"/>
                        <w:textAlignment w:val="auto"/>
                        <w:rPr>
                          <w:iCs/>
                          <w:sz w:val="22"/>
                          <w:szCs w:val="22"/>
                        </w:rPr>
                      </w:pPr>
                      <w:r w:rsidRPr="00EB5CEF">
                        <w:rPr>
                          <w:iCs/>
                          <w:sz w:val="22"/>
                          <w:szCs w:val="22"/>
                        </w:rPr>
                        <w:t>Clarify in clause 5.4.2.2 of both the BS and UE specifications that the “RF channel” is mapped to the channel raster at the centre of a carrier grid of a serving cell for at least one numerology as advertised in SIB1.</w:t>
                      </w:r>
                    </w:p>
                    <w:p w14:paraId="4DE67A90" w14:textId="77777777" w:rsidR="002F1068" w:rsidRPr="00EB5CEF" w:rsidRDefault="002F1068" w:rsidP="002F1068">
                      <w:pPr>
                        <w:pStyle w:val="ListParagraph"/>
                        <w:numPr>
                          <w:ilvl w:val="2"/>
                          <w:numId w:val="49"/>
                        </w:numPr>
                        <w:overflowPunct/>
                        <w:autoSpaceDE/>
                        <w:autoSpaceDN/>
                        <w:adjustRightInd/>
                        <w:spacing w:after="120"/>
                        <w:ind w:left="1580" w:firstLine="34"/>
                        <w:contextualSpacing w:val="0"/>
                        <w:textAlignment w:val="auto"/>
                        <w:rPr>
                          <w:iCs/>
                          <w:sz w:val="22"/>
                          <w:szCs w:val="22"/>
                        </w:rPr>
                      </w:pPr>
                      <w:r w:rsidRPr="00EB5CEF">
                        <w:rPr>
                          <w:iCs/>
                          <w:sz w:val="22"/>
                          <w:szCs w:val="22"/>
                        </w:rPr>
                        <w:t>The network should be able to use the RRC specification for configuring the UE with locations of the UE-specific channel BW within a wider cell-specific bandwidth;</w:t>
                      </w:r>
                    </w:p>
                    <w:p w14:paraId="1DF8C09A" w14:textId="77777777" w:rsidR="002F1068" w:rsidRPr="00EB5CEF" w:rsidRDefault="002F1068" w:rsidP="002F1068">
                      <w:pPr>
                        <w:pStyle w:val="ListParagraph"/>
                        <w:numPr>
                          <w:ilvl w:val="2"/>
                          <w:numId w:val="38"/>
                        </w:numPr>
                        <w:overflowPunct/>
                        <w:autoSpaceDE/>
                        <w:autoSpaceDN/>
                        <w:adjustRightInd/>
                        <w:spacing w:after="120"/>
                        <w:ind w:left="1580"/>
                        <w:contextualSpacing w:val="0"/>
                        <w:textAlignment w:val="auto"/>
                        <w:rPr>
                          <w:iCs/>
                          <w:sz w:val="22"/>
                          <w:szCs w:val="22"/>
                        </w:rPr>
                      </w:pPr>
                      <w:r w:rsidRPr="00EB5CEF">
                        <w:rPr>
                          <w:iCs/>
                          <w:sz w:val="22"/>
                          <w:szCs w:val="22"/>
                        </w:rPr>
                        <w:t xml:space="preserve">Alternative 3: </w:t>
                      </w:r>
                    </w:p>
                    <w:p w14:paraId="6B01A910" w14:textId="77777777" w:rsidR="002F1068" w:rsidRPr="00EB5CEF" w:rsidRDefault="002F1068" w:rsidP="002F1068">
                      <w:pPr>
                        <w:pStyle w:val="ListParagraph"/>
                        <w:numPr>
                          <w:ilvl w:val="0"/>
                          <w:numId w:val="50"/>
                        </w:numPr>
                        <w:overflowPunct/>
                        <w:autoSpaceDE/>
                        <w:autoSpaceDN/>
                        <w:adjustRightInd/>
                        <w:spacing w:after="120"/>
                        <w:ind w:left="1664" w:hanging="50"/>
                        <w:contextualSpacing w:val="0"/>
                        <w:textAlignment w:val="auto"/>
                        <w:rPr>
                          <w:iCs/>
                          <w:sz w:val="22"/>
                          <w:szCs w:val="22"/>
                        </w:rPr>
                      </w:pPr>
                      <w:r w:rsidRPr="00EB5CEF">
                        <w:rPr>
                          <w:iCs/>
                          <w:sz w:val="22"/>
                          <w:szCs w:val="22"/>
                        </w:rPr>
                        <w:t xml:space="preserve">For operating bands with a 100 kHz channel raster, the UE can signal a capability to support a UE specific channel BW that </w:t>
                      </w:r>
                    </w:p>
                    <w:p w14:paraId="39BFB1D7" w14:textId="77777777" w:rsidR="002F1068" w:rsidRPr="00EB5CEF" w:rsidRDefault="002F1068" w:rsidP="002F1068">
                      <w:pPr>
                        <w:pStyle w:val="ListParagraph"/>
                        <w:numPr>
                          <w:ilvl w:val="1"/>
                          <w:numId w:val="46"/>
                        </w:numPr>
                        <w:overflowPunct/>
                        <w:autoSpaceDE/>
                        <w:autoSpaceDN/>
                        <w:adjustRightInd/>
                        <w:spacing w:after="120"/>
                        <w:ind w:left="2181" w:hanging="50"/>
                        <w:contextualSpacing w:val="0"/>
                        <w:textAlignment w:val="auto"/>
                        <w:rPr>
                          <w:iCs/>
                          <w:sz w:val="22"/>
                          <w:szCs w:val="22"/>
                        </w:rPr>
                      </w:pPr>
                      <w:r w:rsidRPr="00EB5CEF">
                        <w:rPr>
                          <w:iCs/>
                          <w:sz w:val="22"/>
                          <w:szCs w:val="22"/>
                        </w:rPr>
                        <w:t>consists of a contiguous subset of RBs from SCS-</w:t>
                      </w:r>
                      <w:proofErr w:type="spellStart"/>
                      <w:r w:rsidRPr="00EB5CEF">
                        <w:rPr>
                          <w:iCs/>
                          <w:sz w:val="22"/>
                          <w:szCs w:val="22"/>
                        </w:rPr>
                        <w:t>SpecificCarrier</w:t>
                      </w:r>
                      <w:proofErr w:type="spellEnd"/>
                      <w:r w:rsidRPr="00EB5CEF">
                        <w:rPr>
                          <w:iCs/>
                          <w:sz w:val="22"/>
                          <w:szCs w:val="22"/>
                        </w:rPr>
                        <w:t xml:space="preserve"> in SIB1 and </w:t>
                      </w:r>
                    </w:p>
                    <w:p w14:paraId="0A1655A8" w14:textId="77777777" w:rsidR="002F1068" w:rsidRPr="00EB5CEF" w:rsidRDefault="002F1068" w:rsidP="002F1068">
                      <w:pPr>
                        <w:pStyle w:val="ListParagraph"/>
                        <w:numPr>
                          <w:ilvl w:val="1"/>
                          <w:numId w:val="46"/>
                        </w:numPr>
                        <w:overflowPunct/>
                        <w:autoSpaceDE/>
                        <w:autoSpaceDN/>
                        <w:adjustRightInd/>
                        <w:spacing w:after="120"/>
                        <w:ind w:left="2181" w:hanging="50"/>
                        <w:contextualSpacing w:val="0"/>
                        <w:textAlignment w:val="auto"/>
                        <w:rPr>
                          <w:iCs/>
                          <w:sz w:val="22"/>
                          <w:szCs w:val="22"/>
                        </w:rPr>
                      </w:pPr>
                      <w:r w:rsidRPr="00EB5CEF">
                        <w:rPr>
                          <w:iCs/>
                          <w:sz w:val="22"/>
                          <w:szCs w:val="22"/>
                        </w:rPr>
                        <w:t xml:space="preserve">is a maximum transmission BW configuration </w:t>
                      </w:r>
                    </w:p>
                    <w:p w14:paraId="15E0CBA0" w14:textId="77777777" w:rsidR="002F1068" w:rsidRPr="00EB5CEF" w:rsidRDefault="002F1068" w:rsidP="002F1068">
                      <w:pPr>
                        <w:pStyle w:val="ListParagraph"/>
                        <w:numPr>
                          <w:ilvl w:val="1"/>
                          <w:numId w:val="46"/>
                        </w:numPr>
                        <w:overflowPunct/>
                        <w:autoSpaceDE/>
                        <w:autoSpaceDN/>
                        <w:adjustRightInd/>
                        <w:spacing w:after="120"/>
                        <w:ind w:left="2181" w:hanging="50"/>
                        <w:contextualSpacing w:val="0"/>
                        <w:textAlignment w:val="auto"/>
                        <w:rPr>
                          <w:iCs/>
                          <w:sz w:val="22"/>
                          <w:szCs w:val="22"/>
                        </w:rPr>
                      </w:pPr>
                      <w:r w:rsidRPr="00EB5CEF">
                        <w:rPr>
                          <w:iCs/>
                          <w:sz w:val="22"/>
                          <w:szCs w:val="22"/>
                        </w:rPr>
                        <w:t xml:space="preserve">but need not be </w:t>
                      </w:r>
                      <w:proofErr w:type="spellStart"/>
                      <w:r w:rsidRPr="00EB5CEF">
                        <w:rPr>
                          <w:iCs/>
                          <w:sz w:val="22"/>
                          <w:szCs w:val="22"/>
                        </w:rPr>
                        <w:t>centered</w:t>
                      </w:r>
                      <w:proofErr w:type="spellEnd"/>
                      <w:r w:rsidRPr="00EB5CEF">
                        <w:rPr>
                          <w:iCs/>
                          <w:sz w:val="22"/>
                          <w:szCs w:val="22"/>
                        </w:rPr>
                        <w:t xml:space="preserve"> on the channel raster.</w:t>
                      </w:r>
                    </w:p>
                    <w:p w14:paraId="2E22DE84" w14:textId="2D46C1CB" w:rsidR="002F1068" w:rsidRPr="002F1068" w:rsidRDefault="002F1068" w:rsidP="002F1068">
                      <w:pPr>
                        <w:pStyle w:val="ListParagraph"/>
                        <w:numPr>
                          <w:ilvl w:val="0"/>
                          <w:numId w:val="50"/>
                        </w:numPr>
                        <w:overflowPunct/>
                        <w:autoSpaceDE/>
                        <w:autoSpaceDN/>
                        <w:adjustRightInd/>
                        <w:spacing w:after="120"/>
                        <w:ind w:left="1664" w:hanging="50"/>
                        <w:contextualSpacing w:val="0"/>
                        <w:textAlignment w:val="auto"/>
                        <w:rPr>
                          <w:iCs/>
                          <w:sz w:val="22"/>
                          <w:szCs w:val="22"/>
                        </w:rPr>
                      </w:pPr>
                      <w:r w:rsidRPr="00EB5CEF">
                        <w:rPr>
                          <w:iCs/>
                          <w:sz w:val="22"/>
                          <w:szCs w:val="22"/>
                        </w:rPr>
                        <w:t>For UEs with the capability to support a</w:t>
                      </w:r>
                      <w:r>
                        <w:rPr>
                          <w:iCs/>
                          <w:sz w:val="22"/>
                          <w:szCs w:val="22"/>
                        </w:rPr>
                        <w:tab/>
                      </w:r>
                      <w:r w:rsidRPr="00EB5CEF">
                        <w:rPr>
                          <w:iCs/>
                          <w:sz w:val="22"/>
                          <w:szCs w:val="22"/>
                        </w:rPr>
                        <w:t xml:space="preserve">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EB5CEF">
                        <w:rPr>
                          <w:iCs/>
                          <w:sz w:val="22"/>
                          <w:szCs w:val="22"/>
                        </w:rPr>
                        <w:t>rasters</w:t>
                      </w:r>
                      <w:proofErr w:type="spellEnd"/>
                      <w:r w:rsidRPr="00EB5CEF">
                        <w:rPr>
                          <w:iCs/>
                          <w:sz w:val="22"/>
                          <w:szCs w:val="22"/>
                        </w:rPr>
                        <w:t xml:space="preserve"> and it includes only valid frequency locations, hence rather the RB grid of the carrier bandwidth in SIB1 should be specified as raster for the UE specific channel BW than a new channel raster.)</w:t>
                      </w:r>
                    </w:p>
                    <w:p w14:paraId="0ABF2AA7" w14:textId="77777777" w:rsidR="002F1068" w:rsidRPr="00D12AD9" w:rsidRDefault="002F1068" w:rsidP="002F1068">
                      <w:pPr>
                        <w:overflowPunct w:val="0"/>
                        <w:autoSpaceDE w:val="0"/>
                        <w:autoSpaceDN w:val="0"/>
                        <w:textAlignment w:val="baseline"/>
                        <w:rPr>
                          <w:b/>
                          <w:bCs/>
                          <w:iCs/>
                          <w:sz w:val="22"/>
                          <w:szCs w:val="22"/>
                        </w:rPr>
                      </w:pPr>
                      <w:r w:rsidRPr="00D12AD9">
                        <w:rPr>
                          <w:b/>
                          <w:bCs/>
                          <w:iCs/>
                          <w:sz w:val="22"/>
                          <w:szCs w:val="22"/>
                        </w:rPr>
                        <w:t>Way forward:</w:t>
                      </w:r>
                    </w:p>
                    <w:p w14:paraId="62D3F1BA" w14:textId="77777777" w:rsidR="002F1068" w:rsidRPr="00D12AD9" w:rsidRDefault="002F1068" w:rsidP="002F1068">
                      <w:pPr>
                        <w:overflowPunct w:val="0"/>
                        <w:autoSpaceDE w:val="0"/>
                        <w:autoSpaceDN w:val="0"/>
                        <w:textAlignment w:val="baseline"/>
                        <w:rPr>
                          <w:iCs/>
                          <w:sz w:val="22"/>
                          <w:szCs w:val="22"/>
                        </w:rPr>
                      </w:pPr>
                      <w:r w:rsidRPr="00D12AD9">
                        <w:rPr>
                          <w:iCs/>
                          <w:sz w:val="22"/>
                          <w:szCs w:val="22"/>
                        </w:rPr>
                        <w:t>For the next meeting,</w:t>
                      </w:r>
                      <w:r>
                        <w:rPr>
                          <w:iCs/>
                          <w:sz w:val="22"/>
                          <w:szCs w:val="22"/>
                        </w:rPr>
                        <w:t xml:space="preserve"> companies are encouraged to detail the expected specification’ updates of their preferred approach.</w:t>
                      </w:r>
                    </w:p>
                    <w:p w14:paraId="04850447" w14:textId="77777777" w:rsidR="00546A21" w:rsidRDefault="00546A21" w:rsidP="004E0B18">
                      <w:pPr>
                        <w:spacing w:after="0"/>
                        <w:rPr>
                          <w:rFonts w:eastAsia="Times New Roman"/>
                          <w:color w:val="000000"/>
                          <w:lang w:eastAsia="zh-TW"/>
                        </w:rPr>
                      </w:pPr>
                    </w:p>
                    <w:p w14:paraId="0725BE31" w14:textId="77777777" w:rsidR="00546A21" w:rsidRPr="004637A3" w:rsidRDefault="00546A21" w:rsidP="004E0B18">
                      <w:pPr>
                        <w:spacing w:after="0"/>
                        <w:rPr>
                          <w:rFonts w:eastAsia="Times New Roman"/>
                          <w:color w:val="000000"/>
                          <w:lang w:eastAsia="zh-TW"/>
                        </w:rPr>
                      </w:pPr>
                    </w:p>
                  </w:txbxContent>
                </v:textbox>
                <w10:anchorlock/>
              </v:shape>
            </w:pict>
          </mc:Fallback>
        </mc:AlternateContent>
      </w:r>
    </w:p>
    <w:p w14:paraId="4ED30B46" w14:textId="3568E6B1" w:rsidR="00D0428B" w:rsidRDefault="002F2E0D" w:rsidP="00A839C8">
      <w:pPr>
        <w:jc w:val="both"/>
        <w:rPr>
          <w:lang w:val="en-US" w:eastAsia="zh-TW"/>
        </w:rPr>
      </w:pPr>
      <w:r>
        <w:rPr>
          <w:lang w:val="en-US" w:eastAsia="zh-TW"/>
        </w:rPr>
        <w:t>In addition, another</w:t>
      </w:r>
      <w:r w:rsidR="0048360F">
        <w:rPr>
          <w:lang w:val="en-US" w:eastAsia="zh-TW"/>
        </w:rPr>
        <w:t xml:space="preserve"> open issue </w:t>
      </w:r>
      <w:r w:rsidR="00BE2CDE">
        <w:rPr>
          <w:lang w:val="en-US" w:eastAsia="zh-TW"/>
        </w:rPr>
        <w:t xml:space="preserve">needs to be discussed is about </w:t>
      </w:r>
      <w:r w:rsidR="001D36D6">
        <w:rPr>
          <w:lang w:val="en-US" w:eastAsia="zh-TW"/>
        </w:rPr>
        <w:t xml:space="preserve">how to introduce </w:t>
      </w:r>
      <w:r w:rsidR="00BE2CDE">
        <w:rPr>
          <w:lang w:val="en-US" w:eastAsia="zh-TW"/>
        </w:rPr>
        <w:t xml:space="preserve">the </w:t>
      </w:r>
      <w:r w:rsidR="001D36D6">
        <w:rPr>
          <w:lang w:val="en-US" w:eastAsia="zh-TW"/>
        </w:rPr>
        <w:t>UE capability</w:t>
      </w:r>
      <w:r w:rsidR="00BE2CDE">
        <w:rPr>
          <w:lang w:val="en-US" w:eastAsia="zh-TW"/>
        </w:rPr>
        <w:t xml:space="preserve"> </w:t>
      </w:r>
      <w:r w:rsidR="00630D9E">
        <w:rPr>
          <w:lang w:val="en-US" w:eastAsia="zh-TW"/>
        </w:rPr>
        <w:t xml:space="preserve">in accordance </w:t>
      </w:r>
      <w:r w:rsidR="00BE2CDE">
        <w:rPr>
          <w:lang w:val="en-US" w:eastAsia="zh-TW"/>
        </w:rPr>
        <w:t xml:space="preserve">with </w:t>
      </w:r>
      <w:r w:rsidR="00630D9E">
        <w:rPr>
          <w:lang w:val="en-US" w:eastAsia="zh-TW"/>
        </w:rPr>
        <w:t xml:space="preserve">the solution for </w:t>
      </w:r>
      <w:r w:rsidR="00BE2CDE">
        <w:rPr>
          <w:lang w:val="en-US" w:eastAsia="zh-TW"/>
        </w:rPr>
        <w:t xml:space="preserve">Approach 1 or Approach 2. Whether the UE capability should be per-band or per-UE and introduced from which release are needed to be determined. In this paper, we would like to share our view in the following.  </w:t>
      </w:r>
    </w:p>
    <w:p w14:paraId="05828D1C" w14:textId="6661BD51" w:rsidR="002F1068" w:rsidRDefault="002F1068" w:rsidP="00A839C8">
      <w:pPr>
        <w:jc w:val="both"/>
        <w:rPr>
          <w:lang w:val="en-US" w:eastAsia="zh-TW"/>
        </w:rPr>
      </w:pPr>
      <w:r>
        <w:rPr>
          <w:noProof/>
          <w:lang w:val="en-US" w:eastAsia="zh-TW"/>
        </w:rPr>
        <mc:AlternateContent>
          <mc:Choice Requires="wps">
            <w:drawing>
              <wp:inline distT="0" distB="0" distL="0" distR="0" wp14:anchorId="4EA8C18A" wp14:editId="05BB5911">
                <wp:extent cx="6108065" cy="1504507"/>
                <wp:effectExtent l="0" t="0" r="13335" b="6985"/>
                <wp:docPr id="484185923" name="Text Box 484185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504507"/>
                        </a:xfrm>
                        <a:prstGeom prst="rect">
                          <a:avLst/>
                        </a:prstGeom>
                        <a:solidFill>
                          <a:srgbClr val="FFFFFF"/>
                        </a:solidFill>
                        <a:ln w="9525">
                          <a:solidFill>
                            <a:srgbClr val="000000"/>
                          </a:solidFill>
                          <a:miter lim="800000"/>
                          <a:headEnd/>
                          <a:tailEnd/>
                        </a:ln>
                      </wps:spPr>
                      <wps:txbx>
                        <w:txbxContent>
                          <w:p w14:paraId="3AA8404C" w14:textId="62ED058B" w:rsidR="002F1068" w:rsidRDefault="002F1068" w:rsidP="002F1068">
                            <w:pPr>
                              <w:pStyle w:val="Heading3"/>
                              <w:numPr>
                                <w:ilvl w:val="0"/>
                                <w:numId w:val="0"/>
                              </w:numPr>
                              <w:ind w:left="720" w:hanging="720"/>
                            </w:pPr>
                            <w:r>
                              <w:t>3- UE capability</w:t>
                            </w:r>
                          </w:p>
                          <w:p w14:paraId="63B779ED" w14:textId="77777777" w:rsidR="002F1068" w:rsidRPr="00D12AD9" w:rsidRDefault="002F1068" w:rsidP="002F1068">
                            <w:pPr>
                              <w:overflowPunct w:val="0"/>
                              <w:autoSpaceDE w:val="0"/>
                              <w:autoSpaceDN w:val="0"/>
                              <w:textAlignment w:val="baseline"/>
                              <w:rPr>
                                <w:b/>
                                <w:bCs/>
                                <w:iCs/>
                                <w:sz w:val="22"/>
                                <w:szCs w:val="22"/>
                              </w:rPr>
                            </w:pPr>
                            <w:r w:rsidRPr="00D12AD9">
                              <w:rPr>
                                <w:b/>
                                <w:bCs/>
                                <w:iCs/>
                                <w:sz w:val="22"/>
                                <w:szCs w:val="22"/>
                              </w:rPr>
                              <w:t>Open issues (to be further discussed once RAN4 has agreed on one of the alternatives):</w:t>
                            </w:r>
                          </w:p>
                          <w:p w14:paraId="10CD5C88" w14:textId="77777777" w:rsidR="002F1068" w:rsidRPr="00D12AD9" w:rsidRDefault="002F1068" w:rsidP="002F1068">
                            <w:pPr>
                              <w:overflowPunct w:val="0"/>
                              <w:autoSpaceDE w:val="0"/>
                              <w:autoSpaceDN w:val="0"/>
                              <w:ind w:firstLine="420"/>
                              <w:textAlignment w:val="baseline"/>
                              <w:rPr>
                                <w:rFonts w:eastAsiaTheme="minorEastAsia"/>
                                <w:iCs/>
                                <w:sz w:val="22"/>
                                <w:szCs w:val="22"/>
                                <w:lang w:eastAsia="ja-JP"/>
                              </w:rPr>
                            </w:pPr>
                            <w:r w:rsidRPr="00D12AD9">
                              <w:rPr>
                                <w:rFonts w:eastAsiaTheme="minorEastAsia" w:hint="eastAsia"/>
                                <w:iCs/>
                                <w:sz w:val="22"/>
                                <w:szCs w:val="22"/>
                                <w:lang w:eastAsia="ja-JP"/>
                              </w:rPr>
                              <w:t>F</w:t>
                            </w:r>
                            <w:r w:rsidRPr="00D12AD9">
                              <w:rPr>
                                <w:rFonts w:eastAsiaTheme="minorEastAsia"/>
                                <w:iCs/>
                                <w:sz w:val="22"/>
                                <w:szCs w:val="22"/>
                                <w:lang w:eastAsia="ja-JP"/>
                              </w:rPr>
                              <w:t>FS whether/how a new UE capability would be specified to support the WI objectives</w:t>
                            </w:r>
                          </w:p>
                          <w:p w14:paraId="3163824F" w14:textId="77777777" w:rsidR="002F1068" w:rsidRPr="00D12AD9" w:rsidRDefault="002F1068" w:rsidP="002F1068">
                            <w:pPr>
                              <w:overflowPunct w:val="0"/>
                              <w:autoSpaceDE w:val="0"/>
                              <w:autoSpaceDN w:val="0"/>
                              <w:ind w:firstLine="420"/>
                              <w:textAlignment w:val="baseline"/>
                              <w:rPr>
                                <w:iCs/>
                                <w:sz w:val="22"/>
                                <w:szCs w:val="22"/>
                              </w:rPr>
                            </w:pPr>
                            <w:r w:rsidRPr="00D12AD9">
                              <w:rPr>
                                <w:iCs/>
                                <w:sz w:val="22"/>
                                <w:szCs w:val="22"/>
                              </w:rPr>
                              <w:t>FFS if UE capability should be per band or per UE.</w:t>
                            </w:r>
                          </w:p>
                          <w:p w14:paraId="518ACD51" w14:textId="77777777" w:rsidR="002F1068" w:rsidRPr="00D12AD9" w:rsidRDefault="002F1068" w:rsidP="002F1068">
                            <w:pPr>
                              <w:overflowPunct w:val="0"/>
                              <w:autoSpaceDE w:val="0"/>
                              <w:autoSpaceDN w:val="0"/>
                              <w:ind w:firstLine="420"/>
                              <w:textAlignment w:val="baseline"/>
                              <w:rPr>
                                <w:iCs/>
                                <w:sz w:val="22"/>
                                <w:szCs w:val="22"/>
                              </w:rPr>
                            </w:pPr>
                            <w:r w:rsidRPr="00D12AD9">
                              <w:rPr>
                                <w:iCs/>
                                <w:sz w:val="22"/>
                                <w:szCs w:val="22"/>
                              </w:rPr>
                              <w:t>FFS from which release should the UE capability be applicable.</w:t>
                            </w:r>
                          </w:p>
                          <w:p w14:paraId="3EFDF522" w14:textId="77777777" w:rsidR="002F1068" w:rsidRDefault="002F1068" w:rsidP="002F1068">
                            <w:pPr>
                              <w:spacing w:after="0"/>
                              <w:rPr>
                                <w:rFonts w:eastAsia="Times New Roman"/>
                                <w:color w:val="000000"/>
                                <w:lang w:eastAsia="zh-TW"/>
                              </w:rPr>
                            </w:pPr>
                          </w:p>
                          <w:p w14:paraId="2FB1DC1E" w14:textId="77777777" w:rsidR="002F1068" w:rsidRPr="004637A3" w:rsidRDefault="002F1068" w:rsidP="002F1068">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4EA8C18A" id="Text Box 484185923" o:spid="_x0000_s1029" type="#_x0000_t202" style="width:480.95pt;height:11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ICuHAIAADMEAAAOAAAAZHJzL2Uyb0RvYy54bWysU9uO2yAQfa/Uf0C8N7bTJJu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">
                <v:textbox>
                  <w:txbxContent>
                    <w:p w14:paraId="3AA8404C" w14:textId="62ED058B" w:rsidR="002F1068" w:rsidRDefault="002F1068" w:rsidP="002F1068">
                      <w:pPr>
                        <w:pStyle w:val="Heading3"/>
                        <w:numPr>
                          <w:ilvl w:val="0"/>
                          <w:numId w:val="0"/>
                        </w:numPr>
                        <w:ind w:left="720" w:hanging="720"/>
                      </w:pPr>
                      <w:r>
                        <w:t>3- UE capability</w:t>
                      </w:r>
                    </w:p>
                    <w:p w14:paraId="63B779ED" w14:textId="77777777" w:rsidR="002F1068" w:rsidRPr="00D12AD9" w:rsidRDefault="002F1068" w:rsidP="002F1068">
                      <w:pPr>
                        <w:overflowPunct w:val="0"/>
                        <w:autoSpaceDE w:val="0"/>
                        <w:autoSpaceDN w:val="0"/>
                        <w:textAlignment w:val="baseline"/>
                        <w:rPr>
                          <w:b/>
                          <w:bCs/>
                          <w:iCs/>
                          <w:sz w:val="22"/>
                          <w:szCs w:val="22"/>
                        </w:rPr>
                      </w:pPr>
                      <w:r w:rsidRPr="00D12AD9">
                        <w:rPr>
                          <w:b/>
                          <w:bCs/>
                          <w:iCs/>
                          <w:sz w:val="22"/>
                          <w:szCs w:val="22"/>
                        </w:rPr>
                        <w:t>Open issues (to be further discussed once RAN4 has agreed on one of the alternatives):</w:t>
                      </w:r>
                    </w:p>
                    <w:p w14:paraId="10CD5C88" w14:textId="77777777" w:rsidR="002F1068" w:rsidRPr="00D12AD9" w:rsidRDefault="002F1068" w:rsidP="002F1068">
                      <w:pPr>
                        <w:overflowPunct w:val="0"/>
                        <w:autoSpaceDE w:val="0"/>
                        <w:autoSpaceDN w:val="0"/>
                        <w:ind w:firstLine="420"/>
                        <w:textAlignment w:val="baseline"/>
                        <w:rPr>
                          <w:rFonts w:eastAsiaTheme="minorEastAsia"/>
                          <w:iCs/>
                          <w:sz w:val="22"/>
                          <w:szCs w:val="22"/>
                          <w:lang w:eastAsia="ja-JP"/>
                        </w:rPr>
                      </w:pPr>
                      <w:r w:rsidRPr="00D12AD9">
                        <w:rPr>
                          <w:rFonts w:eastAsiaTheme="minorEastAsia" w:hint="eastAsia"/>
                          <w:iCs/>
                          <w:sz w:val="22"/>
                          <w:szCs w:val="22"/>
                          <w:lang w:eastAsia="ja-JP"/>
                        </w:rPr>
                        <w:t>F</w:t>
                      </w:r>
                      <w:r w:rsidRPr="00D12AD9">
                        <w:rPr>
                          <w:rFonts w:eastAsiaTheme="minorEastAsia"/>
                          <w:iCs/>
                          <w:sz w:val="22"/>
                          <w:szCs w:val="22"/>
                          <w:lang w:eastAsia="ja-JP"/>
                        </w:rPr>
                        <w:t>FS whether/how a new UE capability would be specified to support the WI objectives</w:t>
                      </w:r>
                    </w:p>
                    <w:p w14:paraId="3163824F" w14:textId="77777777" w:rsidR="002F1068" w:rsidRPr="00D12AD9" w:rsidRDefault="002F1068" w:rsidP="002F1068">
                      <w:pPr>
                        <w:overflowPunct w:val="0"/>
                        <w:autoSpaceDE w:val="0"/>
                        <w:autoSpaceDN w:val="0"/>
                        <w:ind w:firstLine="420"/>
                        <w:textAlignment w:val="baseline"/>
                        <w:rPr>
                          <w:iCs/>
                          <w:sz w:val="22"/>
                          <w:szCs w:val="22"/>
                        </w:rPr>
                      </w:pPr>
                      <w:r w:rsidRPr="00D12AD9">
                        <w:rPr>
                          <w:iCs/>
                          <w:sz w:val="22"/>
                          <w:szCs w:val="22"/>
                        </w:rPr>
                        <w:t>FFS if UE capability should be per band or per UE.</w:t>
                      </w:r>
                    </w:p>
                    <w:p w14:paraId="518ACD51" w14:textId="77777777" w:rsidR="002F1068" w:rsidRPr="00D12AD9" w:rsidRDefault="002F1068" w:rsidP="002F1068">
                      <w:pPr>
                        <w:overflowPunct w:val="0"/>
                        <w:autoSpaceDE w:val="0"/>
                        <w:autoSpaceDN w:val="0"/>
                        <w:ind w:firstLine="420"/>
                        <w:textAlignment w:val="baseline"/>
                        <w:rPr>
                          <w:iCs/>
                          <w:sz w:val="22"/>
                          <w:szCs w:val="22"/>
                        </w:rPr>
                      </w:pPr>
                      <w:r w:rsidRPr="00D12AD9">
                        <w:rPr>
                          <w:iCs/>
                          <w:sz w:val="22"/>
                          <w:szCs w:val="22"/>
                        </w:rPr>
                        <w:t>FFS from which release should the UE capability be applicable.</w:t>
                      </w:r>
                    </w:p>
                    <w:p w14:paraId="3EFDF522" w14:textId="77777777" w:rsidR="002F1068" w:rsidRDefault="002F1068" w:rsidP="002F1068">
                      <w:pPr>
                        <w:spacing w:after="0"/>
                        <w:rPr>
                          <w:rFonts w:eastAsia="Times New Roman"/>
                          <w:color w:val="000000"/>
                          <w:lang w:eastAsia="zh-TW"/>
                        </w:rPr>
                      </w:pPr>
                    </w:p>
                    <w:p w14:paraId="2FB1DC1E" w14:textId="77777777" w:rsidR="002F1068" w:rsidRPr="004637A3" w:rsidRDefault="002F1068" w:rsidP="002F1068">
                      <w:pPr>
                        <w:spacing w:after="0"/>
                        <w:rPr>
                          <w:rFonts w:eastAsia="Times New Roman"/>
                          <w:color w:val="000000"/>
                          <w:lang w:eastAsia="zh-TW"/>
                        </w:rPr>
                      </w:pPr>
                    </w:p>
                  </w:txbxContent>
                </v:textbox>
                <w10:anchorlock/>
              </v:shape>
            </w:pict>
          </mc:Fallback>
        </mc:AlternateConten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0B04BFF1" w14:textId="77777777" w:rsidR="001C392E" w:rsidRDefault="006459BC" w:rsidP="009F49BC">
      <w:pPr>
        <w:jc w:val="both"/>
        <w:rPr>
          <w:color w:val="000000" w:themeColor="text1"/>
        </w:rPr>
      </w:pPr>
      <w:r w:rsidRPr="006459BC">
        <w:rPr>
          <w:lang w:val="en-US"/>
        </w:rPr>
        <w:t>In RAN#99, a new WI [</w:t>
      </w:r>
      <w:r w:rsidR="00D66372">
        <w:rPr>
          <w:lang w:val="en-US"/>
        </w:rPr>
        <w:t>2</w:t>
      </w:r>
      <w:r w:rsidRPr="006459BC">
        <w:rPr>
          <w:lang w:val="en-US"/>
        </w:rPr>
        <w:t xml:space="preserve">] on channel raster enhancement was approved to </w:t>
      </w:r>
      <w:r w:rsidR="004F7108">
        <w:rPr>
          <w:lang w:val="en-US"/>
        </w:rPr>
        <w:t>discuss</w:t>
      </w:r>
      <w:r w:rsidR="00D66372">
        <w:rPr>
          <w:lang w:val="en-US"/>
        </w:rPr>
        <w:t xml:space="preserve"> on</w:t>
      </w:r>
      <w:r>
        <w:rPr>
          <w:lang w:val="en-US"/>
        </w:rPr>
        <w:t xml:space="preserve"> how to</w:t>
      </w:r>
      <w:r w:rsidR="00D66372">
        <w:rPr>
          <w:lang w:val="en-US"/>
        </w:rPr>
        <w:t xml:space="preserve"> </w:t>
      </w:r>
      <w:r w:rsidR="004F7108">
        <w:rPr>
          <w:lang w:val="en-US"/>
        </w:rPr>
        <w:t>remove</w:t>
      </w:r>
      <w:r w:rsidR="00D66372">
        <w:rPr>
          <w:lang w:val="en-US"/>
        </w:rPr>
        <w:t xml:space="preserve"> the restriction on the 100KHz channel raster</w:t>
      </w:r>
      <w:r w:rsidR="004F7108">
        <w:rPr>
          <w:lang w:val="en-US"/>
        </w:rPr>
        <w:t xml:space="preserve"> for some RF bands below 3GHz</w:t>
      </w:r>
      <w:r w:rsidR="00D66372">
        <w:rPr>
          <w:lang w:val="en-US"/>
        </w:rPr>
        <w:t>.</w:t>
      </w:r>
      <w:r>
        <w:rPr>
          <w:lang w:val="en-US"/>
        </w:rPr>
        <w:t xml:space="preserve"> </w:t>
      </w:r>
      <w:r w:rsidR="004F7108">
        <w:rPr>
          <w:lang w:val="en-US"/>
        </w:rPr>
        <w:t xml:space="preserve">One objective of the WI is to specify </w:t>
      </w:r>
      <w:r w:rsidR="004F7108" w:rsidRPr="006459BC">
        <w:rPr>
          <w:color w:val="000000" w:themeColor="text1"/>
        </w:rPr>
        <w:t>necessary changes to the UE channel raster such that configuring a narrower UE channel BW inside a wider gNB channel BW is always possible</w:t>
      </w:r>
      <w:r w:rsidR="004F7108">
        <w:rPr>
          <w:color w:val="000000" w:themeColor="text1"/>
        </w:rPr>
        <w:t xml:space="preserve">. </w:t>
      </w:r>
      <w:r w:rsidR="00342802">
        <w:rPr>
          <w:color w:val="000000" w:themeColor="text1"/>
        </w:rPr>
        <w:t xml:space="preserve">For this case, the PRB alignment needs to be considered between UE-specific channel BW and cell-specific channel BW. Hence, even/odd PRB issue </w:t>
      </w:r>
      <w:r w:rsidR="00107C37">
        <w:rPr>
          <w:color w:val="000000" w:themeColor="text1"/>
        </w:rPr>
        <w:t>would be happened</w:t>
      </w:r>
      <w:r w:rsidR="00342802">
        <w:rPr>
          <w:color w:val="000000" w:themeColor="text1"/>
        </w:rPr>
        <w:t xml:space="preserve"> </w:t>
      </w:r>
      <w:r w:rsidR="001C392E">
        <w:rPr>
          <w:color w:val="000000" w:themeColor="text1"/>
        </w:rPr>
        <w:t>when locating the carrier frequency for UE-specific channel BW by following the rule of 100KHz channel raster point.</w:t>
      </w:r>
    </w:p>
    <w:p w14:paraId="7716DAB8" w14:textId="108C59B6" w:rsidR="006459BC" w:rsidRPr="005B4871" w:rsidRDefault="00E332E7" w:rsidP="009F49BC">
      <w:pPr>
        <w:jc w:val="both"/>
        <w:rPr>
          <w:color w:val="000000" w:themeColor="text1"/>
        </w:rPr>
      </w:pPr>
      <w:r w:rsidRPr="005B4871">
        <w:rPr>
          <w:color w:val="000000" w:themeColor="text1"/>
        </w:rPr>
        <w:lastRenderedPageBreak/>
        <w:t>In one example</w:t>
      </w:r>
      <w:r w:rsidR="00B54955">
        <w:rPr>
          <w:color w:val="000000" w:themeColor="text1"/>
        </w:rPr>
        <w:t>,</w:t>
      </w:r>
      <w:r w:rsidR="008368EC" w:rsidRPr="005B4871">
        <w:rPr>
          <w:color w:val="000000" w:themeColor="text1"/>
        </w:rPr>
        <w:t xml:space="preserve"> with SCS=15KHz </w:t>
      </w:r>
      <w:r w:rsidR="00B54955">
        <w:rPr>
          <w:color w:val="000000" w:themeColor="text1"/>
        </w:rPr>
        <w:t xml:space="preserve">as the </w:t>
      </w:r>
      <w:r w:rsidR="008368EC" w:rsidRPr="005B4871">
        <w:rPr>
          <w:color w:val="000000" w:themeColor="text1"/>
        </w:rPr>
        <w:t>assumption</w:t>
      </w:r>
      <w:r w:rsidR="00787316" w:rsidRPr="005B4871">
        <w:rPr>
          <w:color w:val="000000" w:themeColor="text1"/>
        </w:rPr>
        <w:t xml:space="preserve">, </w:t>
      </w:r>
      <w:r w:rsidR="00675115" w:rsidRPr="005B4871">
        <w:rPr>
          <w:color w:val="000000" w:themeColor="text1"/>
        </w:rPr>
        <w:t>if the UE-specific CHBW</w:t>
      </w:r>
      <w:r w:rsidR="00787316" w:rsidRPr="005B4871">
        <w:rPr>
          <w:color w:val="000000" w:themeColor="text1"/>
        </w:rPr>
        <w:t xml:space="preserve"> </w:t>
      </w:r>
      <w:r w:rsidR="00675115" w:rsidRPr="005B4871">
        <w:rPr>
          <w:color w:val="000000" w:themeColor="text1"/>
        </w:rPr>
        <w:t>is configured with even/odd PRBs</w:t>
      </w:r>
      <w:r w:rsidR="00787316" w:rsidRPr="005B4871">
        <w:rPr>
          <w:color w:val="000000" w:themeColor="text1"/>
        </w:rPr>
        <w:t xml:space="preserve"> </w:t>
      </w:r>
      <w:r w:rsidR="00675115" w:rsidRPr="005B4871">
        <w:rPr>
          <w:color w:val="000000" w:themeColor="text1"/>
        </w:rPr>
        <w:t xml:space="preserve">within the cell-specific CHBW with even/odd PRBs, the </w:t>
      </w:r>
      <w:r w:rsidR="008368EC" w:rsidRPr="005B4871">
        <w:rPr>
          <w:color w:val="000000" w:themeColor="text1"/>
        </w:rPr>
        <w:t xml:space="preserve">offset between </w:t>
      </w:r>
      <w:r w:rsidR="00675115" w:rsidRPr="005B4871">
        <w:rPr>
          <w:color w:val="000000" w:themeColor="text1"/>
        </w:rPr>
        <w:t xml:space="preserve">UE channel raster </w:t>
      </w:r>
      <w:r w:rsidR="008368EC" w:rsidRPr="005B4871">
        <w:rPr>
          <w:color w:val="000000" w:themeColor="text1"/>
        </w:rPr>
        <w:t xml:space="preserve">and </w:t>
      </w:r>
      <w:r w:rsidR="00675115" w:rsidRPr="005B4871">
        <w:rPr>
          <w:color w:val="000000" w:themeColor="text1"/>
        </w:rPr>
        <w:t xml:space="preserve">BS channel raster </w:t>
      </w:r>
      <w:r w:rsidR="006875E4">
        <w:rPr>
          <w:color w:val="000000" w:themeColor="text1"/>
        </w:rPr>
        <w:t>can be</w:t>
      </w:r>
      <w:r w:rsidR="00675115" w:rsidRPr="005B4871">
        <w:rPr>
          <w:color w:val="000000" w:themeColor="text1"/>
        </w:rPr>
        <w:t xml:space="preserve"> determined by the equation m*100KHz = n*180KHz, where </w:t>
      </w:r>
      <w:r w:rsidR="00F76102" w:rsidRPr="005B4871">
        <w:rPr>
          <w:color w:val="000000" w:themeColor="text1"/>
        </w:rPr>
        <w:t>{</w:t>
      </w:r>
      <w:r w:rsidR="00675115" w:rsidRPr="005B4871">
        <w:rPr>
          <w:color w:val="000000" w:themeColor="text1"/>
        </w:rPr>
        <w:t>m=9,</w:t>
      </w:r>
      <w:r w:rsidR="00787316" w:rsidRPr="005B4871">
        <w:rPr>
          <w:color w:val="000000" w:themeColor="text1"/>
        </w:rPr>
        <w:t>n=5</w:t>
      </w:r>
      <w:r w:rsidR="00F76102" w:rsidRPr="005B4871">
        <w:rPr>
          <w:color w:val="000000" w:themeColor="text1"/>
        </w:rPr>
        <w:t>}</w:t>
      </w:r>
      <w:r w:rsidR="00787316" w:rsidRPr="005B4871">
        <w:rPr>
          <w:color w:val="000000" w:themeColor="text1"/>
        </w:rPr>
        <w:t xml:space="preserve"> could be a </w:t>
      </w:r>
      <w:r w:rsidR="000767FB">
        <w:rPr>
          <w:color w:val="000000" w:themeColor="text1"/>
        </w:rPr>
        <w:t xml:space="preserve">possible </w:t>
      </w:r>
      <w:r w:rsidR="00787316" w:rsidRPr="005B4871">
        <w:rPr>
          <w:color w:val="000000" w:themeColor="text1"/>
        </w:rPr>
        <w:t>solution to obtain 900KHz raster shift to make PRB alignment. However, in another example</w:t>
      </w:r>
      <w:r w:rsidR="008D4654">
        <w:rPr>
          <w:color w:val="000000" w:themeColor="text1"/>
        </w:rPr>
        <w:t>,</w:t>
      </w:r>
      <w:r w:rsidR="008368EC" w:rsidRPr="005B4871">
        <w:rPr>
          <w:color w:val="000000" w:themeColor="text1"/>
        </w:rPr>
        <w:t xml:space="preserve"> </w:t>
      </w:r>
      <w:r w:rsidR="008D4654" w:rsidRPr="005B4871">
        <w:rPr>
          <w:color w:val="000000" w:themeColor="text1"/>
        </w:rPr>
        <w:t xml:space="preserve">with SCS=15KHz </w:t>
      </w:r>
      <w:r w:rsidR="008D4654">
        <w:rPr>
          <w:color w:val="000000" w:themeColor="text1"/>
        </w:rPr>
        <w:t xml:space="preserve">as the </w:t>
      </w:r>
      <w:r w:rsidR="008D4654" w:rsidRPr="005B4871">
        <w:rPr>
          <w:color w:val="000000" w:themeColor="text1"/>
        </w:rPr>
        <w:t>assumption</w:t>
      </w:r>
      <w:r w:rsidR="00787316" w:rsidRPr="005B4871">
        <w:rPr>
          <w:color w:val="000000" w:themeColor="text1"/>
        </w:rPr>
        <w:t xml:space="preserve">, if the UE-specific CHBW is configured with even/odd PRBs within the cell-specific CHBW with </w:t>
      </w:r>
      <w:r w:rsidR="008368EC" w:rsidRPr="005B4871">
        <w:rPr>
          <w:color w:val="000000" w:themeColor="text1"/>
        </w:rPr>
        <w:t>odd</w:t>
      </w:r>
      <w:r w:rsidR="00787316" w:rsidRPr="005B4871">
        <w:rPr>
          <w:color w:val="000000" w:themeColor="text1"/>
        </w:rPr>
        <w:t>/</w:t>
      </w:r>
      <w:r w:rsidR="008368EC" w:rsidRPr="005B4871">
        <w:rPr>
          <w:color w:val="000000" w:themeColor="text1"/>
        </w:rPr>
        <w:t>even</w:t>
      </w:r>
      <w:r w:rsidR="00787316" w:rsidRPr="005B4871">
        <w:rPr>
          <w:color w:val="000000" w:themeColor="text1"/>
        </w:rPr>
        <w:t xml:space="preserve"> PRBs, </w:t>
      </w:r>
      <w:r w:rsidR="000B7AA1">
        <w:rPr>
          <w:color w:val="000000" w:themeColor="text1"/>
        </w:rPr>
        <w:t>t</w:t>
      </w:r>
      <w:r w:rsidR="008368EC" w:rsidRPr="005B4871">
        <w:rPr>
          <w:color w:val="000000" w:themeColor="text1"/>
        </w:rPr>
        <w:t xml:space="preserve">he offset between UE channel raster and BS channel raster </w:t>
      </w:r>
      <w:r w:rsidR="006875E4">
        <w:rPr>
          <w:color w:val="000000" w:themeColor="text1"/>
        </w:rPr>
        <w:t>can be</w:t>
      </w:r>
      <w:r w:rsidR="008368EC" w:rsidRPr="005B4871">
        <w:rPr>
          <w:color w:val="000000" w:themeColor="text1"/>
        </w:rPr>
        <w:t xml:space="preserve"> determined by the equation m*100KHz = n*180KHz + 90KHz</w:t>
      </w:r>
      <w:r w:rsidR="00787316" w:rsidRPr="005B4871">
        <w:rPr>
          <w:color w:val="000000" w:themeColor="text1"/>
        </w:rPr>
        <w:t xml:space="preserve">, where </w:t>
      </w:r>
      <w:r w:rsidR="008368EC" w:rsidRPr="005B4871">
        <w:rPr>
          <w:color w:val="000000" w:themeColor="text1"/>
        </w:rPr>
        <w:t xml:space="preserve">no </w:t>
      </w:r>
      <w:r w:rsidR="00F76102" w:rsidRPr="005B4871">
        <w:rPr>
          <w:color w:val="000000" w:themeColor="text1"/>
        </w:rPr>
        <w:t>{</w:t>
      </w:r>
      <w:r w:rsidR="008368EC" w:rsidRPr="005B4871">
        <w:rPr>
          <w:color w:val="000000" w:themeColor="text1"/>
        </w:rPr>
        <w:t>m,n</w:t>
      </w:r>
      <w:r w:rsidR="00F76102" w:rsidRPr="005B4871">
        <w:rPr>
          <w:color w:val="000000" w:themeColor="text1"/>
        </w:rPr>
        <w:t>}</w:t>
      </w:r>
      <w:r w:rsidR="008368EC" w:rsidRPr="005B4871">
        <w:rPr>
          <w:color w:val="000000" w:themeColor="text1"/>
        </w:rPr>
        <w:t xml:space="preserve"> can be found to </w:t>
      </w:r>
      <w:r w:rsidR="00787316" w:rsidRPr="005B4871">
        <w:rPr>
          <w:color w:val="000000" w:themeColor="text1"/>
        </w:rPr>
        <w:t>make PRB alignment</w:t>
      </w:r>
      <w:r w:rsidR="00333585">
        <w:rPr>
          <w:color w:val="000000" w:themeColor="text1"/>
        </w:rPr>
        <w:t xml:space="preserve"> between the UE</w:t>
      </w:r>
      <w:r w:rsidR="00333585" w:rsidRPr="005B4871">
        <w:rPr>
          <w:color w:val="000000" w:themeColor="text1"/>
        </w:rPr>
        <w:t>-specific CHBW</w:t>
      </w:r>
      <w:r w:rsidR="00333585">
        <w:rPr>
          <w:color w:val="000000" w:themeColor="text1"/>
        </w:rPr>
        <w:t xml:space="preserve"> and the </w:t>
      </w:r>
      <w:r w:rsidR="00333585" w:rsidRPr="005B4871">
        <w:rPr>
          <w:color w:val="000000" w:themeColor="text1"/>
        </w:rPr>
        <w:t>cell-specific CHBW</w:t>
      </w:r>
      <w:r w:rsidR="00787316" w:rsidRPr="005B4871">
        <w:rPr>
          <w:color w:val="000000" w:themeColor="text1"/>
        </w:rPr>
        <w:t>.</w:t>
      </w:r>
      <w:r w:rsidR="008368EC" w:rsidRPr="005B4871">
        <w:rPr>
          <w:color w:val="000000" w:themeColor="text1"/>
          <w:lang w:val="en-US"/>
        </w:rPr>
        <w:t xml:space="preserve"> </w:t>
      </w:r>
      <w:r w:rsidR="00432EC4" w:rsidRPr="005B4871">
        <w:rPr>
          <w:color w:val="000000" w:themeColor="text1"/>
          <w:lang w:val="en-US"/>
        </w:rPr>
        <w:t xml:space="preserve">In order to solve the </w:t>
      </w:r>
      <w:r w:rsidR="00F76102" w:rsidRPr="005B4871">
        <w:rPr>
          <w:color w:val="000000" w:themeColor="text1"/>
          <w:lang w:val="en-US"/>
        </w:rPr>
        <w:t xml:space="preserve">PRB alignment </w:t>
      </w:r>
      <w:r w:rsidR="00432EC4" w:rsidRPr="005B4871">
        <w:rPr>
          <w:color w:val="000000" w:themeColor="text1"/>
          <w:lang w:val="en-US"/>
        </w:rPr>
        <w:t xml:space="preserve">issue based on the configuration of the </w:t>
      </w:r>
      <w:r w:rsidR="00432EC4" w:rsidRPr="005B4871">
        <w:rPr>
          <w:color w:val="000000" w:themeColor="text1"/>
        </w:rPr>
        <w:t>narrower UE-specific CHBW within the wider cell-specific CHBW</w:t>
      </w:r>
      <w:r w:rsidR="00432EC4" w:rsidRPr="005B4871">
        <w:rPr>
          <w:color w:val="000000" w:themeColor="text1"/>
          <w:lang w:val="en-US"/>
        </w:rPr>
        <w:t>, two approaches are proposed in the WF for further discussion.</w:t>
      </w:r>
    </w:p>
    <w:p w14:paraId="5308128A" w14:textId="5F2EFFD1" w:rsidR="006A7A6D" w:rsidRPr="00021A09" w:rsidRDefault="008368EC" w:rsidP="006A7A6D">
      <w:pPr>
        <w:jc w:val="both"/>
        <w:rPr>
          <w:lang w:val="en-US"/>
        </w:rPr>
      </w:pPr>
      <w:r w:rsidRPr="005B4871">
        <w:rPr>
          <w:lang w:val="en-US"/>
        </w:rPr>
        <w:t xml:space="preserve">For approach 1, </w:t>
      </w:r>
      <w:r w:rsidR="00271F15" w:rsidRPr="005B4871">
        <w:rPr>
          <w:lang w:val="en-US"/>
        </w:rPr>
        <w:t>there are three option</w:t>
      </w:r>
      <w:r w:rsidR="00021A09" w:rsidRPr="005B4871">
        <w:rPr>
          <w:lang w:val="en-US"/>
        </w:rPr>
        <w:t>s for</w:t>
      </w:r>
      <w:r w:rsidR="008D779C" w:rsidRPr="005B4871">
        <w:rPr>
          <w:lang w:val="en-US"/>
        </w:rPr>
        <w:t xml:space="preserve"> the new </w:t>
      </w:r>
      <w:r w:rsidR="008D779C" w:rsidRPr="005B4871">
        <w:rPr>
          <w:iCs/>
        </w:rPr>
        <w:t>channel raster step size</w:t>
      </w:r>
      <w:r w:rsidR="008D779C" w:rsidRPr="005B4871">
        <w:rPr>
          <w:lang w:val="en-US"/>
        </w:rPr>
        <w:t xml:space="preserve"> needs to be determined. In our view, </w:t>
      </w:r>
      <w:r w:rsidR="006A7A6D" w:rsidRPr="005B4871">
        <w:rPr>
          <w:lang w:val="en-US"/>
        </w:rPr>
        <w:t xml:space="preserve">Option 1 (5 kHz) and Option 2 (10 kHz) can be always the solution </w:t>
      </w:r>
      <w:r w:rsidR="00C03B0C" w:rsidRPr="005B4871">
        <w:rPr>
          <w:lang w:val="en-US"/>
        </w:rPr>
        <w:t>to</w:t>
      </w:r>
      <w:r w:rsidR="006A7A6D" w:rsidRPr="005B4871">
        <w:rPr>
          <w:lang w:val="en-US"/>
        </w:rPr>
        <w:t xml:space="preserve"> </w:t>
      </w:r>
      <w:r w:rsidR="001A5ECE">
        <w:rPr>
          <w:lang w:val="en-US"/>
        </w:rPr>
        <w:t xml:space="preserve">solve </w:t>
      </w:r>
      <w:r w:rsidR="006A7A6D" w:rsidRPr="005B4871">
        <w:rPr>
          <w:lang w:val="en-US"/>
        </w:rPr>
        <w:t xml:space="preserve">even/odd </w:t>
      </w:r>
      <w:r w:rsidR="006A7A6D" w:rsidRPr="005B4871">
        <w:rPr>
          <w:color w:val="000000" w:themeColor="text1"/>
        </w:rPr>
        <w:t xml:space="preserve">n*180KHz + 90KHz and even-even/odd-odd n*180KHz </w:t>
      </w:r>
      <w:r w:rsidR="00C03B0C" w:rsidRPr="005B4871">
        <w:rPr>
          <w:color w:val="000000" w:themeColor="text1"/>
        </w:rPr>
        <w:t>regardless of the value n=1,2,…</w:t>
      </w:r>
      <w:r w:rsidR="001A5ECE">
        <w:rPr>
          <w:color w:val="000000" w:themeColor="text1"/>
        </w:rPr>
        <w:t xml:space="preserve"> .</w:t>
      </w:r>
      <w:r w:rsidR="00C03B0C" w:rsidRPr="005B4871">
        <w:rPr>
          <w:color w:val="000000" w:themeColor="text1"/>
        </w:rPr>
        <w:t xml:space="preserve"> </w:t>
      </w:r>
      <w:r w:rsidR="001A5ECE">
        <w:rPr>
          <w:color w:val="000000" w:themeColor="text1"/>
        </w:rPr>
        <w:t>But</w:t>
      </w:r>
      <w:r w:rsidR="006A7A6D" w:rsidRPr="005B4871">
        <w:rPr>
          <w:color w:val="000000" w:themeColor="text1"/>
        </w:rPr>
        <w:t xml:space="preserve"> </w:t>
      </w:r>
      <w:r w:rsidR="006A7A6D" w:rsidRPr="005B4871">
        <w:rPr>
          <w:lang w:val="en-US"/>
        </w:rPr>
        <w:t>Option 3 (50 kHz)</w:t>
      </w:r>
      <w:r w:rsidR="00C03B0C" w:rsidRPr="005B4871">
        <w:rPr>
          <w:lang w:val="en-US"/>
        </w:rPr>
        <w:t xml:space="preserve"> can only be the solution to even/odd </w:t>
      </w:r>
      <w:r w:rsidR="00C03B0C" w:rsidRPr="005B4871">
        <w:rPr>
          <w:color w:val="000000" w:themeColor="text1"/>
        </w:rPr>
        <w:t>n*180KHz + 90KHz when the value n=2,7,12,… and to even-even/odd-odd n*180KHz when the value n=5,10,15,…</w:t>
      </w:r>
      <w:r w:rsidR="001A5ECE">
        <w:rPr>
          <w:color w:val="000000" w:themeColor="text1"/>
        </w:rPr>
        <w:t xml:space="preserve"> </w:t>
      </w:r>
      <w:r w:rsidR="00C03B0C" w:rsidRPr="005B4871">
        <w:rPr>
          <w:color w:val="000000" w:themeColor="text1"/>
        </w:rPr>
        <w:t>.</w:t>
      </w:r>
      <w:r w:rsidR="00073A7A" w:rsidRPr="005B4871">
        <w:rPr>
          <w:color w:val="000000" w:themeColor="text1"/>
        </w:rPr>
        <w:t xml:space="preserve"> </w:t>
      </w:r>
      <w:r w:rsidR="000657C5" w:rsidRPr="005B4871">
        <w:rPr>
          <w:color w:val="000000" w:themeColor="text1"/>
        </w:rPr>
        <w:t>Although</w:t>
      </w:r>
      <w:r w:rsidR="00073A7A" w:rsidRPr="005B4871">
        <w:rPr>
          <w:color w:val="000000" w:themeColor="text1"/>
        </w:rPr>
        <w:t xml:space="preserve"> </w:t>
      </w:r>
      <w:r w:rsidR="00327B63" w:rsidRPr="005B4871">
        <w:rPr>
          <w:color w:val="000000" w:themeColor="text1"/>
        </w:rPr>
        <w:t xml:space="preserve">both </w:t>
      </w:r>
      <w:r w:rsidR="00327B63" w:rsidRPr="005B4871">
        <w:rPr>
          <w:lang w:val="en-US"/>
        </w:rPr>
        <w:t>Option 1 (5 kHz) and Option 2 (10 kHz)</w:t>
      </w:r>
      <w:r w:rsidR="00327B63" w:rsidRPr="005B4871">
        <w:rPr>
          <w:color w:val="000000" w:themeColor="text1"/>
        </w:rPr>
        <w:t xml:space="preserve"> could be the solution to even/odd issue, </w:t>
      </w:r>
      <w:r w:rsidR="00327B63" w:rsidRPr="005B4871">
        <w:rPr>
          <w:lang w:val="en-US"/>
        </w:rPr>
        <w:t xml:space="preserve">Option 2 (10 kHz) </w:t>
      </w:r>
      <w:r w:rsidR="001A5ECE">
        <w:rPr>
          <w:lang w:val="en-US"/>
        </w:rPr>
        <w:t>is preferred because</w:t>
      </w:r>
      <w:r w:rsidR="00327B63" w:rsidRPr="005B4871">
        <w:rPr>
          <w:lang w:val="en-US"/>
        </w:rPr>
        <w:t xml:space="preserve"> the relative smaller new raster points </w:t>
      </w:r>
      <w:r w:rsidR="001A5ECE">
        <w:rPr>
          <w:lang w:val="en-US"/>
        </w:rPr>
        <w:t xml:space="preserve">would be introduced compared to  </w:t>
      </w:r>
      <w:r w:rsidR="00327B63" w:rsidRPr="005B4871">
        <w:rPr>
          <w:lang w:val="en-US"/>
        </w:rPr>
        <w:t>Option 1 (5 kHz)</w:t>
      </w:r>
      <w:r w:rsidR="001A5ECE">
        <w:rPr>
          <w:lang w:val="en-US"/>
        </w:rPr>
        <w:t>, and</w:t>
      </w:r>
      <w:r w:rsidR="00327B63" w:rsidRPr="005B4871">
        <w:rPr>
          <w:lang w:val="en-US"/>
        </w:rPr>
        <w:t xml:space="preserve"> </w:t>
      </w:r>
      <w:r w:rsidR="001A5ECE">
        <w:rPr>
          <w:lang w:val="en-US"/>
        </w:rPr>
        <w:t xml:space="preserve">the </w:t>
      </w:r>
      <w:r w:rsidR="00327B63" w:rsidRPr="005B4871">
        <w:rPr>
          <w:lang w:val="en-US"/>
        </w:rPr>
        <w:t>flexible channel raster</w:t>
      </w:r>
      <w:r w:rsidR="00607BC9" w:rsidRPr="005B4871">
        <w:rPr>
          <w:lang w:val="en-US"/>
        </w:rPr>
        <w:t xml:space="preserve"> with forward capability</w:t>
      </w:r>
      <w:r w:rsidR="001A5ECE">
        <w:rPr>
          <w:lang w:val="en-US"/>
        </w:rPr>
        <w:t xml:space="preserve"> can also be met</w:t>
      </w:r>
      <w:r w:rsidR="00327B63">
        <w:rPr>
          <w:lang w:val="en-US"/>
        </w:rPr>
        <w:t>.</w:t>
      </w:r>
    </w:p>
    <w:p w14:paraId="4168989F" w14:textId="77777777" w:rsidR="00941641" w:rsidRDefault="000657C5" w:rsidP="009F49BC">
      <w:pPr>
        <w:jc w:val="both"/>
      </w:pPr>
      <w:r w:rsidRPr="005B4871">
        <w:rPr>
          <w:lang w:val="en-US"/>
        </w:rPr>
        <w:t xml:space="preserve">For alternative 1 </w:t>
      </w:r>
      <w:r w:rsidR="00AD4DA9" w:rsidRPr="005B4871">
        <w:rPr>
          <w:lang w:val="en-US"/>
        </w:rPr>
        <w:t>of</w:t>
      </w:r>
      <w:r w:rsidRPr="005B4871">
        <w:rPr>
          <w:lang w:val="en-US"/>
        </w:rPr>
        <w:t xml:space="preserve"> approach 2, </w:t>
      </w:r>
      <w:r w:rsidR="007D2109" w:rsidRPr="005B4871">
        <w:rPr>
          <w:lang w:val="en-US"/>
        </w:rPr>
        <w:t>s</w:t>
      </w:r>
      <w:r w:rsidR="003D0BD2" w:rsidRPr="005B4871">
        <w:rPr>
          <w:lang w:val="en-US"/>
        </w:rPr>
        <w:t>ince the cell</w:t>
      </w:r>
      <w:r w:rsidR="005B4871" w:rsidRPr="005B4871">
        <w:rPr>
          <w:lang w:val="en-US"/>
        </w:rPr>
        <w:t>-</w:t>
      </w:r>
      <w:r w:rsidR="003D0BD2" w:rsidRPr="005B4871">
        <w:rPr>
          <w:lang w:val="en-US"/>
        </w:rPr>
        <w:t xml:space="preserve">specific channel </w:t>
      </w:r>
      <w:r w:rsidR="00F246C0" w:rsidRPr="005B4871">
        <w:rPr>
          <w:lang w:val="en-US"/>
        </w:rPr>
        <w:t>CH</w:t>
      </w:r>
      <w:r w:rsidR="003D0BD2" w:rsidRPr="005B4871">
        <w:rPr>
          <w:lang w:val="en-US"/>
        </w:rPr>
        <w:t>BW advertised in SIB1 does not have to be placed on the 100kHz raster</w:t>
      </w:r>
      <w:r w:rsidR="00F246C0" w:rsidRPr="005B4871">
        <w:rPr>
          <w:lang w:val="en-US"/>
        </w:rPr>
        <w:t xml:space="preserve"> according to last meeting agreement, the clarification on </w:t>
      </w:r>
      <w:r w:rsidR="00F246C0" w:rsidRPr="005B4871">
        <w:rPr>
          <w:iCs/>
        </w:rPr>
        <w:t xml:space="preserve">clause 5.4.2.2 may force the UE to support any channel raster </w:t>
      </w:r>
      <w:r w:rsidR="00AD4DA9" w:rsidRPr="005B4871">
        <w:rPr>
          <w:iCs/>
        </w:rPr>
        <w:t>configured by the network</w:t>
      </w:r>
      <w:r w:rsidR="00E8487D" w:rsidRPr="005B4871">
        <w:rPr>
          <w:iCs/>
        </w:rPr>
        <w:t xml:space="preserve">, which may increase more UE design complexity </w:t>
      </w:r>
      <w:r w:rsidR="00E8487D" w:rsidRPr="005B4871">
        <w:t xml:space="preserve">than approach 1. </w:t>
      </w:r>
    </w:p>
    <w:p w14:paraId="34A7EDC7" w14:textId="68FC3A27" w:rsidR="008C45A8" w:rsidRDefault="00AD4DA9" w:rsidP="009F49BC">
      <w:pPr>
        <w:jc w:val="both"/>
        <w:rPr>
          <w:lang w:val="en-US"/>
        </w:rPr>
      </w:pPr>
      <w:r w:rsidRPr="005B4871">
        <w:rPr>
          <w:lang w:val="en-US"/>
        </w:rPr>
        <w:t>For alternative 3 of approach 2,</w:t>
      </w:r>
      <w:r w:rsidR="00E8487D" w:rsidRPr="005B4871">
        <w:rPr>
          <w:lang w:val="en-US"/>
        </w:rPr>
        <w:t xml:space="preserve"> the </w:t>
      </w:r>
      <w:r w:rsidR="00E8487D" w:rsidRPr="005B4871">
        <w:rPr>
          <w:iCs/>
        </w:rPr>
        <w:t>UE can signal a capability to support a UE</w:t>
      </w:r>
      <w:r w:rsidR="00243AAE">
        <w:rPr>
          <w:iCs/>
        </w:rPr>
        <w:t>-</w:t>
      </w:r>
      <w:r w:rsidR="00E8487D" w:rsidRPr="005B4871">
        <w:rPr>
          <w:iCs/>
        </w:rPr>
        <w:t xml:space="preserve">specific channel BW off the 100 kHz channel raster </w:t>
      </w:r>
      <w:r w:rsidR="00672BB9" w:rsidRPr="005B4871">
        <w:rPr>
          <w:iCs/>
        </w:rPr>
        <w:t>by</w:t>
      </w:r>
      <w:r w:rsidR="00E8487D" w:rsidRPr="005B4871">
        <w:rPr>
          <w:iCs/>
        </w:rPr>
        <w:t xml:space="preserve"> RB grid </w:t>
      </w:r>
      <w:r w:rsidR="00672BB9" w:rsidRPr="005B4871">
        <w:rPr>
          <w:iCs/>
        </w:rPr>
        <w:t>of</w:t>
      </w:r>
      <w:r w:rsidR="00E8487D" w:rsidRPr="005B4871">
        <w:rPr>
          <w:iCs/>
        </w:rPr>
        <w:t xml:space="preserve"> the carrier bandwidth in SIB1. </w:t>
      </w:r>
      <w:r w:rsidR="000B667E" w:rsidRPr="005B4871">
        <w:rPr>
          <w:iCs/>
        </w:rPr>
        <w:t xml:space="preserve">Although the new raster points would be much less than approach 1, it would be less flexible </w:t>
      </w:r>
      <w:r w:rsidR="002553D0">
        <w:rPr>
          <w:iCs/>
        </w:rPr>
        <w:t xml:space="preserve">in BW configuration </w:t>
      </w:r>
      <w:r w:rsidR="00CB2D9D">
        <w:rPr>
          <w:iCs/>
        </w:rPr>
        <w:t xml:space="preserve">and </w:t>
      </w:r>
      <w:r w:rsidR="00BC4A65">
        <w:rPr>
          <w:iCs/>
        </w:rPr>
        <w:t xml:space="preserve">the issue </w:t>
      </w:r>
      <w:r w:rsidR="008C45A8">
        <w:rPr>
          <w:iCs/>
        </w:rPr>
        <w:t xml:space="preserve">cannot be solved </w:t>
      </w:r>
      <w:r w:rsidR="00BC4A65">
        <w:rPr>
          <w:iCs/>
        </w:rPr>
        <w:t xml:space="preserve">for </w:t>
      </w:r>
      <w:r w:rsidR="005B4871" w:rsidRPr="005B4871">
        <w:rPr>
          <w:color w:val="000000" w:themeColor="text1"/>
        </w:rPr>
        <w:t xml:space="preserve">40KHz channel raster </w:t>
      </w:r>
      <w:r w:rsidR="00BC4A65">
        <w:rPr>
          <w:color w:val="000000" w:themeColor="text1"/>
        </w:rPr>
        <w:t xml:space="preserve">shift </w:t>
      </w:r>
      <w:r w:rsidR="00BC4A65">
        <w:rPr>
          <w:iCs/>
        </w:rPr>
        <w:t xml:space="preserve">due to </w:t>
      </w:r>
      <w:r w:rsidR="000B667E" w:rsidRPr="005B4871">
        <w:rPr>
          <w:iCs/>
        </w:rPr>
        <w:t>guard band check</w:t>
      </w:r>
      <w:r w:rsidR="00BC4A65">
        <w:rPr>
          <w:iCs/>
        </w:rPr>
        <w:t>ing</w:t>
      </w:r>
      <w:r w:rsidR="000B667E" w:rsidRPr="005B4871">
        <w:rPr>
          <w:iCs/>
        </w:rPr>
        <w:t xml:space="preserve"> </w:t>
      </w:r>
      <w:r w:rsidR="008C45A8">
        <w:rPr>
          <w:iCs/>
        </w:rPr>
        <w:t xml:space="preserve">in band n28 with the configuration of </w:t>
      </w:r>
      <w:r w:rsidR="008C45A8" w:rsidRPr="005B4871">
        <w:rPr>
          <w:color w:val="000000" w:themeColor="text1"/>
        </w:rPr>
        <w:t>30MHz</w:t>
      </w:r>
      <w:r w:rsidR="008C45A8" w:rsidRPr="005B4871">
        <w:rPr>
          <w:lang w:val="en-US"/>
        </w:rPr>
        <w:t xml:space="preserve"> UE-specific channel CHBW</w:t>
      </w:r>
      <w:r w:rsidR="008C45A8" w:rsidRPr="005B4871">
        <w:rPr>
          <w:color w:val="000000" w:themeColor="text1"/>
        </w:rPr>
        <w:t xml:space="preserve"> </w:t>
      </w:r>
      <w:r w:rsidR="008C45A8">
        <w:rPr>
          <w:color w:val="000000" w:themeColor="text1"/>
        </w:rPr>
        <w:t>within</w:t>
      </w:r>
      <w:r w:rsidR="008C45A8" w:rsidRPr="005B4871">
        <w:rPr>
          <w:color w:val="000000" w:themeColor="text1"/>
        </w:rPr>
        <w:t xml:space="preserve"> 40MHz </w:t>
      </w:r>
      <w:r w:rsidR="008C45A8" w:rsidRPr="005B4871">
        <w:rPr>
          <w:lang w:val="en-US"/>
        </w:rPr>
        <w:t>cell-specific channel CHBW</w:t>
      </w:r>
      <w:r w:rsidR="008C45A8">
        <w:rPr>
          <w:lang w:val="en-US"/>
        </w:rPr>
        <w:t>.</w:t>
      </w:r>
    </w:p>
    <w:p w14:paraId="283FEFF8" w14:textId="3223D607" w:rsidR="009F49BC" w:rsidRPr="008C45A8" w:rsidRDefault="000B667E" w:rsidP="009F49BC">
      <w:pPr>
        <w:jc w:val="both"/>
        <w:rPr>
          <w:iCs/>
        </w:rPr>
      </w:pPr>
      <w:r>
        <w:rPr>
          <w:color w:val="000000" w:themeColor="text1"/>
        </w:rPr>
        <w:t xml:space="preserve">Hence, in our view, we </w:t>
      </w:r>
      <w:r w:rsidR="005B4871">
        <w:rPr>
          <w:color w:val="000000" w:themeColor="text1"/>
        </w:rPr>
        <w:t xml:space="preserve">prefer approach 1 and </w:t>
      </w:r>
      <w:r w:rsidR="000B2FE1">
        <w:rPr>
          <w:color w:val="000000" w:themeColor="text1"/>
        </w:rPr>
        <w:t xml:space="preserve">we </w:t>
      </w:r>
      <w:r>
        <w:rPr>
          <w:color w:val="000000" w:themeColor="text1"/>
        </w:rPr>
        <w:t xml:space="preserve">would like to propose to introduce </w:t>
      </w:r>
      <w:r w:rsidRPr="000B667E">
        <w:rPr>
          <w:color w:val="000000" w:themeColor="text1"/>
        </w:rPr>
        <w:t>the new channel raster with 10KHz as the step size for both UE and gNB in all FR1 bands below 3GHz that currently have 100KHz channel raster</w:t>
      </w:r>
      <w:r w:rsidR="005B4871">
        <w:rPr>
          <w:color w:val="000000" w:themeColor="text1"/>
        </w:rPr>
        <w:t>.</w:t>
      </w:r>
    </w:p>
    <w:p w14:paraId="7E4F4983" w14:textId="274E198F" w:rsidR="00E70AB3" w:rsidRDefault="001D238F" w:rsidP="00320B69">
      <w:pPr>
        <w:jc w:val="both"/>
        <w:rPr>
          <w:b/>
          <w:lang w:val="en-US" w:eastAsia="zh-TW"/>
        </w:rPr>
      </w:pPr>
      <w:r>
        <w:rPr>
          <w:b/>
          <w:lang w:val="en-US" w:eastAsia="zh-TW"/>
        </w:rPr>
        <w:t>Proposal 1</w:t>
      </w:r>
      <w:r w:rsidRPr="005F6604">
        <w:rPr>
          <w:b/>
          <w:lang w:val="en-US" w:eastAsia="zh-TW"/>
        </w:rPr>
        <w:t xml:space="preserve">: </w:t>
      </w:r>
      <w:r w:rsidR="00327B63">
        <w:rPr>
          <w:b/>
          <w:lang w:val="en-US" w:eastAsia="zh-TW"/>
        </w:rPr>
        <w:t>Introduce the new channel raster with 10KHz as the step size</w:t>
      </w:r>
      <w:r w:rsidR="003D0BD2">
        <w:rPr>
          <w:b/>
          <w:lang w:val="en-US" w:eastAsia="zh-TW"/>
        </w:rPr>
        <w:t xml:space="preserve"> for both UE and gNB in all FR1 bands below 3GHz that currently have 100KHz channel raster</w:t>
      </w:r>
      <w:r>
        <w:rPr>
          <w:b/>
          <w:lang w:val="en-US" w:eastAsia="zh-TW"/>
        </w:rPr>
        <w:t>.</w:t>
      </w:r>
    </w:p>
    <w:p w14:paraId="6B5E8339" w14:textId="7673908C" w:rsidR="00556B73" w:rsidRDefault="00F1641F" w:rsidP="00320B69">
      <w:pPr>
        <w:jc w:val="both"/>
        <w:rPr>
          <w:lang w:val="en-US" w:eastAsia="zh-TW"/>
        </w:rPr>
      </w:pPr>
      <w:r>
        <w:rPr>
          <w:lang w:val="en-US"/>
        </w:rPr>
        <w:t>Regarding</w:t>
      </w:r>
      <w:r w:rsidR="005A504A">
        <w:rPr>
          <w:lang w:val="en-US" w:eastAsia="zh-TW"/>
        </w:rPr>
        <w:t xml:space="preserve"> the UE capability issue, </w:t>
      </w:r>
      <w:r w:rsidR="002B1371">
        <w:rPr>
          <w:lang w:val="en-US" w:eastAsia="zh-TW"/>
        </w:rPr>
        <w:t xml:space="preserve">if approach 1 with 10KHz channel step size is approved as the solution, we propose to introduce </w:t>
      </w:r>
      <w:r w:rsidR="007C0DE1">
        <w:rPr>
          <w:lang w:val="en-US" w:eastAsia="zh-TW"/>
        </w:rPr>
        <w:t xml:space="preserve">a </w:t>
      </w:r>
      <w:r w:rsidR="002B1371">
        <w:rPr>
          <w:lang w:val="en-US" w:eastAsia="zh-TW"/>
        </w:rPr>
        <w:t xml:space="preserve">UE capability </w:t>
      </w:r>
      <w:r w:rsidR="007C0DE1">
        <w:rPr>
          <w:lang w:val="en-US" w:eastAsia="zh-TW"/>
        </w:rPr>
        <w:t xml:space="preserve">to support the new channel raster and it should be optional per-UE capability from Rel-18. </w:t>
      </w:r>
    </w:p>
    <w:p w14:paraId="2A7A17FC" w14:textId="08600BF8" w:rsidR="00AD73FF" w:rsidRDefault="00AD73FF" w:rsidP="00AD73FF">
      <w:pPr>
        <w:jc w:val="both"/>
        <w:rPr>
          <w:b/>
          <w:lang w:val="en-US" w:eastAsia="zh-TW"/>
        </w:rPr>
      </w:pPr>
      <w:r>
        <w:rPr>
          <w:b/>
          <w:lang w:val="en-US" w:eastAsia="zh-TW"/>
        </w:rPr>
        <w:t>Proposal 2</w:t>
      </w:r>
      <w:r w:rsidRPr="005F6604">
        <w:rPr>
          <w:b/>
          <w:lang w:val="en-US" w:eastAsia="zh-TW"/>
        </w:rPr>
        <w:t xml:space="preserve">: </w:t>
      </w:r>
      <w:r>
        <w:rPr>
          <w:b/>
          <w:lang w:val="en-US" w:eastAsia="zh-TW"/>
        </w:rPr>
        <w:t xml:space="preserve">Introduce an optional per-UE capability from Rel-18 to indicate the </w:t>
      </w:r>
      <w:r w:rsidR="00070330">
        <w:rPr>
          <w:b/>
          <w:lang w:val="en-US" w:eastAsia="zh-TW"/>
        </w:rPr>
        <w:t xml:space="preserve">support of </w:t>
      </w:r>
      <w:r>
        <w:rPr>
          <w:b/>
          <w:lang w:val="en-US" w:eastAsia="zh-TW"/>
        </w:rPr>
        <w:t>new channel raster with 10KHz as the step size for all</w:t>
      </w:r>
      <w:r w:rsidRPr="00237F66">
        <w:rPr>
          <w:b/>
          <w:lang w:val="en-US" w:eastAsia="zh-TW"/>
        </w:rPr>
        <w:t xml:space="preserve"> FR1 bands below 3GHz that currently have 100 kHz channel raster</w:t>
      </w:r>
      <w:r>
        <w:rPr>
          <w:b/>
          <w:lang w:val="en-US" w:eastAsia="zh-TW"/>
        </w:rPr>
        <w:t>.</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552BB5C0" w14:textId="77777777" w:rsidR="009C717D" w:rsidRDefault="009C717D" w:rsidP="009C717D">
      <w:pPr>
        <w:jc w:val="both"/>
        <w:rPr>
          <w:b/>
          <w:lang w:val="en-US" w:eastAsia="zh-TW"/>
        </w:rPr>
      </w:pPr>
      <w:r>
        <w:rPr>
          <w:b/>
          <w:lang w:val="en-US" w:eastAsia="zh-TW"/>
        </w:rPr>
        <w:t>Proposal 1</w:t>
      </w:r>
      <w:r w:rsidRPr="005F6604">
        <w:rPr>
          <w:b/>
          <w:lang w:val="en-US" w:eastAsia="zh-TW"/>
        </w:rPr>
        <w:t xml:space="preserve">: </w:t>
      </w:r>
      <w:r>
        <w:rPr>
          <w:b/>
          <w:lang w:val="en-US" w:eastAsia="zh-TW"/>
        </w:rPr>
        <w:t>Introduce the new channel raster with 10KHz as the step size for both UE and gNB in all FR1 bands below 3GHz that currently have 100KHz channel raster.</w:t>
      </w:r>
    </w:p>
    <w:p w14:paraId="5287415E" w14:textId="77777777" w:rsidR="00070330" w:rsidRDefault="00070330" w:rsidP="00070330">
      <w:pPr>
        <w:jc w:val="both"/>
        <w:rPr>
          <w:b/>
          <w:lang w:val="en-US" w:eastAsia="zh-TW"/>
        </w:rPr>
      </w:pPr>
      <w:r>
        <w:rPr>
          <w:b/>
          <w:lang w:val="en-US" w:eastAsia="zh-TW"/>
        </w:rPr>
        <w:t>Proposal 2</w:t>
      </w:r>
      <w:r w:rsidRPr="005F6604">
        <w:rPr>
          <w:b/>
          <w:lang w:val="en-US" w:eastAsia="zh-TW"/>
        </w:rPr>
        <w:t xml:space="preserve">: </w:t>
      </w:r>
      <w:r>
        <w:rPr>
          <w:b/>
          <w:lang w:val="en-US" w:eastAsia="zh-TW"/>
        </w:rPr>
        <w:t>Introduce an optional per-UE capability from Rel-18 to indicate the support of new channel raster with 10KHz as the step size for all</w:t>
      </w:r>
      <w:r w:rsidRPr="00237F66">
        <w:rPr>
          <w:b/>
          <w:lang w:val="en-US" w:eastAsia="zh-TW"/>
        </w:rPr>
        <w:t xml:space="preserve"> FR1 bands below 3GHz that currently have 100 kHz channel raster</w:t>
      </w:r>
      <w:r>
        <w:rPr>
          <w:b/>
          <w:lang w:val="en-US" w:eastAsia="zh-TW"/>
        </w:rPr>
        <w:t>.</w:t>
      </w:r>
    </w:p>
    <w:p w14:paraId="56780286" w14:textId="6FCEDB89" w:rsidR="00A839C8" w:rsidRDefault="00A839C8" w:rsidP="00A839C8">
      <w:pPr>
        <w:pStyle w:val="Heading1"/>
        <w:rPr>
          <w:lang w:val="en-US"/>
        </w:rPr>
      </w:pPr>
      <w:bookmarkStart w:id="0" w:name="_GoBack"/>
      <w:bookmarkEnd w:id="0"/>
      <w:r>
        <w:rPr>
          <w:lang w:val="en-US"/>
        </w:rPr>
        <w:t>Reference</w:t>
      </w:r>
    </w:p>
    <w:p w14:paraId="24D05BDC" w14:textId="1D1CADD6" w:rsidR="00014AC0" w:rsidRDefault="00B63312" w:rsidP="00014AC0">
      <w:pPr>
        <w:numPr>
          <w:ilvl w:val="0"/>
          <w:numId w:val="2"/>
        </w:numPr>
        <w:tabs>
          <w:tab w:val="left" w:pos="1080"/>
        </w:tabs>
        <w:rPr>
          <w:lang w:val="en-US" w:eastAsia="x-none"/>
        </w:rPr>
      </w:pPr>
      <w:r w:rsidRPr="00B63312">
        <w:rPr>
          <w:lang w:val="en-US" w:eastAsia="x-none"/>
        </w:rPr>
        <w:t>R4-23</w:t>
      </w:r>
      <w:r w:rsidR="00941C47">
        <w:rPr>
          <w:lang w:val="en-US" w:eastAsia="x-none"/>
        </w:rPr>
        <w:t>10</w:t>
      </w:r>
      <w:r w:rsidR="00254EE6">
        <w:rPr>
          <w:lang w:val="en-US" w:eastAsia="x-none"/>
        </w:rPr>
        <w:t>269</w:t>
      </w:r>
      <w:r w:rsidR="00AE612E">
        <w:rPr>
          <w:lang w:val="en-US" w:eastAsia="x-none"/>
        </w:rPr>
        <w:t>, “</w:t>
      </w:r>
      <w:r w:rsidR="00AE612E" w:rsidRPr="00AE612E">
        <w:rPr>
          <w:lang w:val="en-US" w:eastAsia="x-none"/>
        </w:rPr>
        <w:t xml:space="preserve">WF on </w:t>
      </w:r>
      <w:r w:rsidR="00014AC0">
        <w:rPr>
          <w:lang w:val="en-US" w:eastAsia="x-none"/>
        </w:rPr>
        <w:t>NR channel raster enhancement</w:t>
      </w:r>
      <w:r w:rsidR="00AE612E">
        <w:rPr>
          <w:lang w:val="en-US" w:eastAsia="x-none"/>
        </w:rPr>
        <w:t>”, RAN4#10</w:t>
      </w:r>
      <w:r w:rsidR="00941C47">
        <w:rPr>
          <w:lang w:val="en-US" w:eastAsia="x-none"/>
        </w:rPr>
        <w:t>7</w:t>
      </w:r>
      <w:r w:rsidR="00AE612E">
        <w:rPr>
          <w:lang w:val="en-US" w:eastAsia="x-none"/>
        </w:rPr>
        <w:t>,</w:t>
      </w:r>
      <w:r w:rsidR="001B41AF">
        <w:rPr>
          <w:lang w:val="en-US" w:eastAsia="x-none"/>
        </w:rPr>
        <w:t xml:space="preserve"> </w:t>
      </w:r>
      <w:r w:rsidR="00014AC0">
        <w:rPr>
          <w:lang w:val="en-US" w:eastAsia="x-none"/>
        </w:rPr>
        <w:t>Ericsson</w:t>
      </w:r>
    </w:p>
    <w:p w14:paraId="33926077" w14:textId="5C66AD92" w:rsidR="00D66372" w:rsidRPr="00D66372" w:rsidRDefault="006459BC" w:rsidP="00D66372">
      <w:pPr>
        <w:numPr>
          <w:ilvl w:val="0"/>
          <w:numId w:val="2"/>
        </w:numPr>
        <w:tabs>
          <w:tab w:val="left" w:pos="1080"/>
        </w:tabs>
        <w:rPr>
          <w:lang w:val="en-US" w:eastAsia="x-none"/>
        </w:rPr>
      </w:pPr>
      <w:r w:rsidRPr="00D66372">
        <w:rPr>
          <w:lang w:val="en-US" w:eastAsia="x-none"/>
        </w:rPr>
        <w:t>R</w:t>
      </w:r>
      <w:r w:rsidR="00D66372" w:rsidRPr="00D66372">
        <w:rPr>
          <w:lang w:val="en-US" w:eastAsia="x-none"/>
        </w:rPr>
        <w:t>P-230813</w:t>
      </w:r>
      <w:r w:rsidRPr="00D66372">
        <w:rPr>
          <w:lang w:val="en-US" w:eastAsia="x-none"/>
        </w:rPr>
        <w:t>, “</w:t>
      </w:r>
      <w:r w:rsidR="00D66372" w:rsidRPr="00D66372">
        <w:rPr>
          <w:lang w:val="en-US" w:eastAsia="x-none"/>
        </w:rPr>
        <w:t>New WID on Channel raster enhancement</w:t>
      </w:r>
      <w:r w:rsidRPr="00D66372">
        <w:rPr>
          <w:lang w:val="en-US" w:eastAsia="x-none"/>
        </w:rPr>
        <w:t>”, RAN</w:t>
      </w:r>
      <w:r w:rsidR="00D66372" w:rsidRPr="00D66372">
        <w:rPr>
          <w:lang w:val="en-US" w:eastAsia="x-none"/>
        </w:rPr>
        <w:t>#99</w:t>
      </w:r>
      <w:r w:rsidRPr="00D66372">
        <w:rPr>
          <w:lang w:val="en-US" w:eastAsia="x-none"/>
        </w:rPr>
        <w:t xml:space="preserve">, </w:t>
      </w:r>
      <w:r w:rsidR="00D66372">
        <w:rPr>
          <w:lang w:val="en-US" w:eastAsia="x-none"/>
        </w:rPr>
        <w:t>Ericsson</w:t>
      </w:r>
    </w:p>
    <w:sectPr w:rsidR="00D66372" w:rsidRPr="00D66372"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2216B" w14:textId="77777777" w:rsidR="00FD700A" w:rsidRDefault="00FD700A">
      <w:r>
        <w:separator/>
      </w:r>
    </w:p>
  </w:endnote>
  <w:endnote w:type="continuationSeparator" w:id="0">
    <w:p w14:paraId="2360C9FB" w14:textId="77777777" w:rsidR="00FD700A" w:rsidRDefault="00FD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274E8AC"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0330">
      <w:rPr>
        <w:rStyle w:val="PageNumber"/>
      </w:rPr>
      <w:t>3</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917AC" w14:textId="77777777" w:rsidR="00FD700A" w:rsidRDefault="00FD700A">
      <w:r>
        <w:separator/>
      </w:r>
    </w:p>
  </w:footnote>
  <w:footnote w:type="continuationSeparator" w:id="0">
    <w:p w14:paraId="401DD654" w14:textId="77777777" w:rsidR="00FD700A" w:rsidRDefault="00FD7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852C91"/>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FF315F"/>
    <w:multiLevelType w:val="hybridMultilevel"/>
    <w:tmpl w:val="FABCBF94"/>
    <w:lvl w:ilvl="0" w:tplc="FFFFFFFF">
      <w:start w:val="1"/>
      <w:numFmt w:val="decimal"/>
      <w:lvlText w:val="%1-"/>
      <w:lvlJc w:val="left"/>
      <w:pPr>
        <w:ind w:left="2460" w:hanging="360"/>
      </w:pPr>
      <w:rPr>
        <w:rFonts w:hint="default"/>
      </w:rPr>
    </w:lvl>
    <w:lvl w:ilvl="1" w:tplc="FFFFFFFF">
      <w:start w:val="1"/>
      <w:numFmt w:val="lowerLetter"/>
      <w:lvlText w:val="%2."/>
      <w:lvlJc w:val="left"/>
      <w:pPr>
        <w:ind w:left="3180" w:hanging="360"/>
      </w:p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8" w15:restartNumberingAfterBreak="0">
    <w:nsid w:val="41337A2A"/>
    <w:multiLevelType w:val="hybridMultilevel"/>
    <w:tmpl w:val="89B8D5FC"/>
    <w:lvl w:ilvl="0" w:tplc="1146F6B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63050CC4"/>
    <w:multiLevelType w:val="hybridMultilevel"/>
    <w:tmpl w:val="F0A0C89E"/>
    <w:lvl w:ilvl="0" w:tplc="583C898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020B37"/>
    <w:multiLevelType w:val="hybridMultilevel"/>
    <w:tmpl w:val="6C00CD6E"/>
    <w:lvl w:ilvl="0" w:tplc="40BCF5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6"/>
  </w:num>
  <w:num w:numId="4">
    <w:abstractNumId w:val="19"/>
  </w:num>
  <w:num w:numId="5">
    <w:abstractNumId w:val="11"/>
  </w:num>
  <w:num w:numId="6">
    <w:abstractNumId w:val="5"/>
  </w:num>
  <w:num w:numId="7">
    <w:abstractNumId w:val="0"/>
  </w:num>
  <w:num w:numId="8">
    <w:abstractNumId w:val="15"/>
  </w:num>
  <w:num w:numId="9">
    <w:abstractNumId w:val="6"/>
  </w:num>
  <w:num w:numId="10">
    <w:abstractNumId w:val="10"/>
  </w:num>
  <w:num w:numId="11">
    <w:abstractNumId w:val="20"/>
  </w:num>
  <w:num w:numId="12">
    <w:abstractNumId w:val="2"/>
  </w:num>
  <w:num w:numId="13">
    <w:abstractNumId w:val="12"/>
  </w:num>
  <w:num w:numId="14">
    <w:abstractNumId w:val="7"/>
  </w:num>
  <w:num w:numId="15">
    <w:abstractNumId w:val="18"/>
  </w:num>
  <w:num w:numId="16">
    <w:abstractNumId w:val="1"/>
  </w:num>
  <w:num w:numId="17">
    <w:abstractNumId w:val="4"/>
  </w:num>
  <w:num w:numId="18">
    <w:abstractNumId w:val="3"/>
  </w:num>
  <w:num w:numId="19">
    <w:abstractNumId w:val="17"/>
  </w:num>
  <w:num w:numId="20">
    <w:abstractNumId w:val="13"/>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AC0"/>
    <w:rsid w:val="00014CF4"/>
    <w:rsid w:val="00014CFE"/>
    <w:rsid w:val="00014E0C"/>
    <w:rsid w:val="00014FFF"/>
    <w:rsid w:val="00015A6B"/>
    <w:rsid w:val="000162FA"/>
    <w:rsid w:val="0001640E"/>
    <w:rsid w:val="000167F5"/>
    <w:rsid w:val="00016A3A"/>
    <w:rsid w:val="00016CE3"/>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1A09"/>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5AF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57C5"/>
    <w:rsid w:val="000669A6"/>
    <w:rsid w:val="00066EEB"/>
    <w:rsid w:val="0006710F"/>
    <w:rsid w:val="000671C6"/>
    <w:rsid w:val="00067594"/>
    <w:rsid w:val="00067BAF"/>
    <w:rsid w:val="00070330"/>
    <w:rsid w:val="00070561"/>
    <w:rsid w:val="00070ECC"/>
    <w:rsid w:val="0007135F"/>
    <w:rsid w:val="00072354"/>
    <w:rsid w:val="000724BF"/>
    <w:rsid w:val="00072597"/>
    <w:rsid w:val="000725AA"/>
    <w:rsid w:val="00072C4C"/>
    <w:rsid w:val="000737DA"/>
    <w:rsid w:val="00073A7A"/>
    <w:rsid w:val="0007417B"/>
    <w:rsid w:val="00074324"/>
    <w:rsid w:val="00074B36"/>
    <w:rsid w:val="00074EBA"/>
    <w:rsid w:val="00074F2C"/>
    <w:rsid w:val="0007555F"/>
    <w:rsid w:val="00075A72"/>
    <w:rsid w:val="00076477"/>
    <w:rsid w:val="000767FB"/>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2FE1"/>
    <w:rsid w:val="000B31F2"/>
    <w:rsid w:val="000B327D"/>
    <w:rsid w:val="000B37AA"/>
    <w:rsid w:val="000B434A"/>
    <w:rsid w:val="000B5030"/>
    <w:rsid w:val="000B56F7"/>
    <w:rsid w:val="000B5BCF"/>
    <w:rsid w:val="000B5EB8"/>
    <w:rsid w:val="000B5EE7"/>
    <w:rsid w:val="000B5FC6"/>
    <w:rsid w:val="000B667E"/>
    <w:rsid w:val="000B6D46"/>
    <w:rsid w:val="000B6D65"/>
    <w:rsid w:val="000B6DAA"/>
    <w:rsid w:val="000B6F9F"/>
    <w:rsid w:val="000B7AA1"/>
    <w:rsid w:val="000B7ADD"/>
    <w:rsid w:val="000C0625"/>
    <w:rsid w:val="000C084C"/>
    <w:rsid w:val="000C086D"/>
    <w:rsid w:val="000C0B1F"/>
    <w:rsid w:val="000C0B53"/>
    <w:rsid w:val="000C0C87"/>
    <w:rsid w:val="000C1396"/>
    <w:rsid w:val="000C1B7F"/>
    <w:rsid w:val="000C1E85"/>
    <w:rsid w:val="000C1EBE"/>
    <w:rsid w:val="000C1F3E"/>
    <w:rsid w:val="000C1FC7"/>
    <w:rsid w:val="000C307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07C3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435"/>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4"/>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5ECE"/>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1AF"/>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92E"/>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6D6"/>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A51"/>
    <w:rsid w:val="001F7D63"/>
    <w:rsid w:val="00200133"/>
    <w:rsid w:val="00200D15"/>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37F66"/>
    <w:rsid w:val="002406DF"/>
    <w:rsid w:val="00240974"/>
    <w:rsid w:val="00241D54"/>
    <w:rsid w:val="00241EE0"/>
    <w:rsid w:val="002420FA"/>
    <w:rsid w:val="0024341E"/>
    <w:rsid w:val="00243AA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EE6"/>
    <w:rsid w:val="002551F4"/>
    <w:rsid w:val="002553D0"/>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1F15"/>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067"/>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371"/>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4F5"/>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068"/>
    <w:rsid w:val="002F1791"/>
    <w:rsid w:val="002F1FBE"/>
    <w:rsid w:val="002F26F4"/>
    <w:rsid w:val="002F2B5C"/>
    <w:rsid w:val="002F2E0D"/>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51E"/>
    <w:rsid w:val="0032587F"/>
    <w:rsid w:val="00325C68"/>
    <w:rsid w:val="00325D20"/>
    <w:rsid w:val="0032606E"/>
    <w:rsid w:val="00326129"/>
    <w:rsid w:val="003267B9"/>
    <w:rsid w:val="0032797F"/>
    <w:rsid w:val="00327B03"/>
    <w:rsid w:val="00327B63"/>
    <w:rsid w:val="00327EF9"/>
    <w:rsid w:val="00327FCD"/>
    <w:rsid w:val="00330243"/>
    <w:rsid w:val="0033066C"/>
    <w:rsid w:val="00331EFF"/>
    <w:rsid w:val="0033249A"/>
    <w:rsid w:val="003324CA"/>
    <w:rsid w:val="00332D86"/>
    <w:rsid w:val="00332DD8"/>
    <w:rsid w:val="00332E3C"/>
    <w:rsid w:val="00332FAF"/>
    <w:rsid w:val="00333585"/>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802"/>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BD2"/>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2EC4"/>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6CB"/>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0FD6"/>
    <w:rsid w:val="00482236"/>
    <w:rsid w:val="004824B0"/>
    <w:rsid w:val="0048263D"/>
    <w:rsid w:val="00482B06"/>
    <w:rsid w:val="0048360F"/>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091"/>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800"/>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08"/>
    <w:rsid w:val="004F7129"/>
    <w:rsid w:val="004F7290"/>
    <w:rsid w:val="004F7546"/>
    <w:rsid w:val="004F7885"/>
    <w:rsid w:val="004F79D2"/>
    <w:rsid w:val="004F7E8A"/>
    <w:rsid w:val="004F7ED0"/>
    <w:rsid w:val="005003DF"/>
    <w:rsid w:val="005007E2"/>
    <w:rsid w:val="00501843"/>
    <w:rsid w:val="00501D13"/>
    <w:rsid w:val="005020E3"/>
    <w:rsid w:val="00502A3E"/>
    <w:rsid w:val="00505386"/>
    <w:rsid w:val="00505CB7"/>
    <w:rsid w:val="00505D2D"/>
    <w:rsid w:val="005068E4"/>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B73"/>
    <w:rsid w:val="00556CFD"/>
    <w:rsid w:val="005570BF"/>
    <w:rsid w:val="005576F7"/>
    <w:rsid w:val="00560074"/>
    <w:rsid w:val="00560716"/>
    <w:rsid w:val="005607A9"/>
    <w:rsid w:val="005617A6"/>
    <w:rsid w:val="0056188B"/>
    <w:rsid w:val="00561B22"/>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CDE"/>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04A"/>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871"/>
    <w:rsid w:val="005B4F51"/>
    <w:rsid w:val="005B541A"/>
    <w:rsid w:val="005B5C4B"/>
    <w:rsid w:val="005B5F79"/>
    <w:rsid w:val="005B642C"/>
    <w:rsid w:val="005B6A10"/>
    <w:rsid w:val="005B792A"/>
    <w:rsid w:val="005C002E"/>
    <w:rsid w:val="005C0401"/>
    <w:rsid w:val="005C054D"/>
    <w:rsid w:val="005C1017"/>
    <w:rsid w:val="005C1723"/>
    <w:rsid w:val="005C17BB"/>
    <w:rsid w:val="005C1B1A"/>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BC9"/>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0D9E"/>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175"/>
    <w:rsid w:val="00642B9C"/>
    <w:rsid w:val="0064392B"/>
    <w:rsid w:val="00643CD3"/>
    <w:rsid w:val="00643E2B"/>
    <w:rsid w:val="00643F15"/>
    <w:rsid w:val="006440C3"/>
    <w:rsid w:val="0064439F"/>
    <w:rsid w:val="006445E9"/>
    <w:rsid w:val="006447FF"/>
    <w:rsid w:val="00644BB8"/>
    <w:rsid w:val="00644C82"/>
    <w:rsid w:val="00645461"/>
    <w:rsid w:val="00645743"/>
    <w:rsid w:val="006459BC"/>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2BB9"/>
    <w:rsid w:val="006731A0"/>
    <w:rsid w:val="00673CFF"/>
    <w:rsid w:val="00674355"/>
    <w:rsid w:val="006744D9"/>
    <w:rsid w:val="0067485D"/>
    <w:rsid w:val="00675115"/>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5E4"/>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A6D"/>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0F7D"/>
    <w:rsid w:val="006C1228"/>
    <w:rsid w:val="006C1439"/>
    <w:rsid w:val="006C16FC"/>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B2F"/>
    <w:rsid w:val="0078443B"/>
    <w:rsid w:val="007846E1"/>
    <w:rsid w:val="007846F4"/>
    <w:rsid w:val="00785043"/>
    <w:rsid w:val="007850E2"/>
    <w:rsid w:val="007850F8"/>
    <w:rsid w:val="0078574E"/>
    <w:rsid w:val="00786A75"/>
    <w:rsid w:val="00786A8F"/>
    <w:rsid w:val="00786B6B"/>
    <w:rsid w:val="00787316"/>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6F88"/>
    <w:rsid w:val="007B73F0"/>
    <w:rsid w:val="007B757A"/>
    <w:rsid w:val="007B781B"/>
    <w:rsid w:val="007B7E88"/>
    <w:rsid w:val="007C01B6"/>
    <w:rsid w:val="007C0900"/>
    <w:rsid w:val="007C09EC"/>
    <w:rsid w:val="007C0DE1"/>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109"/>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6C4A"/>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8EC"/>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45A8"/>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654"/>
    <w:rsid w:val="008D491C"/>
    <w:rsid w:val="008D59F7"/>
    <w:rsid w:val="008D5A2D"/>
    <w:rsid w:val="008D5B0A"/>
    <w:rsid w:val="008D6BDB"/>
    <w:rsid w:val="008D7109"/>
    <w:rsid w:val="008D7389"/>
    <w:rsid w:val="008D748B"/>
    <w:rsid w:val="008D779C"/>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17"/>
    <w:rsid w:val="008F434C"/>
    <w:rsid w:val="008F455D"/>
    <w:rsid w:val="008F4EFB"/>
    <w:rsid w:val="008F532F"/>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90"/>
    <w:rsid w:val="00937145"/>
    <w:rsid w:val="0093763B"/>
    <w:rsid w:val="00937657"/>
    <w:rsid w:val="00940474"/>
    <w:rsid w:val="009407FC"/>
    <w:rsid w:val="00940975"/>
    <w:rsid w:val="00940CCA"/>
    <w:rsid w:val="00940E8F"/>
    <w:rsid w:val="00941429"/>
    <w:rsid w:val="00941493"/>
    <w:rsid w:val="0094163C"/>
    <w:rsid w:val="00941641"/>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98D"/>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1C"/>
    <w:rsid w:val="00990575"/>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90A"/>
    <w:rsid w:val="009C5C71"/>
    <w:rsid w:val="009C5CAB"/>
    <w:rsid w:val="009C5DCE"/>
    <w:rsid w:val="009C645A"/>
    <w:rsid w:val="009C6477"/>
    <w:rsid w:val="009C67FD"/>
    <w:rsid w:val="009C6834"/>
    <w:rsid w:val="009C6D50"/>
    <w:rsid w:val="009C6DFC"/>
    <w:rsid w:val="009C6EB7"/>
    <w:rsid w:val="009C70E2"/>
    <w:rsid w:val="009C717D"/>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49BC"/>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1B17"/>
    <w:rsid w:val="00AD2408"/>
    <w:rsid w:val="00AD2A0E"/>
    <w:rsid w:val="00AD2DF4"/>
    <w:rsid w:val="00AD3125"/>
    <w:rsid w:val="00AD3F74"/>
    <w:rsid w:val="00AD432D"/>
    <w:rsid w:val="00AD4BB3"/>
    <w:rsid w:val="00AD4DA9"/>
    <w:rsid w:val="00AD4F75"/>
    <w:rsid w:val="00AD5421"/>
    <w:rsid w:val="00AD555B"/>
    <w:rsid w:val="00AD5792"/>
    <w:rsid w:val="00AD57F3"/>
    <w:rsid w:val="00AD584B"/>
    <w:rsid w:val="00AD5897"/>
    <w:rsid w:val="00AD5C06"/>
    <w:rsid w:val="00AD685D"/>
    <w:rsid w:val="00AD68DF"/>
    <w:rsid w:val="00AD693F"/>
    <w:rsid w:val="00AD73F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D0A"/>
    <w:rsid w:val="00AF0F7D"/>
    <w:rsid w:val="00AF1A82"/>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755"/>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4955"/>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6A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87C39"/>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A65"/>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2CDE"/>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3B0C"/>
    <w:rsid w:val="00C045BD"/>
    <w:rsid w:val="00C04709"/>
    <w:rsid w:val="00C04917"/>
    <w:rsid w:val="00C04A67"/>
    <w:rsid w:val="00C04A88"/>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2D9D"/>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0C5"/>
    <w:rsid w:val="00CF16AB"/>
    <w:rsid w:val="00CF18B0"/>
    <w:rsid w:val="00CF1EA4"/>
    <w:rsid w:val="00CF1EBB"/>
    <w:rsid w:val="00CF2845"/>
    <w:rsid w:val="00CF285C"/>
    <w:rsid w:val="00CF285D"/>
    <w:rsid w:val="00CF293F"/>
    <w:rsid w:val="00CF2E73"/>
    <w:rsid w:val="00CF2EBF"/>
    <w:rsid w:val="00CF31CC"/>
    <w:rsid w:val="00CF40D7"/>
    <w:rsid w:val="00CF43DC"/>
    <w:rsid w:val="00CF4663"/>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28B"/>
    <w:rsid w:val="00D046FE"/>
    <w:rsid w:val="00D05121"/>
    <w:rsid w:val="00D0557B"/>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1E68"/>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372"/>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B2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1BF"/>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983"/>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2B3F"/>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2E7"/>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7D"/>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70A"/>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6E8"/>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E6"/>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6F3"/>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41F"/>
    <w:rsid w:val="00F166D4"/>
    <w:rsid w:val="00F174F8"/>
    <w:rsid w:val="00F177E3"/>
    <w:rsid w:val="00F17DAF"/>
    <w:rsid w:val="00F20B47"/>
    <w:rsid w:val="00F20C2B"/>
    <w:rsid w:val="00F21135"/>
    <w:rsid w:val="00F221CA"/>
    <w:rsid w:val="00F22A04"/>
    <w:rsid w:val="00F2337F"/>
    <w:rsid w:val="00F23424"/>
    <w:rsid w:val="00F23A3A"/>
    <w:rsid w:val="00F23F7C"/>
    <w:rsid w:val="00F246C0"/>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102"/>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429"/>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00A"/>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新細明體"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apple-tab-span">
    <w:name w:val="apple-tab-span"/>
    <w:basedOn w:val="DefaultParagraphFont"/>
    <w:rsid w:val="00D66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B154E-3C9A-4584-8CAB-CECEB8CA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19502</TotalTime>
  <Pages>3</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661</cp:revision>
  <cp:lastPrinted>2017-09-11T16:45:00Z</cp:lastPrinted>
  <dcterms:created xsi:type="dcterms:W3CDTF">2022-02-14T18:34:00Z</dcterms:created>
  <dcterms:modified xsi:type="dcterms:W3CDTF">2023-08-11T18:22:00Z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