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3043A">
        <w:fldChar w:fldCharType="begin"/>
      </w:r>
      <w:r w:rsidR="0043043A">
        <w:instrText xml:space="preserve"> DOCPROPERTY  TSG/WGRef  \* MERGEFORMAT </w:instrText>
      </w:r>
      <w:r w:rsidR="0043043A">
        <w:fldChar w:fldCharType="separate"/>
      </w:r>
      <w:r w:rsidR="003609EF">
        <w:rPr>
          <w:b/>
          <w:noProof/>
          <w:sz w:val="24"/>
        </w:rPr>
        <w:t>RAN4</w:t>
      </w:r>
      <w:r w:rsidR="0043043A">
        <w:rPr>
          <w:b/>
          <w:noProof/>
          <w:sz w:val="24"/>
        </w:rPr>
        <w:fldChar w:fldCharType="end"/>
      </w:r>
      <w:r w:rsidR="00C66BA2">
        <w:rPr>
          <w:b/>
          <w:noProof/>
          <w:sz w:val="24"/>
        </w:rPr>
        <w:t xml:space="preserve"> </w:t>
      </w:r>
      <w:r>
        <w:rPr>
          <w:b/>
          <w:noProof/>
          <w:sz w:val="24"/>
        </w:rPr>
        <w:t>Meeting #</w:t>
      </w:r>
      <w:r w:rsidR="0043043A">
        <w:fldChar w:fldCharType="begin"/>
      </w:r>
      <w:r w:rsidR="0043043A">
        <w:instrText xml:space="preserve"> DOCPROPERTY  MtgSeq  \* MERGEFORMAT </w:instrText>
      </w:r>
      <w:r w:rsidR="0043043A">
        <w:fldChar w:fldCharType="separate"/>
      </w:r>
      <w:r w:rsidR="00EB09B7" w:rsidRPr="00EB09B7">
        <w:rPr>
          <w:b/>
          <w:noProof/>
          <w:sz w:val="24"/>
        </w:rPr>
        <w:t>108</w:t>
      </w:r>
      <w:r w:rsidR="0043043A">
        <w:rPr>
          <w:b/>
          <w:noProof/>
          <w:sz w:val="24"/>
        </w:rPr>
        <w:fldChar w:fldCharType="end"/>
      </w:r>
      <w:r w:rsidR="0043043A">
        <w:fldChar w:fldCharType="begin"/>
      </w:r>
      <w:r w:rsidR="0043043A">
        <w:instrText xml:space="preserve"> DOCPROPERTY  MtgTitle  \* MERGEFORMAT </w:instrText>
      </w:r>
      <w:r w:rsidR="0043043A">
        <w:fldChar w:fldCharType="separate"/>
      </w:r>
      <w:r w:rsidR="0043043A">
        <w:fldChar w:fldCharType="end"/>
      </w:r>
      <w:r>
        <w:rPr>
          <w:b/>
          <w:i/>
          <w:noProof/>
          <w:sz w:val="28"/>
        </w:rPr>
        <w:tab/>
      </w:r>
      <w:r w:rsidR="0043043A">
        <w:fldChar w:fldCharType="begin"/>
      </w:r>
      <w:r w:rsidR="0043043A">
        <w:instrText xml:space="preserve"> DOCPROPERTY  Tdoc#  \* MERGEFORMAT </w:instrText>
      </w:r>
      <w:r w:rsidR="0043043A">
        <w:fldChar w:fldCharType="separate"/>
      </w:r>
      <w:r w:rsidR="00E13F3D" w:rsidRPr="00E13F3D">
        <w:rPr>
          <w:b/>
          <w:i/>
          <w:noProof/>
          <w:sz w:val="28"/>
        </w:rPr>
        <w:t>R4-2313437</w:t>
      </w:r>
      <w:r w:rsidR="0043043A">
        <w:rPr>
          <w:b/>
          <w:i/>
          <w:noProof/>
          <w:sz w:val="28"/>
        </w:rPr>
        <w:fldChar w:fldCharType="end"/>
      </w:r>
    </w:p>
    <w:p w14:paraId="7CB45193" w14:textId="77777777" w:rsidR="001E41F3" w:rsidRDefault="004304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04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04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4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04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7A6D4" w:rsidR="00F25D98" w:rsidRDefault="004304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043A">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A) on Time and Location Based Measurement Initiation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043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152CE" w:rsidR="001E41F3" w:rsidRDefault="000E5695" w:rsidP="00547111">
            <w:pPr>
              <w:pStyle w:val="CRCoverPage"/>
              <w:spacing w:after="0"/>
              <w:ind w:left="100"/>
              <w:rPr>
                <w:noProof/>
              </w:rPr>
            </w:pPr>
            <w:r>
              <w:t>R4</w:t>
            </w:r>
            <w:r w:rsidR="0043043A">
              <w:fldChar w:fldCharType="begin"/>
            </w:r>
            <w:r w:rsidR="0043043A">
              <w:instrText xml:space="preserve"> DOCPROPERTY  SourceIfTsg  \* MERGEFORMAT </w:instrText>
            </w:r>
            <w:r w:rsidR="0043043A">
              <w:fldChar w:fldCharType="separate"/>
            </w:r>
            <w:r w:rsidR="004304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043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043A">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4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43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276AF" w14:textId="77777777" w:rsidR="000E5695" w:rsidRDefault="000E5695" w:rsidP="000E5695">
            <w:pPr>
              <w:pStyle w:val="CRCoverPage"/>
              <w:numPr>
                <w:ilvl w:val="0"/>
                <w:numId w:val="2"/>
              </w:numPr>
              <w:spacing w:after="0"/>
              <w:rPr>
                <w:noProof/>
              </w:rPr>
            </w:pPr>
            <w:r>
              <w:rPr>
                <w:noProof/>
              </w:rPr>
              <w:t xml:space="preserve">RAN2 has agreed to introduce in Rel-17, time and location based measurement initiation for cell reselection and have recently decided not to create time and location based cell reselection. The wording used in RAN4 specifications can lead to ambiguous behavior and have recently caused some confusion on discussions during previous meeting. </w:t>
            </w:r>
          </w:p>
          <w:p w14:paraId="708AA7DE" w14:textId="71400D35" w:rsidR="001E41F3" w:rsidRDefault="000E5695" w:rsidP="000E5695">
            <w:pPr>
              <w:pStyle w:val="CRCoverPage"/>
              <w:numPr>
                <w:ilvl w:val="0"/>
                <w:numId w:val="2"/>
              </w:numPr>
              <w:spacing w:after="0"/>
              <w:rPr>
                <w:noProof/>
              </w:rPr>
            </w:pPr>
            <w:r>
              <w:rPr>
                <w:noProof/>
              </w:rPr>
              <w:t>The intra-frequency measurement initiation using location-based trigger was not fully functional following RAN2 design due to lack of clarification about what to do when the distance between UE and reference location is small than the distance threshold.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A8443" w14:textId="77777777" w:rsidR="000E5695" w:rsidRDefault="000E5695" w:rsidP="000E5695">
            <w:pPr>
              <w:pStyle w:val="CRCoverPage"/>
              <w:numPr>
                <w:ilvl w:val="0"/>
                <w:numId w:val="4"/>
              </w:numPr>
              <w:spacing w:after="0"/>
              <w:rPr>
                <w:noProof/>
              </w:rPr>
            </w:pPr>
            <w:r>
              <w:rPr>
                <w:noProof/>
              </w:rPr>
              <w:t>Replace “time/ location based cell reselection” to a wording more aligned with RAN2 specifications (TS 38.300 and TS38.331): “time/location based measurement initiation.</w:t>
            </w:r>
          </w:p>
          <w:p w14:paraId="31C656EC" w14:textId="5690C898" w:rsidR="001E41F3" w:rsidRDefault="000E5695" w:rsidP="000E5695">
            <w:pPr>
              <w:pStyle w:val="CRCoverPage"/>
              <w:numPr>
                <w:ilvl w:val="0"/>
                <w:numId w:val="4"/>
              </w:numPr>
              <w:spacing w:after="0"/>
              <w:rPr>
                <w:noProof/>
              </w:rPr>
            </w:pPr>
            <w:r>
              <w:rPr>
                <w:noProof/>
              </w:rPr>
              <w:t>Capture in specification the initiation of intra-frequency measurements when the location based trigger is reached.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04ED3" w14:textId="77777777" w:rsidR="000E5695" w:rsidRDefault="000E5695" w:rsidP="000E5695">
            <w:pPr>
              <w:pStyle w:val="CRCoverPage"/>
              <w:numPr>
                <w:ilvl w:val="0"/>
                <w:numId w:val="6"/>
              </w:numPr>
              <w:spacing w:after="0"/>
              <w:rPr>
                <w:noProof/>
              </w:rPr>
            </w:pPr>
            <w:r>
              <w:rPr>
                <w:noProof/>
              </w:rPr>
              <w:t>Ambiguous understanding can lead to confusion, specially if in the future RAN2 decides to introduce time based cell reselection.</w:t>
            </w:r>
          </w:p>
          <w:p w14:paraId="5C4BEB44" w14:textId="720CD921" w:rsidR="001E41F3" w:rsidRDefault="000E5695" w:rsidP="000E5695">
            <w:pPr>
              <w:pStyle w:val="CRCoverPage"/>
              <w:numPr>
                <w:ilvl w:val="0"/>
                <w:numId w:val="6"/>
              </w:numPr>
              <w:spacing w:after="0"/>
              <w:rPr>
                <w:noProof/>
              </w:rPr>
            </w:pPr>
            <w:r>
              <w:rPr>
                <w:noProof/>
              </w:rPr>
              <w:t>The location based functionality will be differently described in RAN4 specifications compared to RAN2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77B9" w:rsidR="001E41F3" w:rsidRDefault="000E5695">
            <w:pPr>
              <w:pStyle w:val="CRCoverPage"/>
              <w:spacing w:after="0"/>
              <w:ind w:left="100"/>
              <w:rPr>
                <w:noProof/>
              </w:rPr>
            </w:pPr>
            <w:r>
              <w:rPr>
                <w:lang w:val="en-US"/>
              </w:rPr>
              <w:t xml:space="preserve">4.2C.2.2, </w:t>
            </w:r>
            <w:r>
              <w:rPr>
                <w:noProof/>
              </w:rPr>
              <w:t>A.14.1.3, A.14.1.4,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A479A" w:rsidR="001E41F3" w:rsidRDefault="000E56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BCD5" w:rsidR="001E41F3" w:rsidRDefault="000E56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E01B5" w:rsidR="001E41F3" w:rsidRDefault="000E56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B9F2D" w14:textId="77777777" w:rsidR="000E5695" w:rsidRDefault="000E5695" w:rsidP="00C10F3B">
      <w:pPr>
        <w:jc w:val="center"/>
        <w:rPr>
          <w:noProof/>
          <w:sz w:val="28"/>
          <w:szCs w:val="28"/>
        </w:rPr>
      </w:pPr>
      <w:r w:rsidRPr="00C10F3B">
        <w:rPr>
          <w:noProof/>
          <w:sz w:val="28"/>
          <w:szCs w:val="28"/>
          <w:highlight w:val="yellow"/>
        </w:rPr>
        <w:lastRenderedPageBreak/>
        <w:t>&lt;Change #1&gt;</w:t>
      </w:r>
    </w:p>
    <w:p w14:paraId="23666335" w14:textId="77777777" w:rsidR="000E5695" w:rsidRDefault="000E5695" w:rsidP="001B493B">
      <w:pPr>
        <w:pStyle w:val="Heading4"/>
        <w:rPr>
          <w:lang w:val="en-US" w:eastAsia="en-GB"/>
        </w:rPr>
      </w:pPr>
      <w:r>
        <w:rPr>
          <w:lang w:val="en-US"/>
        </w:rPr>
        <w:t>4.2C.2.2</w:t>
      </w:r>
      <w:r>
        <w:rPr>
          <w:lang w:val="en-US"/>
        </w:rPr>
        <w:tab/>
        <w:t>Measurement and evaluation of serving cell</w:t>
      </w:r>
    </w:p>
    <w:p w14:paraId="29F8A446" w14:textId="77777777" w:rsidR="000E5695" w:rsidRDefault="000E5695" w:rsidP="001B493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lang w:val="en-US" w:eastAsia="zh-CN"/>
        </w:rPr>
        <w:t xml:space="preserve"> [1]</w:t>
      </w:r>
      <w:r>
        <w:rPr>
          <w:rFonts w:cs="v4.2.0"/>
        </w:rPr>
        <w:t xml:space="preserve"> for the serving cell at least once every M1*N1 DRX cycle; where:</w:t>
      </w:r>
    </w:p>
    <w:p w14:paraId="42C2D7DD" w14:textId="77777777" w:rsidR="000E5695" w:rsidRDefault="000E5695" w:rsidP="001B493B">
      <w:pPr>
        <w:pStyle w:val="B1"/>
        <w:rPr>
          <w:rFonts w:cstheme="minorBidi"/>
        </w:rPr>
      </w:pPr>
      <w:r>
        <w:t>-</w:t>
      </w:r>
      <w:r>
        <w:tab/>
        <w:t>M1=2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second and N</w:t>
      </w:r>
      <w:r>
        <w:rPr>
          <w:vertAlign w:val="subscript"/>
        </w:rPr>
        <w:t>SMTC</w:t>
      </w:r>
      <w:r>
        <w:t xml:space="preserve"> =1, upon one SMTC configured at the UE</w:t>
      </w:r>
      <w:r>
        <w:rPr>
          <w:lang w:eastAsia="zh-CN"/>
        </w:rPr>
        <w:t>,</w:t>
      </w:r>
    </w:p>
    <w:p w14:paraId="47E0093C" w14:textId="77777777" w:rsidR="000E5695" w:rsidRDefault="000E5695" w:rsidP="001B493B">
      <w:pPr>
        <w:pStyle w:val="B1"/>
      </w:pPr>
      <w:r>
        <w:t>-</w:t>
      </w:r>
      <w:r>
        <w:tab/>
        <w:t>M1=2.5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w:t>
      </w:r>
      <w:proofErr w:type="spellStart"/>
      <w:r>
        <w:t>secondand</w:t>
      </w:r>
      <w:proofErr w:type="spellEnd"/>
      <w:r>
        <w:t xml:space="preserve"> 1&lt;N</w:t>
      </w:r>
      <w:r>
        <w:rPr>
          <w:vertAlign w:val="subscript"/>
        </w:rPr>
        <w:t xml:space="preserve">SMTC </w:t>
      </w:r>
      <w:r>
        <w:sym w:font="Symbol" w:char="F0A3"/>
      </w:r>
      <w:r>
        <w:t xml:space="preserve"> 4,</w:t>
      </w:r>
    </w:p>
    <w:p w14:paraId="78CF155D" w14:textId="77777777" w:rsidR="000E5695" w:rsidRDefault="000E5695" w:rsidP="001B493B">
      <w:pPr>
        <w:pStyle w:val="B1"/>
      </w:pPr>
      <w:r>
        <w:t>-</w:t>
      </w:r>
      <w:r>
        <w:tab/>
        <w:t>otherwise M1=1.</w:t>
      </w:r>
    </w:p>
    <w:p w14:paraId="3B73976F" w14:textId="77777777" w:rsidR="000E5695" w:rsidRDefault="000E5695" w:rsidP="001B493B">
      <w:r>
        <w:t>Where, N</w:t>
      </w:r>
      <w:r>
        <w:rPr>
          <w:vertAlign w:val="subscript"/>
        </w:rPr>
        <w:t>SMTC</w:t>
      </w:r>
      <w:r>
        <w:t xml:space="preserve"> is the number of SMTCs configured by SAN.</w:t>
      </w:r>
    </w:p>
    <w:p w14:paraId="5C854089" w14:textId="77777777" w:rsidR="000E5695" w:rsidRDefault="000E5695" w:rsidP="001B493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F099EFC" w14:textId="77777777" w:rsidR="000E5695" w:rsidRPr="001B493B" w:rsidRDefault="000E5695" w:rsidP="001B493B">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should start measurements of the neighbour cells indicated by the serving cell before ‘</w:t>
      </w:r>
      <w:r>
        <w:rPr>
          <w:rFonts w:cs="v4.2.0"/>
          <w:i/>
          <w:iCs/>
        </w:rPr>
        <w:t>t-service</w:t>
      </w:r>
      <w:r>
        <w:rPr>
          <w:rFonts w:cs="v4.2.0"/>
        </w:rPr>
        <w:t>’ is reached according to the requirements provided in clause 4.2C.2.3 and 4.2C.2.4.</w:t>
      </w:r>
      <w:ins w:id="1" w:author="Author">
        <w:r>
          <w:rPr>
            <w:rFonts w:cs="v4.2.0"/>
          </w:rPr>
          <w:t xml:space="preserve"> Also, if </w:t>
        </w:r>
        <w:proofErr w:type="spellStart"/>
        <w:r w:rsidRPr="00144141">
          <w:rPr>
            <w:rFonts w:cs="v4.2.0"/>
            <w:i/>
            <w:iCs/>
          </w:rPr>
          <w:t>distanceThresh</w:t>
        </w:r>
        <w:proofErr w:type="spellEnd"/>
        <w:r w:rsidRPr="001B493B">
          <w:rPr>
            <w:rFonts w:cs="v4.2.0"/>
          </w:rPr>
          <w:t xml:space="preserve"> and </w:t>
        </w:r>
        <w:proofErr w:type="spellStart"/>
        <w:r w:rsidRPr="00144141">
          <w:rPr>
            <w:rFonts w:cs="v4.2.0"/>
            <w:i/>
            <w:iCs/>
          </w:rPr>
          <w:t>referenceLocation</w:t>
        </w:r>
        <w:proofErr w:type="spellEnd"/>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rFonts w:cs="v4.2.0"/>
            <w:i/>
            <w:iCs/>
          </w:rPr>
          <w:t>referenceLocation</w:t>
        </w:r>
        <w:proofErr w:type="spellEnd"/>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50 m.</w:t>
        </w:r>
      </w:ins>
    </w:p>
    <w:p w14:paraId="2F2513DF" w14:textId="77777777" w:rsidR="000E5695" w:rsidRDefault="000E5695" w:rsidP="001B493B">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eastAsia="zh-CN"/>
        </w:rPr>
        <w:t xml:space="preserve"> [1]</w:t>
      </w:r>
      <w:r>
        <w:rPr>
          <w:rFonts w:cs="v4.2.0"/>
        </w:rPr>
        <w:t>.</w:t>
      </w:r>
    </w:p>
    <w:p w14:paraId="3C782243" w14:textId="77777777" w:rsidR="000E5695" w:rsidRDefault="000E5695" w:rsidP="001B493B">
      <w:pPr>
        <w:spacing w:line="276" w:lineRule="auto"/>
        <w:rPr>
          <w:rFonts w:cstheme="minorBidi"/>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67C72C6B" w14:textId="77777777" w:rsidR="000E5695" w:rsidRDefault="000E5695"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5EFFFB08" w14:textId="77777777" w:rsidR="000E5695" w:rsidRDefault="000E5695"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1D4E4CE8" w14:textId="77777777" w:rsidR="000E5695" w:rsidRDefault="000E5695" w:rsidP="001B493B">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5FE92271" w14:textId="77777777" w:rsidR="000E5695" w:rsidRDefault="000E5695" w:rsidP="001B493B">
      <w:pPr>
        <w:pStyle w:val="TH"/>
        <w:rPr>
          <w:szCs w:val="22"/>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0E5695" w14:paraId="50F56267" w14:textId="77777777" w:rsidTr="001B493B">
        <w:trPr>
          <w:cantSplit/>
          <w:trHeight w:val="207"/>
          <w:jc w:val="center"/>
        </w:trPr>
        <w:tc>
          <w:tcPr>
            <w:tcW w:w="1498" w:type="pct"/>
            <w:tcBorders>
              <w:top w:val="single" w:sz="4" w:space="0" w:color="auto"/>
              <w:left w:val="single" w:sz="4" w:space="0" w:color="auto"/>
              <w:bottom w:val="nil"/>
              <w:right w:val="single" w:sz="4" w:space="0" w:color="auto"/>
            </w:tcBorders>
            <w:hideMark/>
          </w:tcPr>
          <w:p w14:paraId="0DDB31CE" w14:textId="77777777" w:rsidR="000E5695" w:rsidRDefault="000E5695">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2D125CC4" w14:textId="77777777" w:rsidR="000E5695" w:rsidRDefault="000E5695">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347D9622" w14:textId="77777777" w:rsidR="000E5695" w:rsidRDefault="000E5695">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0E5695" w14:paraId="6BE0B1AD" w14:textId="77777777" w:rsidTr="001B493B">
        <w:trPr>
          <w:cantSplit/>
          <w:trHeight w:val="207"/>
          <w:jc w:val="center"/>
        </w:trPr>
        <w:tc>
          <w:tcPr>
            <w:tcW w:w="1498" w:type="pct"/>
            <w:tcBorders>
              <w:top w:val="nil"/>
              <w:left w:val="single" w:sz="4" w:space="0" w:color="auto"/>
              <w:bottom w:val="single" w:sz="4" w:space="0" w:color="auto"/>
              <w:right w:val="single" w:sz="4" w:space="0" w:color="auto"/>
            </w:tcBorders>
          </w:tcPr>
          <w:p w14:paraId="70CCF144" w14:textId="77777777" w:rsidR="000E5695" w:rsidRDefault="000E5695">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0150B478" w14:textId="77777777" w:rsidR="000E5695" w:rsidRDefault="000E5695">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10280F54" w14:textId="77777777" w:rsidR="000E5695" w:rsidRDefault="000E5695">
            <w:pPr>
              <w:keepNext/>
              <w:keepLines/>
              <w:spacing w:after="0"/>
              <w:jc w:val="center"/>
              <w:rPr>
                <w:rFonts w:ascii="Arial" w:hAnsi="Arial"/>
                <w:b/>
                <w:sz w:val="18"/>
              </w:rPr>
            </w:pPr>
          </w:p>
        </w:tc>
      </w:tr>
      <w:tr w:rsidR="000E5695" w14:paraId="43EB98BA"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60D2CFA" w14:textId="77777777" w:rsidR="000E5695" w:rsidRDefault="000E5695">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62833D13" w14:textId="77777777" w:rsidR="000E5695" w:rsidRDefault="000E5695">
            <w:pPr>
              <w:keepNext/>
              <w:keepLines/>
              <w:spacing w:after="0"/>
              <w:jc w:val="center"/>
              <w:rPr>
                <w:rFonts w:ascii="Arial" w:hAnsi="Arial" w:cs="Arial"/>
                <w:sz w:val="16"/>
                <w:lang w:eastAsia="zh-CN"/>
              </w:rPr>
            </w:pPr>
            <w:r>
              <w:rPr>
                <w:rFonts w:ascii="Arial" w:hAnsi="Arial" w:cs="Arial"/>
                <w:sz w:val="16"/>
                <w:lang w:eastAsia="zh-CN"/>
              </w:rPr>
              <w:t>1</w:t>
            </w:r>
          </w:p>
          <w:p w14:paraId="5FCADBF7" w14:textId="77777777" w:rsidR="000E5695" w:rsidRDefault="000E5695">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4657950" w14:textId="77777777" w:rsidR="000E5695" w:rsidRDefault="000E5695">
            <w:pPr>
              <w:keepNext/>
              <w:keepLines/>
              <w:spacing w:after="0"/>
              <w:jc w:val="center"/>
              <w:rPr>
                <w:rFonts w:ascii="Arial" w:hAnsi="Arial" w:cstheme="minorBidi"/>
                <w:sz w:val="18"/>
              </w:rPr>
            </w:pPr>
            <w:r>
              <w:rPr>
                <w:rFonts w:ascii="Arial" w:hAnsi="Arial" w:cs="Arial"/>
                <w:sz w:val="16"/>
                <w:lang w:eastAsia="zh-CN"/>
              </w:rPr>
              <w:t>M1*N1*</w:t>
            </w:r>
            <w:r>
              <w:rPr>
                <w:rFonts w:ascii="Arial" w:hAnsi="Arial"/>
                <w:sz w:val="18"/>
              </w:rPr>
              <w:t>4</w:t>
            </w:r>
          </w:p>
        </w:tc>
      </w:tr>
      <w:tr w:rsidR="000E5695" w14:paraId="5C211E43"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04EE6EB" w14:textId="77777777" w:rsidR="000E5695" w:rsidRDefault="000E5695">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ACEC" w14:textId="77777777" w:rsidR="000E5695" w:rsidRDefault="000E5695">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77DFB49F" w14:textId="77777777" w:rsidR="000E5695" w:rsidRDefault="000E5695">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0E5695" w14:paraId="75DC9086"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D92DCC2" w14:textId="77777777" w:rsidR="000E5695" w:rsidRDefault="000E5695">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F850" w14:textId="77777777" w:rsidR="000E5695" w:rsidRDefault="000E5695">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5FE1D606" w14:textId="77777777" w:rsidR="000E5695" w:rsidRDefault="000E5695">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0E5695" w14:paraId="1EA169D1"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9A1578C" w14:textId="77777777" w:rsidR="000E5695" w:rsidRDefault="000E5695">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85ADF" w14:textId="77777777" w:rsidR="000E5695" w:rsidRDefault="000E5695">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2EB2DBA7" w14:textId="77777777" w:rsidR="000E5695" w:rsidRDefault="000E5695">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0E5695" w14:paraId="10FEA442" w14:textId="77777777" w:rsidTr="001B493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16529BA" w14:textId="77777777" w:rsidR="000E5695" w:rsidRDefault="000E56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13F029BB" w14:textId="77777777" w:rsidR="000E5695" w:rsidRDefault="000E5695" w:rsidP="00037EA5">
      <w:pPr>
        <w:rPr>
          <w:rFonts w:asciiTheme="minorHAnsi" w:eastAsiaTheme="minorHAnsi" w:hAnsiTheme="minorHAnsi" w:cstheme="minorBidi"/>
          <w:kern w:val="2"/>
          <w:sz w:val="22"/>
          <w:szCs w:val="22"/>
          <w:lang w:eastAsia="zh-CN"/>
          <w14:ligatures w14:val="standardContextual"/>
        </w:rPr>
      </w:pPr>
    </w:p>
    <w:p w14:paraId="7F7DB5C9" w14:textId="77777777" w:rsidR="000E5695" w:rsidRDefault="000E5695" w:rsidP="00037EA5">
      <w:pPr>
        <w:rPr>
          <w:szCs w:val="24"/>
          <w:lang w:eastAsia="zh-CN"/>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w:t>
      </w:r>
      <w:r>
        <w:rPr>
          <w:noProof/>
        </w:rPr>
        <w:lastRenderedPageBreak/>
        <w:t>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w:t>
      </w:r>
    </w:p>
    <w:p w14:paraId="14B3CB78" w14:textId="77777777" w:rsidR="000E5695" w:rsidRDefault="000E5695" w:rsidP="00037EA5">
      <w:pPr>
        <w:pStyle w:val="EQ"/>
        <w:rPr>
          <w:szCs w:val="22"/>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5091805A" w14:textId="77777777" w:rsidR="000E5695" w:rsidRDefault="000E5695" w:rsidP="00037EA5">
      <w:pPr>
        <w:rPr>
          <w:noProof/>
        </w:rPr>
      </w:pPr>
      <w:r>
        <w:rPr>
          <w:szCs w:val="24"/>
          <w:lang w:eastAsia="zh-CN"/>
        </w:rPr>
        <w:t>where</w:t>
      </w:r>
    </w:p>
    <w:p w14:paraId="78F5DAA7" w14:textId="77777777" w:rsidR="000E5695" w:rsidRDefault="000E5695" w:rsidP="00037EA5">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0AD23055" w14:textId="77777777" w:rsidR="000E5695" w:rsidRDefault="000E5695" w:rsidP="00037EA5">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intra-frequency cell detection delay in IDLE/INACTIVE mode defined Table </w:t>
      </w:r>
      <w:proofErr w:type="spellStart"/>
      <w:r>
        <w:rPr>
          <w:lang w:eastAsia="zh-CN"/>
        </w:rPr>
        <w:t>Table</w:t>
      </w:r>
      <w:proofErr w:type="spellEnd"/>
      <w:r>
        <w:rPr>
          <w:lang w:eastAsia="zh-CN"/>
        </w:rPr>
        <w:t xml:space="preserve"> 4.2C.2.3-2,</w:t>
      </w:r>
    </w:p>
    <w:p w14:paraId="3C94E381" w14:textId="77777777" w:rsidR="000E5695" w:rsidRDefault="000E5695" w:rsidP="00037EA5">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inter-frequency cell detection delay in IDLE/INACTIVE mode defined Table 4.2C.2.4-2.</w:t>
      </w:r>
    </w:p>
    <w:p w14:paraId="36E88F4D" w14:textId="77777777" w:rsidR="000E5695" w:rsidRDefault="000E5695" w:rsidP="00037EA5">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12CE42BC" w14:textId="77777777" w:rsidR="000E5695" w:rsidRDefault="000E5695" w:rsidP="00C10F3B">
      <w:pPr>
        <w:rPr>
          <w:noProof/>
        </w:rPr>
      </w:pPr>
    </w:p>
    <w:p w14:paraId="0DE2DDE6" w14:textId="77777777" w:rsidR="000E5695" w:rsidRDefault="000E5695"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53676B7D" w14:textId="77777777" w:rsidR="000E5695" w:rsidRDefault="000E5695" w:rsidP="001B493B">
      <w:pPr>
        <w:pStyle w:val="Heading4"/>
        <w:rPr>
          <w:lang w:eastAsia="zh-CN"/>
        </w:rPr>
      </w:pPr>
      <w:r>
        <w:rPr>
          <w:lang w:eastAsia="zh-CN"/>
        </w:rPr>
        <w:t>A.14.1.3</w:t>
      </w:r>
      <w:r>
        <w:rPr>
          <w:lang w:eastAsia="zh-CN"/>
        </w:rPr>
        <w:tab/>
        <w:t xml:space="preserve">Time-based </w:t>
      </w:r>
      <w:del w:id="2" w:author="Author">
        <w:r w:rsidDel="001B493B">
          <w:rPr>
            <w:lang w:eastAsia="zh-CN"/>
          </w:rPr>
          <w:delText>cell reselection</w:delText>
        </w:r>
      </w:del>
      <w:ins w:id="3" w:author="Author">
        <w:r>
          <w:rPr>
            <w:lang w:eastAsia="zh-CN"/>
          </w:rPr>
          <w:t>measurement initiation</w:t>
        </w:r>
      </w:ins>
      <w:r>
        <w:rPr>
          <w:lang w:eastAsia="zh-CN"/>
        </w:rPr>
        <w:t xml:space="preserve"> to FR1 intra-frequency NR cell</w:t>
      </w:r>
      <w:ins w:id="4" w:author="Author">
        <w:r>
          <w:rPr>
            <w:lang w:eastAsia="zh-CN"/>
          </w:rPr>
          <w:t xml:space="preserve"> reselection</w:t>
        </w:r>
      </w:ins>
    </w:p>
    <w:p w14:paraId="41937752" w14:textId="77777777" w:rsidR="000E5695" w:rsidRDefault="000E5695" w:rsidP="001B493B">
      <w:pPr>
        <w:pStyle w:val="Heading5"/>
        <w:rPr>
          <w:lang w:eastAsia="zh-CN"/>
        </w:rPr>
      </w:pPr>
      <w:r>
        <w:rPr>
          <w:lang w:eastAsia="zh-CN"/>
        </w:rPr>
        <w:t>A.14.1.3.1</w:t>
      </w:r>
      <w:r>
        <w:rPr>
          <w:lang w:eastAsia="zh-CN"/>
        </w:rPr>
        <w:tab/>
        <w:t>Test Purpose and Environment</w:t>
      </w:r>
    </w:p>
    <w:p w14:paraId="5155679E" w14:textId="77777777" w:rsidR="000E5695" w:rsidRDefault="000E5695" w:rsidP="001B493B">
      <w:r>
        <w:t>This test is to verify the requirement for the intra frequency NR cell reselection requirements for satellite access specified in clause 4.2C.2.3.</w:t>
      </w:r>
    </w:p>
    <w:p w14:paraId="547508A4" w14:textId="77777777" w:rsidR="000E5695" w:rsidRDefault="000E5695" w:rsidP="001B493B"/>
    <w:p w14:paraId="28D9592A" w14:textId="77777777" w:rsidR="000E5695" w:rsidRPr="001B493B" w:rsidRDefault="000E5695" w:rsidP="001B493B">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353E7514" w14:textId="77777777" w:rsidR="000E5695" w:rsidRDefault="000E5695" w:rsidP="001B493B">
      <w:pPr>
        <w:pStyle w:val="Heading4"/>
        <w:ind w:left="0" w:firstLine="0"/>
        <w:rPr>
          <w:lang w:eastAsia="zh-CN"/>
        </w:rPr>
      </w:pPr>
      <w:r>
        <w:rPr>
          <w:lang w:eastAsia="zh-CN"/>
        </w:rPr>
        <w:t>A.14.1.4</w:t>
      </w:r>
      <w:r>
        <w:rPr>
          <w:lang w:eastAsia="zh-CN"/>
        </w:rPr>
        <w:tab/>
        <w:t xml:space="preserve">Location-based </w:t>
      </w:r>
      <w:del w:id="5" w:author="Author">
        <w:r w:rsidDel="001B493B">
          <w:rPr>
            <w:lang w:eastAsia="zh-CN"/>
          </w:rPr>
          <w:delText>cell reselection</w:delText>
        </w:r>
      </w:del>
      <w:ins w:id="6" w:author="Author">
        <w:r>
          <w:rPr>
            <w:lang w:eastAsia="zh-CN"/>
          </w:rPr>
          <w:t>measurement initiation</w:t>
        </w:r>
      </w:ins>
      <w:r>
        <w:rPr>
          <w:lang w:eastAsia="zh-CN"/>
        </w:rPr>
        <w:t xml:space="preserve"> to FR1 intra-frequency NR cell</w:t>
      </w:r>
      <w:ins w:id="7" w:author="Author">
        <w:r>
          <w:rPr>
            <w:lang w:eastAsia="zh-CN"/>
          </w:rPr>
          <w:t xml:space="preserve"> reselection</w:t>
        </w:r>
      </w:ins>
    </w:p>
    <w:p w14:paraId="381E4B6B" w14:textId="77777777" w:rsidR="000E5695" w:rsidRDefault="000E5695" w:rsidP="001B493B">
      <w:pPr>
        <w:pStyle w:val="Heading5"/>
        <w:rPr>
          <w:lang w:eastAsia="zh-CN"/>
        </w:rPr>
      </w:pPr>
      <w:r>
        <w:rPr>
          <w:lang w:eastAsia="zh-CN"/>
        </w:rPr>
        <w:t>A.14.1.4.1</w:t>
      </w:r>
      <w:r>
        <w:rPr>
          <w:lang w:eastAsia="zh-CN"/>
        </w:rPr>
        <w:tab/>
        <w:t>Test Purpose and Environment</w:t>
      </w:r>
    </w:p>
    <w:p w14:paraId="7D4028D3" w14:textId="77777777" w:rsidR="000E5695" w:rsidRDefault="000E5695" w:rsidP="001B493B">
      <w:r>
        <w:t>This test is to verify the requirement for the intra frequency NR cell reselection requirements for satellite access specified in clause 4.2C.2.3.</w:t>
      </w:r>
    </w:p>
    <w:p w14:paraId="216B2881" w14:textId="77777777" w:rsidR="000E5695" w:rsidRDefault="000E5695" w:rsidP="001B493B"/>
    <w:p w14:paraId="26FDAE76" w14:textId="77777777" w:rsidR="000E5695" w:rsidRPr="001B493B" w:rsidRDefault="000E5695" w:rsidP="001B493B">
      <w:pPr>
        <w:jc w:val="center"/>
        <w:rPr>
          <w:noProof/>
          <w:sz w:val="28"/>
          <w:szCs w:val="28"/>
        </w:rPr>
      </w:pPr>
      <w:r w:rsidRPr="00C10F3B">
        <w:rPr>
          <w:noProof/>
          <w:sz w:val="28"/>
          <w:szCs w:val="28"/>
          <w:highlight w:val="yellow"/>
        </w:rPr>
        <w:t>&lt;Change #</w:t>
      </w:r>
      <w:r>
        <w:rPr>
          <w:noProof/>
          <w:sz w:val="28"/>
          <w:szCs w:val="28"/>
          <w:highlight w:val="yellow"/>
        </w:rPr>
        <w:t>4</w:t>
      </w:r>
      <w:r w:rsidRPr="00C10F3B">
        <w:rPr>
          <w:noProof/>
          <w:sz w:val="28"/>
          <w:szCs w:val="28"/>
          <w:highlight w:val="yellow"/>
        </w:rPr>
        <w:t>&gt;</w:t>
      </w:r>
    </w:p>
    <w:p w14:paraId="6D1AB749" w14:textId="77777777" w:rsidR="000E5695" w:rsidRDefault="000E5695" w:rsidP="001B493B">
      <w:pPr>
        <w:pStyle w:val="Heading4"/>
        <w:rPr>
          <w:lang w:eastAsia="zh-CN"/>
        </w:rPr>
      </w:pPr>
      <w:r>
        <w:rPr>
          <w:lang w:eastAsia="zh-CN"/>
        </w:rPr>
        <w:t>A.14.1.7</w:t>
      </w:r>
      <w:r>
        <w:rPr>
          <w:lang w:eastAsia="zh-CN"/>
        </w:rPr>
        <w:tab/>
        <w:t xml:space="preserve">Time-based </w:t>
      </w:r>
      <w:del w:id="8" w:author="Author">
        <w:r w:rsidDel="001B493B">
          <w:rPr>
            <w:lang w:eastAsia="zh-CN"/>
          </w:rPr>
          <w:delText>Cell reselection</w:delText>
        </w:r>
      </w:del>
      <w:ins w:id="9" w:author="Author">
        <w:r>
          <w:rPr>
            <w:lang w:eastAsia="zh-CN"/>
          </w:rPr>
          <w:t>measurement initiation</w:t>
        </w:r>
      </w:ins>
      <w:r>
        <w:rPr>
          <w:lang w:eastAsia="zh-CN"/>
        </w:rPr>
        <w:t xml:space="preserve"> to FR1 inter-frequency </w:t>
      </w:r>
      <w:del w:id="10" w:author="Author">
        <w:r w:rsidDel="008D4990">
          <w:rPr>
            <w:lang w:eastAsia="zh-CN"/>
          </w:rPr>
          <w:delText>NR satellite access case</w:delText>
        </w:r>
      </w:del>
      <w:ins w:id="11" w:author="Author">
        <w:r>
          <w:rPr>
            <w:lang w:eastAsia="zh-CN"/>
          </w:rPr>
          <w:t>cell reselection</w:t>
        </w:r>
      </w:ins>
    </w:p>
    <w:p w14:paraId="34F6643B" w14:textId="77777777" w:rsidR="000E5695" w:rsidRDefault="000E5695" w:rsidP="001B493B">
      <w:pPr>
        <w:pStyle w:val="Heading5"/>
        <w:rPr>
          <w:lang w:eastAsia="zh-CN"/>
        </w:rPr>
      </w:pPr>
      <w:r>
        <w:rPr>
          <w:lang w:eastAsia="zh-CN"/>
        </w:rPr>
        <w:t>A.14.1.7.1</w:t>
      </w:r>
      <w:r>
        <w:rPr>
          <w:lang w:eastAsia="zh-CN"/>
        </w:rPr>
        <w:tab/>
        <w:t>Test Purpose and Environment</w:t>
      </w:r>
    </w:p>
    <w:p w14:paraId="6B6FF6E2" w14:textId="77777777" w:rsidR="000E5695" w:rsidRDefault="000E5695" w:rsidP="001B493B">
      <w:r>
        <w:t>This test is to verify the requirement for the inter frequency NR cell reselection requirements for satellite access specified in clause 4.2C.2.4.</w:t>
      </w:r>
    </w:p>
    <w:p w14:paraId="415F38EF" w14:textId="77777777" w:rsidR="000E5695" w:rsidRDefault="000E5695" w:rsidP="001B493B"/>
    <w:p w14:paraId="7D17F3F9" w14:textId="77777777" w:rsidR="000E5695" w:rsidRPr="001B493B" w:rsidRDefault="000E5695" w:rsidP="001B493B">
      <w:pPr>
        <w:jc w:val="center"/>
        <w:rPr>
          <w:noProof/>
          <w:sz w:val="28"/>
          <w:szCs w:val="28"/>
        </w:rPr>
      </w:pPr>
      <w:r w:rsidRPr="00C10F3B">
        <w:rPr>
          <w:noProof/>
          <w:sz w:val="28"/>
          <w:szCs w:val="28"/>
          <w:highlight w:val="yellow"/>
        </w:rPr>
        <w:t>&lt;Change #</w:t>
      </w:r>
      <w:r>
        <w:rPr>
          <w:noProof/>
          <w:sz w:val="28"/>
          <w:szCs w:val="28"/>
          <w:highlight w:val="yellow"/>
        </w:rPr>
        <w:t>5</w:t>
      </w:r>
      <w:r w:rsidRPr="00C10F3B">
        <w:rPr>
          <w:noProof/>
          <w:sz w:val="28"/>
          <w:szCs w:val="28"/>
          <w:highlight w:val="yellow"/>
        </w:rPr>
        <w:t>&gt;</w:t>
      </w:r>
    </w:p>
    <w:p w14:paraId="1AF79EC8" w14:textId="77777777" w:rsidR="000E5695" w:rsidRDefault="000E5695" w:rsidP="008D4990">
      <w:pPr>
        <w:pStyle w:val="Heading4"/>
        <w:rPr>
          <w:lang w:eastAsia="zh-CN"/>
        </w:rPr>
      </w:pPr>
      <w:r>
        <w:rPr>
          <w:lang w:eastAsia="zh-CN"/>
        </w:rPr>
        <w:lastRenderedPageBreak/>
        <w:t>A.14.1.8</w:t>
      </w:r>
      <w:r>
        <w:rPr>
          <w:lang w:eastAsia="zh-CN"/>
        </w:rPr>
        <w:tab/>
        <w:t xml:space="preserve">Location-based </w:t>
      </w:r>
      <w:del w:id="12" w:author="Author">
        <w:r w:rsidDel="008D4990">
          <w:rPr>
            <w:lang w:eastAsia="zh-CN"/>
          </w:rPr>
          <w:delText>Cell reselection</w:delText>
        </w:r>
      </w:del>
      <w:ins w:id="13" w:author="Author">
        <w:r>
          <w:rPr>
            <w:lang w:eastAsia="zh-CN"/>
          </w:rPr>
          <w:t>measurement initiation</w:t>
        </w:r>
      </w:ins>
      <w:r>
        <w:rPr>
          <w:lang w:eastAsia="zh-CN"/>
        </w:rPr>
        <w:t xml:space="preserve"> to FR1 inter-frequency NR </w:t>
      </w:r>
      <w:del w:id="14" w:author="Author">
        <w:r w:rsidDel="008D4990">
          <w:rPr>
            <w:lang w:eastAsia="zh-CN"/>
          </w:rPr>
          <w:delText>satellite access case</w:delText>
        </w:r>
      </w:del>
      <w:ins w:id="15" w:author="Author">
        <w:r>
          <w:rPr>
            <w:lang w:eastAsia="zh-CN"/>
          </w:rPr>
          <w:t>cell reselection</w:t>
        </w:r>
      </w:ins>
    </w:p>
    <w:p w14:paraId="289313EF" w14:textId="77777777" w:rsidR="000E5695" w:rsidRDefault="000E5695" w:rsidP="008D4990">
      <w:pPr>
        <w:pStyle w:val="Heading5"/>
        <w:rPr>
          <w:lang w:eastAsia="zh-CN"/>
        </w:rPr>
      </w:pPr>
      <w:r>
        <w:rPr>
          <w:lang w:eastAsia="zh-CN"/>
        </w:rPr>
        <w:t>A.14.1.8.1</w:t>
      </w:r>
      <w:r>
        <w:rPr>
          <w:lang w:eastAsia="zh-CN"/>
        </w:rPr>
        <w:tab/>
        <w:t>Test Purpose and Environment</w:t>
      </w:r>
    </w:p>
    <w:p w14:paraId="2D7070EC" w14:textId="77777777" w:rsidR="000E5695" w:rsidRDefault="000E5695" w:rsidP="008D4990">
      <w:r>
        <w:t>This test is to verify the requirement for the inter frequency NR cell reselection requirements for satellite access specified in clause 4.2C.2.4.</w:t>
      </w:r>
    </w:p>
    <w:p w14:paraId="4DA8D0F2" w14:textId="77777777" w:rsidR="000E5695" w:rsidRDefault="000E5695" w:rsidP="001B493B"/>
    <w:p w14:paraId="6064AB21" w14:textId="77777777" w:rsidR="000E5695" w:rsidRDefault="000E5695" w:rsidP="00C10F3B">
      <w:pPr>
        <w:jc w:val="center"/>
        <w:rPr>
          <w:noProof/>
          <w:sz w:val="28"/>
          <w:szCs w:val="28"/>
          <w:highlight w:val="yellow"/>
        </w:rPr>
      </w:pPr>
    </w:p>
    <w:p w14:paraId="1105FB51" w14:textId="77777777" w:rsidR="000E5695" w:rsidRDefault="000E5695"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2D86FC3D" w14:textId="77777777" w:rsidR="000E5695" w:rsidRDefault="000E569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8FA2C120"/>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F696327"/>
    <w:multiLevelType w:val="hybridMultilevel"/>
    <w:tmpl w:val="C0725388"/>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F801B8A"/>
    <w:multiLevelType w:val="hybridMultilevel"/>
    <w:tmpl w:val="BC3CC446"/>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FA06653"/>
    <w:multiLevelType w:val="hybridMultilevel"/>
    <w:tmpl w:val="ADE83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9710B4"/>
    <w:multiLevelType w:val="hybridMultilevel"/>
    <w:tmpl w:val="ECD67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172CC"/>
    <w:multiLevelType w:val="hybridMultilevel"/>
    <w:tmpl w:val="B03A26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5202410">
    <w:abstractNumId w:val="4"/>
  </w:num>
  <w:num w:numId="2" w16cid:durableId="698552275">
    <w:abstractNumId w:val="3"/>
  </w:num>
  <w:num w:numId="3" w16cid:durableId="1428891202">
    <w:abstractNumId w:val="1"/>
  </w:num>
  <w:num w:numId="4" w16cid:durableId="845369164">
    <w:abstractNumId w:val="2"/>
  </w:num>
  <w:num w:numId="5" w16cid:durableId="268903011">
    <w:abstractNumId w:val="0"/>
  </w:num>
  <w:num w:numId="6" w16cid:durableId="1681852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69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43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569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E5695"/>
    <w:rPr>
      <w:rFonts w:ascii="Arial" w:hAnsi="Arial"/>
      <w:sz w:val="22"/>
      <w:lang w:val="en-GB" w:eastAsia="en-US"/>
    </w:rPr>
  </w:style>
  <w:style w:type="character" w:customStyle="1" w:styleId="B1Char">
    <w:name w:val="B1 Char"/>
    <w:link w:val="B1"/>
    <w:qFormat/>
    <w:rsid w:val="000E5695"/>
    <w:rPr>
      <w:rFonts w:ascii="Times New Roman" w:hAnsi="Times New Roman"/>
      <w:lang w:val="en-GB" w:eastAsia="en-US"/>
    </w:rPr>
  </w:style>
  <w:style w:type="character" w:customStyle="1" w:styleId="THChar">
    <w:name w:val="TH Char"/>
    <w:link w:val="TH"/>
    <w:qFormat/>
    <w:rsid w:val="000E5695"/>
    <w:rPr>
      <w:rFonts w:ascii="Arial" w:hAnsi="Arial"/>
      <w:b/>
      <w:lang w:val="en-GB" w:eastAsia="en-US"/>
    </w:rPr>
  </w:style>
  <w:style w:type="character" w:customStyle="1" w:styleId="EQChar">
    <w:name w:val="EQ Char"/>
    <w:link w:val="EQ"/>
    <w:qFormat/>
    <w:locked/>
    <w:rsid w:val="000E569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1337</Words>
  <Characters>8574</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2023-08-28T13:27:00Z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R4-2313437</vt:lpwstr>
  </property>
  <property fmtid="{D5CDD505-2E9C-101B-9397-08002B2CF9AE}" pid="10" name="Spec#">
    <vt:lpwstr>38.133</vt:lpwstr>
  </property>
  <property fmtid="{D5CDD505-2E9C-101B-9397-08002B2CF9AE}" pid="11" name="Cr#">
    <vt:lpwstr>3598</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[NR_NTN_Solutions]  CR 38.133 (Cat. A) on Time and Location Based Measurement Initiation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