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F0360" w14:textId="0247CD64" w:rsidR="001763C0" w:rsidRPr="00B65612" w:rsidRDefault="001763C0" w:rsidP="001763C0">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#108</w:t>
      </w:r>
      <w:r w:rsidRPr="00DB3907">
        <w:rPr>
          <w:rFonts w:cs="Arial"/>
          <w:sz w:val="24"/>
          <w:szCs w:val="24"/>
          <w:lang w:val="de-DE"/>
        </w:rPr>
        <w:tab/>
        <w:t>R4-</w:t>
      </w:r>
      <w:r>
        <w:rPr>
          <w:rFonts w:cs="Arial"/>
          <w:sz w:val="24"/>
          <w:szCs w:val="24"/>
          <w:lang w:val="de-DE"/>
        </w:rPr>
        <w:t>23</w:t>
      </w:r>
      <w:r w:rsidR="00333699">
        <w:rPr>
          <w:rFonts w:cs="Arial"/>
          <w:sz w:val="24"/>
          <w:szCs w:val="24"/>
          <w:lang w:val="de-DE"/>
        </w:rPr>
        <w:t>13376</w:t>
      </w:r>
    </w:p>
    <w:p w14:paraId="32E18159" w14:textId="77777777" w:rsidR="001763C0" w:rsidRPr="00DB3907" w:rsidRDefault="001763C0" w:rsidP="001763C0">
      <w:pPr>
        <w:pStyle w:val="Header"/>
        <w:tabs>
          <w:tab w:val="left" w:pos="6521"/>
        </w:tabs>
        <w:rPr>
          <w:rFonts w:cs="Arial"/>
          <w:sz w:val="24"/>
          <w:szCs w:val="24"/>
        </w:rPr>
      </w:pPr>
      <w:r>
        <w:rPr>
          <w:rFonts w:cs="Arial"/>
          <w:sz w:val="24"/>
          <w:szCs w:val="24"/>
        </w:rPr>
        <w:t>Toulouse, France, August 21</w:t>
      </w:r>
      <w:r>
        <w:rPr>
          <w:rFonts w:cs="Arial"/>
          <w:sz w:val="24"/>
          <w:szCs w:val="24"/>
          <w:vertAlign w:val="superscript"/>
        </w:rPr>
        <w:t>st</w:t>
      </w:r>
      <w:r>
        <w:rPr>
          <w:rFonts w:cs="Arial"/>
          <w:sz w:val="24"/>
          <w:szCs w:val="24"/>
        </w:rPr>
        <w:t xml:space="preserve"> – 25</w:t>
      </w:r>
      <w:r w:rsidRPr="001408F1">
        <w:rPr>
          <w:rFonts w:cs="Arial"/>
          <w:sz w:val="24"/>
          <w:szCs w:val="24"/>
          <w:vertAlign w:val="superscript"/>
        </w:rPr>
        <w:t>th</w:t>
      </w:r>
      <w:r>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28B0221B"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4D666B">
        <w:rPr>
          <w:rFonts w:ascii="Arial" w:hAnsi="Arial"/>
          <w:sz w:val="24"/>
          <w:lang w:val="en-US"/>
        </w:rPr>
        <w:t>7</w:t>
      </w:r>
      <w:r w:rsidR="00552222">
        <w:rPr>
          <w:rFonts w:ascii="Arial" w:hAnsi="Arial"/>
          <w:sz w:val="24"/>
          <w:lang w:val="en-US"/>
        </w:rPr>
        <w:t>.30.</w:t>
      </w:r>
      <w:r w:rsidR="00DC0CED">
        <w:rPr>
          <w:rFonts w:ascii="Arial" w:hAnsi="Arial"/>
          <w:sz w:val="24"/>
          <w:lang w:val="en-US"/>
        </w:rPr>
        <w:t>1</w:t>
      </w:r>
      <w:r w:rsidR="00552222">
        <w:rPr>
          <w:rFonts w:ascii="Arial" w:hAnsi="Arial"/>
          <w:sz w:val="24"/>
          <w:lang w:val="en-US"/>
        </w:rPr>
        <w:t>.1</w:t>
      </w:r>
    </w:p>
    <w:p w14:paraId="1E1C2FD0" w14:textId="4879234F"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 xml:space="preserve">Qualcomm </w:t>
      </w:r>
      <w:r w:rsidR="00B62ECA">
        <w:rPr>
          <w:rFonts w:ascii="Arial" w:hAnsi="Arial"/>
          <w:sz w:val="24"/>
          <w:lang w:val="en-US"/>
        </w:rPr>
        <w:t>France</w:t>
      </w:r>
    </w:p>
    <w:p w14:paraId="3A62F436" w14:textId="53FF258B"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Considerations on </w:t>
      </w:r>
      <w:r w:rsidR="007626D3">
        <w:rPr>
          <w:rFonts w:ascii="Arial" w:hAnsi="Arial"/>
          <w:sz w:val="24"/>
          <w:lang w:val="en-US"/>
        </w:rPr>
        <w:t>CA_n5-n8</w:t>
      </w:r>
    </w:p>
    <w:p w14:paraId="013F978F" w14:textId="1CFCC5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0661F345" w:rsidR="00420B13" w:rsidRDefault="000D6E9F" w:rsidP="00354733">
      <w:pPr>
        <w:rPr>
          <w:lang w:val="en-US"/>
        </w:rPr>
      </w:pPr>
      <w:r>
        <w:rPr>
          <w:lang w:val="en-US"/>
        </w:rPr>
        <w:t>Analysis and proposals</w:t>
      </w:r>
      <w:r w:rsidR="007626D3">
        <w:rPr>
          <w:lang w:val="en-US"/>
        </w:rPr>
        <w:t xml:space="preserve"> on CA_n5-n8 are provided in this contribution</w:t>
      </w:r>
      <w:r w:rsidR="002364D9">
        <w:rPr>
          <w:lang w:val="en-US"/>
        </w:rPr>
        <w:t>.</w:t>
      </w:r>
    </w:p>
    <w:p w14:paraId="36B53DC2" w14:textId="22933FEA" w:rsidR="004D3A0F" w:rsidRPr="001763C0" w:rsidRDefault="007E1E78" w:rsidP="004D3A0F">
      <w:pPr>
        <w:pStyle w:val="Heading1"/>
        <w:tabs>
          <w:tab w:val="clear" w:pos="432"/>
          <w:tab w:val="num" w:pos="522"/>
        </w:tabs>
        <w:ind w:left="522" w:hanging="522"/>
        <w:rPr>
          <w:lang w:val="en-US"/>
        </w:rPr>
      </w:pPr>
      <w:r>
        <w:rPr>
          <w:lang w:val="en-US"/>
        </w:rPr>
        <w:t>Discussion</w:t>
      </w:r>
    </w:p>
    <w:p w14:paraId="1591A9BB" w14:textId="56FB403D" w:rsidR="00603B3A" w:rsidRDefault="00603B3A" w:rsidP="00603B3A">
      <w:pPr>
        <w:pStyle w:val="Heading2"/>
        <w:rPr>
          <w:lang w:val="en-US"/>
        </w:rPr>
      </w:pPr>
      <w:r>
        <w:rPr>
          <w:lang w:val="en-US"/>
        </w:rPr>
        <w:t>WF from RAN4#10</w:t>
      </w:r>
      <w:r w:rsidR="00E87A24">
        <w:rPr>
          <w:lang w:val="en-US"/>
        </w:rPr>
        <w:t>7</w:t>
      </w:r>
    </w:p>
    <w:p w14:paraId="602E33CC" w14:textId="77777777" w:rsidR="0036368F" w:rsidRPr="0036368F" w:rsidRDefault="0036368F" w:rsidP="00F80839">
      <w:pPr>
        <w:keepNext/>
        <w:keepLines/>
        <w:spacing w:before="180"/>
        <w:outlineLvl w:val="1"/>
        <w:rPr>
          <w:rFonts w:ascii="Arial" w:eastAsia="PMingLiU" w:hAnsi="Arial"/>
          <w:sz w:val="32"/>
        </w:rPr>
      </w:pPr>
      <w:r w:rsidRPr="0036368F">
        <w:rPr>
          <w:rFonts w:ascii="Arial" w:eastAsia="PMingLiU" w:hAnsi="Arial"/>
          <w:sz w:val="32"/>
        </w:rPr>
        <w:t>Support of Option 1: UL in n5 only and full band support</w:t>
      </w:r>
    </w:p>
    <w:p w14:paraId="67860634" w14:textId="77777777" w:rsidR="0036368F" w:rsidRPr="0036368F" w:rsidRDefault="0036368F" w:rsidP="0036368F">
      <w:pPr>
        <w:rPr>
          <w:rFonts w:eastAsia="PMingLiU"/>
        </w:rPr>
      </w:pPr>
      <w:bookmarkStart w:id="0" w:name="_Hlk135905575"/>
      <w:r w:rsidRPr="0036368F">
        <w:rPr>
          <w:rFonts w:eastAsia="PMingLiU"/>
        </w:rPr>
        <w:t>There were 3 inputs to the meeting:</w:t>
      </w:r>
    </w:p>
    <w:p w14:paraId="1BA8E4B7" w14:textId="77777777" w:rsidR="0036368F" w:rsidRPr="0036368F" w:rsidRDefault="0036368F" w:rsidP="0036368F">
      <w:pPr>
        <w:numPr>
          <w:ilvl w:val="0"/>
          <w:numId w:val="30"/>
        </w:numPr>
        <w:contextualSpacing/>
        <w:rPr>
          <w:rFonts w:eastAsia="PMingLiU"/>
        </w:rPr>
      </w:pPr>
      <w:r w:rsidRPr="0036368F">
        <w:rPr>
          <w:rFonts w:eastAsia="PMingLiU"/>
        </w:rPr>
        <w:t xml:space="preserve">No MSD for a </w:t>
      </w:r>
      <w:proofErr w:type="gramStart"/>
      <w:r w:rsidRPr="0036368F">
        <w:rPr>
          <w:rFonts w:eastAsia="PMingLiU"/>
        </w:rPr>
        <w:t>3 antenna</w:t>
      </w:r>
      <w:proofErr w:type="gramEnd"/>
      <w:r w:rsidRPr="0036368F">
        <w:rPr>
          <w:rFonts w:eastAsia="PMingLiU"/>
        </w:rPr>
        <w:t xml:space="preserve"> architecture</w:t>
      </w:r>
    </w:p>
    <w:p w14:paraId="395B0291" w14:textId="77777777" w:rsidR="0036368F" w:rsidRPr="0036368F" w:rsidRDefault="0036368F" w:rsidP="0036368F">
      <w:pPr>
        <w:numPr>
          <w:ilvl w:val="0"/>
          <w:numId w:val="30"/>
        </w:numPr>
        <w:contextualSpacing/>
        <w:rPr>
          <w:rFonts w:eastAsia="PMingLiU"/>
        </w:rPr>
      </w:pPr>
      <w:r w:rsidRPr="0036368F">
        <w:rPr>
          <w:rFonts w:eastAsia="PMingLiU"/>
        </w:rPr>
        <w:t>1.3 MSD to the lowest n8 5MHz channel (two-antenna architecture)</w:t>
      </w:r>
    </w:p>
    <w:p w14:paraId="737E5674" w14:textId="77777777" w:rsidR="0036368F" w:rsidRPr="0036368F" w:rsidRDefault="0036368F" w:rsidP="0036368F">
      <w:pPr>
        <w:numPr>
          <w:ilvl w:val="0"/>
          <w:numId w:val="30"/>
        </w:numPr>
        <w:contextualSpacing/>
        <w:rPr>
          <w:rFonts w:eastAsia="PMingLiU"/>
        </w:rPr>
      </w:pPr>
      <w:r w:rsidRPr="0036368F">
        <w:rPr>
          <w:rFonts w:eastAsia="PMingLiU"/>
        </w:rPr>
        <w:t>6.6dB MSD (two-antenna architecture) to the lowest restricted spectrum band n8 5MHz channel. After further discussion the value was re-considered and 5.2dB proposed</w:t>
      </w:r>
    </w:p>
    <w:p w14:paraId="50C7A1EA" w14:textId="77777777" w:rsidR="0036368F" w:rsidRPr="0036368F" w:rsidRDefault="0036368F" w:rsidP="0036368F">
      <w:pPr>
        <w:rPr>
          <w:rFonts w:eastAsia="PMingLiU"/>
        </w:rPr>
      </w:pPr>
      <w:r w:rsidRPr="0036368F">
        <w:rPr>
          <w:rFonts w:eastAsia="PMingLiU"/>
        </w:rPr>
        <w:t xml:space="preserve">Since this </w:t>
      </w:r>
      <w:proofErr w:type="gramStart"/>
      <w:r w:rsidRPr="0036368F">
        <w:rPr>
          <w:rFonts w:eastAsia="PMingLiU"/>
        </w:rPr>
        <w:t>particular option</w:t>
      </w:r>
      <w:proofErr w:type="gramEnd"/>
      <w:r w:rsidRPr="0036368F">
        <w:rPr>
          <w:rFonts w:eastAsia="PMingLiU"/>
        </w:rPr>
        <w:t xml:space="preserve"> is not requiring the UL of n8 to use the restricted spectrum the convention would be to use the lowest n8 possible channel.</w:t>
      </w:r>
    </w:p>
    <w:p w14:paraId="159B7EED" w14:textId="77777777" w:rsidR="0036368F" w:rsidRPr="0036368F" w:rsidRDefault="0036368F" w:rsidP="0036368F">
      <w:pPr>
        <w:rPr>
          <w:rFonts w:eastAsia="PMingLiU"/>
        </w:rPr>
      </w:pPr>
      <w:r w:rsidRPr="0036368F">
        <w:rPr>
          <w:rFonts w:eastAsia="PMingLiU"/>
        </w:rPr>
        <w:t>On the other hand, this n5 1UL is a fall back of option 2 and 3 and it is better to have a frequency that can be tested for all options and thus use the lowest 5MHz in the restricted n8 frequency range</w:t>
      </w:r>
    </w:p>
    <w:p w14:paraId="096119AD" w14:textId="77777777" w:rsidR="0036368F" w:rsidRPr="0036368F" w:rsidRDefault="0036368F" w:rsidP="0036368F">
      <w:pPr>
        <w:rPr>
          <w:rFonts w:eastAsia="PMingLiU"/>
        </w:rPr>
      </w:pPr>
      <w:r w:rsidRPr="0036368F">
        <w:rPr>
          <w:rFonts w:eastAsia="PMingLiU"/>
        </w:rPr>
        <w:t>Since the MSD provided are anyhow related to the transmitter noise floor, they are valid for any 5MHz channel in band n8. Thus, an average of the two values (using corresponding linear values) can be used with the 5MHz channel as agreed in last meeting way forward.</w:t>
      </w:r>
    </w:p>
    <w:p w14:paraId="6D22B193" w14:textId="77777777" w:rsidR="0036368F" w:rsidRPr="0036368F" w:rsidRDefault="0036368F" w:rsidP="0036368F">
      <w:pPr>
        <w:rPr>
          <w:rFonts w:eastAsia="PMingLiU"/>
        </w:rPr>
      </w:pPr>
      <w:r w:rsidRPr="0036368F">
        <w:rPr>
          <w:rFonts w:eastAsia="PMingLiU"/>
        </w:rPr>
        <w:t>The average value based on the 1.3 and 5.2dB two-antenna values proposed is 2.8dB (based on linear average).</w:t>
      </w:r>
    </w:p>
    <w:p w14:paraId="6703494A" w14:textId="77777777" w:rsidR="0036368F" w:rsidRPr="0036368F" w:rsidRDefault="0036368F" w:rsidP="0036368F">
      <w:pPr>
        <w:spacing w:after="120"/>
        <w:jc w:val="both"/>
        <w:rPr>
          <w:rFonts w:ascii="Arial" w:eastAsia="PMingLiU" w:hAnsi="Arial" w:cs="Arial"/>
          <w:b/>
          <w:bCs/>
          <w:i/>
          <w:iCs/>
        </w:rPr>
      </w:pPr>
      <w:bookmarkStart w:id="1" w:name="_Hlk142555306"/>
      <w:r w:rsidRPr="0036368F">
        <w:rPr>
          <w:rFonts w:ascii="Arial" w:eastAsia="PMingLiU" w:hAnsi="Arial" w:cs="Arial"/>
          <w:b/>
          <w:bCs/>
          <w:i/>
          <w:iCs/>
        </w:rPr>
        <w:t>&lt;WF1 on RF requirement for option 1 (UL in n5 only and full band support)&gt;</w:t>
      </w:r>
    </w:p>
    <w:p w14:paraId="041F8383" w14:textId="77777777" w:rsidR="0036368F" w:rsidRPr="0036368F" w:rsidRDefault="0036368F" w:rsidP="0036368F">
      <w:pPr>
        <w:spacing w:after="120"/>
        <w:jc w:val="both"/>
        <w:rPr>
          <w:rFonts w:ascii="Arial" w:eastAsia="PMingLiU" w:hAnsi="Arial" w:cs="Arial"/>
          <w:b/>
          <w:bCs/>
          <w:i/>
          <w:iCs/>
        </w:rPr>
      </w:pPr>
      <w:r w:rsidRPr="0036368F">
        <w:rPr>
          <w:rFonts w:ascii="Arial" w:eastAsia="PMingLiU" w:hAnsi="Arial" w:cs="Arial"/>
          <w:b/>
          <w:bCs/>
          <w:i/>
          <w:iCs/>
        </w:rPr>
        <w:t>Applicable to UEs supporting CA_n5-n8 DL and n5 UL only</w:t>
      </w:r>
    </w:p>
    <w:p w14:paraId="4804F415" w14:textId="77777777" w:rsidR="0036368F" w:rsidRPr="0036368F" w:rsidRDefault="0036368F" w:rsidP="0036368F">
      <w:pPr>
        <w:spacing w:after="120"/>
        <w:jc w:val="both"/>
        <w:rPr>
          <w:rFonts w:ascii="Arial" w:eastAsia="PMingLiU" w:hAnsi="Arial" w:cs="Arial"/>
          <w:b/>
          <w:bCs/>
          <w:i/>
          <w:iCs/>
        </w:rPr>
      </w:pPr>
      <w:r w:rsidRPr="0036368F">
        <w:rPr>
          <w:rFonts w:ascii="Arial" w:eastAsia="PMingLiU" w:hAnsi="Arial" w:cs="Arial"/>
          <w:b/>
          <w:bCs/>
          <w:i/>
          <w:iCs/>
        </w:rPr>
        <w:t>Note: Option 1 is a fallback UL configuration for Option 2 and option 3 and thus the associated RF requirements are needed even if this option is down selected</w:t>
      </w:r>
    </w:p>
    <w:p w14:paraId="0114AC04" w14:textId="77777777" w:rsidR="0036368F" w:rsidRPr="0036368F" w:rsidRDefault="0036368F" w:rsidP="0036368F">
      <w:pPr>
        <w:spacing w:after="120"/>
        <w:jc w:val="both"/>
        <w:rPr>
          <w:rFonts w:ascii="Arial" w:eastAsia="PMingLiU" w:hAnsi="Arial" w:cs="Arial"/>
          <w:b/>
          <w:bCs/>
          <w:i/>
          <w:iCs/>
        </w:rPr>
      </w:pPr>
      <w:r w:rsidRPr="0036368F">
        <w:rPr>
          <w:rFonts w:ascii="Arial" w:eastAsia="PMingLiU" w:hAnsi="Arial" w:cs="Arial"/>
          <w:b/>
          <w:bCs/>
          <w:i/>
          <w:iCs/>
        </w:rPr>
        <w:t>Based on the average of the two-antenna data provided, the following 1UL cross band MSD is specified: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889"/>
        <w:gridCol w:w="706"/>
        <w:gridCol w:w="785"/>
        <w:gridCol w:w="1493"/>
        <w:gridCol w:w="1575"/>
        <w:gridCol w:w="706"/>
        <w:gridCol w:w="785"/>
        <w:gridCol w:w="616"/>
        <w:gridCol w:w="1177"/>
      </w:tblGrid>
      <w:tr w:rsidR="0036368F" w:rsidRPr="0036368F" w14:paraId="46308E1E" w14:textId="77777777" w:rsidTr="00E4216A">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17B587" w14:textId="77777777" w:rsidR="0036368F" w:rsidRPr="0036368F" w:rsidRDefault="0036368F" w:rsidP="0036368F">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9BA5A1" w14:textId="77777777" w:rsidR="0036368F" w:rsidRPr="0036368F" w:rsidRDefault="0036368F" w:rsidP="0036368F">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DEF8F" w14:textId="77777777" w:rsidR="0036368F" w:rsidRPr="0036368F" w:rsidRDefault="0036368F" w:rsidP="0036368F">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UL F</w:t>
            </w:r>
            <w:r w:rsidRPr="0036368F">
              <w:rPr>
                <w:rFonts w:ascii="Arial" w:eastAsia="MS Mincho" w:hAnsi="Arial" w:cs="Arial"/>
                <w:sz w:val="18"/>
                <w:szCs w:val="18"/>
                <w:vertAlign w:val="subscript"/>
                <w:lang w:eastAsia="sv-SE"/>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C2FD8" w14:textId="77777777" w:rsidR="0036368F" w:rsidRPr="0036368F" w:rsidRDefault="0036368F" w:rsidP="0036368F">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444B6" w14:textId="77777777" w:rsidR="0036368F" w:rsidRPr="0036368F" w:rsidRDefault="0036368F" w:rsidP="0036368F">
            <w:pPr>
              <w:keepNext/>
              <w:keepLines/>
              <w:overflowPunct w:val="0"/>
              <w:autoSpaceDE w:val="0"/>
              <w:autoSpaceDN w:val="0"/>
              <w:adjustRightInd w:val="0"/>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CF2C0" w14:textId="77777777" w:rsidR="0036368F" w:rsidRPr="0036368F" w:rsidRDefault="0036368F" w:rsidP="0036368F">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99AAC" w14:textId="77777777" w:rsidR="0036368F" w:rsidRPr="0036368F" w:rsidRDefault="0036368F" w:rsidP="0036368F">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DL F</w:t>
            </w:r>
            <w:r w:rsidRPr="0036368F">
              <w:rPr>
                <w:rFonts w:ascii="Arial" w:eastAsia="MS Mincho" w:hAnsi="Arial" w:cs="Arial"/>
                <w:sz w:val="18"/>
                <w:szCs w:val="18"/>
                <w:vertAlign w:val="subscript"/>
                <w:lang w:eastAsia="sv-SE"/>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F9A1E" w14:textId="77777777" w:rsidR="0036368F" w:rsidRPr="0036368F" w:rsidRDefault="0036368F" w:rsidP="0036368F">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83E60" w14:textId="77777777" w:rsidR="0036368F" w:rsidRPr="0036368F" w:rsidRDefault="0036368F" w:rsidP="0036368F">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9DBBAC" w14:textId="77777777" w:rsidR="0036368F" w:rsidRPr="0036368F" w:rsidRDefault="0036368F" w:rsidP="0036368F">
            <w:pPr>
              <w:keepNext/>
              <w:keepLines/>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Cross-band</w:t>
            </w:r>
          </w:p>
          <w:p w14:paraId="00358450" w14:textId="77777777" w:rsidR="0036368F" w:rsidRPr="0036368F" w:rsidRDefault="0036368F" w:rsidP="0036368F">
            <w:pPr>
              <w:keepNext/>
              <w:keepLines/>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Interference</w:t>
            </w:r>
          </w:p>
          <w:p w14:paraId="2021A7D6" w14:textId="77777777" w:rsidR="0036368F" w:rsidRPr="0036368F" w:rsidRDefault="0036368F" w:rsidP="0036368F">
            <w:pPr>
              <w:keepNext/>
              <w:keepLines/>
              <w:overflowPunct w:val="0"/>
              <w:autoSpaceDE w:val="0"/>
              <w:autoSpaceDN w:val="0"/>
              <w:adjustRightInd w:val="0"/>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source</w:t>
            </w:r>
          </w:p>
        </w:tc>
      </w:tr>
      <w:tr w:rsidR="0036368F" w:rsidRPr="0036368F" w14:paraId="2226B7C6" w14:textId="77777777" w:rsidTr="00E4216A">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8E0CD" w14:textId="77777777" w:rsidR="0036368F" w:rsidRPr="0036368F" w:rsidRDefault="0036368F" w:rsidP="0036368F">
            <w:pPr>
              <w:spacing w:after="0"/>
              <w:rPr>
                <w:rFonts w:ascii="Arial" w:eastAsia="MS Mincho"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4F262" w14:textId="77777777" w:rsidR="0036368F" w:rsidRPr="0036368F" w:rsidRDefault="0036368F" w:rsidP="0036368F">
            <w:pPr>
              <w:spacing w:after="0"/>
              <w:rPr>
                <w:rFonts w:ascii="Arial" w:eastAsia="MS Mincho" w:hAnsi="Arial" w:cs="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B3989C" w14:textId="77777777" w:rsidR="0036368F" w:rsidRPr="0036368F" w:rsidRDefault="0036368F" w:rsidP="0036368F">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24794" w14:textId="77777777" w:rsidR="0036368F" w:rsidRPr="0036368F" w:rsidRDefault="0036368F" w:rsidP="0036368F">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0C75E" w14:textId="77777777" w:rsidR="0036368F" w:rsidRPr="0036368F" w:rsidRDefault="0036368F" w:rsidP="0036368F">
            <w:pPr>
              <w:keepNext/>
              <w:keepLines/>
              <w:overflowPunct w:val="0"/>
              <w:autoSpaceDE w:val="0"/>
              <w:autoSpaceDN w:val="0"/>
              <w:adjustRightInd w:val="0"/>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D2960" w14:textId="77777777" w:rsidR="0036368F" w:rsidRPr="0036368F" w:rsidRDefault="0036368F" w:rsidP="0036368F">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L</w:t>
            </w:r>
            <w:r w:rsidRPr="0036368F">
              <w:rPr>
                <w:rFonts w:ascii="Arial" w:eastAsia="MS Mincho" w:hAnsi="Arial" w:cs="Arial"/>
                <w:sz w:val="18"/>
                <w:szCs w:val="18"/>
                <w:vertAlign w:val="subscript"/>
                <w:lang w:eastAsia="sv-SE"/>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94BF9" w14:textId="77777777" w:rsidR="0036368F" w:rsidRPr="0036368F" w:rsidRDefault="0036368F" w:rsidP="0036368F">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4724B" w14:textId="77777777" w:rsidR="0036368F" w:rsidRPr="0036368F" w:rsidRDefault="0036368F" w:rsidP="0036368F">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14AD6" w14:textId="77777777" w:rsidR="0036368F" w:rsidRPr="0036368F" w:rsidRDefault="0036368F" w:rsidP="0036368F">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0D84C" w14:textId="77777777" w:rsidR="0036368F" w:rsidRPr="0036368F" w:rsidRDefault="0036368F" w:rsidP="0036368F">
            <w:pPr>
              <w:spacing w:after="0"/>
              <w:rPr>
                <w:rFonts w:ascii="Arial" w:eastAsia="MS Mincho" w:hAnsi="Arial" w:cs="Arial"/>
                <w:sz w:val="18"/>
                <w:szCs w:val="18"/>
                <w:lang w:eastAsia="zh-CN"/>
              </w:rPr>
            </w:pPr>
          </w:p>
        </w:tc>
      </w:tr>
      <w:tr w:rsidR="0036368F" w:rsidRPr="0036368F" w14:paraId="1DFDFECF" w14:textId="77777777" w:rsidTr="00E4216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64EA71" w14:textId="77777777" w:rsidR="0036368F" w:rsidRPr="0036368F" w:rsidRDefault="0036368F" w:rsidP="0036368F">
            <w:pPr>
              <w:keepNext/>
              <w:keepLines/>
              <w:overflowPunct w:val="0"/>
              <w:autoSpaceDE w:val="0"/>
              <w:autoSpaceDN w:val="0"/>
              <w:adjustRightInd w:val="0"/>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2BDC7" w14:textId="77777777" w:rsidR="0036368F" w:rsidRPr="0036368F" w:rsidRDefault="0036368F" w:rsidP="0036368F">
            <w:pPr>
              <w:keepNext/>
              <w:keepLines/>
              <w:overflowPunct w:val="0"/>
              <w:autoSpaceDE w:val="0"/>
              <w:autoSpaceDN w:val="0"/>
              <w:adjustRightInd w:val="0"/>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75523" w14:textId="77777777" w:rsidR="0036368F" w:rsidRPr="0036368F" w:rsidRDefault="0036368F" w:rsidP="0036368F">
            <w:pPr>
              <w:keepNext/>
              <w:keepLines/>
              <w:overflowPunct w:val="0"/>
              <w:autoSpaceDE w:val="0"/>
              <w:autoSpaceDN w:val="0"/>
              <w:adjustRightInd w:val="0"/>
              <w:spacing w:after="0"/>
              <w:jc w:val="center"/>
              <w:rPr>
                <w:rFonts w:ascii="Arial" w:eastAsia="MS Mincho" w:hAnsi="Arial" w:cs="Arial"/>
                <w:bCs/>
                <w:sz w:val="18"/>
                <w:szCs w:val="18"/>
                <w:lang w:eastAsia="zh-CN"/>
              </w:rPr>
            </w:pPr>
            <w:r w:rsidRPr="0036368F">
              <w:rPr>
                <w:rFonts w:ascii="Arial" w:eastAsia="MS Mincho" w:hAnsi="Arial" w:cs="Arial"/>
                <w:bCs/>
                <w:sz w:val="18"/>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49CB07" w14:textId="77777777" w:rsidR="0036368F" w:rsidRPr="0036368F" w:rsidRDefault="0036368F" w:rsidP="0036368F">
            <w:pPr>
              <w:keepNext/>
              <w:keepLines/>
              <w:overflowPunct w:val="0"/>
              <w:autoSpaceDE w:val="0"/>
              <w:autoSpaceDN w:val="0"/>
              <w:adjustRightInd w:val="0"/>
              <w:spacing w:after="0"/>
              <w:jc w:val="center"/>
              <w:rPr>
                <w:rFonts w:ascii="Arial" w:eastAsia="MS Mincho" w:hAnsi="Arial" w:cs="Arial"/>
                <w:bCs/>
                <w:sz w:val="18"/>
                <w:szCs w:val="18"/>
                <w:lang w:eastAsia="zh-CN"/>
              </w:rPr>
            </w:pPr>
            <w:r w:rsidRPr="0036368F">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E7E92" w14:textId="77777777" w:rsidR="0036368F" w:rsidRPr="0036368F" w:rsidRDefault="0036368F" w:rsidP="0036368F">
            <w:pPr>
              <w:keepNext/>
              <w:keepLines/>
              <w:overflowPunct w:val="0"/>
              <w:autoSpaceDE w:val="0"/>
              <w:autoSpaceDN w:val="0"/>
              <w:adjustRightInd w:val="0"/>
              <w:spacing w:after="0"/>
              <w:jc w:val="center"/>
              <w:rPr>
                <w:rFonts w:ascii="Arial" w:eastAsia="MS Mincho" w:hAnsi="Arial" w:cs="Arial"/>
                <w:bCs/>
                <w:sz w:val="18"/>
                <w:szCs w:val="18"/>
                <w:lang w:eastAsia="zh-CN"/>
              </w:rPr>
            </w:pPr>
            <w:r w:rsidRPr="0036368F">
              <w:rPr>
                <w:rFonts w:ascii="Arial" w:eastAsia="MS Mincho"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4A7544" w14:textId="77777777" w:rsidR="0036368F" w:rsidRPr="0036368F" w:rsidRDefault="0036368F" w:rsidP="0036368F">
            <w:pPr>
              <w:keepNext/>
              <w:keepLines/>
              <w:overflowPunct w:val="0"/>
              <w:autoSpaceDE w:val="0"/>
              <w:autoSpaceDN w:val="0"/>
              <w:adjustRightInd w:val="0"/>
              <w:spacing w:after="0"/>
              <w:jc w:val="center"/>
              <w:rPr>
                <w:rFonts w:ascii="Arial" w:eastAsia="MS Mincho" w:hAnsi="Arial" w:cs="Arial"/>
                <w:bCs/>
                <w:sz w:val="18"/>
                <w:szCs w:val="18"/>
                <w:lang w:eastAsia="zh-CN"/>
              </w:rPr>
            </w:pPr>
            <w:r w:rsidRPr="0036368F">
              <w:rPr>
                <w:rFonts w:ascii="Arial" w:eastAsia="MS Mincho" w:hAnsi="Arial" w:cs="Arial"/>
                <w:bCs/>
                <w:sz w:val="18"/>
                <w:szCs w:val="18"/>
                <w:lang w:eastAsia="zh-CN"/>
              </w:rPr>
              <w:t>25 (</w:t>
            </w:r>
            <w:proofErr w:type="spellStart"/>
            <w:r w:rsidRPr="0036368F">
              <w:rPr>
                <w:rFonts w:ascii="Arial" w:eastAsia="MS Mincho" w:hAnsi="Arial" w:cs="Arial"/>
                <w:bCs/>
                <w:sz w:val="18"/>
                <w:szCs w:val="18"/>
                <w:lang w:eastAsia="zh-CN"/>
              </w:rPr>
              <w:t>RBstart</w:t>
            </w:r>
            <w:proofErr w:type="spellEnd"/>
            <w:r w:rsidRPr="0036368F">
              <w:rPr>
                <w:rFonts w:ascii="Arial" w:eastAsia="MS Mincho"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17D74" w14:textId="77777777" w:rsidR="0036368F" w:rsidRPr="0036368F" w:rsidRDefault="0036368F" w:rsidP="0036368F">
            <w:pPr>
              <w:keepNext/>
              <w:keepLines/>
              <w:widowControl w:val="0"/>
              <w:overflowPunct w:val="0"/>
              <w:autoSpaceDE w:val="0"/>
              <w:autoSpaceDN w:val="0"/>
              <w:adjustRightInd w:val="0"/>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B6BD7C" w14:textId="77777777" w:rsidR="0036368F" w:rsidRPr="0036368F" w:rsidRDefault="0036368F" w:rsidP="0036368F">
            <w:pPr>
              <w:keepNext/>
              <w:keepLines/>
              <w:widowControl w:val="0"/>
              <w:overflowPunct w:val="0"/>
              <w:autoSpaceDE w:val="0"/>
              <w:autoSpaceDN w:val="0"/>
              <w:adjustRightInd w:val="0"/>
              <w:spacing w:after="0"/>
              <w:jc w:val="center"/>
              <w:rPr>
                <w:rFonts w:ascii="Arial" w:eastAsia="DengXian" w:hAnsi="Arial" w:cs="Arial"/>
                <w:bCs/>
                <w:sz w:val="18"/>
                <w:szCs w:val="18"/>
                <w:lang w:eastAsia="zh-CN"/>
              </w:rPr>
            </w:pPr>
            <w:r w:rsidRPr="0036368F">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8FF891" w14:textId="77777777" w:rsidR="0036368F" w:rsidRPr="0036368F" w:rsidRDefault="0036368F" w:rsidP="0036368F">
            <w:pPr>
              <w:keepNext/>
              <w:keepLines/>
              <w:overflowPunct w:val="0"/>
              <w:autoSpaceDE w:val="0"/>
              <w:autoSpaceDN w:val="0"/>
              <w:adjustRightInd w:val="0"/>
              <w:spacing w:after="0"/>
              <w:jc w:val="center"/>
              <w:rPr>
                <w:rFonts w:ascii="Arial" w:eastAsia="MS Mincho" w:hAnsi="Arial" w:cs="Arial"/>
                <w:bCs/>
                <w:sz w:val="18"/>
                <w:szCs w:val="18"/>
                <w:lang w:eastAsia="zh-CN"/>
              </w:rPr>
            </w:pPr>
            <w:r w:rsidRPr="0036368F">
              <w:rPr>
                <w:rFonts w:ascii="Arial" w:eastAsia="MS Mincho" w:hAnsi="Arial" w:cs="Arial"/>
                <w:bCs/>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FA732" w14:textId="77777777" w:rsidR="0036368F" w:rsidRPr="0036368F" w:rsidRDefault="0036368F" w:rsidP="0036368F">
            <w:pPr>
              <w:keepNext/>
              <w:keepLines/>
              <w:overflowPunct w:val="0"/>
              <w:autoSpaceDE w:val="0"/>
              <w:autoSpaceDN w:val="0"/>
              <w:adjustRightInd w:val="0"/>
              <w:spacing w:after="0"/>
              <w:jc w:val="center"/>
              <w:rPr>
                <w:rFonts w:ascii="Arial" w:eastAsia="MS Mincho" w:hAnsi="Arial" w:cs="Arial"/>
                <w:bCs/>
                <w:sz w:val="18"/>
                <w:szCs w:val="18"/>
                <w:lang w:eastAsia="zh-CN"/>
              </w:rPr>
            </w:pPr>
            <w:r w:rsidRPr="0036368F">
              <w:rPr>
                <w:rFonts w:ascii="Arial" w:eastAsia="MS Mincho" w:hAnsi="Arial" w:cs="Arial"/>
                <w:bCs/>
                <w:sz w:val="18"/>
                <w:szCs w:val="18"/>
                <w:lang w:eastAsia="zh-CN"/>
              </w:rPr>
              <w:t>&gt;ACLR2</w:t>
            </w:r>
          </w:p>
        </w:tc>
      </w:tr>
    </w:tbl>
    <w:bookmarkEnd w:id="1"/>
    <w:p w14:paraId="34251647" w14:textId="77777777" w:rsidR="0036368F" w:rsidRPr="0036368F" w:rsidRDefault="0036368F" w:rsidP="00F80839">
      <w:pPr>
        <w:keepNext/>
        <w:keepLines/>
        <w:spacing w:before="180"/>
        <w:outlineLvl w:val="1"/>
        <w:rPr>
          <w:rFonts w:ascii="Arial" w:eastAsia="PMingLiU" w:hAnsi="Arial"/>
          <w:sz w:val="32"/>
        </w:rPr>
      </w:pPr>
      <w:r w:rsidRPr="0036368F">
        <w:rPr>
          <w:rFonts w:ascii="Arial" w:eastAsia="PMingLiU" w:hAnsi="Arial"/>
          <w:sz w:val="32"/>
        </w:rPr>
        <w:t>Support of Option 2: 2UL CA_n5-n8 with n5 DL and full band support</w:t>
      </w:r>
    </w:p>
    <w:p w14:paraId="0DD47BC9" w14:textId="77777777" w:rsidR="0036368F" w:rsidRPr="0036368F" w:rsidRDefault="0036368F" w:rsidP="0036368F">
      <w:pPr>
        <w:rPr>
          <w:rFonts w:eastAsia="PMingLiU"/>
        </w:rPr>
      </w:pPr>
      <w:r w:rsidRPr="0036368F">
        <w:rPr>
          <w:rFonts w:eastAsia="PMingLiU"/>
        </w:rPr>
        <w:t xml:space="preserve">There were 2 inputs to the meeting on the IMD3 related MSD, both proposing 25dB MSD but with </w:t>
      </w:r>
      <w:proofErr w:type="spellStart"/>
      <w:r w:rsidRPr="0036368F">
        <w:rPr>
          <w:rFonts w:eastAsia="PMingLiU"/>
        </w:rPr>
        <w:t>sightly</w:t>
      </w:r>
      <w:proofErr w:type="spellEnd"/>
      <w:r w:rsidRPr="0036368F">
        <w:rPr>
          <w:rFonts w:eastAsia="PMingLiU"/>
        </w:rPr>
        <w:t xml:space="preserve"> different frequencies.</w:t>
      </w:r>
    </w:p>
    <w:p w14:paraId="2B9D8744" w14:textId="77777777" w:rsidR="0036368F" w:rsidRPr="0036368F" w:rsidRDefault="0036368F" w:rsidP="0036368F">
      <w:pPr>
        <w:rPr>
          <w:rFonts w:eastAsia="PMingLiU"/>
        </w:rPr>
      </w:pPr>
      <w:r w:rsidRPr="0036368F">
        <w:rPr>
          <w:rFonts w:eastAsia="PMingLiU"/>
        </w:rPr>
        <w:lastRenderedPageBreak/>
        <w:t xml:space="preserve">One of the proposed test </w:t>
      </w:r>
      <w:proofErr w:type="gramStart"/>
      <w:r w:rsidRPr="0036368F">
        <w:rPr>
          <w:rFonts w:eastAsia="PMingLiU"/>
        </w:rPr>
        <w:t>point</w:t>
      </w:r>
      <w:proofErr w:type="gramEnd"/>
      <w:r w:rsidRPr="0036368F">
        <w:rPr>
          <w:rFonts w:eastAsia="PMingLiU"/>
        </w:rPr>
        <w:t xml:space="preserve"> as a better </w:t>
      </w:r>
      <w:proofErr w:type="spellStart"/>
      <w:r w:rsidRPr="0036368F">
        <w:rPr>
          <w:rFonts w:eastAsia="PMingLiU"/>
        </w:rPr>
        <w:t>centering</w:t>
      </w:r>
      <w:proofErr w:type="spellEnd"/>
      <w:r w:rsidRPr="0036368F">
        <w:rPr>
          <w:rFonts w:eastAsia="PMingLiU"/>
        </w:rPr>
        <w:t xml:space="preserve"> of the MSD and can be used for the MSD test point.</w:t>
      </w:r>
    </w:p>
    <w:p w14:paraId="555B0CD9" w14:textId="77777777" w:rsidR="0036368F" w:rsidRPr="0036368F" w:rsidRDefault="0036368F" w:rsidP="0036368F">
      <w:pPr>
        <w:spacing w:after="120"/>
        <w:jc w:val="both"/>
        <w:rPr>
          <w:rFonts w:ascii="Arial" w:eastAsia="PMingLiU" w:hAnsi="Arial" w:cs="Arial"/>
          <w:b/>
          <w:bCs/>
          <w:i/>
          <w:iCs/>
        </w:rPr>
      </w:pPr>
      <w:r w:rsidRPr="0036368F">
        <w:rPr>
          <w:rFonts w:ascii="Arial" w:eastAsia="PMingLiU" w:hAnsi="Arial" w:cs="Arial"/>
          <w:b/>
          <w:bCs/>
          <w:i/>
          <w:iCs/>
        </w:rPr>
        <w:t>&lt;WF2 on RF requirement for option 2 (non-concurrent n8 UL and n5 DL and full band support &gt;</w:t>
      </w:r>
    </w:p>
    <w:p w14:paraId="2108D62C" w14:textId="77777777" w:rsidR="0036368F" w:rsidRPr="0036368F" w:rsidRDefault="0036368F" w:rsidP="0036368F">
      <w:pPr>
        <w:spacing w:after="120"/>
        <w:jc w:val="both"/>
        <w:rPr>
          <w:rFonts w:ascii="Arial" w:eastAsia="PMingLiU" w:hAnsi="Arial" w:cs="Arial"/>
          <w:b/>
          <w:bCs/>
          <w:i/>
          <w:iCs/>
        </w:rPr>
      </w:pPr>
      <w:r w:rsidRPr="0036368F">
        <w:rPr>
          <w:rFonts w:ascii="Arial" w:eastAsia="PMingLiU" w:hAnsi="Arial" w:cs="Arial"/>
          <w:b/>
          <w:bCs/>
          <w:i/>
          <w:iCs/>
        </w:rPr>
        <w:t>Applicable to UEs supporting n5 DL and CA_n5-n8 UL or CA_n5-n8 DL and n5 UL</w:t>
      </w:r>
    </w:p>
    <w:p w14:paraId="6B0D1AB1" w14:textId="77777777" w:rsidR="0036368F" w:rsidRPr="0036368F" w:rsidRDefault="0036368F" w:rsidP="0036368F">
      <w:pPr>
        <w:spacing w:after="120"/>
        <w:jc w:val="both"/>
        <w:rPr>
          <w:rFonts w:ascii="Arial" w:eastAsia="PMingLiU" w:hAnsi="Arial" w:cs="Arial"/>
          <w:b/>
          <w:bCs/>
          <w:i/>
          <w:iCs/>
        </w:rPr>
      </w:pPr>
      <w:r w:rsidRPr="0036368F">
        <w:rPr>
          <w:rFonts w:ascii="Arial" w:eastAsia="PMingLiU" w:hAnsi="Arial" w:cs="Arial"/>
          <w:b/>
          <w:bCs/>
          <w:i/>
          <w:iCs/>
        </w:rPr>
        <w:t>The following 2UL IMD3 MSD is specified pending RAN2 feasibility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862"/>
        <w:gridCol w:w="706"/>
        <w:gridCol w:w="989"/>
        <w:gridCol w:w="1590"/>
        <w:gridCol w:w="795"/>
        <w:gridCol w:w="616"/>
        <w:gridCol w:w="1185"/>
        <w:gridCol w:w="827"/>
      </w:tblGrid>
      <w:tr w:rsidR="0036368F" w:rsidRPr="0036368F" w14:paraId="67A4A99D" w14:textId="77777777" w:rsidTr="00E4216A">
        <w:trPr>
          <w:trHeight w:val="60"/>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70C5E7CB" w14:textId="77777777" w:rsidR="0036368F" w:rsidRPr="0036368F" w:rsidRDefault="0036368F" w:rsidP="0036368F">
            <w:pPr>
              <w:overflowPunct w:val="0"/>
              <w:autoSpaceDE w:val="0"/>
              <w:autoSpaceDN w:val="0"/>
              <w:adjustRightInd w:val="0"/>
              <w:spacing w:after="0"/>
              <w:jc w:val="center"/>
              <w:rPr>
                <w:rFonts w:ascii="Arial" w:hAnsi="Arial" w:cs="Arial"/>
                <w:b/>
                <w:bCs/>
                <w:color w:val="000000"/>
                <w:sz w:val="18"/>
                <w:szCs w:val="18"/>
                <w:lang w:val="en-US" w:eastAsia="en-GB"/>
              </w:rPr>
            </w:pPr>
            <w:r w:rsidRPr="0036368F">
              <w:rPr>
                <w:rFonts w:ascii="Arial" w:eastAsia="PMingLiU" w:hAnsi="Arial" w:cs="Arial"/>
                <w:b/>
                <w:bCs/>
                <w:color w:val="000000"/>
                <w:sz w:val="18"/>
                <w:szCs w:val="18"/>
              </w:rPr>
              <w:t>Band / Channel bandwidth / N</w:t>
            </w:r>
            <w:r w:rsidRPr="0036368F">
              <w:rPr>
                <w:rFonts w:ascii="Arial" w:eastAsia="PMingLiU" w:hAnsi="Arial" w:cs="Arial"/>
                <w:b/>
                <w:bCs/>
                <w:color w:val="000000"/>
                <w:sz w:val="18"/>
                <w:szCs w:val="18"/>
                <w:vertAlign w:val="subscript"/>
              </w:rPr>
              <w:t>RB</w:t>
            </w:r>
            <w:r w:rsidRPr="0036368F">
              <w:rPr>
                <w:rFonts w:ascii="Arial" w:eastAsia="PMingLiU" w:hAnsi="Arial" w:cs="Arial"/>
                <w:b/>
                <w:bCs/>
                <w:color w:val="000000"/>
                <w:sz w:val="18"/>
                <w:szCs w:val="18"/>
              </w:rPr>
              <w:t xml:space="preserve"> / Duplex mode</w:t>
            </w:r>
          </w:p>
        </w:tc>
        <w:tc>
          <w:tcPr>
            <w:tcW w:w="0" w:type="auto"/>
            <w:tcBorders>
              <w:top w:val="single" w:sz="4" w:space="0" w:color="auto"/>
              <w:left w:val="single" w:sz="4" w:space="0" w:color="auto"/>
              <w:bottom w:val="nil"/>
              <w:right w:val="single" w:sz="4" w:space="0" w:color="auto"/>
            </w:tcBorders>
            <w:vAlign w:val="center"/>
            <w:hideMark/>
          </w:tcPr>
          <w:p w14:paraId="735A3B5F" w14:textId="77777777" w:rsidR="0036368F" w:rsidRPr="0036368F" w:rsidRDefault="0036368F" w:rsidP="0036368F">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 xml:space="preserve">Source </w:t>
            </w:r>
          </w:p>
        </w:tc>
      </w:tr>
      <w:tr w:rsidR="0036368F" w:rsidRPr="0036368F" w14:paraId="3C58E817" w14:textId="77777777" w:rsidTr="00E4216A">
        <w:trPr>
          <w:trHeight w:val="6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0BE0D9" w14:textId="77777777" w:rsidR="0036368F" w:rsidRPr="0036368F" w:rsidRDefault="0036368F" w:rsidP="0036368F">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lang w:eastAsia="ja-JP"/>
              </w:rPr>
              <w:t>NR CA band combination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BDC57D" w14:textId="77777777" w:rsidR="0036368F" w:rsidRPr="0036368F" w:rsidRDefault="0036368F" w:rsidP="0036368F">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lang w:eastAsia="ja-JP"/>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E3264" w14:textId="77777777" w:rsidR="0036368F" w:rsidRPr="0036368F" w:rsidRDefault="0036368F" w:rsidP="0036368F">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UL F</w:t>
            </w:r>
            <w:r w:rsidRPr="0036368F">
              <w:rPr>
                <w:rFonts w:ascii="Arial" w:eastAsia="PMingLiU"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FE1F9" w14:textId="77777777" w:rsidR="0036368F" w:rsidRPr="0036368F" w:rsidRDefault="0036368F" w:rsidP="0036368F">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UL/DL BW</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7BCD76A" w14:textId="77777777" w:rsidR="0036368F" w:rsidRPr="0036368F" w:rsidRDefault="0036368F" w:rsidP="0036368F">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UL</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72A0BBB2" w14:textId="77777777" w:rsidR="0036368F" w:rsidRPr="0036368F" w:rsidRDefault="0036368F" w:rsidP="0036368F">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DL F</w:t>
            </w:r>
            <w:r w:rsidRPr="0036368F">
              <w:rPr>
                <w:rFonts w:ascii="Arial" w:eastAsia="PMingLiU" w:hAnsi="Arial" w:cs="Arial"/>
                <w:b/>
                <w:bCs/>
                <w:color w:val="000000"/>
                <w:sz w:val="18"/>
                <w:szCs w:val="18"/>
                <w:vertAlign w:val="subscript"/>
              </w:rPr>
              <w:t>c</w:t>
            </w:r>
            <w:r w:rsidRPr="0036368F">
              <w:rPr>
                <w:rFonts w:ascii="Arial" w:eastAsia="PMingLiU" w:hAnsi="Arial" w:cs="Arial"/>
                <w:b/>
                <w:bCs/>
                <w:color w:val="000000"/>
                <w:sz w:val="18"/>
                <w:szCs w:val="18"/>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D92BA" w14:textId="77777777" w:rsidR="0036368F" w:rsidRPr="0036368F" w:rsidRDefault="0036368F" w:rsidP="0036368F">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02B52D" w14:textId="77777777" w:rsidR="0036368F" w:rsidRPr="0036368F" w:rsidRDefault="0036368F" w:rsidP="0036368F">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Duplex mode</w:t>
            </w:r>
          </w:p>
        </w:tc>
        <w:tc>
          <w:tcPr>
            <w:tcW w:w="0" w:type="auto"/>
            <w:vMerge w:val="restart"/>
            <w:tcBorders>
              <w:top w:val="nil"/>
              <w:left w:val="single" w:sz="4" w:space="0" w:color="auto"/>
              <w:bottom w:val="single" w:sz="4" w:space="0" w:color="auto"/>
              <w:right w:val="single" w:sz="4" w:space="0" w:color="auto"/>
            </w:tcBorders>
            <w:vAlign w:val="center"/>
            <w:hideMark/>
          </w:tcPr>
          <w:p w14:paraId="24ED3D64" w14:textId="77777777" w:rsidR="0036368F" w:rsidRPr="0036368F" w:rsidRDefault="0036368F" w:rsidP="0036368F">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of IMD</w:t>
            </w:r>
          </w:p>
        </w:tc>
      </w:tr>
      <w:tr w:rsidR="0036368F" w:rsidRPr="0036368F" w14:paraId="2C1D8E74" w14:textId="77777777" w:rsidTr="00E4216A">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C8E20" w14:textId="77777777" w:rsidR="0036368F" w:rsidRPr="0036368F" w:rsidRDefault="0036368F" w:rsidP="0036368F">
            <w:pPr>
              <w:spacing w:after="0"/>
              <w:rPr>
                <w:rFonts w:ascii="Arial" w:hAnsi="Arial" w:cs="Arial"/>
                <w:b/>
                <w:bCs/>
                <w:color w:val="000000"/>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53E4F" w14:textId="77777777" w:rsidR="0036368F" w:rsidRPr="0036368F" w:rsidRDefault="0036368F" w:rsidP="0036368F">
            <w:pPr>
              <w:spacing w:after="0"/>
              <w:rPr>
                <w:rFonts w:ascii="Arial" w:hAnsi="Arial" w:cs="Arial"/>
                <w:b/>
                <w:bCs/>
                <w:color w:val="000000"/>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450FC" w14:textId="77777777" w:rsidR="0036368F" w:rsidRPr="0036368F" w:rsidRDefault="0036368F" w:rsidP="0036368F">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lang w:val="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3D027" w14:textId="77777777" w:rsidR="0036368F" w:rsidRPr="0036368F" w:rsidRDefault="0036368F" w:rsidP="0036368F">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lang w:val="en-US"/>
              </w:rPr>
              <w:t>(MHz)</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65544A1" w14:textId="77777777" w:rsidR="0036368F" w:rsidRPr="0036368F" w:rsidRDefault="0036368F" w:rsidP="0036368F">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lang w:val="en-US"/>
              </w:rPr>
              <w:t>C</w:t>
            </w:r>
            <w:r w:rsidRPr="0036368F">
              <w:rPr>
                <w:rFonts w:ascii="Arial" w:eastAsia="PMingLiU" w:hAnsi="Arial" w:cs="Arial"/>
                <w:b/>
                <w:bCs/>
                <w:color w:val="000000"/>
                <w:sz w:val="18"/>
                <w:szCs w:val="18"/>
                <w:vertAlign w:val="subscript"/>
                <w:lang w:val="en-US"/>
              </w:rPr>
              <w:t>LRB</w:t>
            </w: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2036B3E0" w14:textId="77777777" w:rsidR="0036368F" w:rsidRPr="0036368F" w:rsidRDefault="0036368F" w:rsidP="0036368F">
            <w:pPr>
              <w:spacing w:after="0"/>
              <w:rPr>
                <w:rFonts w:ascii="Arial" w:hAnsi="Arial" w:cs="Arial"/>
                <w:b/>
                <w:bCs/>
                <w:color w:val="000000"/>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F549D" w14:textId="77777777" w:rsidR="0036368F" w:rsidRPr="0036368F" w:rsidRDefault="0036368F" w:rsidP="0036368F">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lang w:val="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E0CBD" w14:textId="77777777" w:rsidR="0036368F" w:rsidRPr="0036368F" w:rsidRDefault="0036368F" w:rsidP="0036368F">
            <w:pPr>
              <w:spacing w:after="0"/>
              <w:rPr>
                <w:rFonts w:ascii="Arial" w:hAnsi="Arial" w:cs="Arial"/>
                <w:b/>
                <w:bCs/>
                <w:color w:val="000000"/>
                <w:sz w:val="18"/>
                <w:szCs w:val="18"/>
                <w:lang w:val="en-US"/>
              </w:rPr>
            </w:pPr>
          </w:p>
        </w:tc>
        <w:tc>
          <w:tcPr>
            <w:tcW w:w="0" w:type="auto"/>
            <w:vMerge/>
            <w:tcBorders>
              <w:top w:val="nil"/>
              <w:left w:val="single" w:sz="4" w:space="0" w:color="auto"/>
              <w:bottom w:val="single" w:sz="4" w:space="0" w:color="auto"/>
              <w:right w:val="single" w:sz="4" w:space="0" w:color="auto"/>
            </w:tcBorders>
            <w:vAlign w:val="center"/>
            <w:hideMark/>
          </w:tcPr>
          <w:p w14:paraId="42BB7252" w14:textId="77777777" w:rsidR="0036368F" w:rsidRPr="0036368F" w:rsidRDefault="0036368F" w:rsidP="0036368F">
            <w:pPr>
              <w:spacing w:after="0"/>
              <w:rPr>
                <w:rFonts w:ascii="Arial" w:hAnsi="Arial" w:cs="Arial"/>
                <w:b/>
                <w:bCs/>
                <w:color w:val="000000"/>
                <w:sz w:val="18"/>
                <w:szCs w:val="18"/>
                <w:lang w:val="en-US"/>
              </w:rPr>
            </w:pPr>
          </w:p>
        </w:tc>
      </w:tr>
      <w:tr w:rsidR="0036368F" w:rsidRPr="0036368F" w14:paraId="669FDF4E" w14:textId="77777777" w:rsidTr="00E4216A">
        <w:trPr>
          <w:trHeight w:val="70"/>
          <w:jc w:val="center"/>
        </w:trPr>
        <w:tc>
          <w:tcPr>
            <w:tcW w:w="0" w:type="auto"/>
            <w:tcBorders>
              <w:top w:val="single" w:sz="4" w:space="0" w:color="auto"/>
              <w:left w:val="single" w:sz="4" w:space="0" w:color="auto"/>
              <w:bottom w:val="nil"/>
              <w:right w:val="single" w:sz="4" w:space="0" w:color="auto"/>
            </w:tcBorders>
            <w:vAlign w:val="center"/>
            <w:hideMark/>
          </w:tcPr>
          <w:p w14:paraId="04EEC9BE" w14:textId="77777777" w:rsidR="0036368F" w:rsidRPr="0036368F" w:rsidRDefault="0036368F" w:rsidP="0036368F">
            <w:pPr>
              <w:overflowPunct w:val="0"/>
              <w:autoSpaceDE w:val="0"/>
              <w:autoSpaceDN w:val="0"/>
              <w:adjustRightInd w:val="0"/>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CA_n5-n8</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E2A15" w14:textId="77777777" w:rsidR="0036368F" w:rsidRPr="0036368F" w:rsidRDefault="0036368F" w:rsidP="0036368F">
            <w:pPr>
              <w:overflowPunct w:val="0"/>
              <w:autoSpaceDE w:val="0"/>
              <w:autoSpaceDN w:val="0"/>
              <w:adjustRightInd w:val="0"/>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6139FA" w14:textId="77777777" w:rsidR="0036368F" w:rsidRPr="0036368F" w:rsidRDefault="0036368F" w:rsidP="0036368F">
            <w:pPr>
              <w:overflowPunct w:val="0"/>
              <w:autoSpaceDE w:val="0"/>
              <w:autoSpaceDN w:val="0"/>
              <w:adjustRightInd w:val="0"/>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845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F732" w14:textId="77777777" w:rsidR="0036368F" w:rsidRPr="0036368F" w:rsidRDefault="0036368F" w:rsidP="0036368F">
            <w:pPr>
              <w:overflowPunct w:val="0"/>
              <w:autoSpaceDE w:val="0"/>
              <w:autoSpaceDN w:val="0"/>
              <w:adjustRightInd w:val="0"/>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98D2F07" w14:textId="77777777" w:rsidR="0036368F" w:rsidRPr="0036368F" w:rsidRDefault="0036368F" w:rsidP="0036368F">
            <w:pPr>
              <w:overflowPunct w:val="0"/>
              <w:autoSpaceDE w:val="0"/>
              <w:autoSpaceDN w:val="0"/>
              <w:adjustRightInd w:val="0"/>
              <w:spacing w:after="0"/>
              <w:jc w:val="center"/>
              <w:rPr>
                <w:rFonts w:ascii="Arial" w:hAnsi="Arial" w:cs="Arial"/>
                <w:color w:val="000000"/>
                <w:sz w:val="18"/>
                <w:szCs w:val="18"/>
                <w:lang w:val="en-US" w:eastAsia="zh-CN"/>
              </w:rPr>
            </w:pPr>
            <w:r w:rsidRPr="0036368F">
              <w:rPr>
                <w:rFonts w:ascii="Arial" w:eastAsia="MS Mincho" w:hAnsi="Arial" w:cs="Arial"/>
                <w:bCs/>
                <w:sz w:val="18"/>
                <w:szCs w:val="18"/>
                <w:lang w:eastAsia="zh-CN"/>
              </w:rPr>
              <w:t>25 (</w:t>
            </w:r>
            <w:proofErr w:type="spellStart"/>
            <w:r w:rsidRPr="0036368F">
              <w:rPr>
                <w:rFonts w:ascii="Arial" w:eastAsia="MS Mincho" w:hAnsi="Arial" w:cs="Arial"/>
                <w:bCs/>
                <w:sz w:val="18"/>
                <w:szCs w:val="18"/>
                <w:lang w:eastAsia="zh-CN"/>
              </w:rPr>
              <w:t>RBstart</w:t>
            </w:r>
            <w:proofErr w:type="spellEnd"/>
            <w:r w:rsidRPr="0036368F">
              <w:rPr>
                <w:rFonts w:ascii="Arial" w:eastAsia="MS Mincho" w:hAnsi="Arial" w:cs="Arial"/>
                <w:bCs/>
                <w:sz w:val="18"/>
                <w:szCs w:val="18"/>
                <w:lang w:eastAsia="zh-CN"/>
              </w:rPr>
              <w:t>=0)</w:t>
            </w:r>
          </w:p>
        </w:tc>
        <w:tc>
          <w:tcPr>
            <w:tcW w:w="795" w:type="dxa"/>
            <w:tcBorders>
              <w:top w:val="single" w:sz="4" w:space="0" w:color="auto"/>
              <w:left w:val="single" w:sz="4" w:space="0" w:color="auto"/>
              <w:bottom w:val="single" w:sz="4" w:space="0" w:color="auto"/>
              <w:right w:val="single" w:sz="4" w:space="0" w:color="auto"/>
            </w:tcBorders>
            <w:vAlign w:val="center"/>
            <w:hideMark/>
          </w:tcPr>
          <w:p w14:paraId="2851EEBE" w14:textId="77777777" w:rsidR="0036368F" w:rsidRPr="0036368F" w:rsidRDefault="0036368F" w:rsidP="0036368F">
            <w:pPr>
              <w:overflowPunct w:val="0"/>
              <w:autoSpaceDE w:val="0"/>
              <w:autoSpaceDN w:val="0"/>
              <w:adjustRightInd w:val="0"/>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0C8A3" w14:textId="77777777" w:rsidR="0036368F" w:rsidRPr="0036368F" w:rsidRDefault="0036368F" w:rsidP="0036368F">
            <w:pPr>
              <w:overflowPunct w:val="0"/>
              <w:autoSpaceDE w:val="0"/>
              <w:autoSpaceDN w:val="0"/>
              <w:adjustRightInd w:val="0"/>
              <w:spacing w:after="0"/>
              <w:jc w:val="center"/>
              <w:rPr>
                <w:rFonts w:ascii="Arial" w:hAnsi="Arial" w:cs="Arial"/>
                <w:color w:val="000000"/>
                <w:sz w:val="18"/>
                <w:szCs w:val="18"/>
                <w:lang w:eastAsia="ja-JP"/>
              </w:rPr>
            </w:pPr>
            <w:r w:rsidRPr="0036368F">
              <w:rPr>
                <w:rFonts w:ascii="Arial" w:eastAsia="PMingLiU" w:hAnsi="Arial" w:cs="Arial"/>
                <w:color w:val="000000"/>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DF858" w14:textId="77777777" w:rsidR="0036368F" w:rsidRPr="0036368F" w:rsidRDefault="0036368F" w:rsidP="0036368F">
            <w:pPr>
              <w:overflowPunct w:val="0"/>
              <w:autoSpaceDE w:val="0"/>
              <w:autoSpaceDN w:val="0"/>
              <w:adjustRightInd w:val="0"/>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D2DB8" w14:textId="77777777" w:rsidR="0036368F" w:rsidRPr="0036368F" w:rsidRDefault="0036368F" w:rsidP="0036368F">
            <w:pPr>
              <w:overflowPunct w:val="0"/>
              <w:autoSpaceDE w:val="0"/>
              <w:autoSpaceDN w:val="0"/>
              <w:adjustRightInd w:val="0"/>
              <w:spacing w:after="0"/>
              <w:jc w:val="center"/>
              <w:rPr>
                <w:rFonts w:ascii="Arial" w:hAnsi="Arial" w:cs="Arial"/>
                <w:color w:val="000000"/>
                <w:sz w:val="18"/>
                <w:szCs w:val="18"/>
                <w:lang w:eastAsia="ja-JP"/>
              </w:rPr>
            </w:pPr>
            <w:r w:rsidRPr="0036368F">
              <w:rPr>
                <w:rFonts w:ascii="Arial" w:eastAsia="PMingLiU" w:hAnsi="Arial" w:cs="Arial"/>
                <w:color w:val="000000"/>
                <w:sz w:val="18"/>
                <w:szCs w:val="18"/>
                <w:lang w:val="en-US" w:eastAsia="zh-CN"/>
              </w:rPr>
              <w:t>N/A</w:t>
            </w:r>
          </w:p>
        </w:tc>
      </w:tr>
      <w:tr w:rsidR="0036368F" w:rsidRPr="0036368F" w14:paraId="182D3131" w14:textId="77777777" w:rsidTr="00E4216A">
        <w:trPr>
          <w:trHeight w:val="70"/>
          <w:jc w:val="center"/>
        </w:trPr>
        <w:tc>
          <w:tcPr>
            <w:tcW w:w="0" w:type="auto"/>
            <w:tcBorders>
              <w:top w:val="nil"/>
              <w:left w:val="single" w:sz="4" w:space="0" w:color="auto"/>
              <w:bottom w:val="single" w:sz="4" w:space="0" w:color="auto"/>
              <w:right w:val="single" w:sz="4" w:space="0" w:color="auto"/>
            </w:tcBorders>
            <w:vAlign w:val="center"/>
            <w:hideMark/>
          </w:tcPr>
          <w:p w14:paraId="1E46B018" w14:textId="77777777" w:rsidR="0036368F" w:rsidRPr="0036368F" w:rsidRDefault="0036368F" w:rsidP="0036368F">
            <w:pPr>
              <w:spacing w:after="0"/>
              <w:rPr>
                <w:rFonts w:eastAsia="PMingLiU"/>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E4CC2" w14:textId="77777777" w:rsidR="0036368F" w:rsidRPr="0036368F" w:rsidRDefault="0036368F" w:rsidP="0036368F">
            <w:pPr>
              <w:overflowPunct w:val="0"/>
              <w:autoSpaceDE w:val="0"/>
              <w:autoSpaceDN w:val="0"/>
              <w:adjustRightInd w:val="0"/>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35F42" w14:textId="77777777" w:rsidR="0036368F" w:rsidRPr="0036368F" w:rsidRDefault="0036368F" w:rsidP="0036368F">
            <w:pPr>
              <w:overflowPunct w:val="0"/>
              <w:autoSpaceDE w:val="0"/>
              <w:autoSpaceDN w:val="0"/>
              <w:adjustRightInd w:val="0"/>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890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A23F9" w14:textId="77777777" w:rsidR="0036368F" w:rsidRPr="0036368F" w:rsidRDefault="0036368F" w:rsidP="0036368F">
            <w:pPr>
              <w:overflowPunct w:val="0"/>
              <w:autoSpaceDE w:val="0"/>
              <w:autoSpaceDN w:val="0"/>
              <w:adjustRightInd w:val="0"/>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FA2B563" w14:textId="77777777" w:rsidR="0036368F" w:rsidRPr="0036368F" w:rsidRDefault="0036368F" w:rsidP="0036368F">
            <w:pPr>
              <w:overflowPunct w:val="0"/>
              <w:autoSpaceDE w:val="0"/>
              <w:autoSpaceDN w:val="0"/>
              <w:adjustRightInd w:val="0"/>
              <w:spacing w:after="0"/>
              <w:jc w:val="center"/>
              <w:rPr>
                <w:rFonts w:ascii="Arial" w:hAnsi="Arial" w:cs="Arial"/>
                <w:color w:val="000000"/>
                <w:sz w:val="18"/>
                <w:szCs w:val="18"/>
                <w:lang w:val="en-US" w:eastAsia="zh-CN"/>
              </w:rPr>
            </w:pPr>
            <w:r w:rsidRPr="0036368F">
              <w:rPr>
                <w:rFonts w:ascii="Arial" w:eastAsia="MS Mincho" w:hAnsi="Arial" w:cs="Arial"/>
                <w:bCs/>
                <w:sz w:val="18"/>
                <w:szCs w:val="18"/>
                <w:lang w:eastAsia="zh-CN"/>
              </w:rPr>
              <w:t>25 (</w:t>
            </w:r>
            <w:proofErr w:type="spellStart"/>
            <w:r w:rsidRPr="0036368F">
              <w:rPr>
                <w:rFonts w:ascii="Arial" w:eastAsia="MS Mincho" w:hAnsi="Arial" w:cs="Arial"/>
                <w:bCs/>
                <w:sz w:val="18"/>
                <w:szCs w:val="18"/>
                <w:lang w:eastAsia="zh-CN"/>
              </w:rPr>
              <w:t>RBstart</w:t>
            </w:r>
            <w:proofErr w:type="spellEnd"/>
            <w:r w:rsidRPr="0036368F">
              <w:rPr>
                <w:rFonts w:ascii="Arial" w:eastAsia="MS Mincho" w:hAnsi="Arial" w:cs="Arial"/>
                <w:bCs/>
                <w:sz w:val="18"/>
                <w:szCs w:val="18"/>
                <w:lang w:eastAsia="zh-CN"/>
              </w:rPr>
              <w:t>=0)</w:t>
            </w:r>
          </w:p>
        </w:tc>
        <w:tc>
          <w:tcPr>
            <w:tcW w:w="795" w:type="dxa"/>
            <w:tcBorders>
              <w:top w:val="single" w:sz="4" w:space="0" w:color="auto"/>
              <w:left w:val="single" w:sz="4" w:space="0" w:color="auto"/>
              <w:bottom w:val="single" w:sz="4" w:space="0" w:color="auto"/>
              <w:right w:val="single" w:sz="4" w:space="0" w:color="auto"/>
            </w:tcBorders>
            <w:vAlign w:val="center"/>
            <w:hideMark/>
          </w:tcPr>
          <w:p w14:paraId="60157E11" w14:textId="77777777" w:rsidR="0036368F" w:rsidRPr="0036368F" w:rsidRDefault="0036368F" w:rsidP="0036368F">
            <w:pPr>
              <w:overflowPunct w:val="0"/>
              <w:autoSpaceDE w:val="0"/>
              <w:autoSpaceDN w:val="0"/>
              <w:adjustRightInd w:val="0"/>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935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2299E" w14:textId="77777777" w:rsidR="0036368F" w:rsidRPr="0036368F" w:rsidRDefault="0036368F" w:rsidP="0036368F">
            <w:pPr>
              <w:overflowPunct w:val="0"/>
              <w:autoSpaceDE w:val="0"/>
              <w:autoSpaceDN w:val="0"/>
              <w:adjustRightInd w:val="0"/>
              <w:spacing w:after="0"/>
              <w:jc w:val="center"/>
              <w:rPr>
                <w:rFonts w:ascii="Arial" w:hAnsi="Arial" w:cs="Arial"/>
                <w:color w:val="000000"/>
                <w:sz w:val="18"/>
                <w:szCs w:val="18"/>
                <w:lang w:eastAsia="ja-JP"/>
              </w:rPr>
            </w:pPr>
            <w:r w:rsidRPr="0036368F">
              <w:rPr>
                <w:rFonts w:ascii="Arial" w:eastAsia="PMingLiU" w:hAnsi="Arial" w:cs="Arial"/>
                <w:color w:val="000000"/>
                <w:sz w:val="18"/>
                <w:szCs w:val="18"/>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36B44" w14:textId="77777777" w:rsidR="0036368F" w:rsidRPr="0036368F" w:rsidRDefault="0036368F" w:rsidP="0036368F">
            <w:pPr>
              <w:overflowPunct w:val="0"/>
              <w:autoSpaceDE w:val="0"/>
              <w:autoSpaceDN w:val="0"/>
              <w:adjustRightInd w:val="0"/>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6D383" w14:textId="77777777" w:rsidR="0036368F" w:rsidRPr="0036368F" w:rsidRDefault="0036368F" w:rsidP="0036368F">
            <w:pPr>
              <w:overflowPunct w:val="0"/>
              <w:autoSpaceDE w:val="0"/>
              <w:autoSpaceDN w:val="0"/>
              <w:adjustRightInd w:val="0"/>
              <w:spacing w:after="0"/>
              <w:jc w:val="center"/>
              <w:rPr>
                <w:rFonts w:ascii="Arial" w:hAnsi="Arial" w:cs="Arial"/>
                <w:color w:val="000000"/>
                <w:sz w:val="18"/>
                <w:szCs w:val="18"/>
                <w:lang w:eastAsia="ja-JP"/>
              </w:rPr>
            </w:pPr>
            <w:r w:rsidRPr="0036368F">
              <w:rPr>
                <w:rFonts w:ascii="Arial" w:eastAsia="PMingLiU" w:hAnsi="Arial" w:cs="Arial"/>
                <w:color w:val="000000"/>
                <w:sz w:val="18"/>
                <w:szCs w:val="18"/>
                <w:lang w:eastAsia="ja-JP"/>
              </w:rPr>
              <w:t>IMD3</w:t>
            </w:r>
          </w:p>
        </w:tc>
      </w:tr>
    </w:tbl>
    <w:bookmarkEnd w:id="0"/>
    <w:p w14:paraId="18C4EE29" w14:textId="77777777" w:rsidR="0036368F" w:rsidRPr="0036368F" w:rsidRDefault="0036368F" w:rsidP="00F80839">
      <w:pPr>
        <w:keepNext/>
        <w:keepLines/>
        <w:spacing w:before="180"/>
        <w:outlineLvl w:val="1"/>
        <w:rPr>
          <w:rFonts w:ascii="Arial" w:eastAsia="PMingLiU" w:hAnsi="Arial"/>
          <w:sz w:val="32"/>
        </w:rPr>
      </w:pPr>
      <w:r w:rsidRPr="0036368F">
        <w:rPr>
          <w:rFonts w:ascii="Arial" w:eastAsia="PMingLiU" w:hAnsi="Arial"/>
          <w:sz w:val="32"/>
        </w:rPr>
        <w:t>Support of Option 3: UL/DL CA_n5-n8 with n8 UL restricted to 904-915MHz</w:t>
      </w:r>
    </w:p>
    <w:p w14:paraId="55F147B3" w14:textId="77777777" w:rsidR="0036368F" w:rsidRPr="0036368F" w:rsidRDefault="0036368F" w:rsidP="0036368F">
      <w:pPr>
        <w:spacing w:after="0"/>
        <w:rPr>
          <w:rFonts w:eastAsia="PMingLiU"/>
        </w:rPr>
      </w:pPr>
      <w:r w:rsidRPr="0036368F">
        <w:rPr>
          <w:rFonts w:eastAsia="PMingLiU"/>
        </w:rPr>
        <w:t>In this case there are two potential issues:</w:t>
      </w:r>
    </w:p>
    <w:p w14:paraId="24588FB2" w14:textId="77777777" w:rsidR="0036368F" w:rsidRPr="0036368F" w:rsidRDefault="0036368F" w:rsidP="0036368F">
      <w:pPr>
        <w:numPr>
          <w:ilvl w:val="0"/>
          <w:numId w:val="31"/>
        </w:numPr>
        <w:contextualSpacing/>
        <w:rPr>
          <w:rFonts w:eastAsia="PMingLiU"/>
        </w:rPr>
      </w:pPr>
      <w:r w:rsidRPr="0036368F">
        <w:rPr>
          <w:rFonts w:eastAsia="PMingLiU"/>
        </w:rPr>
        <w:t>1UL n8 cross-band MSD into n5 with n8 UL using the restricted spectrum (n8R)</w:t>
      </w:r>
    </w:p>
    <w:p w14:paraId="748D6831" w14:textId="77777777" w:rsidR="0036368F" w:rsidRPr="0036368F" w:rsidRDefault="0036368F" w:rsidP="0036368F">
      <w:pPr>
        <w:numPr>
          <w:ilvl w:val="0"/>
          <w:numId w:val="31"/>
        </w:numPr>
        <w:contextualSpacing/>
        <w:rPr>
          <w:rFonts w:eastAsia="PMingLiU"/>
        </w:rPr>
      </w:pPr>
      <w:r w:rsidRPr="0036368F">
        <w:rPr>
          <w:rFonts w:eastAsia="PMingLiU"/>
        </w:rPr>
        <w:t>Near miss IMD3 of CA_n5-n8R into n5</w:t>
      </w:r>
    </w:p>
    <w:p w14:paraId="6FE31968" w14:textId="77777777" w:rsidR="0036368F" w:rsidRPr="0036368F" w:rsidRDefault="0036368F" w:rsidP="0036368F">
      <w:pPr>
        <w:spacing w:after="120"/>
        <w:jc w:val="both"/>
        <w:rPr>
          <w:rFonts w:ascii="Arial" w:eastAsia="PMingLiU" w:hAnsi="Arial" w:cs="Arial"/>
          <w:b/>
          <w:bCs/>
          <w:i/>
          <w:iCs/>
        </w:rPr>
      </w:pPr>
      <w:r w:rsidRPr="0036368F">
        <w:rPr>
          <w:rFonts w:ascii="Arial" w:eastAsia="PMingLiU" w:hAnsi="Arial" w:cs="Arial"/>
          <w:b/>
          <w:bCs/>
          <w:i/>
          <w:iCs/>
        </w:rPr>
        <w:t>&lt;WF3 on 1UL n8R MSD into n5&gt;</w:t>
      </w:r>
    </w:p>
    <w:p w14:paraId="7652A37D" w14:textId="77777777" w:rsidR="0036368F" w:rsidRPr="0036368F" w:rsidRDefault="0036368F" w:rsidP="0036368F">
      <w:pPr>
        <w:spacing w:after="120"/>
        <w:jc w:val="both"/>
        <w:rPr>
          <w:rFonts w:ascii="Arial" w:eastAsia="PMingLiU" w:hAnsi="Arial" w:cs="Arial"/>
          <w:b/>
          <w:bCs/>
          <w:i/>
          <w:iCs/>
        </w:rPr>
      </w:pPr>
      <w:r w:rsidRPr="0036368F">
        <w:rPr>
          <w:rFonts w:ascii="Arial" w:eastAsia="PMingLiU" w:hAnsi="Arial" w:cs="Arial"/>
          <w:b/>
          <w:bCs/>
          <w:i/>
          <w:iCs/>
        </w:rPr>
        <w:t>Applicable to UEs supporting n5 DL and CA_n5-n8 UL or CA_n5-n8 DL and n5 UL</w:t>
      </w:r>
    </w:p>
    <w:p w14:paraId="5B56E43A" w14:textId="77777777" w:rsidR="0036368F" w:rsidRPr="0036368F" w:rsidRDefault="0036368F" w:rsidP="0036368F">
      <w:pPr>
        <w:spacing w:after="120"/>
        <w:jc w:val="both"/>
        <w:rPr>
          <w:rFonts w:ascii="Arial" w:eastAsia="PMingLiU" w:hAnsi="Arial" w:cs="Arial"/>
          <w:b/>
          <w:bCs/>
          <w:i/>
          <w:iCs/>
        </w:rPr>
      </w:pPr>
      <w:r w:rsidRPr="0036368F">
        <w:rPr>
          <w:rFonts w:ascii="Arial" w:eastAsia="PMingLiU" w:hAnsi="Arial" w:cs="Arial"/>
          <w:b/>
          <w:bCs/>
          <w:i/>
          <w:iCs/>
        </w:rPr>
        <w:t>The following 1UL n8R cross-band MSD is specified if this option is confirmed: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882"/>
        <w:gridCol w:w="706"/>
        <w:gridCol w:w="783"/>
        <w:gridCol w:w="1469"/>
        <w:gridCol w:w="1567"/>
        <w:gridCol w:w="706"/>
        <w:gridCol w:w="783"/>
        <w:gridCol w:w="667"/>
        <w:gridCol w:w="1177"/>
      </w:tblGrid>
      <w:tr w:rsidR="0036368F" w:rsidRPr="0036368F" w14:paraId="3CA7D858" w14:textId="77777777" w:rsidTr="00E4216A">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7E5B9D" w14:textId="77777777" w:rsidR="0036368F" w:rsidRPr="0036368F" w:rsidRDefault="0036368F" w:rsidP="0036368F">
            <w:pPr>
              <w:keepNext/>
              <w:keepLines/>
              <w:spacing w:after="0"/>
              <w:jc w:val="center"/>
              <w:rPr>
                <w:rFonts w:ascii="Arial" w:eastAsia="MS Mincho" w:hAnsi="Arial" w:cs="Arial"/>
                <w:sz w:val="18"/>
                <w:szCs w:val="18"/>
              </w:rPr>
            </w:pPr>
            <w:r w:rsidRPr="0036368F">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8D6802" w14:textId="77777777" w:rsidR="0036368F" w:rsidRPr="0036368F" w:rsidRDefault="0036368F" w:rsidP="0036368F">
            <w:pPr>
              <w:keepNext/>
              <w:keepLines/>
              <w:spacing w:after="0"/>
              <w:jc w:val="center"/>
              <w:rPr>
                <w:rFonts w:ascii="Arial" w:eastAsia="MS Mincho" w:hAnsi="Arial" w:cs="Arial"/>
                <w:sz w:val="18"/>
                <w:szCs w:val="18"/>
              </w:rPr>
            </w:pPr>
            <w:r w:rsidRPr="0036368F">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BE3A0" w14:textId="77777777" w:rsidR="0036368F" w:rsidRPr="0036368F" w:rsidRDefault="0036368F" w:rsidP="0036368F">
            <w:pPr>
              <w:keepNext/>
              <w:keepLines/>
              <w:spacing w:after="0"/>
              <w:jc w:val="center"/>
              <w:rPr>
                <w:rFonts w:ascii="Arial" w:eastAsia="MS Mincho" w:hAnsi="Arial" w:cs="Arial"/>
                <w:sz w:val="18"/>
                <w:szCs w:val="18"/>
              </w:rPr>
            </w:pPr>
            <w:r w:rsidRPr="0036368F">
              <w:rPr>
                <w:rFonts w:ascii="Arial" w:eastAsia="MS Mincho" w:hAnsi="Arial" w:cs="Arial"/>
                <w:sz w:val="18"/>
                <w:szCs w:val="18"/>
              </w:rPr>
              <w:t>UL F</w:t>
            </w:r>
            <w:r w:rsidRPr="0036368F">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8553B" w14:textId="77777777" w:rsidR="0036368F" w:rsidRPr="0036368F" w:rsidRDefault="0036368F" w:rsidP="0036368F">
            <w:pPr>
              <w:keepNext/>
              <w:keepLines/>
              <w:spacing w:after="0"/>
              <w:jc w:val="center"/>
              <w:rPr>
                <w:rFonts w:ascii="Arial" w:eastAsia="MS Mincho" w:hAnsi="Arial" w:cs="Arial"/>
                <w:sz w:val="18"/>
                <w:szCs w:val="18"/>
              </w:rPr>
            </w:pPr>
            <w:r w:rsidRPr="0036368F">
              <w:rPr>
                <w:rFonts w:ascii="Arial" w:eastAsia="MS Mincho" w:hAnsi="Arial" w:cs="Arial"/>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A85AF" w14:textId="77777777" w:rsidR="0036368F" w:rsidRPr="0036368F" w:rsidRDefault="0036368F" w:rsidP="0036368F">
            <w:pPr>
              <w:keepNext/>
              <w:keepLines/>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76ED4" w14:textId="77777777" w:rsidR="0036368F" w:rsidRPr="0036368F" w:rsidRDefault="0036368F" w:rsidP="0036368F">
            <w:pPr>
              <w:keepNext/>
              <w:keepLines/>
              <w:spacing w:after="0"/>
              <w:jc w:val="center"/>
              <w:rPr>
                <w:rFonts w:ascii="Arial" w:eastAsia="MS Mincho" w:hAnsi="Arial" w:cs="Arial"/>
                <w:sz w:val="18"/>
                <w:szCs w:val="18"/>
              </w:rPr>
            </w:pPr>
            <w:r w:rsidRPr="0036368F">
              <w:rPr>
                <w:rFonts w:ascii="Arial" w:eastAsia="MS Mincho" w:hAnsi="Arial" w:cs="Arial"/>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39634" w14:textId="77777777" w:rsidR="0036368F" w:rsidRPr="0036368F" w:rsidRDefault="0036368F" w:rsidP="0036368F">
            <w:pPr>
              <w:keepNext/>
              <w:keepLines/>
              <w:spacing w:after="0"/>
              <w:jc w:val="center"/>
              <w:rPr>
                <w:rFonts w:ascii="Arial" w:eastAsia="MS Mincho" w:hAnsi="Arial" w:cs="Arial"/>
                <w:sz w:val="18"/>
                <w:szCs w:val="18"/>
              </w:rPr>
            </w:pPr>
            <w:r w:rsidRPr="0036368F">
              <w:rPr>
                <w:rFonts w:ascii="Arial" w:eastAsia="MS Mincho" w:hAnsi="Arial" w:cs="Arial"/>
                <w:sz w:val="18"/>
                <w:szCs w:val="18"/>
              </w:rPr>
              <w:t>DL F</w:t>
            </w:r>
            <w:r w:rsidRPr="0036368F">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624E8" w14:textId="77777777" w:rsidR="0036368F" w:rsidRPr="0036368F" w:rsidRDefault="0036368F" w:rsidP="0036368F">
            <w:pPr>
              <w:keepNext/>
              <w:keepLines/>
              <w:spacing w:after="0"/>
              <w:jc w:val="center"/>
              <w:rPr>
                <w:rFonts w:ascii="Arial" w:eastAsia="MS Mincho" w:hAnsi="Arial" w:cs="Arial"/>
                <w:sz w:val="18"/>
                <w:szCs w:val="18"/>
              </w:rPr>
            </w:pPr>
            <w:r w:rsidRPr="0036368F">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28DDA" w14:textId="77777777" w:rsidR="0036368F" w:rsidRPr="0036368F" w:rsidRDefault="0036368F" w:rsidP="0036368F">
            <w:pPr>
              <w:keepNext/>
              <w:keepLines/>
              <w:spacing w:after="0"/>
              <w:jc w:val="center"/>
              <w:rPr>
                <w:rFonts w:ascii="Arial" w:eastAsia="MS Mincho" w:hAnsi="Arial" w:cs="Arial"/>
                <w:sz w:val="18"/>
                <w:szCs w:val="18"/>
              </w:rPr>
            </w:pPr>
            <w:r w:rsidRPr="0036368F">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8DF87" w14:textId="77777777" w:rsidR="0036368F" w:rsidRPr="0036368F" w:rsidRDefault="0036368F" w:rsidP="0036368F">
            <w:pPr>
              <w:keepNext/>
              <w:keepLines/>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Cross-band</w:t>
            </w:r>
          </w:p>
          <w:p w14:paraId="78141748" w14:textId="77777777" w:rsidR="0036368F" w:rsidRPr="0036368F" w:rsidRDefault="0036368F" w:rsidP="0036368F">
            <w:pPr>
              <w:keepNext/>
              <w:keepLines/>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Interference</w:t>
            </w:r>
          </w:p>
          <w:p w14:paraId="35CE0BCF" w14:textId="77777777" w:rsidR="0036368F" w:rsidRPr="0036368F" w:rsidRDefault="0036368F" w:rsidP="0036368F">
            <w:pPr>
              <w:keepNext/>
              <w:keepLines/>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source</w:t>
            </w:r>
          </w:p>
        </w:tc>
      </w:tr>
      <w:tr w:rsidR="0036368F" w:rsidRPr="0036368F" w14:paraId="6ACD9702" w14:textId="77777777" w:rsidTr="00E421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38123" w14:textId="77777777" w:rsidR="0036368F" w:rsidRPr="0036368F" w:rsidRDefault="0036368F" w:rsidP="0036368F">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DD50A" w14:textId="77777777" w:rsidR="0036368F" w:rsidRPr="0036368F" w:rsidRDefault="0036368F" w:rsidP="0036368F">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829263" w14:textId="77777777" w:rsidR="0036368F" w:rsidRPr="0036368F" w:rsidRDefault="0036368F" w:rsidP="0036368F">
            <w:pPr>
              <w:keepNext/>
              <w:keepLines/>
              <w:spacing w:after="0"/>
              <w:jc w:val="center"/>
              <w:rPr>
                <w:rFonts w:ascii="Arial" w:eastAsia="MS Mincho" w:hAnsi="Arial" w:cs="Arial"/>
                <w:sz w:val="18"/>
                <w:szCs w:val="18"/>
              </w:rPr>
            </w:pPr>
            <w:r w:rsidRPr="0036368F">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6AAD1" w14:textId="77777777" w:rsidR="0036368F" w:rsidRPr="0036368F" w:rsidRDefault="0036368F" w:rsidP="0036368F">
            <w:pPr>
              <w:keepNext/>
              <w:keepLines/>
              <w:spacing w:after="0"/>
              <w:jc w:val="center"/>
              <w:rPr>
                <w:rFonts w:ascii="Arial" w:eastAsia="MS Mincho" w:hAnsi="Arial" w:cs="Arial"/>
                <w:sz w:val="18"/>
                <w:szCs w:val="18"/>
              </w:rPr>
            </w:pPr>
            <w:r w:rsidRPr="0036368F">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41660" w14:textId="77777777" w:rsidR="0036368F" w:rsidRPr="0036368F" w:rsidRDefault="0036368F" w:rsidP="0036368F">
            <w:pPr>
              <w:keepNext/>
              <w:keepLines/>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B43DB" w14:textId="77777777" w:rsidR="0036368F" w:rsidRPr="0036368F" w:rsidRDefault="0036368F" w:rsidP="0036368F">
            <w:pPr>
              <w:keepNext/>
              <w:keepLines/>
              <w:spacing w:after="0"/>
              <w:jc w:val="center"/>
              <w:rPr>
                <w:rFonts w:ascii="Arial" w:eastAsia="MS Mincho" w:hAnsi="Arial" w:cs="Arial"/>
                <w:sz w:val="18"/>
                <w:szCs w:val="18"/>
              </w:rPr>
            </w:pPr>
            <w:r w:rsidRPr="0036368F">
              <w:rPr>
                <w:rFonts w:ascii="Arial" w:eastAsia="MS Mincho" w:hAnsi="Arial" w:cs="Arial"/>
                <w:sz w:val="18"/>
                <w:szCs w:val="18"/>
              </w:rPr>
              <w:t>L</w:t>
            </w:r>
            <w:r w:rsidRPr="0036368F">
              <w:rPr>
                <w:rFonts w:ascii="Arial" w:eastAsia="MS Mincho" w:hAnsi="Arial" w:cs="Arial"/>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70060" w14:textId="77777777" w:rsidR="0036368F" w:rsidRPr="0036368F" w:rsidRDefault="0036368F" w:rsidP="0036368F">
            <w:pPr>
              <w:keepNext/>
              <w:keepLines/>
              <w:spacing w:after="0"/>
              <w:jc w:val="center"/>
              <w:rPr>
                <w:rFonts w:ascii="Arial" w:eastAsia="MS Mincho" w:hAnsi="Arial" w:cs="Arial"/>
                <w:sz w:val="18"/>
                <w:szCs w:val="18"/>
              </w:rPr>
            </w:pPr>
            <w:r w:rsidRPr="0036368F">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63838" w14:textId="77777777" w:rsidR="0036368F" w:rsidRPr="0036368F" w:rsidRDefault="0036368F" w:rsidP="0036368F">
            <w:pPr>
              <w:keepNext/>
              <w:keepLines/>
              <w:spacing w:after="0"/>
              <w:jc w:val="center"/>
              <w:rPr>
                <w:rFonts w:ascii="Arial" w:eastAsia="MS Mincho" w:hAnsi="Arial" w:cs="Arial"/>
                <w:sz w:val="18"/>
                <w:szCs w:val="18"/>
              </w:rPr>
            </w:pPr>
            <w:r w:rsidRPr="0036368F">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791EA" w14:textId="77777777" w:rsidR="0036368F" w:rsidRPr="0036368F" w:rsidRDefault="0036368F" w:rsidP="0036368F">
            <w:pPr>
              <w:keepNext/>
              <w:keepLines/>
              <w:spacing w:after="0"/>
              <w:jc w:val="center"/>
              <w:rPr>
                <w:rFonts w:ascii="Arial" w:eastAsia="MS Mincho" w:hAnsi="Arial" w:cs="Arial"/>
                <w:sz w:val="18"/>
                <w:szCs w:val="18"/>
              </w:rPr>
            </w:pPr>
            <w:r w:rsidRPr="0036368F">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5821E" w14:textId="77777777" w:rsidR="0036368F" w:rsidRPr="0036368F" w:rsidRDefault="0036368F" w:rsidP="0036368F">
            <w:pPr>
              <w:spacing w:after="0"/>
              <w:rPr>
                <w:rFonts w:ascii="Arial" w:eastAsia="MS Mincho" w:hAnsi="Arial" w:cs="Arial"/>
                <w:sz w:val="18"/>
                <w:szCs w:val="18"/>
                <w:lang w:eastAsia="zh-CN"/>
              </w:rPr>
            </w:pPr>
          </w:p>
        </w:tc>
      </w:tr>
      <w:tr w:rsidR="0036368F" w:rsidRPr="0036368F" w14:paraId="1A2D9D3B" w14:textId="77777777" w:rsidTr="00E4216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2706F5" w14:textId="77777777" w:rsidR="0036368F" w:rsidRPr="0036368F" w:rsidRDefault="0036368F" w:rsidP="0036368F">
            <w:pPr>
              <w:keepNext/>
              <w:keepLines/>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2E01D" w14:textId="77777777" w:rsidR="0036368F" w:rsidRPr="0036368F" w:rsidRDefault="0036368F" w:rsidP="0036368F">
            <w:pPr>
              <w:keepNext/>
              <w:keepLines/>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C7CCC" w14:textId="77777777" w:rsidR="0036368F" w:rsidRPr="0036368F" w:rsidRDefault="0036368F" w:rsidP="0036368F">
            <w:pPr>
              <w:keepNext/>
              <w:keepLines/>
              <w:spacing w:after="0"/>
              <w:jc w:val="center"/>
              <w:rPr>
                <w:rFonts w:ascii="Arial" w:eastAsia="MS Mincho" w:hAnsi="Arial" w:cs="Arial"/>
                <w:bCs/>
                <w:sz w:val="18"/>
                <w:szCs w:val="18"/>
                <w:lang w:eastAsia="zh-CN"/>
              </w:rPr>
            </w:pPr>
            <w:r w:rsidRPr="0036368F">
              <w:rPr>
                <w:rFonts w:ascii="Arial" w:eastAsia="MS Mincho" w:hAnsi="Arial" w:cs="Arial"/>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6C63CB" w14:textId="77777777" w:rsidR="0036368F" w:rsidRPr="0036368F" w:rsidRDefault="0036368F" w:rsidP="0036368F">
            <w:pPr>
              <w:keepNext/>
              <w:keepLines/>
              <w:spacing w:after="0"/>
              <w:jc w:val="center"/>
              <w:rPr>
                <w:rFonts w:ascii="Arial" w:eastAsia="MS Mincho" w:hAnsi="Arial" w:cs="Arial"/>
                <w:bCs/>
                <w:sz w:val="18"/>
                <w:szCs w:val="18"/>
                <w:lang w:eastAsia="zh-CN"/>
              </w:rPr>
            </w:pPr>
            <w:r w:rsidRPr="0036368F">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D39BC" w14:textId="77777777" w:rsidR="0036368F" w:rsidRPr="0036368F" w:rsidRDefault="0036368F" w:rsidP="0036368F">
            <w:pPr>
              <w:keepNext/>
              <w:keepLines/>
              <w:spacing w:after="0"/>
              <w:jc w:val="center"/>
              <w:rPr>
                <w:rFonts w:ascii="Arial" w:eastAsia="MS Mincho" w:hAnsi="Arial" w:cs="Arial"/>
                <w:bCs/>
                <w:sz w:val="18"/>
                <w:szCs w:val="18"/>
                <w:lang w:eastAsia="zh-CN"/>
              </w:rPr>
            </w:pPr>
            <w:r w:rsidRPr="0036368F">
              <w:rPr>
                <w:rFonts w:ascii="Arial" w:eastAsia="MS Mincho"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DCDD13" w14:textId="77777777" w:rsidR="0036368F" w:rsidRPr="0036368F" w:rsidRDefault="0036368F" w:rsidP="0036368F">
            <w:pPr>
              <w:keepNext/>
              <w:keepLines/>
              <w:spacing w:after="0"/>
              <w:jc w:val="center"/>
              <w:rPr>
                <w:rFonts w:ascii="Arial" w:eastAsia="MS Mincho" w:hAnsi="Arial" w:cs="Arial"/>
                <w:bCs/>
                <w:sz w:val="18"/>
                <w:szCs w:val="18"/>
                <w:lang w:eastAsia="zh-CN"/>
              </w:rPr>
            </w:pPr>
            <w:r w:rsidRPr="0036368F">
              <w:rPr>
                <w:rFonts w:ascii="Arial" w:eastAsia="MS Mincho" w:hAnsi="Arial" w:cs="Arial"/>
                <w:bCs/>
                <w:sz w:val="18"/>
                <w:szCs w:val="18"/>
                <w:lang w:eastAsia="zh-CN"/>
              </w:rPr>
              <w:t>25 (</w:t>
            </w:r>
            <w:proofErr w:type="spellStart"/>
            <w:r w:rsidRPr="0036368F">
              <w:rPr>
                <w:rFonts w:ascii="Arial" w:eastAsia="MS Mincho" w:hAnsi="Arial" w:cs="Arial"/>
                <w:bCs/>
                <w:sz w:val="18"/>
                <w:szCs w:val="18"/>
                <w:lang w:eastAsia="zh-CN"/>
              </w:rPr>
              <w:t>RBstart</w:t>
            </w:r>
            <w:proofErr w:type="spellEnd"/>
            <w:r w:rsidRPr="0036368F">
              <w:rPr>
                <w:rFonts w:ascii="Arial" w:eastAsia="MS Mincho"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A24CE" w14:textId="77777777" w:rsidR="0036368F" w:rsidRPr="0036368F" w:rsidRDefault="0036368F" w:rsidP="0036368F">
            <w:pPr>
              <w:keepNext/>
              <w:keepLines/>
              <w:widowControl w:val="0"/>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02B2E7" w14:textId="77777777" w:rsidR="0036368F" w:rsidRPr="0036368F" w:rsidRDefault="0036368F" w:rsidP="0036368F">
            <w:pPr>
              <w:keepNext/>
              <w:keepLines/>
              <w:widowControl w:val="0"/>
              <w:spacing w:after="0"/>
              <w:jc w:val="center"/>
              <w:rPr>
                <w:rFonts w:ascii="Arial" w:eastAsia="DengXian" w:hAnsi="Arial" w:cs="Arial"/>
                <w:bCs/>
                <w:sz w:val="18"/>
                <w:szCs w:val="18"/>
                <w:lang w:eastAsia="zh-CN"/>
              </w:rPr>
            </w:pPr>
            <w:r w:rsidRPr="0036368F">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960703" w14:textId="77777777" w:rsidR="0036368F" w:rsidRPr="0036368F" w:rsidRDefault="0036368F" w:rsidP="0036368F">
            <w:pPr>
              <w:keepNext/>
              <w:keepLines/>
              <w:spacing w:after="0"/>
              <w:jc w:val="center"/>
              <w:rPr>
                <w:rFonts w:ascii="Arial" w:eastAsia="MS Mincho" w:hAnsi="Arial" w:cs="Arial"/>
                <w:bCs/>
                <w:sz w:val="18"/>
                <w:szCs w:val="18"/>
                <w:lang w:eastAsia="zh-CN"/>
              </w:rPr>
            </w:pPr>
            <w:r w:rsidRPr="0036368F">
              <w:rPr>
                <w:rFonts w:ascii="Arial" w:eastAsia="MS Mincho" w:hAnsi="Arial" w:cs="Arial"/>
                <w:bCs/>
                <w:sz w:val="18"/>
                <w:szCs w:val="18"/>
                <w:lang w:eastAsia="zh-CN"/>
              </w:rPr>
              <w:t>[12.3]</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7AF52" w14:textId="77777777" w:rsidR="0036368F" w:rsidRPr="0036368F" w:rsidRDefault="0036368F" w:rsidP="0036368F">
            <w:pPr>
              <w:keepNext/>
              <w:keepLines/>
              <w:spacing w:after="0"/>
              <w:jc w:val="center"/>
              <w:rPr>
                <w:rFonts w:ascii="Arial" w:eastAsia="MS Mincho" w:hAnsi="Arial" w:cs="Arial"/>
                <w:bCs/>
                <w:sz w:val="18"/>
                <w:szCs w:val="18"/>
                <w:lang w:eastAsia="zh-CN"/>
              </w:rPr>
            </w:pPr>
            <w:r w:rsidRPr="0036368F">
              <w:rPr>
                <w:rFonts w:ascii="Arial" w:eastAsia="MS Mincho" w:hAnsi="Arial" w:cs="Arial"/>
                <w:bCs/>
                <w:sz w:val="18"/>
                <w:szCs w:val="18"/>
                <w:lang w:eastAsia="zh-CN"/>
              </w:rPr>
              <w:t>&gt;ACLR2</w:t>
            </w:r>
          </w:p>
        </w:tc>
      </w:tr>
    </w:tbl>
    <w:p w14:paraId="62F59C00" w14:textId="77777777" w:rsidR="0036368F" w:rsidRPr="0036368F" w:rsidRDefault="0036368F" w:rsidP="0036368F">
      <w:pPr>
        <w:spacing w:after="120"/>
        <w:jc w:val="both"/>
        <w:rPr>
          <w:rFonts w:ascii="Arial" w:eastAsia="PMingLiU" w:hAnsi="Arial" w:cs="Arial"/>
          <w:b/>
          <w:bCs/>
          <w:i/>
          <w:iCs/>
        </w:rPr>
      </w:pPr>
    </w:p>
    <w:p w14:paraId="036E955A" w14:textId="77777777" w:rsidR="0036368F" w:rsidRPr="0036368F" w:rsidRDefault="0036368F" w:rsidP="0036368F">
      <w:pPr>
        <w:spacing w:after="120"/>
        <w:jc w:val="both"/>
        <w:rPr>
          <w:rFonts w:ascii="Arial" w:eastAsia="PMingLiU" w:hAnsi="Arial" w:cs="Arial"/>
          <w:b/>
          <w:bCs/>
          <w:i/>
          <w:iCs/>
        </w:rPr>
      </w:pPr>
      <w:r w:rsidRPr="0036368F">
        <w:rPr>
          <w:rFonts w:ascii="Arial" w:eastAsia="PMingLiU" w:hAnsi="Arial" w:cs="Arial"/>
          <w:b/>
          <w:bCs/>
          <w:i/>
          <w:iCs/>
        </w:rPr>
        <w:t>&lt;WF4 on 2UL CA_n5-n8R IMD3 MSD into n8&gt;</w:t>
      </w:r>
    </w:p>
    <w:p w14:paraId="44646002" w14:textId="77777777" w:rsidR="0036368F" w:rsidRPr="0036368F" w:rsidRDefault="0036368F" w:rsidP="0036368F">
      <w:pPr>
        <w:spacing w:after="120"/>
        <w:jc w:val="both"/>
        <w:rPr>
          <w:rFonts w:ascii="Arial" w:eastAsia="PMingLiU" w:hAnsi="Arial" w:cs="Arial"/>
          <w:b/>
          <w:bCs/>
          <w:i/>
          <w:iCs/>
        </w:rPr>
      </w:pPr>
      <w:r w:rsidRPr="0036368F">
        <w:rPr>
          <w:rFonts w:ascii="Arial" w:eastAsia="PMingLiU" w:hAnsi="Arial" w:cs="Arial"/>
          <w:b/>
          <w:bCs/>
          <w:i/>
          <w:iCs/>
        </w:rPr>
        <w:t>Applicable to UEs supporting n5 DL and CA_n5-n8 UL or CA_n5-n8 DL and n5 UL</w:t>
      </w:r>
    </w:p>
    <w:p w14:paraId="59C3FD0C" w14:textId="77777777" w:rsidR="0036368F" w:rsidRPr="0036368F" w:rsidRDefault="0036368F" w:rsidP="0036368F">
      <w:pPr>
        <w:spacing w:after="120"/>
        <w:jc w:val="both"/>
        <w:rPr>
          <w:rFonts w:ascii="Arial" w:eastAsia="PMingLiU" w:hAnsi="Arial" w:cs="Arial"/>
          <w:b/>
          <w:bCs/>
          <w:i/>
          <w:iCs/>
        </w:rPr>
      </w:pPr>
      <w:r w:rsidRPr="0036368F">
        <w:rPr>
          <w:rFonts w:ascii="Arial" w:eastAsia="PMingLiU" w:hAnsi="Arial" w:cs="Arial"/>
          <w:b/>
          <w:bCs/>
          <w:i/>
          <w:iCs/>
        </w:rPr>
        <w:t>The following 2UL IMD3 MSD is specified if this option is confirmed:</w:t>
      </w:r>
    </w:p>
    <w:tbl>
      <w:tblPr>
        <w:tblW w:w="0" w:type="auto"/>
        <w:jc w:val="center"/>
        <w:tblLook w:val="04A0" w:firstRow="1" w:lastRow="0" w:firstColumn="1" w:lastColumn="0" w:noHBand="0" w:noVBand="1"/>
      </w:tblPr>
      <w:tblGrid>
        <w:gridCol w:w="1342"/>
        <w:gridCol w:w="809"/>
        <w:gridCol w:w="719"/>
        <w:gridCol w:w="1170"/>
        <w:gridCol w:w="1616"/>
        <w:gridCol w:w="993"/>
        <w:gridCol w:w="647"/>
        <w:gridCol w:w="1111"/>
        <w:gridCol w:w="1204"/>
      </w:tblGrid>
      <w:tr w:rsidR="0036368F" w:rsidRPr="0036368F" w14:paraId="4EC9DAAE" w14:textId="77777777" w:rsidTr="00E4216A">
        <w:trPr>
          <w:trHeight w:val="60"/>
          <w:jc w:val="center"/>
        </w:trPr>
        <w:tc>
          <w:tcPr>
            <w:tcW w:w="0" w:type="auto"/>
            <w:gridSpan w:val="8"/>
            <w:tcBorders>
              <w:top w:val="single" w:sz="8" w:space="0" w:color="auto"/>
              <w:left w:val="single" w:sz="8" w:space="0" w:color="auto"/>
              <w:bottom w:val="single" w:sz="8" w:space="0" w:color="auto"/>
              <w:right w:val="single" w:sz="8" w:space="0" w:color="000000"/>
            </w:tcBorders>
            <w:vAlign w:val="center"/>
            <w:hideMark/>
          </w:tcPr>
          <w:p w14:paraId="4ECFAAC5" w14:textId="77777777" w:rsidR="0036368F" w:rsidRPr="0036368F" w:rsidRDefault="0036368F" w:rsidP="0036368F">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Band / Channel bandwidth / N</w:t>
            </w:r>
            <w:r w:rsidRPr="0036368F">
              <w:rPr>
                <w:rFonts w:ascii="Arial" w:eastAsia="PMingLiU" w:hAnsi="Arial" w:cs="Arial"/>
                <w:b/>
                <w:bCs/>
                <w:color w:val="000000"/>
                <w:sz w:val="18"/>
                <w:szCs w:val="18"/>
                <w:vertAlign w:val="subscript"/>
              </w:rPr>
              <w:t>RB</w:t>
            </w:r>
            <w:r w:rsidRPr="0036368F">
              <w:rPr>
                <w:rFonts w:ascii="Arial" w:eastAsia="PMingLiU" w:hAnsi="Arial" w:cs="Arial"/>
                <w:b/>
                <w:bCs/>
                <w:color w:val="000000"/>
                <w:sz w:val="18"/>
                <w:szCs w:val="18"/>
              </w:rPr>
              <w:t xml:space="preserve"> / Duplex mode</w:t>
            </w:r>
          </w:p>
        </w:tc>
        <w:tc>
          <w:tcPr>
            <w:tcW w:w="0" w:type="auto"/>
            <w:tcBorders>
              <w:top w:val="single" w:sz="8" w:space="0" w:color="auto"/>
              <w:left w:val="nil"/>
              <w:bottom w:val="nil"/>
              <w:right w:val="single" w:sz="8" w:space="0" w:color="auto"/>
            </w:tcBorders>
            <w:vAlign w:val="center"/>
            <w:hideMark/>
          </w:tcPr>
          <w:p w14:paraId="0FD7399C" w14:textId="77777777" w:rsidR="0036368F" w:rsidRPr="0036368F" w:rsidRDefault="0036368F" w:rsidP="0036368F">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 xml:space="preserve">Source </w:t>
            </w:r>
          </w:p>
        </w:tc>
      </w:tr>
      <w:tr w:rsidR="0036368F" w:rsidRPr="0036368F" w14:paraId="24D538DD" w14:textId="77777777" w:rsidTr="00E4216A">
        <w:trPr>
          <w:trHeight w:val="60"/>
          <w:jc w:val="center"/>
        </w:trPr>
        <w:tc>
          <w:tcPr>
            <w:tcW w:w="1342" w:type="dxa"/>
            <w:vMerge w:val="restart"/>
            <w:tcBorders>
              <w:top w:val="nil"/>
              <w:left w:val="single" w:sz="8" w:space="0" w:color="auto"/>
              <w:bottom w:val="single" w:sz="4" w:space="0" w:color="auto"/>
              <w:right w:val="single" w:sz="8" w:space="0" w:color="auto"/>
            </w:tcBorders>
            <w:vAlign w:val="center"/>
            <w:hideMark/>
          </w:tcPr>
          <w:p w14:paraId="30D72A37" w14:textId="77777777" w:rsidR="0036368F" w:rsidRPr="0036368F" w:rsidRDefault="0036368F" w:rsidP="0036368F">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lang w:eastAsia="ja-JP"/>
              </w:rPr>
              <w:t>NR CA band combination</w:t>
            </w:r>
          </w:p>
        </w:tc>
        <w:tc>
          <w:tcPr>
            <w:tcW w:w="809" w:type="dxa"/>
            <w:vMerge w:val="restart"/>
            <w:tcBorders>
              <w:top w:val="nil"/>
              <w:left w:val="single" w:sz="8" w:space="0" w:color="auto"/>
              <w:bottom w:val="single" w:sz="4" w:space="0" w:color="auto"/>
              <w:right w:val="single" w:sz="8" w:space="0" w:color="auto"/>
            </w:tcBorders>
            <w:vAlign w:val="center"/>
            <w:hideMark/>
          </w:tcPr>
          <w:p w14:paraId="497B5420" w14:textId="77777777" w:rsidR="0036368F" w:rsidRPr="0036368F" w:rsidRDefault="0036368F" w:rsidP="0036368F">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lang w:eastAsia="ja-JP"/>
              </w:rPr>
              <w:t>NR band</w:t>
            </w:r>
          </w:p>
        </w:tc>
        <w:tc>
          <w:tcPr>
            <w:tcW w:w="719" w:type="dxa"/>
            <w:tcBorders>
              <w:top w:val="nil"/>
              <w:left w:val="nil"/>
              <w:bottom w:val="nil"/>
              <w:right w:val="single" w:sz="8" w:space="0" w:color="auto"/>
            </w:tcBorders>
            <w:vAlign w:val="center"/>
            <w:hideMark/>
          </w:tcPr>
          <w:p w14:paraId="1B5728CB" w14:textId="77777777" w:rsidR="0036368F" w:rsidRPr="0036368F" w:rsidRDefault="0036368F" w:rsidP="0036368F">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UL F</w:t>
            </w:r>
            <w:r w:rsidRPr="0036368F">
              <w:rPr>
                <w:rFonts w:ascii="Arial" w:eastAsia="PMingLiU" w:hAnsi="Arial" w:cs="Arial"/>
                <w:b/>
                <w:bCs/>
                <w:color w:val="000000"/>
                <w:sz w:val="18"/>
                <w:szCs w:val="18"/>
                <w:vertAlign w:val="subscript"/>
              </w:rPr>
              <w:t>c</w:t>
            </w:r>
          </w:p>
        </w:tc>
        <w:tc>
          <w:tcPr>
            <w:tcW w:w="1170" w:type="dxa"/>
            <w:tcBorders>
              <w:top w:val="nil"/>
              <w:left w:val="nil"/>
              <w:bottom w:val="nil"/>
              <w:right w:val="single" w:sz="8" w:space="0" w:color="auto"/>
            </w:tcBorders>
            <w:vAlign w:val="center"/>
            <w:hideMark/>
          </w:tcPr>
          <w:p w14:paraId="79C4AD10" w14:textId="77777777" w:rsidR="0036368F" w:rsidRPr="0036368F" w:rsidRDefault="0036368F" w:rsidP="0036368F">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UL/DL BW</w:t>
            </w:r>
          </w:p>
        </w:tc>
        <w:tc>
          <w:tcPr>
            <w:tcW w:w="1616" w:type="dxa"/>
            <w:tcBorders>
              <w:top w:val="nil"/>
              <w:left w:val="nil"/>
              <w:bottom w:val="nil"/>
              <w:right w:val="single" w:sz="8" w:space="0" w:color="auto"/>
            </w:tcBorders>
            <w:vAlign w:val="center"/>
            <w:hideMark/>
          </w:tcPr>
          <w:p w14:paraId="09303D4C" w14:textId="77777777" w:rsidR="0036368F" w:rsidRPr="0036368F" w:rsidRDefault="0036368F" w:rsidP="0036368F">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UL</w:t>
            </w:r>
          </w:p>
        </w:tc>
        <w:tc>
          <w:tcPr>
            <w:tcW w:w="0" w:type="auto"/>
            <w:vMerge w:val="restart"/>
            <w:tcBorders>
              <w:top w:val="nil"/>
              <w:left w:val="single" w:sz="8" w:space="0" w:color="auto"/>
              <w:bottom w:val="single" w:sz="4" w:space="0" w:color="auto"/>
              <w:right w:val="single" w:sz="8" w:space="0" w:color="auto"/>
            </w:tcBorders>
            <w:vAlign w:val="center"/>
            <w:hideMark/>
          </w:tcPr>
          <w:p w14:paraId="1AAC311A" w14:textId="77777777" w:rsidR="0036368F" w:rsidRPr="0036368F" w:rsidRDefault="0036368F" w:rsidP="0036368F">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DL F</w:t>
            </w:r>
            <w:r w:rsidRPr="0036368F">
              <w:rPr>
                <w:rFonts w:ascii="Arial" w:eastAsia="PMingLiU" w:hAnsi="Arial" w:cs="Arial"/>
                <w:b/>
                <w:bCs/>
                <w:color w:val="000000"/>
                <w:sz w:val="18"/>
                <w:szCs w:val="18"/>
                <w:vertAlign w:val="subscript"/>
              </w:rPr>
              <w:t>c</w:t>
            </w:r>
            <w:r w:rsidRPr="0036368F">
              <w:rPr>
                <w:rFonts w:ascii="Arial" w:eastAsia="PMingLiU" w:hAnsi="Arial" w:cs="Arial"/>
                <w:b/>
                <w:bCs/>
                <w:color w:val="000000"/>
                <w:sz w:val="18"/>
                <w:szCs w:val="18"/>
              </w:rPr>
              <w:t xml:space="preserve"> (MHz)</w:t>
            </w:r>
          </w:p>
        </w:tc>
        <w:tc>
          <w:tcPr>
            <w:tcW w:w="0" w:type="auto"/>
            <w:tcBorders>
              <w:top w:val="nil"/>
              <w:left w:val="nil"/>
              <w:bottom w:val="nil"/>
              <w:right w:val="single" w:sz="8" w:space="0" w:color="auto"/>
            </w:tcBorders>
            <w:vAlign w:val="center"/>
            <w:hideMark/>
          </w:tcPr>
          <w:p w14:paraId="5AE47787" w14:textId="77777777" w:rsidR="0036368F" w:rsidRPr="0036368F" w:rsidRDefault="0036368F" w:rsidP="0036368F">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MSD</w:t>
            </w:r>
          </w:p>
        </w:tc>
        <w:tc>
          <w:tcPr>
            <w:tcW w:w="0" w:type="auto"/>
            <w:vMerge w:val="restart"/>
            <w:tcBorders>
              <w:top w:val="nil"/>
              <w:left w:val="single" w:sz="8" w:space="0" w:color="auto"/>
              <w:bottom w:val="single" w:sz="4" w:space="0" w:color="auto"/>
              <w:right w:val="single" w:sz="8" w:space="0" w:color="auto"/>
            </w:tcBorders>
            <w:vAlign w:val="center"/>
            <w:hideMark/>
          </w:tcPr>
          <w:p w14:paraId="09CA6205" w14:textId="77777777" w:rsidR="0036368F" w:rsidRPr="0036368F" w:rsidRDefault="0036368F" w:rsidP="0036368F">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Duplex mode</w:t>
            </w:r>
          </w:p>
        </w:tc>
        <w:tc>
          <w:tcPr>
            <w:tcW w:w="0" w:type="auto"/>
            <w:vMerge w:val="restart"/>
            <w:tcBorders>
              <w:top w:val="nil"/>
              <w:left w:val="single" w:sz="8" w:space="0" w:color="auto"/>
              <w:bottom w:val="single" w:sz="4" w:space="0" w:color="auto"/>
              <w:right w:val="single" w:sz="8" w:space="0" w:color="auto"/>
            </w:tcBorders>
            <w:vAlign w:val="center"/>
            <w:hideMark/>
          </w:tcPr>
          <w:p w14:paraId="341F037A" w14:textId="77777777" w:rsidR="0036368F" w:rsidRPr="0036368F" w:rsidRDefault="0036368F" w:rsidP="0036368F">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 of IMD</w:t>
            </w:r>
          </w:p>
        </w:tc>
      </w:tr>
      <w:tr w:rsidR="0036368F" w:rsidRPr="0036368F" w14:paraId="69B2C625" w14:textId="77777777" w:rsidTr="00E4216A">
        <w:trPr>
          <w:trHeight w:val="80"/>
          <w:jc w:val="center"/>
        </w:trPr>
        <w:tc>
          <w:tcPr>
            <w:tcW w:w="1342" w:type="dxa"/>
            <w:vMerge/>
            <w:tcBorders>
              <w:top w:val="nil"/>
              <w:left w:val="single" w:sz="8" w:space="0" w:color="auto"/>
              <w:bottom w:val="single" w:sz="4" w:space="0" w:color="auto"/>
              <w:right w:val="single" w:sz="8" w:space="0" w:color="auto"/>
            </w:tcBorders>
            <w:vAlign w:val="center"/>
            <w:hideMark/>
          </w:tcPr>
          <w:p w14:paraId="22F32C16" w14:textId="77777777" w:rsidR="0036368F" w:rsidRPr="0036368F" w:rsidRDefault="0036368F" w:rsidP="0036368F">
            <w:pPr>
              <w:spacing w:after="0"/>
              <w:rPr>
                <w:rFonts w:ascii="Arial" w:hAnsi="Arial" w:cs="Arial"/>
                <w:b/>
                <w:bCs/>
                <w:color w:val="000000"/>
                <w:sz w:val="18"/>
                <w:szCs w:val="18"/>
                <w:lang w:val="en-US"/>
              </w:rPr>
            </w:pPr>
          </w:p>
        </w:tc>
        <w:tc>
          <w:tcPr>
            <w:tcW w:w="809" w:type="dxa"/>
            <w:vMerge/>
            <w:tcBorders>
              <w:top w:val="nil"/>
              <w:left w:val="single" w:sz="8" w:space="0" w:color="auto"/>
              <w:bottom w:val="single" w:sz="4" w:space="0" w:color="auto"/>
              <w:right w:val="single" w:sz="8" w:space="0" w:color="auto"/>
            </w:tcBorders>
            <w:vAlign w:val="center"/>
            <w:hideMark/>
          </w:tcPr>
          <w:p w14:paraId="65EF0B80" w14:textId="77777777" w:rsidR="0036368F" w:rsidRPr="0036368F" w:rsidRDefault="0036368F" w:rsidP="0036368F">
            <w:pPr>
              <w:spacing w:after="0"/>
              <w:rPr>
                <w:rFonts w:ascii="Arial" w:hAnsi="Arial" w:cs="Arial"/>
                <w:b/>
                <w:bCs/>
                <w:color w:val="000000"/>
                <w:sz w:val="18"/>
                <w:szCs w:val="18"/>
                <w:lang w:val="en-US"/>
              </w:rPr>
            </w:pPr>
          </w:p>
        </w:tc>
        <w:tc>
          <w:tcPr>
            <w:tcW w:w="719" w:type="dxa"/>
            <w:tcBorders>
              <w:top w:val="nil"/>
              <w:left w:val="nil"/>
              <w:bottom w:val="single" w:sz="4" w:space="0" w:color="auto"/>
              <w:right w:val="single" w:sz="8" w:space="0" w:color="auto"/>
            </w:tcBorders>
            <w:vAlign w:val="center"/>
            <w:hideMark/>
          </w:tcPr>
          <w:p w14:paraId="1E992098" w14:textId="77777777" w:rsidR="0036368F" w:rsidRPr="0036368F" w:rsidRDefault="0036368F" w:rsidP="0036368F">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lang w:val="en-US"/>
              </w:rPr>
              <w:t>(MHz)</w:t>
            </w:r>
          </w:p>
        </w:tc>
        <w:tc>
          <w:tcPr>
            <w:tcW w:w="1170" w:type="dxa"/>
            <w:tcBorders>
              <w:top w:val="nil"/>
              <w:left w:val="nil"/>
              <w:bottom w:val="single" w:sz="4" w:space="0" w:color="auto"/>
              <w:right w:val="single" w:sz="8" w:space="0" w:color="auto"/>
            </w:tcBorders>
            <w:vAlign w:val="center"/>
            <w:hideMark/>
          </w:tcPr>
          <w:p w14:paraId="73841AB1" w14:textId="77777777" w:rsidR="0036368F" w:rsidRPr="0036368F" w:rsidRDefault="0036368F" w:rsidP="0036368F">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lang w:val="en-US"/>
              </w:rPr>
              <w:t>(MHz)</w:t>
            </w:r>
          </w:p>
        </w:tc>
        <w:tc>
          <w:tcPr>
            <w:tcW w:w="1616" w:type="dxa"/>
            <w:tcBorders>
              <w:top w:val="nil"/>
              <w:left w:val="nil"/>
              <w:bottom w:val="single" w:sz="4" w:space="0" w:color="auto"/>
              <w:right w:val="single" w:sz="8" w:space="0" w:color="auto"/>
            </w:tcBorders>
            <w:vAlign w:val="center"/>
            <w:hideMark/>
          </w:tcPr>
          <w:p w14:paraId="2E00F056" w14:textId="77777777" w:rsidR="0036368F" w:rsidRPr="0036368F" w:rsidRDefault="0036368F" w:rsidP="0036368F">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lang w:val="en-US"/>
              </w:rPr>
              <w:t>C</w:t>
            </w:r>
            <w:r w:rsidRPr="0036368F">
              <w:rPr>
                <w:rFonts w:ascii="Arial" w:eastAsia="PMingLiU" w:hAnsi="Arial" w:cs="Arial"/>
                <w:b/>
                <w:bCs/>
                <w:color w:val="000000"/>
                <w:sz w:val="18"/>
                <w:szCs w:val="18"/>
                <w:vertAlign w:val="subscript"/>
                <w:lang w:val="en-US"/>
              </w:rPr>
              <w:t>LRB</w:t>
            </w:r>
          </w:p>
        </w:tc>
        <w:tc>
          <w:tcPr>
            <w:tcW w:w="0" w:type="auto"/>
            <w:vMerge/>
            <w:tcBorders>
              <w:top w:val="nil"/>
              <w:left w:val="single" w:sz="8" w:space="0" w:color="auto"/>
              <w:bottom w:val="single" w:sz="4" w:space="0" w:color="auto"/>
              <w:right w:val="single" w:sz="8" w:space="0" w:color="auto"/>
            </w:tcBorders>
            <w:vAlign w:val="center"/>
            <w:hideMark/>
          </w:tcPr>
          <w:p w14:paraId="7510ECC7" w14:textId="77777777" w:rsidR="0036368F" w:rsidRPr="0036368F" w:rsidRDefault="0036368F" w:rsidP="0036368F">
            <w:pPr>
              <w:spacing w:after="0"/>
              <w:rPr>
                <w:rFonts w:ascii="Arial" w:hAnsi="Arial" w:cs="Arial"/>
                <w:b/>
                <w:bCs/>
                <w:color w:val="000000"/>
                <w:sz w:val="18"/>
                <w:szCs w:val="18"/>
                <w:lang w:val="en-US"/>
              </w:rPr>
            </w:pPr>
          </w:p>
        </w:tc>
        <w:tc>
          <w:tcPr>
            <w:tcW w:w="0" w:type="auto"/>
            <w:tcBorders>
              <w:top w:val="nil"/>
              <w:left w:val="nil"/>
              <w:bottom w:val="single" w:sz="4" w:space="0" w:color="auto"/>
              <w:right w:val="single" w:sz="8" w:space="0" w:color="auto"/>
            </w:tcBorders>
            <w:vAlign w:val="center"/>
            <w:hideMark/>
          </w:tcPr>
          <w:p w14:paraId="255890D2" w14:textId="77777777" w:rsidR="0036368F" w:rsidRPr="0036368F" w:rsidRDefault="0036368F" w:rsidP="0036368F">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hideMark/>
          </w:tcPr>
          <w:p w14:paraId="51B88BF3" w14:textId="77777777" w:rsidR="0036368F" w:rsidRPr="0036368F" w:rsidRDefault="0036368F" w:rsidP="0036368F">
            <w:pPr>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hideMark/>
          </w:tcPr>
          <w:p w14:paraId="2FDDC3F1" w14:textId="77777777" w:rsidR="0036368F" w:rsidRPr="0036368F" w:rsidRDefault="0036368F" w:rsidP="0036368F">
            <w:pPr>
              <w:spacing w:after="0"/>
              <w:rPr>
                <w:rFonts w:ascii="Arial" w:hAnsi="Arial" w:cs="Arial"/>
                <w:b/>
                <w:bCs/>
                <w:color w:val="000000"/>
                <w:sz w:val="18"/>
                <w:szCs w:val="18"/>
                <w:lang w:val="en-US"/>
              </w:rPr>
            </w:pPr>
          </w:p>
        </w:tc>
      </w:tr>
      <w:tr w:rsidR="0036368F" w:rsidRPr="0036368F" w14:paraId="6898E215" w14:textId="77777777" w:rsidTr="00E4216A">
        <w:trPr>
          <w:trHeight w:val="70"/>
          <w:jc w:val="center"/>
        </w:trPr>
        <w:tc>
          <w:tcPr>
            <w:tcW w:w="1342" w:type="dxa"/>
            <w:tcBorders>
              <w:top w:val="single" w:sz="4" w:space="0" w:color="auto"/>
              <w:left w:val="single" w:sz="4" w:space="0" w:color="auto"/>
              <w:bottom w:val="nil"/>
              <w:right w:val="single" w:sz="4" w:space="0" w:color="auto"/>
            </w:tcBorders>
            <w:vAlign w:val="center"/>
            <w:hideMark/>
          </w:tcPr>
          <w:p w14:paraId="0A68723B" w14:textId="77777777" w:rsidR="0036368F" w:rsidRPr="0036368F" w:rsidRDefault="0036368F" w:rsidP="0036368F">
            <w:pPr>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CA_n5-n8</w:t>
            </w:r>
          </w:p>
        </w:tc>
        <w:tc>
          <w:tcPr>
            <w:tcW w:w="809" w:type="dxa"/>
            <w:tcBorders>
              <w:top w:val="single" w:sz="4" w:space="0" w:color="auto"/>
              <w:left w:val="nil"/>
              <w:bottom w:val="single" w:sz="4" w:space="0" w:color="auto"/>
              <w:right w:val="single" w:sz="4" w:space="0" w:color="auto"/>
            </w:tcBorders>
            <w:vAlign w:val="center"/>
            <w:hideMark/>
          </w:tcPr>
          <w:p w14:paraId="63F2ED6A" w14:textId="77777777" w:rsidR="0036368F" w:rsidRPr="0036368F" w:rsidRDefault="0036368F" w:rsidP="0036368F">
            <w:pPr>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n5</w:t>
            </w:r>
          </w:p>
        </w:tc>
        <w:tc>
          <w:tcPr>
            <w:tcW w:w="719" w:type="dxa"/>
            <w:tcBorders>
              <w:top w:val="single" w:sz="4" w:space="0" w:color="auto"/>
              <w:left w:val="nil"/>
              <w:bottom w:val="single" w:sz="4" w:space="0" w:color="auto"/>
              <w:right w:val="single" w:sz="4" w:space="0" w:color="auto"/>
            </w:tcBorders>
            <w:vAlign w:val="center"/>
            <w:hideMark/>
          </w:tcPr>
          <w:p w14:paraId="798AED3F" w14:textId="77777777" w:rsidR="0036368F" w:rsidRPr="0036368F" w:rsidRDefault="0036368F" w:rsidP="0036368F">
            <w:pPr>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846.5</w:t>
            </w:r>
          </w:p>
        </w:tc>
        <w:tc>
          <w:tcPr>
            <w:tcW w:w="1170" w:type="dxa"/>
            <w:tcBorders>
              <w:top w:val="single" w:sz="4" w:space="0" w:color="auto"/>
              <w:left w:val="nil"/>
              <w:bottom w:val="single" w:sz="4" w:space="0" w:color="auto"/>
              <w:right w:val="single" w:sz="4" w:space="0" w:color="auto"/>
            </w:tcBorders>
            <w:vAlign w:val="center"/>
            <w:hideMark/>
          </w:tcPr>
          <w:p w14:paraId="61BC7FBF" w14:textId="77777777" w:rsidR="0036368F" w:rsidRPr="0036368F" w:rsidRDefault="0036368F" w:rsidP="0036368F">
            <w:pPr>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5</w:t>
            </w:r>
          </w:p>
        </w:tc>
        <w:tc>
          <w:tcPr>
            <w:tcW w:w="1616" w:type="dxa"/>
            <w:tcBorders>
              <w:top w:val="single" w:sz="4" w:space="0" w:color="auto"/>
              <w:left w:val="nil"/>
              <w:bottom w:val="single" w:sz="4" w:space="0" w:color="auto"/>
              <w:right w:val="single" w:sz="4" w:space="0" w:color="auto"/>
            </w:tcBorders>
            <w:vAlign w:val="center"/>
            <w:hideMark/>
          </w:tcPr>
          <w:p w14:paraId="177DB7F4" w14:textId="77777777" w:rsidR="0036368F" w:rsidRPr="0036368F" w:rsidRDefault="0036368F" w:rsidP="0036368F">
            <w:pPr>
              <w:spacing w:after="0"/>
              <w:jc w:val="center"/>
              <w:rPr>
                <w:rFonts w:ascii="Arial" w:hAnsi="Arial" w:cs="Arial"/>
                <w:color w:val="000000"/>
                <w:sz w:val="18"/>
                <w:szCs w:val="18"/>
                <w:lang w:val="en-US" w:eastAsia="zh-CN"/>
              </w:rPr>
            </w:pPr>
            <w:r w:rsidRPr="0036368F">
              <w:rPr>
                <w:rFonts w:ascii="Arial" w:eastAsia="MS Mincho" w:hAnsi="Arial" w:cs="Arial"/>
                <w:bCs/>
                <w:sz w:val="18"/>
                <w:szCs w:val="18"/>
                <w:lang w:eastAsia="zh-CN"/>
              </w:rPr>
              <w:t>25 (</w:t>
            </w:r>
            <w:proofErr w:type="spellStart"/>
            <w:r w:rsidRPr="0036368F">
              <w:rPr>
                <w:rFonts w:ascii="Arial" w:eastAsia="MS Mincho" w:hAnsi="Arial" w:cs="Arial"/>
                <w:bCs/>
                <w:sz w:val="18"/>
                <w:szCs w:val="18"/>
                <w:lang w:eastAsia="zh-CN"/>
              </w:rPr>
              <w:t>RBstart</w:t>
            </w:r>
            <w:proofErr w:type="spellEnd"/>
            <w:r w:rsidRPr="0036368F">
              <w:rPr>
                <w:rFonts w:ascii="Arial" w:eastAsia="MS Mincho" w:hAnsi="Arial" w:cs="Arial"/>
                <w:bCs/>
                <w:sz w:val="18"/>
                <w:szCs w:val="18"/>
                <w:lang w:eastAsia="zh-CN"/>
              </w:rPr>
              <w:t>=0)</w:t>
            </w:r>
          </w:p>
        </w:tc>
        <w:tc>
          <w:tcPr>
            <w:tcW w:w="0" w:type="auto"/>
            <w:tcBorders>
              <w:top w:val="single" w:sz="4" w:space="0" w:color="auto"/>
              <w:left w:val="nil"/>
              <w:bottom w:val="single" w:sz="4" w:space="0" w:color="auto"/>
              <w:right w:val="single" w:sz="4" w:space="0" w:color="auto"/>
            </w:tcBorders>
            <w:vAlign w:val="center"/>
            <w:hideMark/>
          </w:tcPr>
          <w:p w14:paraId="4D06BEE4" w14:textId="77777777" w:rsidR="0036368F" w:rsidRPr="0036368F" w:rsidRDefault="0036368F" w:rsidP="0036368F">
            <w:pPr>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891.5</w:t>
            </w:r>
          </w:p>
        </w:tc>
        <w:tc>
          <w:tcPr>
            <w:tcW w:w="0" w:type="auto"/>
            <w:tcBorders>
              <w:top w:val="single" w:sz="4" w:space="0" w:color="auto"/>
              <w:left w:val="nil"/>
              <w:bottom w:val="single" w:sz="4" w:space="0" w:color="auto"/>
              <w:right w:val="single" w:sz="4" w:space="0" w:color="auto"/>
            </w:tcBorders>
            <w:vAlign w:val="center"/>
            <w:hideMark/>
          </w:tcPr>
          <w:p w14:paraId="16D613F6" w14:textId="77777777" w:rsidR="0036368F" w:rsidRPr="0036368F" w:rsidRDefault="0036368F" w:rsidP="0036368F">
            <w:pPr>
              <w:spacing w:after="0"/>
              <w:jc w:val="center"/>
              <w:rPr>
                <w:rFonts w:ascii="Arial" w:hAnsi="Arial" w:cs="Arial"/>
                <w:color w:val="000000"/>
                <w:sz w:val="18"/>
                <w:szCs w:val="18"/>
                <w:lang w:eastAsia="ja-JP"/>
              </w:rPr>
            </w:pPr>
            <w:r w:rsidRPr="0036368F">
              <w:rPr>
                <w:rFonts w:ascii="Arial" w:eastAsia="PMingLiU" w:hAnsi="Arial" w:cs="Arial"/>
                <w:color w:val="000000"/>
                <w:sz w:val="18"/>
                <w:szCs w:val="18"/>
                <w:lang w:val="en-US" w:eastAsia="zh-CN"/>
              </w:rPr>
              <w:t>N/A</w:t>
            </w:r>
          </w:p>
        </w:tc>
        <w:tc>
          <w:tcPr>
            <w:tcW w:w="0" w:type="auto"/>
            <w:tcBorders>
              <w:top w:val="single" w:sz="4" w:space="0" w:color="auto"/>
              <w:left w:val="nil"/>
              <w:bottom w:val="single" w:sz="4" w:space="0" w:color="auto"/>
              <w:right w:val="single" w:sz="4" w:space="0" w:color="auto"/>
            </w:tcBorders>
            <w:vAlign w:val="center"/>
            <w:hideMark/>
          </w:tcPr>
          <w:p w14:paraId="2DC883C2" w14:textId="77777777" w:rsidR="0036368F" w:rsidRPr="0036368F" w:rsidRDefault="0036368F" w:rsidP="0036368F">
            <w:pPr>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FDD</w:t>
            </w:r>
          </w:p>
        </w:tc>
        <w:tc>
          <w:tcPr>
            <w:tcW w:w="0" w:type="auto"/>
            <w:tcBorders>
              <w:top w:val="single" w:sz="4" w:space="0" w:color="auto"/>
              <w:left w:val="nil"/>
              <w:bottom w:val="single" w:sz="4" w:space="0" w:color="auto"/>
              <w:right w:val="single" w:sz="4" w:space="0" w:color="auto"/>
            </w:tcBorders>
            <w:vAlign w:val="center"/>
            <w:hideMark/>
          </w:tcPr>
          <w:p w14:paraId="00737695" w14:textId="77777777" w:rsidR="0036368F" w:rsidRPr="0036368F" w:rsidRDefault="0036368F" w:rsidP="0036368F">
            <w:pPr>
              <w:spacing w:after="0"/>
              <w:jc w:val="center"/>
              <w:rPr>
                <w:rFonts w:ascii="Arial" w:hAnsi="Arial" w:cs="Arial"/>
                <w:color w:val="000000"/>
                <w:sz w:val="18"/>
                <w:szCs w:val="18"/>
                <w:lang w:eastAsia="ja-JP"/>
              </w:rPr>
            </w:pPr>
            <w:r w:rsidRPr="0036368F">
              <w:rPr>
                <w:rFonts w:ascii="Arial" w:eastAsia="PMingLiU" w:hAnsi="Arial" w:cs="Arial"/>
                <w:color w:val="000000"/>
                <w:sz w:val="18"/>
                <w:szCs w:val="18"/>
                <w:lang w:val="en-US" w:eastAsia="zh-CN"/>
              </w:rPr>
              <w:t>N/A</w:t>
            </w:r>
          </w:p>
        </w:tc>
      </w:tr>
      <w:tr w:rsidR="0036368F" w:rsidRPr="0036368F" w14:paraId="599518A6" w14:textId="77777777" w:rsidTr="00E4216A">
        <w:trPr>
          <w:trHeight w:val="70"/>
          <w:jc w:val="center"/>
        </w:trPr>
        <w:tc>
          <w:tcPr>
            <w:tcW w:w="1342" w:type="dxa"/>
            <w:tcBorders>
              <w:top w:val="nil"/>
              <w:left w:val="single" w:sz="4" w:space="0" w:color="auto"/>
              <w:bottom w:val="single" w:sz="4" w:space="0" w:color="auto"/>
              <w:right w:val="single" w:sz="4" w:space="0" w:color="auto"/>
            </w:tcBorders>
            <w:vAlign w:val="center"/>
            <w:hideMark/>
          </w:tcPr>
          <w:p w14:paraId="4C26230F" w14:textId="77777777" w:rsidR="0036368F" w:rsidRPr="0036368F" w:rsidRDefault="0036368F" w:rsidP="0036368F">
            <w:pPr>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 </w:t>
            </w:r>
          </w:p>
        </w:tc>
        <w:tc>
          <w:tcPr>
            <w:tcW w:w="809" w:type="dxa"/>
            <w:tcBorders>
              <w:top w:val="nil"/>
              <w:left w:val="nil"/>
              <w:bottom w:val="single" w:sz="4" w:space="0" w:color="auto"/>
              <w:right w:val="single" w:sz="4" w:space="0" w:color="auto"/>
            </w:tcBorders>
            <w:vAlign w:val="center"/>
            <w:hideMark/>
          </w:tcPr>
          <w:p w14:paraId="6E1BDD2C" w14:textId="77777777" w:rsidR="0036368F" w:rsidRPr="0036368F" w:rsidRDefault="0036368F" w:rsidP="0036368F">
            <w:pPr>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n8</w:t>
            </w:r>
          </w:p>
        </w:tc>
        <w:tc>
          <w:tcPr>
            <w:tcW w:w="719" w:type="dxa"/>
            <w:tcBorders>
              <w:top w:val="nil"/>
              <w:left w:val="nil"/>
              <w:bottom w:val="single" w:sz="4" w:space="0" w:color="auto"/>
              <w:right w:val="single" w:sz="4" w:space="0" w:color="auto"/>
            </w:tcBorders>
            <w:vAlign w:val="center"/>
            <w:hideMark/>
          </w:tcPr>
          <w:p w14:paraId="3E00E250" w14:textId="77777777" w:rsidR="0036368F" w:rsidRPr="0036368F" w:rsidRDefault="0036368F" w:rsidP="0036368F">
            <w:pPr>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906.5</w:t>
            </w:r>
          </w:p>
        </w:tc>
        <w:tc>
          <w:tcPr>
            <w:tcW w:w="1170" w:type="dxa"/>
            <w:tcBorders>
              <w:top w:val="nil"/>
              <w:left w:val="nil"/>
              <w:bottom w:val="single" w:sz="4" w:space="0" w:color="auto"/>
              <w:right w:val="single" w:sz="4" w:space="0" w:color="auto"/>
            </w:tcBorders>
            <w:vAlign w:val="center"/>
            <w:hideMark/>
          </w:tcPr>
          <w:p w14:paraId="42F6DE52" w14:textId="77777777" w:rsidR="0036368F" w:rsidRPr="0036368F" w:rsidRDefault="0036368F" w:rsidP="0036368F">
            <w:pPr>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5</w:t>
            </w:r>
          </w:p>
        </w:tc>
        <w:tc>
          <w:tcPr>
            <w:tcW w:w="1616" w:type="dxa"/>
            <w:tcBorders>
              <w:top w:val="nil"/>
              <w:left w:val="nil"/>
              <w:bottom w:val="single" w:sz="4" w:space="0" w:color="auto"/>
              <w:right w:val="single" w:sz="4" w:space="0" w:color="auto"/>
            </w:tcBorders>
            <w:vAlign w:val="center"/>
            <w:hideMark/>
          </w:tcPr>
          <w:p w14:paraId="13BBBFAA" w14:textId="77777777" w:rsidR="0036368F" w:rsidRPr="0036368F" w:rsidRDefault="0036368F" w:rsidP="0036368F">
            <w:pPr>
              <w:spacing w:after="0"/>
              <w:jc w:val="center"/>
              <w:rPr>
                <w:rFonts w:ascii="Arial" w:hAnsi="Arial" w:cs="Arial"/>
                <w:color w:val="000000"/>
                <w:sz w:val="18"/>
                <w:szCs w:val="18"/>
                <w:lang w:val="en-US" w:eastAsia="zh-CN"/>
              </w:rPr>
            </w:pPr>
            <w:r w:rsidRPr="0036368F">
              <w:rPr>
                <w:rFonts w:ascii="Arial" w:eastAsia="MS Mincho" w:hAnsi="Arial" w:cs="Arial"/>
                <w:bCs/>
                <w:sz w:val="18"/>
                <w:szCs w:val="18"/>
                <w:lang w:eastAsia="zh-CN"/>
              </w:rPr>
              <w:t>25 (</w:t>
            </w:r>
            <w:proofErr w:type="spellStart"/>
            <w:r w:rsidRPr="0036368F">
              <w:rPr>
                <w:rFonts w:ascii="Arial" w:eastAsia="MS Mincho" w:hAnsi="Arial" w:cs="Arial"/>
                <w:bCs/>
                <w:sz w:val="18"/>
                <w:szCs w:val="18"/>
                <w:lang w:eastAsia="zh-CN"/>
              </w:rPr>
              <w:t>RBstart</w:t>
            </w:r>
            <w:proofErr w:type="spellEnd"/>
            <w:r w:rsidRPr="0036368F">
              <w:rPr>
                <w:rFonts w:ascii="Arial" w:eastAsia="MS Mincho" w:hAnsi="Arial" w:cs="Arial"/>
                <w:bCs/>
                <w:sz w:val="18"/>
                <w:szCs w:val="18"/>
                <w:lang w:eastAsia="zh-CN"/>
              </w:rPr>
              <w:t>=0)</w:t>
            </w:r>
          </w:p>
        </w:tc>
        <w:tc>
          <w:tcPr>
            <w:tcW w:w="0" w:type="auto"/>
            <w:tcBorders>
              <w:top w:val="nil"/>
              <w:left w:val="nil"/>
              <w:bottom w:val="single" w:sz="4" w:space="0" w:color="auto"/>
              <w:right w:val="single" w:sz="4" w:space="0" w:color="auto"/>
            </w:tcBorders>
            <w:vAlign w:val="center"/>
            <w:hideMark/>
          </w:tcPr>
          <w:p w14:paraId="24B4A85D" w14:textId="77777777" w:rsidR="0036368F" w:rsidRPr="0036368F" w:rsidRDefault="0036368F" w:rsidP="0036368F">
            <w:pPr>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951.5</w:t>
            </w:r>
          </w:p>
        </w:tc>
        <w:tc>
          <w:tcPr>
            <w:tcW w:w="0" w:type="auto"/>
            <w:tcBorders>
              <w:top w:val="nil"/>
              <w:left w:val="nil"/>
              <w:bottom w:val="single" w:sz="4" w:space="0" w:color="auto"/>
              <w:right w:val="single" w:sz="4" w:space="0" w:color="auto"/>
            </w:tcBorders>
            <w:vAlign w:val="center"/>
            <w:hideMark/>
          </w:tcPr>
          <w:p w14:paraId="41ABB5D3" w14:textId="77777777" w:rsidR="0036368F" w:rsidRPr="0036368F" w:rsidRDefault="0036368F" w:rsidP="0036368F">
            <w:pPr>
              <w:spacing w:after="0"/>
              <w:jc w:val="center"/>
              <w:rPr>
                <w:rFonts w:ascii="Arial" w:hAnsi="Arial" w:cs="Arial"/>
                <w:color w:val="000000"/>
                <w:sz w:val="18"/>
                <w:szCs w:val="18"/>
                <w:lang w:eastAsia="ja-JP"/>
              </w:rPr>
            </w:pPr>
            <w:r w:rsidRPr="0036368F">
              <w:rPr>
                <w:rFonts w:ascii="Arial" w:eastAsia="PMingLiU" w:hAnsi="Arial" w:cs="Arial"/>
                <w:color w:val="000000"/>
                <w:sz w:val="18"/>
                <w:szCs w:val="18"/>
                <w:lang w:eastAsia="ja-JP"/>
              </w:rPr>
              <w:t>[1.6]</w:t>
            </w:r>
            <w:r w:rsidRPr="0036368F">
              <w:rPr>
                <w:rFonts w:ascii="Arial" w:eastAsia="PMingLiU" w:hAnsi="Arial" w:cs="Arial"/>
                <w:color w:val="000000"/>
                <w:sz w:val="18"/>
                <w:szCs w:val="18"/>
                <w:vertAlign w:val="superscript"/>
                <w:lang w:eastAsia="ja-JP"/>
              </w:rPr>
              <w:t>X</w:t>
            </w:r>
          </w:p>
        </w:tc>
        <w:tc>
          <w:tcPr>
            <w:tcW w:w="0" w:type="auto"/>
            <w:tcBorders>
              <w:top w:val="nil"/>
              <w:left w:val="nil"/>
              <w:bottom w:val="single" w:sz="4" w:space="0" w:color="auto"/>
              <w:right w:val="single" w:sz="4" w:space="0" w:color="auto"/>
            </w:tcBorders>
            <w:vAlign w:val="center"/>
            <w:hideMark/>
          </w:tcPr>
          <w:p w14:paraId="736B48C6" w14:textId="77777777" w:rsidR="0036368F" w:rsidRPr="0036368F" w:rsidRDefault="0036368F" w:rsidP="0036368F">
            <w:pPr>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FDD</w:t>
            </w:r>
          </w:p>
        </w:tc>
        <w:tc>
          <w:tcPr>
            <w:tcW w:w="0" w:type="auto"/>
            <w:tcBorders>
              <w:top w:val="nil"/>
              <w:left w:val="nil"/>
              <w:bottom w:val="single" w:sz="4" w:space="0" w:color="auto"/>
              <w:right w:val="single" w:sz="4" w:space="0" w:color="auto"/>
            </w:tcBorders>
            <w:vAlign w:val="center"/>
            <w:hideMark/>
          </w:tcPr>
          <w:p w14:paraId="75D3CE0F" w14:textId="77777777" w:rsidR="0036368F" w:rsidRPr="0036368F" w:rsidRDefault="0036368F" w:rsidP="0036368F">
            <w:pPr>
              <w:spacing w:after="0"/>
              <w:jc w:val="center"/>
              <w:rPr>
                <w:rFonts w:ascii="Arial" w:hAnsi="Arial" w:cs="Arial"/>
                <w:color w:val="000000"/>
                <w:sz w:val="18"/>
                <w:szCs w:val="18"/>
                <w:lang w:eastAsia="ja-JP"/>
              </w:rPr>
            </w:pPr>
            <w:r w:rsidRPr="0036368F">
              <w:rPr>
                <w:rFonts w:ascii="Arial" w:eastAsia="PMingLiU" w:hAnsi="Arial" w:cs="Arial"/>
                <w:color w:val="000000"/>
                <w:sz w:val="18"/>
                <w:szCs w:val="18"/>
                <w:lang w:eastAsia="ja-JP"/>
              </w:rPr>
              <w:t>Near miss IMD3</w:t>
            </w:r>
          </w:p>
        </w:tc>
      </w:tr>
    </w:tbl>
    <w:p w14:paraId="47DF743E" w14:textId="77777777" w:rsidR="0036368F" w:rsidRPr="0036368F" w:rsidRDefault="0036368F" w:rsidP="00F80839">
      <w:pPr>
        <w:keepNext/>
        <w:keepLines/>
        <w:pBdr>
          <w:top w:val="single" w:sz="12" w:space="3" w:color="auto"/>
        </w:pBdr>
        <w:spacing w:before="240"/>
        <w:outlineLvl w:val="0"/>
        <w:rPr>
          <w:rFonts w:ascii="Arial" w:eastAsia="PMingLiU" w:hAnsi="Arial"/>
          <w:sz w:val="36"/>
        </w:rPr>
      </w:pPr>
      <w:r w:rsidRPr="0036368F">
        <w:rPr>
          <w:rFonts w:ascii="Arial" w:eastAsia="PMingLiU" w:hAnsi="Arial"/>
          <w:sz w:val="36"/>
        </w:rPr>
        <w:t>Way forward on capturing UE UL/DL support</w:t>
      </w:r>
    </w:p>
    <w:p w14:paraId="627B437E" w14:textId="77777777" w:rsidR="0036368F" w:rsidRPr="0036368F" w:rsidRDefault="0036368F" w:rsidP="0036368F">
      <w:pPr>
        <w:spacing w:after="120"/>
        <w:jc w:val="both"/>
        <w:rPr>
          <w:rFonts w:ascii="Arial" w:eastAsia="PMingLiU" w:hAnsi="Arial" w:cs="Arial"/>
        </w:rPr>
      </w:pPr>
      <w:r w:rsidRPr="0036368F">
        <w:rPr>
          <w:rFonts w:ascii="Arial" w:eastAsia="PMingLiU" w:hAnsi="Arial" w:cs="Arial"/>
        </w:rPr>
        <w:t>The network will need to be aware of the UE UL support capability to be able to schedule the UL and DL accordingly. This is in addition to the question raised to RAN2 about the feasibility of a n5DL and CA_n5-n8 UL configuration for the option 2.</w:t>
      </w:r>
    </w:p>
    <w:p w14:paraId="2DD911DD" w14:textId="77777777" w:rsidR="0036368F" w:rsidRPr="0036368F" w:rsidRDefault="0036368F" w:rsidP="0036368F">
      <w:pPr>
        <w:spacing w:after="0"/>
        <w:jc w:val="both"/>
        <w:rPr>
          <w:rFonts w:ascii="Arial" w:eastAsia="PMingLiU" w:hAnsi="Arial" w:cs="Arial"/>
        </w:rPr>
      </w:pPr>
      <w:r w:rsidRPr="0036368F">
        <w:rPr>
          <w:rFonts w:ascii="Arial" w:eastAsia="PMingLiU" w:hAnsi="Arial" w:cs="Arial"/>
        </w:rPr>
        <w:t>Multiple solutions were proposed:</w:t>
      </w:r>
    </w:p>
    <w:p w14:paraId="7B8F23FF" w14:textId="77777777" w:rsidR="0036368F" w:rsidRPr="0036368F" w:rsidRDefault="0036368F" w:rsidP="0036368F">
      <w:pPr>
        <w:numPr>
          <w:ilvl w:val="0"/>
          <w:numId w:val="32"/>
        </w:numPr>
        <w:spacing w:after="0"/>
        <w:rPr>
          <w:rFonts w:eastAsia="SimSun"/>
          <w:szCs w:val="24"/>
          <w:lang w:eastAsia="zh-CN"/>
        </w:rPr>
      </w:pPr>
      <w:r w:rsidRPr="0036368F">
        <w:rPr>
          <w:rFonts w:eastAsia="SimSun"/>
          <w:szCs w:val="24"/>
          <w:lang w:eastAsia="zh-CN"/>
        </w:rPr>
        <w:t>Option 1: different BCS are specified depending on UL configuration support</w:t>
      </w:r>
    </w:p>
    <w:p w14:paraId="3D64F03D" w14:textId="77777777" w:rsidR="0036368F" w:rsidRPr="0036368F" w:rsidRDefault="0036368F" w:rsidP="0036368F">
      <w:pPr>
        <w:numPr>
          <w:ilvl w:val="0"/>
          <w:numId w:val="32"/>
        </w:numPr>
        <w:spacing w:after="0"/>
        <w:rPr>
          <w:rFonts w:eastAsia="SimSun"/>
          <w:szCs w:val="24"/>
          <w:lang w:eastAsia="zh-CN"/>
        </w:rPr>
      </w:pPr>
      <w:r w:rsidRPr="0036368F">
        <w:rPr>
          <w:rFonts w:eastAsia="SimSun"/>
          <w:szCs w:val="24"/>
          <w:lang w:eastAsia="zh-CN"/>
        </w:rPr>
        <w:t xml:space="preserve">Option 2: dedicated UE capability </w:t>
      </w:r>
    </w:p>
    <w:p w14:paraId="64611EB6" w14:textId="77777777" w:rsidR="0036368F" w:rsidRPr="0036368F" w:rsidRDefault="0036368F" w:rsidP="0036368F">
      <w:pPr>
        <w:numPr>
          <w:ilvl w:val="0"/>
          <w:numId w:val="32"/>
        </w:numPr>
        <w:spacing w:after="0"/>
        <w:rPr>
          <w:rFonts w:eastAsia="SimSun"/>
          <w:szCs w:val="24"/>
          <w:lang w:eastAsia="zh-CN"/>
        </w:rPr>
      </w:pPr>
      <w:r w:rsidRPr="0036368F">
        <w:rPr>
          <w:rFonts w:eastAsia="SimSun"/>
          <w:szCs w:val="24"/>
          <w:lang w:eastAsia="zh-CN"/>
        </w:rPr>
        <w:t>Option 3: notes with a single BCS</w:t>
      </w:r>
    </w:p>
    <w:p w14:paraId="7CE4220D" w14:textId="77777777" w:rsidR="0036368F" w:rsidRPr="0036368F" w:rsidRDefault="0036368F" w:rsidP="0036368F">
      <w:pPr>
        <w:spacing w:after="0"/>
        <w:rPr>
          <w:rFonts w:eastAsia="SimSun"/>
          <w:szCs w:val="24"/>
          <w:lang w:eastAsia="zh-CN"/>
        </w:rPr>
      </w:pPr>
    </w:p>
    <w:p w14:paraId="56FB492D" w14:textId="77777777" w:rsidR="0036368F" w:rsidRPr="0036368F" w:rsidRDefault="0036368F" w:rsidP="0036368F">
      <w:pPr>
        <w:jc w:val="both"/>
        <w:rPr>
          <w:rFonts w:ascii="Arial" w:eastAsia="PMingLiU" w:hAnsi="Arial" w:cs="Arial"/>
        </w:rPr>
      </w:pPr>
      <w:r w:rsidRPr="0036368F">
        <w:rPr>
          <w:rFonts w:ascii="Arial" w:eastAsia="PMingLiU" w:hAnsi="Arial" w:cs="Arial"/>
        </w:rPr>
        <w:t>The following concerns/ideas are raised in the discussion, they can be considered in the future discussion.</w:t>
      </w:r>
    </w:p>
    <w:p w14:paraId="01333851" w14:textId="77777777" w:rsidR="0036368F" w:rsidRPr="0036368F" w:rsidRDefault="0036368F" w:rsidP="0036368F">
      <w:pPr>
        <w:spacing w:after="0"/>
        <w:jc w:val="both"/>
        <w:rPr>
          <w:rFonts w:ascii="Calibri" w:eastAsia="PMingLiU" w:hAnsi="Calibri"/>
          <w:color w:val="1F497D"/>
          <w:sz w:val="21"/>
          <w:szCs w:val="21"/>
          <w:lang w:eastAsia="zh-CN"/>
        </w:rPr>
      </w:pPr>
      <w:r w:rsidRPr="0036368F">
        <w:rPr>
          <w:rFonts w:ascii="Arial" w:eastAsia="PMingLiU" w:hAnsi="Arial" w:cs="Arial"/>
          <w:b/>
          <w:bCs/>
          <w:i/>
          <w:iCs/>
        </w:rPr>
        <w:t>&lt;WF5 on signalling the different UL support options&gt;</w:t>
      </w:r>
    </w:p>
    <w:p w14:paraId="25041D4C" w14:textId="77777777" w:rsidR="0036368F" w:rsidRPr="0036368F" w:rsidRDefault="0036368F" w:rsidP="0036368F">
      <w:pPr>
        <w:numPr>
          <w:ilvl w:val="0"/>
          <w:numId w:val="33"/>
        </w:numPr>
        <w:spacing w:after="0"/>
        <w:jc w:val="both"/>
        <w:rPr>
          <w:rFonts w:ascii="Arial" w:eastAsia="PMingLiU" w:hAnsi="Arial" w:cs="Arial"/>
          <w:b/>
          <w:bCs/>
          <w:i/>
          <w:iCs/>
        </w:rPr>
      </w:pPr>
      <w:r w:rsidRPr="0036368F">
        <w:rPr>
          <w:rFonts w:ascii="Arial" w:eastAsia="PMingLiU" w:hAnsi="Arial" w:cs="Arial"/>
          <w:b/>
          <w:bCs/>
          <w:i/>
          <w:iCs/>
        </w:rPr>
        <w:t>If new approach will be introduced. The impact to the general CA/DC work should be considered. The potential new approach will not be used for any other CA by default</w:t>
      </w:r>
    </w:p>
    <w:p w14:paraId="29E4A3FC" w14:textId="77777777" w:rsidR="0036368F" w:rsidRPr="0036368F" w:rsidRDefault="0036368F" w:rsidP="0036368F">
      <w:pPr>
        <w:numPr>
          <w:ilvl w:val="0"/>
          <w:numId w:val="33"/>
        </w:numPr>
        <w:spacing w:after="0"/>
        <w:jc w:val="both"/>
        <w:rPr>
          <w:rFonts w:ascii="Arial" w:eastAsia="PMingLiU" w:hAnsi="Arial" w:cs="Arial"/>
          <w:b/>
          <w:bCs/>
          <w:i/>
          <w:iCs/>
        </w:rPr>
      </w:pPr>
      <w:r w:rsidRPr="0036368F">
        <w:rPr>
          <w:rFonts w:ascii="Arial" w:eastAsia="PMingLiU" w:hAnsi="Arial" w:cs="Arial"/>
          <w:b/>
          <w:bCs/>
          <w:i/>
          <w:iCs/>
        </w:rPr>
        <w:t xml:space="preserve">If introduced, UE capability signalling will target to solve issues in DL/UL configuration for overlap or neighbour spectrums </w:t>
      </w:r>
    </w:p>
    <w:p w14:paraId="4373C271" w14:textId="77777777" w:rsidR="0036368F" w:rsidRPr="0036368F" w:rsidRDefault="0036368F" w:rsidP="0036368F">
      <w:pPr>
        <w:numPr>
          <w:ilvl w:val="0"/>
          <w:numId w:val="33"/>
        </w:numPr>
        <w:spacing w:after="0"/>
        <w:jc w:val="both"/>
        <w:rPr>
          <w:rFonts w:ascii="Arial" w:eastAsia="PMingLiU" w:hAnsi="Arial" w:cs="Arial"/>
          <w:b/>
          <w:bCs/>
          <w:i/>
          <w:iCs/>
        </w:rPr>
      </w:pPr>
      <w:r w:rsidRPr="0036368F">
        <w:rPr>
          <w:rFonts w:ascii="Arial" w:eastAsia="PMingLiU" w:hAnsi="Arial" w:cs="Arial"/>
          <w:b/>
          <w:bCs/>
          <w:i/>
          <w:iCs/>
        </w:rPr>
        <w:t>The UL/DL UE support capability description should target RAN4 specification only</w:t>
      </w:r>
    </w:p>
    <w:p w14:paraId="6E487C0F" w14:textId="77777777" w:rsidR="00DD7963" w:rsidRPr="0036368F" w:rsidRDefault="00DD7963" w:rsidP="00603B3A"/>
    <w:p w14:paraId="02D608CC" w14:textId="0F78AB9A" w:rsidR="009051EC" w:rsidRDefault="000573D6" w:rsidP="00EC02A9">
      <w:pPr>
        <w:pStyle w:val="Heading1"/>
        <w:rPr>
          <w:lang w:val="en-US"/>
        </w:rPr>
      </w:pPr>
      <w:r>
        <w:rPr>
          <w:lang w:val="en-US"/>
        </w:rPr>
        <w:t>Discussion</w:t>
      </w:r>
    </w:p>
    <w:p w14:paraId="5C272F58" w14:textId="77777777" w:rsidR="00EC02A9" w:rsidRPr="0036368F" w:rsidRDefault="00EC02A9" w:rsidP="00EC02A9">
      <w:pPr>
        <w:spacing w:after="120"/>
        <w:jc w:val="both"/>
        <w:rPr>
          <w:rFonts w:ascii="Arial" w:eastAsia="PMingLiU" w:hAnsi="Arial" w:cs="Arial"/>
          <w:b/>
          <w:bCs/>
          <w:i/>
          <w:iCs/>
        </w:rPr>
      </w:pPr>
      <w:r w:rsidRPr="0036368F">
        <w:rPr>
          <w:rFonts w:ascii="Arial" w:eastAsia="PMingLiU" w:hAnsi="Arial" w:cs="Arial"/>
          <w:b/>
          <w:bCs/>
          <w:i/>
          <w:iCs/>
        </w:rPr>
        <w:t>&lt;WF1 on RF requirement for option 1 (UL in n5 only and full band support)&gt;</w:t>
      </w:r>
    </w:p>
    <w:p w14:paraId="665028A5" w14:textId="77777777" w:rsidR="00EC02A9" w:rsidRPr="0036368F" w:rsidRDefault="00EC02A9" w:rsidP="00EC02A9">
      <w:pPr>
        <w:spacing w:after="120"/>
        <w:jc w:val="both"/>
        <w:rPr>
          <w:rFonts w:ascii="Arial" w:eastAsia="PMingLiU" w:hAnsi="Arial" w:cs="Arial"/>
          <w:b/>
          <w:bCs/>
          <w:i/>
          <w:iCs/>
        </w:rPr>
      </w:pPr>
      <w:r w:rsidRPr="0036368F">
        <w:rPr>
          <w:rFonts w:ascii="Arial" w:eastAsia="PMingLiU" w:hAnsi="Arial" w:cs="Arial"/>
          <w:b/>
          <w:bCs/>
          <w:i/>
          <w:iCs/>
        </w:rPr>
        <w:t>Applicable to UEs supporting CA_n5-n8 DL and n5 UL only</w:t>
      </w:r>
    </w:p>
    <w:p w14:paraId="2C342E70" w14:textId="77777777" w:rsidR="00EC02A9" w:rsidRPr="0036368F" w:rsidRDefault="00EC02A9" w:rsidP="00EC02A9">
      <w:pPr>
        <w:spacing w:after="120"/>
        <w:jc w:val="both"/>
        <w:rPr>
          <w:rFonts w:ascii="Arial" w:eastAsia="PMingLiU" w:hAnsi="Arial" w:cs="Arial"/>
          <w:b/>
          <w:bCs/>
          <w:i/>
          <w:iCs/>
        </w:rPr>
      </w:pPr>
      <w:r w:rsidRPr="0036368F">
        <w:rPr>
          <w:rFonts w:ascii="Arial" w:eastAsia="PMingLiU" w:hAnsi="Arial" w:cs="Arial"/>
          <w:b/>
          <w:bCs/>
          <w:i/>
          <w:iCs/>
        </w:rPr>
        <w:t>Note: Option 1 is a fallback UL configuration for Option 2 and option 3 and thus the associated RF requirements are needed even if this option is down selected</w:t>
      </w:r>
    </w:p>
    <w:p w14:paraId="68E65920" w14:textId="77777777" w:rsidR="00EC02A9" w:rsidRPr="0036368F" w:rsidRDefault="00EC02A9" w:rsidP="00EC02A9">
      <w:pPr>
        <w:spacing w:after="120"/>
        <w:jc w:val="both"/>
        <w:rPr>
          <w:rFonts w:ascii="Arial" w:eastAsia="PMingLiU" w:hAnsi="Arial" w:cs="Arial"/>
          <w:b/>
          <w:bCs/>
          <w:i/>
          <w:iCs/>
        </w:rPr>
      </w:pPr>
      <w:r w:rsidRPr="0036368F">
        <w:rPr>
          <w:rFonts w:ascii="Arial" w:eastAsia="PMingLiU" w:hAnsi="Arial" w:cs="Arial"/>
          <w:b/>
          <w:bCs/>
          <w:i/>
          <w:iCs/>
        </w:rPr>
        <w:t>Based on the average of the two-antenna data provided, the following 1UL cross band MSD is specified: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889"/>
        <w:gridCol w:w="706"/>
        <w:gridCol w:w="785"/>
        <w:gridCol w:w="1493"/>
        <w:gridCol w:w="1575"/>
        <w:gridCol w:w="706"/>
        <w:gridCol w:w="785"/>
        <w:gridCol w:w="616"/>
        <w:gridCol w:w="1177"/>
      </w:tblGrid>
      <w:tr w:rsidR="00EC02A9" w:rsidRPr="0036368F" w14:paraId="4A89072B" w14:textId="77777777" w:rsidTr="00E4216A">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F603AE" w14:textId="77777777" w:rsidR="00EC02A9" w:rsidRPr="0036368F" w:rsidRDefault="00EC02A9" w:rsidP="00E4216A">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F808FE" w14:textId="77777777" w:rsidR="00EC02A9" w:rsidRPr="0036368F" w:rsidRDefault="00EC02A9" w:rsidP="00E4216A">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DEFDC" w14:textId="77777777" w:rsidR="00EC02A9" w:rsidRPr="0036368F" w:rsidRDefault="00EC02A9" w:rsidP="00E4216A">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UL F</w:t>
            </w:r>
            <w:r w:rsidRPr="0036368F">
              <w:rPr>
                <w:rFonts w:ascii="Arial" w:eastAsia="MS Mincho" w:hAnsi="Arial" w:cs="Arial"/>
                <w:sz w:val="18"/>
                <w:szCs w:val="18"/>
                <w:vertAlign w:val="subscript"/>
                <w:lang w:eastAsia="sv-SE"/>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7A0DE" w14:textId="77777777" w:rsidR="00EC02A9" w:rsidRPr="0036368F" w:rsidRDefault="00EC02A9" w:rsidP="00E4216A">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3253C" w14:textId="77777777" w:rsidR="00EC02A9" w:rsidRPr="0036368F" w:rsidRDefault="00EC02A9" w:rsidP="00E4216A">
            <w:pPr>
              <w:keepNext/>
              <w:keepLines/>
              <w:overflowPunct w:val="0"/>
              <w:autoSpaceDE w:val="0"/>
              <w:autoSpaceDN w:val="0"/>
              <w:adjustRightInd w:val="0"/>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85EA9" w14:textId="77777777" w:rsidR="00EC02A9" w:rsidRPr="0036368F" w:rsidRDefault="00EC02A9" w:rsidP="00E4216A">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480DD" w14:textId="77777777" w:rsidR="00EC02A9" w:rsidRPr="0036368F" w:rsidRDefault="00EC02A9" w:rsidP="00E4216A">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DL F</w:t>
            </w:r>
            <w:r w:rsidRPr="0036368F">
              <w:rPr>
                <w:rFonts w:ascii="Arial" w:eastAsia="MS Mincho" w:hAnsi="Arial" w:cs="Arial"/>
                <w:sz w:val="18"/>
                <w:szCs w:val="18"/>
                <w:vertAlign w:val="subscript"/>
                <w:lang w:eastAsia="sv-SE"/>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087B6" w14:textId="77777777" w:rsidR="00EC02A9" w:rsidRPr="0036368F" w:rsidRDefault="00EC02A9" w:rsidP="00E4216A">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31A67" w14:textId="77777777" w:rsidR="00EC02A9" w:rsidRPr="0036368F" w:rsidRDefault="00EC02A9" w:rsidP="00E4216A">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E88742" w14:textId="77777777" w:rsidR="00EC02A9" w:rsidRPr="0036368F" w:rsidRDefault="00EC02A9" w:rsidP="00E4216A">
            <w:pPr>
              <w:keepNext/>
              <w:keepLines/>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Cross-band</w:t>
            </w:r>
          </w:p>
          <w:p w14:paraId="1A99BE67" w14:textId="77777777" w:rsidR="00EC02A9" w:rsidRPr="0036368F" w:rsidRDefault="00EC02A9" w:rsidP="00E4216A">
            <w:pPr>
              <w:keepNext/>
              <w:keepLines/>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Interference</w:t>
            </w:r>
          </w:p>
          <w:p w14:paraId="172A3D94" w14:textId="77777777" w:rsidR="00EC02A9" w:rsidRPr="0036368F" w:rsidRDefault="00EC02A9" w:rsidP="00E4216A">
            <w:pPr>
              <w:keepNext/>
              <w:keepLines/>
              <w:overflowPunct w:val="0"/>
              <w:autoSpaceDE w:val="0"/>
              <w:autoSpaceDN w:val="0"/>
              <w:adjustRightInd w:val="0"/>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source</w:t>
            </w:r>
          </w:p>
        </w:tc>
      </w:tr>
      <w:tr w:rsidR="00EC02A9" w:rsidRPr="0036368F" w14:paraId="5407C24D" w14:textId="77777777" w:rsidTr="00E4216A">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4E380" w14:textId="77777777" w:rsidR="00EC02A9" w:rsidRPr="0036368F" w:rsidRDefault="00EC02A9" w:rsidP="00E4216A">
            <w:pPr>
              <w:spacing w:after="0"/>
              <w:rPr>
                <w:rFonts w:ascii="Arial" w:eastAsia="MS Mincho"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86809" w14:textId="77777777" w:rsidR="00EC02A9" w:rsidRPr="0036368F" w:rsidRDefault="00EC02A9" w:rsidP="00E4216A">
            <w:pPr>
              <w:spacing w:after="0"/>
              <w:rPr>
                <w:rFonts w:ascii="Arial" w:eastAsia="MS Mincho" w:hAnsi="Arial" w:cs="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BC0680" w14:textId="77777777" w:rsidR="00EC02A9" w:rsidRPr="0036368F" w:rsidRDefault="00EC02A9" w:rsidP="00E4216A">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21F30" w14:textId="77777777" w:rsidR="00EC02A9" w:rsidRPr="0036368F" w:rsidRDefault="00EC02A9" w:rsidP="00E4216A">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3413E" w14:textId="77777777" w:rsidR="00EC02A9" w:rsidRPr="0036368F" w:rsidRDefault="00EC02A9" w:rsidP="00E4216A">
            <w:pPr>
              <w:keepNext/>
              <w:keepLines/>
              <w:overflowPunct w:val="0"/>
              <w:autoSpaceDE w:val="0"/>
              <w:autoSpaceDN w:val="0"/>
              <w:adjustRightInd w:val="0"/>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AA1F8" w14:textId="77777777" w:rsidR="00EC02A9" w:rsidRPr="0036368F" w:rsidRDefault="00EC02A9" w:rsidP="00E4216A">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L</w:t>
            </w:r>
            <w:r w:rsidRPr="0036368F">
              <w:rPr>
                <w:rFonts w:ascii="Arial" w:eastAsia="MS Mincho" w:hAnsi="Arial" w:cs="Arial"/>
                <w:sz w:val="18"/>
                <w:szCs w:val="18"/>
                <w:vertAlign w:val="subscript"/>
                <w:lang w:eastAsia="sv-SE"/>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474A5" w14:textId="77777777" w:rsidR="00EC02A9" w:rsidRPr="0036368F" w:rsidRDefault="00EC02A9" w:rsidP="00E4216A">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BB7B5" w14:textId="77777777" w:rsidR="00EC02A9" w:rsidRPr="0036368F" w:rsidRDefault="00EC02A9" w:rsidP="00E4216A">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36576" w14:textId="77777777" w:rsidR="00EC02A9" w:rsidRPr="0036368F" w:rsidRDefault="00EC02A9" w:rsidP="00E4216A">
            <w:pPr>
              <w:keepNext/>
              <w:keepLines/>
              <w:overflowPunct w:val="0"/>
              <w:autoSpaceDE w:val="0"/>
              <w:autoSpaceDN w:val="0"/>
              <w:adjustRightInd w:val="0"/>
              <w:spacing w:after="0"/>
              <w:jc w:val="center"/>
              <w:rPr>
                <w:rFonts w:ascii="Arial" w:eastAsia="MS Mincho" w:hAnsi="Arial" w:cs="Arial"/>
                <w:sz w:val="18"/>
                <w:szCs w:val="18"/>
                <w:lang w:eastAsia="en-GB"/>
              </w:rPr>
            </w:pPr>
            <w:r w:rsidRPr="0036368F">
              <w:rPr>
                <w:rFonts w:ascii="Arial" w:eastAsia="MS Mincho" w:hAnsi="Arial" w:cs="Arial"/>
                <w:sz w:val="18"/>
                <w:szCs w:val="18"/>
                <w:lang w:eastAsia="sv-SE"/>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81704" w14:textId="77777777" w:rsidR="00EC02A9" w:rsidRPr="0036368F" w:rsidRDefault="00EC02A9" w:rsidP="00E4216A">
            <w:pPr>
              <w:spacing w:after="0"/>
              <w:rPr>
                <w:rFonts w:ascii="Arial" w:eastAsia="MS Mincho" w:hAnsi="Arial" w:cs="Arial"/>
                <w:sz w:val="18"/>
                <w:szCs w:val="18"/>
                <w:lang w:eastAsia="zh-CN"/>
              </w:rPr>
            </w:pPr>
          </w:p>
        </w:tc>
      </w:tr>
      <w:tr w:rsidR="00EC02A9" w:rsidRPr="0036368F" w14:paraId="03B7722C" w14:textId="77777777" w:rsidTr="00E4216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B5F99C" w14:textId="77777777" w:rsidR="00EC02A9" w:rsidRPr="0036368F" w:rsidRDefault="00EC02A9" w:rsidP="00E4216A">
            <w:pPr>
              <w:keepNext/>
              <w:keepLines/>
              <w:overflowPunct w:val="0"/>
              <w:autoSpaceDE w:val="0"/>
              <w:autoSpaceDN w:val="0"/>
              <w:adjustRightInd w:val="0"/>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5B642" w14:textId="77777777" w:rsidR="00EC02A9" w:rsidRPr="0036368F" w:rsidRDefault="00EC02A9" w:rsidP="00E4216A">
            <w:pPr>
              <w:keepNext/>
              <w:keepLines/>
              <w:overflowPunct w:val="0"/>
              <w:autoSpaceDE w:val="0"/>
              <w:autoSpaceDN w:val="0"/>
              <w:adjustRightInd w:val="0"/>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DBAA0" w14:textId="77777777" w:rsidR="00EC02A9" w:rsidRPr="0036368F" w:rsidRDefault="00EC02A9" w:rsidP="00E4216A">
            <w:pPr>
              <w:keepNext/>
              <w:keepLines/>
              <w:overflowPunct w:val="0"/>
              <w:autoSpaceDE w:val="0"/>
              <w:autoSpaceDN w:val="0"/>
              <w:adjustRightInd w:val="0"/>
              <w:spacing w:after="0"/>
              <w:jc w:val="center"/>
              <w:rPr>
                <w:rFonts w:ascii="Arial" w:eastAsia="MS Mincho" w:hAnsi="Arial" w:cs="Arial"/>
                <w:bCs/>
                <w:sz w:val="18"/>
                <w:szCs w:val="18"/>
                <w:lang w:eastAsia="zh-CN"/>
              </w:rPr>
            </w:pPr>
            <w:r w:rsidRPr="0036368F">
              <w:rPr>
                <w:rFonts w:ascii="Arial" w:eastAsia="MS Mincho" w:hAnsi="Arial" w:cs="Arial"/>
                <w:bCs/>
                <w:sz w:val="18"/>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0D4BE4" w14:textId="77777777" w:rsidR="00EC02A9" w:rsidRPr="0036368F" w:rsidRDefault="00EC02A9" w:rsidP="00E4216A">
            <w:pPr>
              <w:keepNext/>
              <w:keepLines/>
              <w:overflowPunct w:val="0"/>
              <w:autoSpaceDE w:val="0"/>
              <w:autoSpaceDN w:val="0"/>
              <w:adjustRightInd w:val="0"/>
              <w:spacing w:after="0"/>
              <w:jc w:val="center"/>
              <w:rPr>
                <w:rFonts w:ascii="Arial" w:eastAsia="MS Mincho" w:hAnsi="Arial" w:cs="Arial"/>
                <w:bCs/>
                <w:sz w:val="18"/>
                <w:szCs w:val="18"/>
                <w:lang w:eastAsia="zh-CN"/>
              </w:rPr>
            </w:pPr>
            <w:r w:rsidRPr="0036368F">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53368" w14:textId="77777777" w:rsidR="00EC02A9" w:rsidRPr="0036368F" w:rsidRDefault="00EC02A9" w:rsidP="00E4216A">
            <w:pPr>
              <w:keepNext/>
              <w:keepLines/>
              <w:overflowPunct w:val="0"/>
              <w:autoSpaceDE w:val="0"/>
              <w:autoSpaceDN w:val="0"/>
              <w:adjustRightInd w:val="0"/>
              <w:spacing w:after="0"/>
              <w:jc w:val="center"/>
              <w:rPr>
                <w:rFonts w:ascii="Arial" w:eastAsia="MS Mincho" w:hAnsi="Arial" w:cs="Arial"/>
                <w:bCs/>
                <w:sz w:val="18"/>
                <w:szCs w:val="18"/>
                <w:lang w:eastAsia="zh-CN"/>
              </w:rPr>
            </w:pPr>
            <w:r w:rsidRPr="0036368F">
              <w:rPr>
                <w:rFonts w:ascii="Arial" w:eastAsia="MS Mincho"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3204DB" w14:textId="77777777" w:rsidR="00EC02A9" w:rsidRPr="0036368F" w:rsidRDefault="00EC02A9" w:rsidP="00E4216A">
            <w:pPr>
              <w:keepNext/>
              <w:keepLines/>
              <w:overflowPunct w:val="0"/>
              <w:autoSpaceDE w:val="0"/>
              <w:autoSpaceDN w:val="0"/>
              <w:adjustRightInd w:val="0"/>
              <w:spacing w:after="0"/>
              <w:jc w:val="center"/>
              <w:rPr>
                <w:rFonts w:ascii="Arial" w:eastAsia="MS Mincho" w:hAnsi="Arial" w:cs="Arial"/>
                <w:bCs/>
                <w:sz w:val="18"/>
                <w:szCs w:val="18"/>
                <w:lang w:eastAsia="zh-CN"/>
              </w:rPr>
            </w:pPr>
            <w:r w:rsidRPr="0036368F">
              <w:rPr>
                <w:rFonts w:ascii="Arial" w:eastAsia="MS Mincho" w:hAnsi="Arial" w:cs="Arial"/>
                <w:bCs/>
                <w:sz w:val="18"/>
                <w:szCs w:val="18"/>
                <w:lang w:eastAsia="zh-CN"/>
              </w:rPr>
              <w:t>25 (</w:t>
            </w:r>
            <w:proofErr w:type="spellStart"/>
            <w:r w:rsidRPr="0036368F">
              <w:rPr>
                <w:rFonts w:ascii="Arial" w:eastAsia="MS Mincho" w:hAnsi="Arial" w:cs="Arial"/>
                <w:bCs/>
                <w:sz w:val="18"/>
                <w:szCs w:val="18"/>
                <w:lang w:eastAsia="zh-CN"/>
              </w:rPr>
              <w:t>RBstart</w:t>
            </w:r>
            <w:proofErr w:type="spellEnd"/>
            <w:r w:rsidRPr="0036368F">
              <w:rPr>
                <w:rFonts w:ascii="Arial" w:eastAsia="MS Mincho"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12ADC" w14:textId="77777777" w:rsidR="00EC02A9" w:rsidRPr="0036368F" w:rsidRDefault="00EC02A9" w:rsidP="00E4216A">
            <w:pPr>
              <w:keepNext/>
              <w:keepLines/>
              <w:widowControl w:val="0"/>
              <w:overflowPunct w:val="0"/>
              <w:autoSpaceDE w:val="0"/>
              <w:autoSpaceDN w:val="0"/>
              <w:adjustRightInd w:val="0"/>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0629F0" w14:textId="77777777" w:rsidR="00EC02A9" w:rsidRPr="0036368F" w:rsidRDefault="00EC02A9" w:rsidP="00E4216A">
            <w:pPr>
              <w:keepNext/>
              <w:keepLines/>
              <w:widowControl w:val="0"/>
              <w:overflowPunct w:val="0"/>
              <w:autoSpaceDE w:val="0"/>
              <w:autoSpaceDN w:val="0"/>
              <w:adjustRightInd w:val="0"/>
              <w:spacing w:after="0"/>
              <w:jc w:val="center"/>
              <w:rPr>
                <w:rFonts w:ascii="Arial" w:eastAsia="DengXian" w:hAnsi="Arial" w:cs="Arial"/>
                <w:bCs/>
                <w:sz w:val="18"/>
                <w:szCs w:val="18"/>
                <w:lang w:eastAsia="zh-CN"/>
              </w:rPr>
            </w:pPr>
            <w:r w:rsidRPr="0036368F">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83CB3B" w14:textId="77777777" w:rsidR="00EC02A9" w:rsidRPr="0036368F" w:rsidRDefault="00EC02A9" w:rsidP="00E4216A">
            <w:pPr>
              <w:keepNext/>
              <w:keepLines/>
              <w:overflowPunct w:val="0"/>
              <w:autoSpaceDE w:val="0"/>
              <w:autoSpaceDN w:val="0"/>
              <w:adjustRightInd w:val="0"/>
              <w:spacing w:after="0"/>
              <w:jc w:val="center"/>
              <w:rPr>
                <w:rFonts w:ascii="Arial" w:eastAsia="MS Mincho" w:hAnsi="Arial" w:cs="Arial"/>
                <w:bCs/>
                <w:sz w:val="18"/>
                <w:szCs w:val="18"/>
                <w:lang w:eastAsia="zh-CN"/>
              </w:rPr>
            </w:pPr>
            <w:r w:rsidRPr="0036368F">
              <w:rPr>
                <w:rFonts w:ascii="Arial" w:eastAsia="MS Mincho" w:hAnsi="Arial" w:cs="Arial"/>
                <w:bCs/>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877C4" w14:textId="77777777" w:rsidR="00EC02A9" w:rsidRPr="0036368F" w:rsidRDefault="00EC02A9" w:rsidP="00E4216A">
            <w:pPr>
              <w:keepNext/>
              <w:keepLines/>
              <w:overflowPunct w:val="0"/>
              <w:autoSpaceDE w:val="0"/>
              <w:autoSpaceDN w:val="0"/>
              <w:adjustRightInd w:val="0"/>
              <w:spacing w:after="0"/>
              <w:jc w:val="center"/>
              <w:rPr>
                <w:rFonts w:ascii="Arial" w:eastAsia="MS Mincho" w:hAnsi="Arial" w:cs="Arial"/>
                <w:bCs/>
                <w:sz w:val="18"/>
                <w:szCs w:val="18"/>
                <w:lang w:eastAsia="zh-CN"/>
              </w:rPr>
            </w:pPr>
            <w:r w:rsidRPr="0036368F">
              <w:rPr>
                <w:rFonts w:ascii="Arial" w:eastAsia="MS Mincho" w:hAnsi="Arial" w:cs="Arial"/>
                <w:bCs/>
                <w:sz w:val="18"/>
                <w:szCs w:val="18"/>
                <w:lang w:eastAsia="zh-CN"/>
              </w:rPr>
              <w:t>&gt;ACLR2</w:t>
            </w:r>
          </w:p>
        </w:tc>
      </w:tr>
    </w:tbl>
    <w:p w14:paraId="49418F4E" w14:textId="2FA3BEE7" w:rsidR="00C90AA8" w:rsidRDefault="00C90AA8" w:rsidP="000573D6">
      <w:pPr>
        <w:rPr>
          <w:u w:val="single"/>
          <w:lang w:val="en-US"/>
        </w:rPr>
      </w:pPr>
    </w:p>
    <w:p w14:paraId="37DF713F" w14:textId="77C9AA42" w:rsidR="00EC02A9" w:rsidRDefault="005E1F9F" w:rsidP="000573D6">
      <w:pPr>
        <w:rPr>
          <w:lang w:val="en-US"/>
        </w:rPr>
      </w:pPr>
      <w:r>
        <w:rPr>
          <w:lang w:val="en-US"/>
        </w:rPr>
        <w:t>We did further analysis after next meeting regarding n5 filter performance</w:t>
      </w:r>
      <w:r w:rsidR="0058228C">
        <w:rPr>
          <w:lang w:val="en-US"/>
        </w:rPr>
        <w:t>, and as a result we improved some parameters</w:t>
      </w:r>
      <w:r w:rsidR="000D2BB3">
        <w:rPr>
          <w:lang w:val="en-US"/>
        </w:rPr>
        <w:t xml:space="preserve"> a bit, resulting in a bit smaller MSD than what we showed in RAN4#107.</w:t>
      </w:r>
    </w:p>
    <w:p w14:paraId="0E959014" w14:textId="6C2611BD" w:rsidR="000D2BB3" w:rsidRDefault="005B3398" w:rsidP="005B3398">
      <w:pPr>
        <w:jc w:val="center"/>
        <w:rPr>
          <w:lang w:val="en-US"/>
        </w:rPr>
      </w:pPr>
      <w:r w:rsidRPr="005B3398">
        <w:rPr>
          <w:noProof/>
        </w:rPr>
        <w:drawing>
          <wp:inline distT="0" distB="0" distL="0" distR="0" wp14:anchorId="17296CE7" wp14:editId="1CE69300">
            <wp:extent cx="3048000" cy="3819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8000" cy="3819525"/>
                    </a:xfrm>
                    <a:prstGeom prst="rect">
                      <a:avLst/>
                    </a:prstGeom>
                    <a:noFill/>
                    <a:ln>
                      <a:noFill/>
                    </a:ln>
                  </pic:spPr>
                </pic:pic>
              </a:graphicData>
            </a:graphic>
          </wp:inline>
        </w:drawing>
      </w:r>
    </w:p>
    <w:p w14:paraId="0B836079" w14:textId="4E404819" w:rsidR="005B3398" w:rsidRDefault="005331EF" w:rsidP="005B3398">
      <w:pPr>
        <w:rPr>
          <w:lang w:val="en-US"/>
        </w:rPr>
      </w:pPr>
      <w:r>
        <w:rPr>
          <w:lang w:val="en-US"/>
        </w:rPr>
        <w:t>If this new analysis is accounted, the average MSD would drop a bit from [</w:t>
      </w:r>
      <w:proofErr w:type="gramStart"/>
      <w:r>
        <w:rPr>
          <w:lang w:val="en-US"/>
        </w:rPr>
        <w:t>2.8]</w:t>
      </w:r>
      <w:proofErr w:type="spellStart"/>
      <w:r w:rsidR="00264477">
        <w:rPr>
          <w:lang w:val="en-US"/>
        </w:rPr>
        <w:t>dB</w:t>
      </w:r>
      <w:proofErr w:type="gramEnd"/>
      <w:r w:rsidR="00264477">
        <w:rPr>
          <w:lang w:val="en-US"/>
        </w:rPr>
        <w:t>.</w:t>
      </w:r>
      <w:proofErr w:type="spellEnd"/>
    </w:p>
    <w:p w14:paraId="131AB5FC" w14:textId="0DD3707A" w:rsidR="005A0A4B" w:rsidRDefault="005A0A4B" w:rsidP="005B3398">
      <w:pPr>
        <w:rPr>
          <w:lang w:val="en-US"/>
        </w:rPr>
      </w:pPr>
      <w:r w:rsidRPr="00F36ED4">
        <w:rPr>
          <w:b/>
          <w:bCs/>
          <w:lang w:val="en-US"/>
        </w:rPr>
        <w:t>Proposal 1</w:t>
      </w:r>
      <w:r>
        <w:rPr>
          <w:lang w:val="en-US"/>
        </w:rPr>
        <w:t xml:space="preserve">: </w:t>
      </w:r>
      <w:r w:rsidR="001912FC">
        <w:rPr>
          <w:lang w:val="en-US"/>
        </w:rPr>
        <w:t>Use updated analysis when calculating the MSD</w:t>
      </w:r>
      <w:r w:rsidR="00601FE2">
        <w:rPr>
          <w:lang w:val="en-US"/>
        </w:rPr>
        <w:t xml:space="preserve"> for n5</w:t>
      </w:r>
      <w:r w:rsidR="00265A1F">
        <w:rPr>
          <w:lang w:val="en-US"/>
        </w:rPr>
        <w:t xml:space="preserve">, as it results slightly lower average value </w:t>
      </w:r>
      <w:r w:rsidR="00F36ED4">
        <w:rPr>
          <w:lang w:val="en-US"/>
        </w:rPr>
        <w:t>than [</w:t>
      </w:r>
      <w:proofErr w:type="gramStart"/>
      <w:r w:rsidR="00F36ED4">
        <w:rPr>
          <w:lang w:val="en-US"/>
        </w:rPr>
        <w:t>2.8]</w:t>
      </w:r>
      <w:proofErr w:type="spellStart"/>
      <w:r w:rsidR="00F36ED4">
        <w:rPr>
          <w:lang w:val="en-US"/>
        </w:rPr>
        <w:t>dB</w:t>
      </w:r>
      <w:proofErr w:type="gramEnd"/>
      <w:r w:rsidR="00F36ED4">
        <w:rPr>
          <w:lang w:val="en-US"/>
        </w:rPr>
        <w:t>.</w:t>
      </w:r>
      <w:proofErr w:type="spellEnd"/>
    </w:p>
    <w:p w14:paraId="488E3404" w14:textId="77777777" w:rsidR="007362B9" w:rsidRPr="0036368F" w:rsidRDefault="007362B9" w:rsidP="007362B9">
      <w:pPr>
        <w:spacing w:after="120"/>
        <w:jc w:val="both"/>
        <w:rPr>
          <w:rFonts w:ascii="Arial" w:eastAsia="PMingLiU" w:hAnsi="Arial" w:cs="Arial"/>
          <w:b/>
          <w:bCs/>
          <w:i/>
          <w:iCs/>
        </w:rPr>
      </w:pPr>
      <w:r w:rsidRPr="0036368F">
        <w:rPr>
          <w:rFonts w:ascii="Arial" w:eastAsia="PMingLiU" w:hAnsi="Arial" w:cs="Arial"/>
          <w:b/>
          <w:bCs/>
          <w:i/>
          <w:iCs/>
        </w:rPr>
        <w:t>&lt;WF2 on RF requirement for option 2 (non-concurrent n8 UL and n5 DL and full band support &gt;</w:t>
      </w:r>
    </w:p>
    <w:p w14:paraId="126E54AC" w14:textId="77777777" w:rsidR="007362B9" w:rsidRPr="0036368F" w:rsidRDefault="007362B9" w:rsidP="007362B9">
      <w:pPr>
        <w:spacing w:after="120"/>
        <w:jc w:val="both"/>
        <w:rPr>
          <w:rFonts w:ascii="Arial" w:eastAsia="PMingLiU" w:hAnsi="Arial" w:cs="Arial"/>
          <w:b/>
          <w:bCs/>
          <w:i/>
          <w:iCs/>
        </w:rPr>
      </w:pPr>
      <w:r w:rsidRPr="0036368F">
        <w:rPr>
          <w:rFonts w:ascii="Arial" w:eastAsia="PMingLiU" w:hAnsi="Arial" w:cs="Arial"/>
          <w:b/>
          <w:bCs/>
          <w:i/>
          <w:iCs/>
        </w:rPr>
        <w:t>Applicable to UEs supporting n5 DL and CA_n5-n8 UL or CA_n5-n8 DL and n5 UL</w:t>
      </w:r>
    </w:p>
    <w:p w14:paraId="2DB30E72" w14:textId="77777777" w:rsidR="007362B9" w:rsidRPr="0036368F" w:rsidRDefault="007362B9" w:rsidP="007362B9">
      <w:pPr>
        <w:spacing w:after="120"/>
        <w:jc w:val="both"/>
        <w:rPr>
          <w:rFonts w:ascii="Arial" w:eastAsia="PMingLiU" w:hAnsi="Arial" w:cs="Arial"/>
          <w:b/>
          <w:bCs/>
          <w:i/>
          <w:iCs/>
        </w:rPr>
      </w:pPr>
      <w:r w:rsidRPr="0036368F">
        <w:rPr>
          <w:rFonts w:ascii="Arial" w:eastAsia="PMingLiU" w:hAnsi="Arial" w:cs="Arial"/>
          <w:b/>
          <w:bCs/>
          <w:i/>
          <w:iCs/>
        </w:rPr>
        <w:t>The following 2UL IMD3 MSD is specified pending RAN2 feasibility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862"/>
        <w:gridCol w:w="706"/>
        <w:gridCol w:w="989"/>
        <w:gridCol w:w="1590"/>
        <w:gridCol w:w="795"/>
        <w:gridCol w:w="616"/>
        <w:gridCol w:w="1185"/>
        <w:gridCol w:w="827"/>
      </w:tblGrid>
      <w:tr w:rsidR="007362B9" w:rsidRPr="0036368F" w14:paraId="406B4E04" w14:textId="77777777" w:rsidTr="00E4216A">
        <w:trPr>
          <w:trHeight w:val="60"/>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493DFB96" w14:textId="77777777" w:rsidR="007362B9" w:rsidRPr="0036368F" w:rsidRDefault="007362B9" w:rsidP="00E4216A">
            <w:pPr>
              <w:overflowPunct w:val="0"/>
              <w:autoSpaceDE w:val="0"/>
              <w:autoSpaceDN w:val="0"/>
              <w:adjustRightInd w:val="0"/>
              <w:spacing w:after="0"/>
              <w:jc w:val="center"/>
              <w:rPr>
                <w:rFonts w:ascii="Arial" w:hAnsi="Arial" w:cs="Arial"/>
                <w:b/>
                <w:bCs/>
                <w:color w:val="000000"/>
                <w:sz w:val="18"/>
                <w:szCs w:val="18"/>
                <w:lang w:val="en-US" w:eastAsia="en-GB"/>
              </w:rPr>
            </w:pPr>
            <w:r w:rsidRPr="0036368F">
              <w:rPr>
                <w:rFonts w:ascii="Arial" w:eastAsia="PMingLiU" w:hAnsi="Arial" w:cs="Arial"/>
                <w:b/>
                <w:bCs/>
                <w:color w:val="000000"/>
                <w:sz w:val="18"/>
                <w:szCs w:val="18"/>
              </w:rPr>
              <w:t>Band / Channel bandwidth / N</w:t>
            </w:r>
            <w:r w:rsidRPr="0036368F">
              <w:rPr>
                <w:rFonts w:ascii="Arial" w:eastAsia="PMingLiU" w:hAnsi="Arial" w:cs="Arial"/>
                <w:b/>
                <w:bCs/>
                <w:color w:val="000000"/>
                <w:sz w:val="18"/>
                <w:szCs w:val="18"/>
                <w:vertAlign w:val="subscript"/>
              </w:rPr>
              <w:t>RB</w:t>
            </w:r>
            <w:r w:rsidRPr="0036368F">
              <w:rPr>
                <w:rFonts w:ascii="Arial" w:eastAsia="PMingLiU" w:hAnsi="Arial" w:cs="Arial"/>
                <w:b/>
                <w:bCs/>
                <w:color w:val="000000"/>
                <w:sz w:val="18"/>
                <w:szCs w:val="18"/>
              </w:rPr>
              <w:t xml:space="preserve"> / Duplex mode</w:t>
            </w:r>
          </w:p>
        </w:tc>
        <w:tc>
          <w:tcPr>
            <w:tcW w:w="0" w:type="auto"/>
            <w:tcBorders>
              <w:top w:val="single" w:sz="4" w:space="0" w:color="auto"/>
              <w:left w:val="single" w:sz="4" w:space="0" w:color="auto"/>
              <w:bottom w:val="nil"/>
              <w:right w:val="single" w:sz="4" w:space="0" w:color="auto"/>
            </w:tcBorders>
            <w:vAlign w:val="center"/>
            <w:hideMark/>
          </w:tcPr>
          <w:p w14:paraId="69E990F7" w14:textId="77777777" w:rsidR="007362B9" w:rsidRPr="0036368F" w:rsidRDefault="007362B9" w:rsidP="00E4216A">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 xml:space="preserve">Source </w:t>
            </w:r>
          </w:p>
        </w:tc>
      </w:tr>
      <w:tr w:rsidR="007362B9" w:rsidRPr="0036368F" w14:paraId="55837739" w14:textId="77777777" w:rsidTr="00E4216A">
        <w:trPr>
          <w:trHeight w:val="6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9CB3B6" w14:textId="77777777" w:rsidR="007362B9" w:rsidRPr="0036368F" w:rsidRDefault="007362B9" w:rsidP="00E4216A">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lang w:eastAsia="ja-JP"/>
              </w:rPr>
              <w:t>NR CA band combination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A73929" w14:textId="77777777" w:rsidR="007362B9" w:rsidRPr="0036368F" w:rsidRDefault="007362B9" w:rsidP="00E4216A">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lang w:eastAsia="ja-JP"/>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8D766" w14:textId="77777777" w:rsidR="007362B9" w:rsidRPr="0036368F" w:rsidRDefault="007362B9" w:rsidP="00E4216A">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UL F</w:t>
            </w:r>
            <w:r w:rsidRPr="0036368F">
              <w:rPr>
                <w:rFonts w:ascii="Arial" w:eastAsia="PMingLiU"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C4769" w14:textId="77777777" w:rsidR="007362B9" w:rsidRPr="0036368F" w:rsidRDefault="007362B9" w:rsidP="00E4216A">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UL/DL BW</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2CC5B71" w14:textId="77777777" w:rsidR="007362B9" w:rsidRPr="0036368F" w:rsidRDefault="007362B9" w:rsidP="00E4216A">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UL</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44DCBECA" w14:textId="77777777" w:rsidR="007362B9" w:rsidRPr="0036368F" w:rsidRDefault="007362B9" w:rsidP="00E4216A">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DL F</w:t>
            </w:r>
            <w:r w:rsidRPr="0036368F">
              <w:rPr>
                <w:rFonts w:ascii="Arial" w:eastAsia="PMingLiU" w:hAnsi="Arial" w:cs="Arial"/>
                <w:b/>
                <w:bCs/>
                <w:color w:val="000000"/>
                <w:sz w:val="18"/>
                <w:szCs w:val="18"/>
                <w:vertAlign w:val="subscript"/>
              </w:rPr>
              <w:t>c</w:t>
            </w:r>
            <w:r w:rsidRPr="0036368F">
              <w:rPr>
                <w:rFonts w:ascii="Arial" w:eastAsia="PMingLiU" w:hAnsi="Arial" w:cs="Arial"/>
                <w:b/>
                <w:bCs/>
                <w:color w:val="000000"/>
                <w:sz w:val="18"/>
                <w:szCs w:val="18"/>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022D3" w14:textId="77777777" w:rsidR="007362B9" w:rsidRPr="0036368F" w:rsidRDefault="007362B9" w:rsidP="00E4216A">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94D185" w14:textId="77777777" w:rsidR="007362B9" w:rsidRPr="0036368F" w:rsidRDefault="007362B9" w:rsidP="00E4216A">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Duplex mode</w:t>
            </w:r>
          </w:p>
        </w:tc>
        <w:tc>
          <w:tcPr>
            <w:tcW w:w="0" w:type="auto"/>
            <w:vMerge w:val="restart"/>
            <w:tcBorders>
              <w:top w:val="nil"/>
              <w:left w:val="single" w:sz="4" w:space="0" w:color="auto"/>
              <w:bottom w:val="single" w:sz="4" w:space="0" w:color="auto"/>
              <w:right w:val="single" w:sz="4" w:space="0" w:color="auto"/>
            </w:tcBorders>
            <w:vAlign w:val="center"/>
            <w:hideMark/>
          </w:tcPr>
          <w:p w14:paraId="07369F21" w14:textId="77777777" w:rsidR="007362B9" w:rsidRPr="0036368F" w:rsidRDefault="007362B9" w:rsidP="00E4216A">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of IMD</w:t>
            </w:r>
          </w:p>
        </w:tc>
      </w:tr>
      <w:tr w:rsidR="007362B9" w:rsidRPr="0036368F" w14:paraId="747BF700" w14:textId="77777777" w:rsidTr="00E4216A">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1B56D" w14:textId="77777777" w:rsidR="007362B9" w:rsidRPr="0036368F" w:rsidRDefault="007362B9" w:rsidP="00E4216A">
            <w:pPr>
              <w:spacing w:after="0"/>
              <w:rPr>
                <w:rFonts w:ascii="Arial" w:hAnsi="Arial" w:cs="Arial"/>
                <w:b/>
                <w:bCs/>
                <w:color w:val="000000"/>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9E9C5" w14:textId="77777777" w:rsidR="007362B9" w:rsidRPr="0036368F" w:rsidRDefault="007362B9" w:rsidP="00E4216A">
            <w:pPr>
              <w:spacing w:after="0"/>
              <w:rPr>
                <w:rFonts w:ascii="Arial" w:hAnsi="Arial" w:cs="Arial"/>
                <w:b/>
                <w:bCs/>
                <w:color w:val="000000"/>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29F5DE" w14:textId="77777777" w:rsidR="007362B9" w:rsidRPr="0036368F" w:rsidRDefault="007362B9" w:rsidP="00E4216A">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lang w:val="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A348A" w14:textId="77777777" w:rsidR="007362B9" w:rsidRPr="0036368F" w:rsidRDefault="007362B9" w:rsidP="00E4216A">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lang w:val="en-US"/>
              </w:rPr>
              <w:t>(MHz)</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74E8BBD" w14:textId="77777777" w:rsidR="007362B9" w:rsidRPr="0036368F" w:rsidRDefault="007362B9" w:rsidP="00E4216A">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lang w:val="en-US"/>
              </w:rPr>
              <w:t>C</w:t>
            </w:r>
            <w:r w:rsidRPr="0036368F">
              <w:rPr>
                <w:rFonts w:ascii="Arial" w:eastAsia="PMingLiU" w:hAnsi="Arial" w:cs="Arial"/>
                <w:b/>
                <w:bCs/>
                <w:color w:val="000000"/>
                <w:sz w:val="18"/>
                <w:szCs w:val="18"/>
                <w:vertAlign w:val="subscript"/>
                <w:lang w:val="en-US"/>
              </w:rPr>
              <w:t>LRB</w:t>
            </w: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1B53CA4C" w14:textId="77777777" w:rsidR="007362B9" w:rsidRPr="0036368F" w:rsidRDefault="007362B9" w:rsidP="00E4216A">
            <w:pPr>
              <w:spacing w:after="0"/>
              <w:rPr>
                <w:rFonts w:ascii="Arial" w:hAnsi="Arial" w:cs="Arial"/>
                <w:b/>
                <w:bCs/>
                <w:color w:val="000000"/>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848A2A" w14:textId="77777777" w:rsidR="007362B9" w:rsidRPr="0036368F" w:rsidRDefault="007362B9" w:rsidP="00E4216A">
            <w:pPr>
              <w:overflowPunct w:val="0"/>
              <w:autoSpaceDE w:val="0"/>
              <w:autoSpaceDN w:val="0"/>
              <w:adjustRightInd w:val="0"/>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lang w:val="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5752E" w14:textId="77777777" w:rsidR="007362B9" w:rsidRPr="0036368F" w:rsidRDefault="007362B9" w:rsidP="00E4216A">
            <w:pPr>
              <w:spacing w:after="0"/>
              <w:rPr>
                <w:rFonts w:ascii="Arial" w:hAnsi="Arial" w:cs="Arial"/>
                <w:b/>
                <w:bCs/>
                <w:color w:val="000000"/>
                <w:sz w:val="18"/>
                <w:szCs w:val="18"/>
                <w:lang w:val="en-US"/>
              </w:rPr>
            </w:pPr>
          </w:p>
        </w:tc>
        <w:tc>
          <w:tcPr>
            <w:tcW w:w="0" w:type="auto"/>
            <w:vMerge/>
            <w:tcBorders>
              <w:top w:val="nil"/>
              <w:left w:val="single" w:sz="4" w:space="0" w:color="auto"/>
              <w:bottom w:val="single" w:sz="4" w:space="0" w:color="auto"/>
              <w:right w:val="single" w:sz="4" w:space="0" w:color="auto"/>
            </w:tcBorders>
            <w:vAlign w:val="center"/>
            <w:hideMark/>
          </w:tcPr>
          <w:p w14:paraId="3F5D2C5E" w14:textId="77777777" w:rsidR="007362B9" w:rsidRPr="0036368F" w:rsidRDefault="007362B9" w:rsidP="00E4216A">
            <w:pPr>
              <w:spacing w:after="0"/>
              <w:rPr>
                <w:rFonts w:ascii="Arial" w:hAnsi="Arial" w:cs="Arial"/>
                <w:b/>
                <w:bCs/>
                <w:color w:val="000000"/>
                <w:sz w:val="18"/>
                <w:szCs w:val="18"/>
                <w:lang w:val="en-US"/>
              </w:rPr>
            </w:pPr>
          </w:p>
        </w:tc>
      </w:tr>
      <w:tr w:rsidR="007362B9" w:rsidRPr="0036368F" w14:paraId="5BD58E82" w14:textId="77777777" w:rsidTr="00E4216A">
        <w:trPr>
          <w:trHeight w:val="70"/>
          <w:jc w:val="center"/>
        </w:trPr>
        <w:tc>
          <w:tcPr>
            <w:tcW w:w="0" w:type="auto"/>
            <w:tcBorders>
              <w:top w:val="single" w:sz="4" w:space="0" w:color="auto"/>
              <w:left w:val="single" w:sz="4" w:space="0" w:color="auto"/>
              <w:bottom w:val="nil"/>
              <w:right w:val="single" w:sz="4" w:space="0" w:color="auto"/>
            </w:tcBorders>
            <w:vAlign w:val="center"/>
            <w:hideMark/>
          </w:tcPr>
          <w:p w14:paraId="52BFA792" w14:textId="77777777" w:rsidR="007362B9" w:rsidRPr="0036368F" w:rsidRDefault="007362B9" w:rsidP="00E4216A">
            <w:pPr>
              <w:overflowPunct w:val="0"/>
              <w:autoSpaceDE w:val="0"/>
              <w:autoSpaceDN w:val="0"/>
              <w:adjustRightInd w:val="0"/>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CA_n5-n8</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C6D86" w14:textId="77777777" w:rsidR="007362B9" w:rsidRPr="0036368F" w:rsidRDefault="007362B9" w:rsidP="00E4216A">
            <w:pPr>
              <w:overflowPunct w:val="0"/>
              <w:autoSpaceDE w:val="0"/>
              <w:autoSpaceDN w:val="0"/>
              <w:adjustRightInd w:val="0"/>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26D38" w14:textId="77777777" w:rsidR="007362B9" w:rsidRPr="0036368F" w:rsidRDefault="007362B9" w:rsidP="00E4216A">
            <w:pPr>
              <w:overflowPunct w:val="0"/>
              <w:autoSpaceDE w:val="0"/>
              <w:autoSpaceDN w:val="0"/>
              <w:adjustRightInd w:val="0"/>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845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4D863" w14:textId="77777777" w:rsidR="007362B9" w:rsidRPr="0036368F" w:rsidRDefault="007362B9" w:rsidP="00E4216A">
            <w:pPr>
              <w:overflowPunct w:val="0"/>
              <w:autoSpaceDE w:val="0"/>
              <w:autoSpaceDN w:val="0"/>
              <w:adjustRightInd w:val="0"/>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E5DF5AD" w14:textId="77777777" w:rsidR="007362B9" w:rsidRPr="0036368F" w:rsidRDefault="007362B9" w:rsidP="00E4216A">
            <w:pPr>
              <w:overflowPunct w:val="0"/>
              <w:autoSpaceDE w:val="0"/>
              <w:autoSpaceDN w:val="0"/>
              <w:adjustRightInd w:val="0"/>
              <w:spacing w:after="0"/>
              <w:jc w:val="center"/>
              <w:rPr>
                <w:rFonts w:ascii="Arial" w:hAnsi="Arial" w:cs="Arial"/>
                <w:color w:val="000000"/>
                <w:sz w:val="18"/>
                <w:szCs w:val="18"/>
                <w:lang w:val="en-US" w:eastAsia="zh-CN"/>
              </w:rPr>
            </w:pPr>
            <w:r w:rsidRPr="0036368F">
              <w:rPr>
                <w:rFonts w:ascii="Arial" w:eastAsia="MS Mincho" w:hAnsi="Arial" w:cs="Arial"/>
                <w:bCs/>
                <w:sz w:val="18"/>
                <w:szCs w:val="18"/>
                <w:lang w:eastAsia="zh-CN"/>
              </w:rPr>
              <w:t>25 (</w:t>
            </w:r>
            <w:proofErr w:type="spellStart"/>
            <w:r w:rsidRPr="0036368F">
              <w:rPr>
                <w:rFonts w:ascii="Arial" w:eastAsia="MS Mincho" w:hAnsi="Arial" w:cs="Arial"/>
                <w:bCs/>
                <w:sz w:val="18"/>
                <w:szCs w:val="18"/>
                <w:lang w:eastAsia="zh-CN"/>
              </w:rPr>
              <w:t>RBstart</w:t>
            </w:r>
            <w:proofErr w:type="spellEnd"/>
            <w:r w:rsidRPr="0036368F">
              <w:rPr>
                <w:rFonts w:ascii="Arial" w:eastAsia="MS Mincho" w:hAnsi="Arial" w:cs="Arial"/>
                <w:bCs/>
                <w:sz w:val="18"/>
                <w:szCs w:val="18"/>
                <w:lang w:eastAsia="zh-CN"/>
              </w:rPr>
              <w:t>=0)</w:t>
            </w:r>
          </w:p>
        </w:tc>
        <w:tc>
          <w:tcPr>
            <w:tcW w:w="795" w:type="dxa"/>
            <w:tcBorders>
              <w:top w:val="single" w:sz="4" w:space="0" w:color="auto"/>
              <w:left w:val="single" w:sz="4" w:space="0" w:color="auto"/>
              <w:bottom w:val="single" w:sz="4" w:space="0" w:color="auto"/>
              <w:right w:val="single" w:sz="4" w:space="0" w:color="auto"/>
            </w:tcBorders>
            <w:vAlign w:val="center"/>
            <w:hideMark/>
          </w:tcPr>
          <w:p w14:paraId="25A6D207" w14:textId="77777777" w:rsidR="007362B9" w:rsidRPr="0036368F" w:rsidRDefault="007362B9" w:rsidP="00E4216A">
            <w:pPr>
              <w:overflowPunct w:val="0"/>
              <w:autoSpaceDE w:val="0"/>
              <w:autoSpaceDN w:val="0"/>
              <w:adjustRightInd w:val="0"/>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42AD7" w14:textId="77777777" w:rsidR="007362B9" w:rsidRPr="0036368F" w:rsidRDefault="007362B9" w:rsidP="00E4216A">
            <w:pPr>
              <w:overflowPunct w:val="0"/>
              <w:autoSpaceDE w:val="0"/>
              <w:autoSpaceDN w:val="0"/>
              <w:adjustRightInd w:val="0"/>
              <w:spacing w:after="0"/>
              <w:jc w:val="center"/>
              <w:rPr>
                <w:rFonts w:ascii="Arial" w:hAnsi="Arial" w:cs="Arial"/>
                <w:color w:val="000000"/>
                <w:sz w:val="18"/>
                <w:szCs w:val="18"/>
                <w:lang w:eastAsia="ja-JP"/>
              </w:rPr>
            </w:pPr>
            <w:r w:rsidRPr="0036368F">
              <w:rPr>
                <w:rFonts w:ascii="Arial" w:eastAsia="PMingLiU" w:hAnsi="Arial" w:cs="Arial"/>
                <w:color w:val="000000"/>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C3AD7" w14:textId="77777777" w:rsidR="007362B9" w:rsidRPr="0036368F" w:rsidRDefault="007362B9" w:rsidP="00E4216A">
            <w:pPr>
              <w:overflowPunct w:val="0"/>
              <w:autoSpaceDE w:val="0"/>
              <w:autoSpaceDN w:val="0"/>
              <w:adjustRightInd w:val="0"/>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A47E8" w14:textId="77777777" w:rsidR="007362B9" w:rsidRPr="0036368F" w:rsidRDefault="007362B9" w:rsidP="00E4216A">
            <w:pPr>
              <w:overflowPunct w:val="0"/>
              <w:autoSpaceDE w:val="0"/>
              <w:autoSpaceDN w:val="0"/>
              <w:adjustRightInd w:val="0"/>
              <w:spacing w:after="0"/>
              <w:jc w:val="center"/>
              <w:rPr>
                <w:rFonts w:ascii="Arial" w:hAnsi="Arial" w:cs="Arial"/>
                <w:color w:val="000000"/>
                <w:sz w:val="18"/>
                <w:szCs w:val="18"/>
                <w:lang w:eastAsia="ja-JP"/>
              </w:rPr>
            </w:pPr>
            <w:r w:rsidRPr="0036368F">
              <w:rPr>
                <w:rFonts w:ascii="Arial" w:eastAsia="PMingLiU" w:hAnsi="Arial" w:cs="Arial"/>
                <w:color w:val="000000"/>
                <w:sz w:val="18"/>
                <w:szCs w:val="18"/>
                <w:lang w:val="en-US" w:eastAsia="zh-CN"/>
              </w:rPr>
              <w:t>N/A</w:t>
            </w:r>
          </w:p>
        </w:tc>
      </w:tr>
      <w:tr w:rsidR="007362B9" w:rsidRPr="0036368F" w14:paraId="1EC8C283" w14:textId="77777777" w:rsidTr="00E4216A">
        <w:trPr>
          <w:trHeight w:val="70"/>
          <w:jc w:val="center"/>
        </w:trPr>
        <w:tc>
          <w:tcPr>
            <w:tcW w:w="0" w:type="auto"/>
            <w:tcBorders>
              <w:top w:val="nil"/>
              <w:left w:val="single" w:sz="4" w:space="0" w:color="auto"/>
              <w:bottom w:val="single" w:sz="4" w:space="0" w:color="auto"/>
              <w:right w:val="single" w:sz="4" w:space="0" w:color="auto"/>
            </w:tcBorders>
            <w:vAlign w:val="center"/>
            <w:hideMark/>
          </w:tcPr>
          <w:p w14:paraId="2AC8FB67" w14:textId="77777777" w:rsidR="007362B9" w:rsidRPr="0036368F" w:rsidRDefault="007362B9" w:rsidP="00E4216A">
            <w:pPr>
              <w:spacing w:after="0"/>
              <w:rPr>
                <w:rFonts w:eastAsia="PMingLiU"/>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6160A7" w14:textId="77777777" w:rsidR="007362B9" w:rsidRPr="0036368F" w:rsidRDefault="007362B9" w:rsidP="00E4216A">
            <w:pPr>
              <w:overflowPunct w:val="0"/>
              <w:autoSpaceDE w:val="0"/>
              <w:autoSpaceDN w:val="0"/>
              <w:adjustRightInd w:val="0"/>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5D662" w14:textId="77777777" w:rsidR="007362B9" w:rsidRPr="0036368F" w:rsidRDefault="007362B9" w:rsidP="00E4216A">
            <w:pPr>
              <w:overflowPunct w:val="0"/>
              <w:autoSpaceDE w:val="0"/>
              <w:autoSpaceDN w:val="0"/>
              <w:adjustRightInd w:val="0"/>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890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E6735" w14:textId="77777777" w:rsidR="007362B9" w:rsidRPr="0036368F" w:rsidRDefault="007362B9" w:rsidP="00E4216A">
            <w:pPr>
              <w:overflowPunct w:val="0"/>
              <w:autoSpaceDE w:val="0"/>
              <w:autoSpaceDN w:val="0"/>
              <w:adjustRightInd w:val="0"/>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C8A54E4" w14:textId="77777777" w:rsidR="007362B9" w:rsidRPr="0036368F" w:rsidRDefault="007362B9" w:rsidP="00E4216A">
            <w:pPr>
              <w:overflowPunct w:val="0"/>
              <w:autoSpaceDE w:val="0"/>
              <w:autoSpaceDN w:val="0"/>
              <w:adjustRightInd w:val="0"/>
              <w:spacing w:after="0"/>
              <w:jc w:val="center"/>
              <w:rPr>
                <w:rFonts w:ascii="Arial" w:hAnsi="Arial" w:cs="Arial"/>
                <w:color w:val="000000"/>
                <w:sz w:val="18"/>
                <w:szCs w:val="18"/>
                <w:lang w:val="en-US" w:eastAsia="zh-CN"/>
              </w:rPr>
            </w:pPr>
            <w:r w:rsidRPr="0036368F">
              <w:rPr>
                <w:rFonts w:ascii="Arial" w:eastAsia="MS Mincho" w:hAnsi="Arial" w:cs="Arial"/>
                <w:bCs/>
                <w:sz w:val="18"/>
                <w:szCs w:val="18"/>
                <w:lang w:eastAsia="zh-CN"/>
              </w:rPr>
              <w:t>25 (</w:t>
            </w:r>
            <w:proofErr w:type="spellStart"/>
            <w:r w:rsidRPr="0036368F">
              <w:rPr>
                <w:rFonts w:ascii="Arial" w:eastAsia="MS Mincho" w:hAnsi="Arial" w:cs="Arial"/>
                <w:bCs/>
                <w:sz w:val="18"/>
                <w:szCs w:val="18"/>
                <w:lang w:eastAsia="zh-CN"/>
              </w:rPr>
              <w:t>RBstart</w:t>
            </w:r>
            <w:proofErr w:type="spellEnd"/>
            <w:r w:rsidRPr="0036368F">
              <w:rPr>
                <w:rFonts w:ascii="Arial" w:eastAsia="MS Mincho" w:hAnsi="Arial" w:cs="Arial"/>
                <w:bCs/>
                <w:sz w:val="18"/>
                <w:szCs w:val="18"/>
                <w:lang w:eastAsia="zh-CN"/>
              </w:rPr>
              <w:t>=0)</w:t>
            </w:r>
          </w:p>
        </w:tc>
        <w:tc>
          <w:tcPr>
            <w:tcW w:w="795" w:type="dxa"/>
            <w:tcBorders>
              <w:top w:val="single" w:sz="4" w:space="0" w:color="auto"/>
              <w:left w:val="single" w:sz="4" w:space="0" w:color="auto"/>
              <w:bottom w:val="single" w:sz="4" w:space="0" w:color="auto"/>
              <w:right w:val="single" w:sz="4" w:space="0" w:color="auto"/>
            </w:tcBorders>
            <w:vAlign w:val="center"/>
            <w:hideMark/>
          </w:tcPr>
          <w:p w14:paraId="31E77364" w14:textId="77777777" w:rsidR="007362B9" w:rsidRPr="0036368F" w:rsidRDefault="007362B9" w:rsidP="00E4216A">
            <w:pPr>
              <w:overflowPunct w:val="0"/>
              <w:autoSpaceDE w:val="0"/>
              <w:autoSpaceDN w:val="0"/>
              <w:adjustRightInd w:val="0"/>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935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27E86" w14:textId="77777777" w:rsidR="007362B9" w:rsidRPr="0036368F" w:rsidRDefault="007362B9" w:rsidP="00E4216A">
            <w:pPr>
              <w:overflowPunct w:val="0"/>
              <w:autoSpaceDE w:val="0"/>
              <w:autoSpaceDN w:val="0"/>
              <w:adjustRightInd w:val="0"/>
              <w:spacing w:after="0"/>
              <w:jc w:val="center"/>
              <w:rPr>
                <w:rFonts w:ascii="Arial" w:hAnsi="Arial" w:cs="Arial"/>
                <w:color w:val="000000"/>
                <w:sz w:val="18"/>
                <w:szCs w:val="18"/>
                <w:lang w:eastAsia="ja-JP"/>
              </w:rPr>
            </w:pPr>
            <w:r w:rsidRPr="0036368F">
              <w:rPr>
                <w:rFonts w:ascii="Arial" w:eastAsia="PMingLiU" w:hAnsi="Arial" w:cs="Arial"/>
                <w:color w:val="000000"/>
                <w:sz w:val="18"/>
                <w:szCs w:val="18"/>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CA12F" w14:textId="77777777" w:rsidR="007362B9" w:rsidRPr="0036368F" w:rsidRDefault="007362B9" w:rsidP="00E4216A">
            <w:pPr>
              <w:overflowPunct w:val="0"/>
              <w:autoSpaceDE w:val="0"/>
              <w:autoSpaceDN w:val="0"/>
              <w:adjustRightInd w:val="0"/>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0855B" w14:textId="77777777" w:rsidR="007362B9" w:rsidRPr="0036368F" w:rsidRDefault="007362B9" w:rsidP="00E4216A">
            <w:pPr>
              <w:overflowPunct w:val="0"/>
              <w:autoSpaceDE w:val="0"/>
              <w:autoSpaceDN w:val="0"/>
              <w:adjustRightInd w:val="0"/>
              <w:spacing w:after="0"/>
              <w:jc w:val="center"/>
              <w:rPr>
                <w:rFonts w:ascii="Arial" w:hAnsi="Arial" w:cs="Arial"/>
                <w:color w:val="000000"/>
                <w:sz w:val="18"/>
                <w:szCs w:val="18"/>
                <w:lang w:eastAsia="ja-JP"/>
              </w:rPr>
            </w:pPr>
            <w:r w:rsidRPr="0036368F">
              <w:rPr>
                <w:rFonts w:ascii="Arial" w:eastAsia="PMingLiU" w:hAnsi="Arial" w:cs="Arial"/>
                <w:color w:val="000000"/>
                <w:sz w:val="18"/>
                <w:szCs w:val="18"/>
                <w:lang w:eastAsia="ja-JP"/>
              </w:rPr>
              <w:t>IMD3</w:t>
            </w:r>
          </w:p>
        </w:tc>
      </w:tr>
    </w:tbl>
    <w:p w14:paraId="644C2514" w14:textId="59882C18" w:rsidR="007362B9" w:rsidRDefault="00F53093" w:rsidP="005B3398">
      <w:pPr>
        <w:rPr>
          <w:lang w:val="en-US"/>
        </w:rPr>
      </w:pPr>
      <w:r>
        <w:t>There were</w:t>
      </w:r>
      <w:r w:rsidR="007362B9">
        <w:rPr>
          <w:lang w:val="en-US"/>
        </w:rPr>
        <w:t xml:space="preserve"> some discussions </w:t>
      </w:r>
      <w:r w:rsidR="003862E3">
        <w:rPr>
          <w:lang w:val="en-US"/>
        </w:rPr>
        <w:t xml:space="preserve">on if option 2 should be dropped because of the foreseen challenges to address RAN2 LS within </w:t>
      </w:r>
      <w:r w:rsidR="00294D3C">
        <w:rPr>
          <w:lang w:val="en-US"/>
        </w:rPr>
        <w:t>reasonable time. We</w:t>
      </w:r>
      <w:r w:rsidR="00F651B2">
        <w:rPr>
          <w:lang w:val="en-US"/>
        </w:rPr>
        <w:t xml:space="preserve"> are ok to drop Option 2. We have been consistently</w:t>
      </w:r>
      <w:r w:rsidR="005A0A4B">
        <w:rPr>
          <w:lang w:val="en-US"/>
        </w:rPr>
        <w:t xml:space="preserve"> commenting that the option is very complex, and now with the RAN2 LS asking for more questions we think that it would be easier to drop the option so that we can finali</w:t>
      </w:r>
      <w:r w:rsidR="00294D3C">
        <w:rPr>
          <w:lang w:val="en-US"/>
        </w:rPr>
        <w:t>z</w:t>
      </w:r>
      <w:r w:rsidR="005A0A4B">
        <w:rPr>
          <w:lang w:val="en-US"/>
        </w:rPr>
        <w:t>e the work on time.</w:t>
      </w:r>
    </w:p>
    <w:p w14:paraId="1C91D82C" w14:textId="113D1787" w:rsidR="005A0A4B" w:rsidRDefault="005A0A4B" w:rsidP="005B3398">
      <w:pPr>
        <w:rPr>
          <w:lang w:val="en-US"/>
        </w:rPr>
      </w:pPr>
      <w:r w:rsidRPr="00F36ED4">
        <w:rPr>
          <w:b/>
          <w:bCs/>
          <w:lang w:val="en-US"/>
        </w:rPr>
        <w:t>Proposal</w:t>
      </w:r>
      <w:r w:rsidR="00F36ED4" w:rsidRPr="00F36ED4">
        <w:rPr>
          <w:b/>
          <w:bCs/>
          <w:lang w:val="en-US"/>
        </w:rPr>
        <w:t xml:space="preserve"> 2</w:t>
      </w:r>
      <w:r>
        <w:rPr>
          <w:lang w:val="en-US"/>
        </w:rPr>
        <w:t>:</w:t>
      </w:r>
      <w:r w:rsidR="00F36ED4">
        <w:rPr>
          <w:lang w:val="en-US"/>
        </w:rPr>
        <w:t xml:space="preserve"> Drop option 2 from CA_n5A-n8A</w:t>
      </w:r>
    </w:p>
    <w:p w14:paraId="548B299E" w14:textId="77777777" w:rsidR="001650E7" w:rsidRPr="0036368F" w:rsidRDefault="001650E7" w:rsidP="001650E7">
      <w:pPr>
        <w:spacing w:after="120"/>
        <w:jc w:val="both"/>
        <w:rPr>
          <w:rFonts w:ascii="Arial" w:eastAsia="PMingLiU" w:hAnsi="Arial" w:cs="Arial"/>
          <w:b/>
          <w:bCs/>
          <w:i/>
          <w:iCs/>
        </w:rPr>
      </w:pPr>
      <w:r w:rsidRPr="0036368F">
        <w:rPr>
          <w:rFonts w:ascii="Arial" w:eastAsia="PMingLiU" w:hAnsi="Arial" w:cs="Arial"/>
          <w:b/>
          <w:bCs/>
          <w:i/>
          <w:iCs/>
        </w:rPr>
        <w:t>&lt;WF3 on 1UL n8R MSD into n5&gt;</w:t>
      </w:r>
    </w:p>
    <w:p w14:paraId="79C86950" w14:textId="77777777" w:rsidR="001650E7" w:rsidRPr="0036368F" w:rsidRDefault="001650E7" w:rsidP="001650E7">
      <w:pPr>
        <w:spacing w:after="120"/>
        <w:jc w:val="both"/>
        <w:rPr>
          <w:rFonts w:ascii="Arial" w:eastAsia="PMingLiU" w:hAnsi="Arial" w:cs="Arial"/>
          <w:b/>
          <w:bCs/>
          <w:i/>
          <w:iCs/>
        </w:rPr>
      </w:pPr>
      <w:r w:rsidRPr="0036368F">
        <w:rPr>
          <w:rFonts w:ascii="Arial" w:eastAsia="PMingLiU" w:hAnsi="Arial" w:cs="Arial"/>
          <w:b/>
          <w:bCs/>
          <w:i/>
          <w:iCs/>
        </w:rPr>
        <w:t>Applicable to UEs supporting n5 DL and CA_n5-n8 UL or CA_n5-n8 DL and n5 UL</w:t>
      </w:r>
    </w:p>
    <w:p w14:paraId="187D16E1" w14:textId="77777777" w:rsidR="001650E7" w:rsidRPr="0036368F" w:rsidRDefault="001650E7" w:rsidP="001650E7">
      <w:pPr>
        <w:spacing w:after="120"/>
        <w:jc w:val="both"/>
        <w:rPr>
          <w:rFonts w:ascii="Arial" w:eastAsia="PMingLiU" w:hAnsi="Arial" w:cs="Arial"/>
          <w:b/>
          <w:bCs/>
          <w:i/>
          <w:iCs/>
        </w:rPr>
      </w:pPr>
      <w:r w:rsidRPr="0036368F">
        <w:rPr>
          <w:rFonts w:ascii="Arial" w:eastAsia="PMingLiU" w:hAnsi="Arial" w:cs="Arial"/>
          <w:b/>
          <w:bCs/>
          <w:i/>
          <w:iCs/>
        </w:rPr>
        <w:t>The following 1UL n8R cross-band MSD is specified if this option is confirmed: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882"/>
        <w:gridCol w:w="706"/>
        <w:gridCol w:w="783"/>
        <w:gridCol w:w="1469"/>
        <w:gridCol w:w="1567"/>
        <w:gridCol w:w="706"/>
        <w:gridCol w:w="783"/>
        <w:gridCol w:w="667"/>
        <w:gridCol w:w="1177"/>
      </w:tblGrid>
      <w:tr w:rsidR="001650E7" w:rsidRPr="0036368F" w14:paraId="686D28F8" w14:textId="77777777" w:rsidTr="00E4216A">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E3701C" w14:textId="77777777" w:rsidR="001650E7" w:rsidRPr="0036368F" w:rsidRDefault="001650E7" w:rsidP="00E4216A">
            <w:pPr>
              <w:keepNext/>
              <w:keepLines/>
              <w:spacing w:after="0"/>
              <w:jc w:val="center"/>
              <w:rPr>
                <w:rFonts w:ascii="Arial" w:eastAsia="MS Mincho" w:hAnsi="Arial" w:cs="Arial"/>
                <w:sz w:val="18"/>
                <w:szCs w:val="18"/>
              </w:rPr>
            </w:pPr>
            <w:r w:rsidRPr="0036368F">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50A8C1" w14:textId="77777777" w:rsidR="001650E7" w:rsidRPr="0036368F" w:rsidRDefault="001650E7" w:rsidP="00E4216A">
            <w:pPr>
              <w:keepNext/>
              <w:keepLines/>
              <w:spacing w:after="0"/>
              <w:jc w:val="center"/>
              <w:rPr>
                <w:rFonts w:ascii="Arial" w:eastAsia="MS Mincho" w:hAnsi="Arial" w:cs="Arial"/>
                <w:sz w:val="18"/>
                <w:szCs w:val="18"/>
              </w:rPr>
            </w:pPr>
            <w:r w:rsidRPr="0036368F">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6D1FF" w14:textId="77777777" w:rsidR="001650E7" w:rsidRPr="0036368F" w:rsidRDefault="001650E7" w:rsidP="00E4216A">
            <w:pPr>
              <w:keepNext/>
              <w:keepLines/>
              <w:spacing w:after="0"/>
              <w:jc w:val="center"/>
              <w:rPr>
                <w:rFonts w:ascii="Arial" w:eastAsia="MS Mincho" w:hAnsi="Arial" w:cs="Arial"/>
                <w:sz w:val="18"/>
                <w:szCs w:val="18"/>
              </w:rPr>
            </w:pPr>
            <w:r w:rsidRPr="0036368F">
              <w:rPr>
                <w:rFonts w:ascii="Arial" w:eastAsia="MS Mincho" w:hAnsi="Arial" w:cs="Arial"/>
                <w:sz w:val="18"/>
                <w:szCs w:val="18"/>
              </w:rPr>
              <w:t>UL F</w:t>
            </w:r>
            <w:r w:rsidRPr="0036368F">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31454" w14:textId="77777777" w:rsidR="001650E7" w:rsidRPr="0036368F" w:rsidRDefault="001650E7" w:rsidP="00E4216A">
            <w:pPr>
              <w:keepNext/>
              <w:keepLines/>
              <w:spacing w:after="0"/>
              <w:jc w:val="center"/>
              <w:rPr>
                <w:rFonts w:ascii="Arial" w:eastAsia="MS Mincho" w:hAnsi="Arial" w:cs="Arial"/>
                <w:sz w:val="18"/>
                <w:szCs w:val="18"/>
              </w:rPr>
            </w:pPr>
            <w:r w:rsidRPr="0036368F">
              <w:rPr>
                <w:rFonts w:ascii="Arial" w:eastAsia="MS Mincho" w:hAnsi="Arial" w:cs="Arial"/>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BB8D" w14:textId="77777777" w:rsidR="001650E7" w:rsidRPr="0036368F" w:rsidRDefault="001650E7" w:rsidP="00E4216A">
            <w:pPr>
              <w:keepNext/>
              <w:keepLines/>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ACC50" w14:textId="77777777" w:rsidR="001650E7" w:rsidRPr="0036368F" w:rsidRDefault="001650E7" w:rsidP="00E4216A">
            <w:pPr>
              <w:keepNext/>
              <w:keepLines/>
              <w:spacing w:after="0"/>
              <w:jc w:val="center"/>
              <w:rPr>
                <w:rFonts w:ascii="Arial" w:eastAsia="MS Mincho" w:hAnsi="Arial" w:cs="Arial"/>
                <w:sz w:val="18"/>
                <w:szCs w:val="18"/>
              </w:rPr>
            </w:pPr>
            <w:r w:rsidRPr="0036368F">
              <w:rPr>
                <w:rFonts w:ascii="Arial" w:eastAsia="MS Mincho" w:hAnsi="Arial" w:cs="Arial"/>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D0CD3" w14:textId="77777777" w:rsidR="001650E7" w:rsidRPr="0036368F" w:rsidRDefault="001650E7" w:rsidP="00E4216A">
            <w:pPr>
              <w:keepNext/>
              <w:keepLines/>
              <w:spacing w:after="0"/>
              <w:jc w:val="center"/>
              <w:rPr>
                <w:rFonts w:ascii="Arial" w:eastAsia="MS Mincho" w:hAnsi="Arial" w:cs="Arial"/>
                <w:sz w:val="18"/>
                <w:szCs w:val="18"/>
              </w:rPr>
            </w:pPr>
            <w:r w:rsidRPr="0036368F">
              <w:rPr>
                <w:rFonts w:ascii="Arial" w:eastAsia="MS Mincho" w:hAnsi="Arial" w:cs="Arial"/>
                <w:sz w:val="18"/>
                <w:szCs w:val="18"/>
              </w:rPr>
              <w:t>DL F</w:t>
            </w:r>
            <w:r w:rsidRPr="0036368F">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1ECEB" w14:textId="77777777" w:rsidR="001650E7" w:rsidRPr="0036368F" w:rsidRDefault="001650E7" w:rsidP="00E4216A">
            <w:pPr>
              <w:keepNext/>
              <w:keepLines/>
              <w:spacing w:after="0"/>
              <w:jc w:val="center"/>
              <w:rPr>
                <w:rFonts w:ascii="Arial" w:eastAsia="MS Mincho" w:hAnsi="Arial" w:cs="Arial"/>
                <w:sz w:val="18"/>
                <w:szCs w:val="18"/>
              </w:rPr>
            </w:pPr>
            <w:r w:rsidRPr="0036368F">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ACD4A" w14:textId="77777777" w:rsidR="001650E7" w:rsidRPr="0036368F" w:rsidRDefault="001650E7" w:rsidP="00E4216A">
            <w:pPr>
              <w:keepNext/>
              <w:keepLines/>
              <w:spacing w:after="0"/>
              <w:jc w:val="center"/>
              <w:rPr>
                <w:rFonts w:ascii="Arial" w:eastAsia="MS Mincho" w:hAnsi="Arial" w:cs="Arial"/>
                <w:sz w:val="18"/>
                <w:szCs w:val="18"/>
              </w:rPr>
            </w:pPr>
            <w:r w:rsidRPr="0036368F">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824228" w14:textId="77777777" w:rsidR="001650E7" w:rsidRPr="0036368F" w:rsidRDefault="001650E7" w:rsidP="00E4216A">
            <w:pPr>
              <w:keepNext/>
              <w:keepLines/>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Cross-band</w:t>
            </w:r>
          </w:p>
          <w:p w14:paraId="7330F429" w14:textId="77777777" w:rsidR="001650E7" w:rsidRPr="0036368F" w:rsidRDefault="001650E7" w:rsidP="00E4216A">
            <w:pPr>
              <w:keepNext/>
              <w:keepLines/>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Interference</w:t>
            </w:r>
          </w:p>
          <w:p w14:paraId="3813BE02" w14:textId="77777777" w:rsidR="001650E7" w:rsidRPr="0036368F" w:rsidRDefault="001650E7" w:rsidP="00E4216A">
            <w:pPr>
              <w:keepNext/>
              <w:keepLines/>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source</w:t>
            </w:r>
          </w:p>
        </w:tc>
      </w:tr>
      <w:tr w:rsidR="001650E7" w:rsidRPr="0036368F" w14:paraId="2AF0FE5D" w14:textId="77777777" w:rsidTr="00E421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98E8E" w14:textId="77777777" w:rsidR="001650E7" w:rsidRPr="0036368F" w:rsidRDefault="001650E7" w:rsidP="00E4216A">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EBCF8" w14:textId="77777777" w:rsidR="001650E7" w:rsidRPr="0036368F" w:rsidRDefault="001650E7" w:rsidP="00E4216A">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5458B4" w14:textId="77777777" w:rsidR="001650E7" w:rsidRPr="0036368F" w:rsidRDefault="001650E7" w:rsidP="00E4216A">
            <w:pPr>
              <w:keepNext/>
              <w:keepLines/>
              <w:spacing w:after="0"/>
              <w:jc w:val="center"/>
              <w:rPr>
                <w:rFonts w:ascii="Arial" w:eastAsia="MS Mincho" w:hAnsi="Arial" w:cs="Arial"/>
                <w:sz w:val="18"/>
                <w:szCs w:val="18"/>
              </w:rPr>
            </w:pPr>
            <w:r w:rsidRPr="0036368F">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BA65E" w14:textId="77777777" w:rsidR="001650E7" w:rsidRPr="0036368F" w:rsidRDefault="001650E7" w:rsidP="00E4216A">
            <w:pPr>
              <w:keepNext/>
              <w:keepLines/>
              <w:spacing w:after="0"/>
              <w:jc w:val="center"/>
              <w:rPr>
                <w:rFonts w:ascii="Arial" w:eastAsia="MS Mincho" w:hAnsi="Arial" w:cs="Arial"/>
                <w:sz w:val="18"/>
                <w:szCs w:val="18"/>
              </w:rPr>
            </w:pPr>
            <w:r w:rsidRPr="0036368F">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A27BC" w14:textId="77777777" w:rsidR="001650E7" w:rsidRPr="0036368F" w:rsidRDefault="001650E7" w:rsidP="00E4216A">
            <w:pPr>
              <w:keepNext/>
              <w:keepLines/>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32AFF" w14:textId="77777777" w:rsidR="001650E7" w:rsidRPr="0036368F" w:rsidRDefault="001650E7" w:rsidP="00E4216A">
            <w:pPr>
              <w:keepNext/>
              <w:keepLines/>
              <w:spacing w:after="0"/>
              <w:jc w:val="center"/>
              <w:rPr>
                <w:rFonts w:ascii="Arial" w:eastAsia="MS Mincho" w:hAnsi="Arial" w:cs="Arial"/>
                <w:sz w:val="18"/>
                <w:szCs w:val="18"/>
              </w:rPr>
            </w:pPr>
            <w:r w:rsidRPr="0036368F">
              <w:rPr>
                <w:rFonts w:ascii="Arial" w:eastAsia="MS Mincho" w:hAnsi="Arial" w:cs="Arial"/>
                <w:sz w:val="18"/>
                <w:szCs w:val="18"/>
              </w:rPr>
              <w:t>L</w:t>
            </w:r>
            <w:r w:rsidRPr="0036368F">
              <w:rPr>
                <w:rFonts w:ascii="Arial" w:eastAsia="MS Mincho" w:hAnsi="Arial" w:cs="Arial"/>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53EFF" w14:textId="77777777" w:rsidR="001650E7" w:rsidRPr="0036368F" w:rsidRDefault="001650E7" w:rsidP="00E4216A">
            <w:pPr>
              <w:keepNext/>
              <w:keepLines/>
              <w:spacing w:after="0"/>
              <w:jc w:val="center"/>
              <w:rPr>
                <w:rFonts w:ascii="Arial" w:eastAsia="MS Mincho" w:hAnsi="Arial" w:cs="Arial"/>
                <w:sz w:val="18"/>
                <w:szCs w:val="18"/>
              </w:rPr>
            </w:pPr>
            <w:r w:rsidRPr="0036368F">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E859E" w14:textId="77777777" w:rsidR="001650E7" w:rsidRPr="0036368F" w:rsidRDefault="001650E7" w:rsidP="00E4216A">
            <w:pPr>
              <w:keepNext/>
              <w:keepLines/>
              <w:spacing w:after="0"/>
              <w:jc w:val="center"/>
              <w:rPr>
                <w:rFonts w:ascii="Arial" w:eastAsia="MS Mincho" w:hAnsi="Arial" w:cs="Arial"/>
                <w:sz w:val="18"/>
                <w:szCs w:val="18"/>
              </w:rPr>
            </w:pPr>
            <w:r w:rsidRPr="0036368F">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8D518" w14:textId="77777777" w:rsidR="001650E7" w:rsidRPr="0036368F" w:rsidRDefault="001650E7" w:rsidP="00E4216A">
            <w:pPr>
              <w:keepNext/>
              <w:keepLines/>
              <w:spacing w:after="0"/>
              <w:jc w:val="center"/>
              <w:rPr>
                <w:rFonts w:ascii="Arial" w:eastAsia="MS Mincho" w:hAnsi="Arial" w:cs="Arial"/>
                <w:sz w:val="18"/>
                <w:szCs w:val="18"/>
              </w:rPr>
            </w:pPr>
            <w:r w:rsidRPr="0036368F">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3B344" w14:textId="77777777" w:rsidR="001650E7" w:rsidRPr="0036368F" w:rsidRDefault="001650E7" w:rsidP="00E4216A">
            <w:pPr>
              <w:spacing w:after="0"/>
              <w:rPr>
                <w:rFonts w:ascii="Arial" w:eastAsia="MS Mincho" w:hAnsi="Arial" w:cs="Arial"/>
                <w:sz w:val="18"/>
                <w:szCs w:val="18"/>
                <w:lang w:eastAsia="zh-CN"/>
              </w:rPr>
            </w:pPr>
          </w:p>
        </w:tc>
      </w:tr>
      <w:tr w:rsidR="001650E7" w:rsidRPr="0036368F" w14:paraId="56F89204" w14:textId="77777777" w:rsidTr="00E4216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5AF446" w14:textId="77777777" w:rsidR="001650E7" w:rsidRPr="0036368F" w:rsidRDefault="001650E7" w:rsidP="00E4216A">
            <w:pPr>
              <w:keepNext/>
              <w:keepLines/>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A0E01" w14:textId="77777777" w:rsidR="001650E7" w:rsidRPr="0036368F" w:rsidRDefault="001650E7" w:rsidP="00E4216A">
            <w:pPr>
              <w:keepNext/>
              <w:keepLines/>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7F77C" w14:textId="77777777" w:rsidR="001650E7" w:rsidRPr="0036368F" w:rsidRDefault="001650E7" w:rsidP="00E4216A">
            <w:pPr>
              <w:keepNext/>
              <w:keepLines/>
              <w:spacing w:after="0"/>
              <w:jc w:val="center"/>
              <w:rPr>
                <w:rFonts w:ascii="Arial" w:eastAsia="MS Mincho" w:hAnsi="Arial" w:cs="Arial"/>
                <w:bCs/>
                <w:sz w:val="18"/>
                <w:szCs w:val="18"/>
                <w:lang w:eastAsia="zh-CN"/>
              </w:rPr>
            </w:pPr>
            <w:r w:rsidRPr="0036368F">
              <w:rPr>
                <w:rFonts w:ascii="Arial" w:eastAsia="MS Mincho" w:hAnsi="Arial" w:cs="Arial"/>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3E0F97" w14:textId="77777777" w:rsidR="001650E7" w:rsidRPr="0036368F" w:rsidRDefault="001650E7" w:rsidP="00E4216A">
            <w:pPr>
              <w:keepNext/>
              <w:keepLines/>
              <w:spacing w:after="0"/>
              <w:jc w:val="center"/>
              <w:rPr>
                <w:rFonts w:ascii="Arial" w:eastAsia="MS Mincho" w:hAnsi="Arial" w:cs="Arial"/>
                <w:bCs/>
                <w:sz w:val="18"/>
                <w:szCs w:val="18"/>
                <w:lang w:eastAsia="zh-CN"/>
              </w:rPr>
            </w:pPr>
            <w:r w:rsidRPr="0036368F">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8C887" w14:textId="77777777" w:rsidR="001650E7" w:rsidRPr="0036368F" w:rsidRDefault="001650E7" w:rsidP="00E4216A">
            <w:pPr>
              <w:keepNext/>
              <w:keepLines/>
              <w:spacing w:after="0"/>
              <w:jc w:val="center"/>
              <w:rPr>
                <w:rFonts w:ascii="Arial" w:eastAsia="MS Mincho" w:hAnsi="Arial" w:cs="Arial"/>
                <w:bCs/>
                <w:sz w:val="18"/>
                <w:szCs w:val="18"/>
                <w:lang w:eastAsia="zh-CN"/>
              </w:rPr>
            </w:pPr>
            <w:r w:rsidRPr="0036368F">
              <w:rPr>
                <w:rFonts w:ascii="Arial" w:eastAsia="MS Mincho"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61D77C" w14:textId="77777777" w:rsidR="001650E7" w:rsidRPr="0036368F" w:rsidRDefault="001650E7" w:rsidP="00E4216A">
            <w:pPr>
              <w:keepNext/>
              <w:keepLines/>
              <w:spacing w:after="0"/>
              <w:jc w:val="center"/>
              <w:rPr>
                <w:rFonts w:ascii="Arial" w:eastAsia="MS Mincho" w:hAnsi="Arial" w:cs="Arial"/>
                <w:bCs/>
                <w:sz w:val="18"/>
                <w:szCs w:val="18"/>
                <w:lang w:eastAsia="zh-CN"/>
              </w:rPr>
            </w:pPr>
            <w:r w:rsidRPr="0036368F">
              <w:rPr>
                <w:rFonts w:ascii="Arial" w:eastAsia="MS Mincho" w:hAnsi="Arial" w:cs="Arial"/>
                <w:bCs/>
                <w:sz w:val="18"/>
                <w:szCs w:val="18"/>
                <w:lang w:eastAsia="zh-CN"/>
              </w:rPr>
              <w:t>25 (</w:t>
            </w:r>
            <w:proofErr w:type="spellStart"/>
            <w:r w:rsidRPr="0036368F">
              <w:rPr>
                <w:rFonts w:ascii="Arial" w:eastAsia="MS Mincho" w:hAnsi="Arial" w:cs="Arial"/>
                <w:bCs/>
                <w:sz w:val="18"/>
                <w:szCs w:val="18"/>
                <w:lang w:eastAsia="zh-CN"/>
              </w:rPr>
              <w:t>RBstart</w:t>
            </w:r>
            <w:proofErr w:type="spellEnd"/>
            <w:r w:rsidRPr="0036368F">
              <w:rPr>
                <w:rFonts w:ascii="Arial" w:eastAsia="MS Mincho"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46DDD" w14:textId="77777777" w:rsidR="001650E7" w:rsidRPr="0036368F" w:rsidRDefault="001650E7" w:rsidP="00E4216A">
            <w:pPr>
              <w:keepNext/>
              <w:keepLines/>
              <w:widowControl w:val="0"/>
              <w:spacing w:after="0"/>
              <w:jc w:val="center"/>
              <w:rPr>
                <w:rFonts w:ascii="Arial" w:eastAsia="MS Mincho" w:hAnsi="Arial" w:cs="Arial"/>
                <w:sz w:val="18"/>
                <w:szCs w:val="18"/>
                <w:lang w:eastAsia="zh-CN"/>
              </w:rPr>
            </w:pPr>
            <w:r w:rsidRPr="0036368F">
              <w:rPr>
                <w:rFonts w:ascii="Arial" w:eastAsia="MS Mincho" w:hAnsi="Arial" w:cs="Arial"/>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478B81" w14:textId="77777777" w:rsidR="001650E7" w:rsidRPr="0036368F" w:rsidRDefault="001650E7" w:rsidP="00E4216A">
            <w:pPr>
              <w:keepNext/>
              <w:keepLines/>
              <w:widowControl w:val="0"/>
              <w:spacing w:after="0"/>
              <w:jc w:val="center"/>
              <w:rPr>
                <w:rFonts w:ascii="Arial" w:eastAsia="DengXian" w:hAnsi="Arial" w:cs="Arial"/>
                <w:bCs/>
                <w:sz w:val="18"/>
                <w:szCs w:val="18"/>
                <w:lang w:eastAsia="zh-CN"/>
              </w:rPr>
            </w:pPr>
            <w:r w:rsidRPr="0036368F">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BFB3FF" w14:textId="77777777" w:rsidR="001650E7" w:rsidRPr="0036368F" w:rsidRDefault="001650E7" w:rsidP="00E4216A">
            <w:pPr>
              <w:keepNext/>
              <w:keepLines/>
              <w:spacing w:after="0"/>
              <w:jc w:val="center"/>
              <w:rPr>
                <w:rFonts w:ascii="Arial" w:eastAsia="MS Mincho" w:hAnsi="Arial" w:cs="Arial"/>
                <w:bCs/>
                <w:sz w:val="18"/>
                <w:szCs w:val="18"/>
                <w:lang w:eastAsia="zh-CN"/>
              </w:rPr>
            </w:pPr>
            <w:r w:rsidRPr="0036368F">
              <w:rPr>
                <w:rFonts w:ascii="Arial" w:eastAsia="MS Mincho" w:hAnsi="Arial" w:cs="Arial"/>
                <w:bCs/>
                <w:sz w:val="18"/>
                <w:szCs w:val="18"/>
                <w:lang w:eastAsia="zh-CN"/>
              </w:rPr>
              <w:t>[12.3]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91933" w14:textId="77777777" w:rsidR="001650E7" w:rsidRPr="0036368F" w:rsidRDefault="001650E7" w:rsidP="00E4216A">
            <w:pPr>
              <w:keepNext/>
              <w:keepLines/>
              <w:spacing w:after="0"/>
              <w:jc w:val="center"/>
              <w:rPr>
                <w:rFonts w:ascii="Arial" w:eastAsia="MS Mincho" w:hAnsi="Arial" w:cs="Arial"/>
                <w:bCs/>
                <w:sz w:val="18"/>
                <w:szCs w:val="18"/>
                <w:lang w:eastAsia="zh-CN"/>
              </w:rPr>
            </w:pPr>
            <w:r w:rsidRPr="0036368F">
              <w:rPr>
                <w:rFonts w:ascii="Arial" w:eastAsia="MS Mincho" w:hAnsi="Arial" w:cs="Arial"/>
                <w:bCs/>
                <w:sz w:val="18"/>
                <w:szCs w:val="18"/>
                <w:lang w:eastAsia="zh-CN"/>
              </w:rPr>
              <w:t>&gt;ACLR2</w:t>
            </w:r>
          </w:p>
        </w:tc>
      </w:tr>
    </w:tbl>
    <w:p w14:paraId="19069127" w14:textId="4364EE7A" w:rsidR="001650E7" w:rsidRDefault="001650E7" w:rsidP="001650E7">
      <w:pPr>
        <w:spacing w:after="120"/>
        <w:jc w:val="both"/>
        <w:rPr>
          <w:rFonts w:ascii="Arial" w:eastAsia="PMingLiU" w:hAnsi="Arial" w:cs="Arial"/>
          <w:b/>
          <w:bCs/>
          <w:i/>
          <w:iCs/>
        </w:rPr>
      </w:pPr>
    </w:p>
    <w:p w14:paraId="121D8CC6" w14:textId="39AE73B5" w:rsidR="00063A53" w:rsidRDefault="00063A53" w:rsidP="001650E7">
      <w:pPr>
        <w:spacing w:after="120"/>
        <w:jc w:val="both"/>
        <w:rPr>
          <w:rFonts w:eastAsia="PMingLiU"/>
        </w:rPr>
      </w:pPr>
      <w:r w:rsidRPr="00063A53">
        <w:rPr>
          <w:rFonts w:eastAsia="PMingLiU"/>
        </w:rPr>
        <w:t xml:space="preserve">We </w:t>
      </w:r>
      <w:r>
        <w:rPr>
          <w:rFonts w:eastAsia="PMingLiU"/>
        </w:rPr>
        <w:t>are ok to use this num</w:t>
      </w:r>
      <w:r w:rsidR="00BD6AFC">
        <w:rPr>
          <w:rFonts w:eastAsia="PMingLiU"/>
        </w:rPr>
        <w:t xml:space="preserve">ber, but we we’d like to stress that it the very difficult to achieve good enough </w:t>
      </w:r>
      <w:r w:rsidR="00AF5D33">
        <w:rPr>
          <w:rFonts w:eastAsia="PMingLiU"/>
        </w:rPr>
        <w:t>attenuation at 904-914MHz in n5 DPX/DRX RX paths.</w:t>
      </w:r>
    </w:p>
    <w:p w14:paraId="7499A983" w14:textId="229AEA81" w:rsidR="00AF5D33" w:rsidRPr="0036368F" w:rsidRDefault="00AF5D33" w:rsidP="001650E7">
      <w:pPr>
        <w:spacing w:after="120"/>
        <w:jc w:val="both"/>
        <w:rPr>
          <w:rFonts w:eastAsia="PMingLiU"/>
        </w:rPr>
      </w:pPr>
      <w:r w:rsidRPr="00E91CC3">
        <w:rPr>
          <w:rFonts w:eastAsia="PMingLiU"/>
          <w:b/>
          <w:bCs/>
        </w:rPr>
        <w:t>Proposal 3</w:t>
      </w:r>
      <w:r>
        <w:rPr>
          <w:rFonts w:eastAsia="PMingLiU"/>
        </w:rPr>
        <w:t xml:space="preserve">: Use 12.3dB MSD for </w:t>
      </w:r>
      <w:r w:rsidR="00E91CC3">
        <w:rPr>
          <w:rFonts w:eastAsia="PMingLiU"/>
        </w:rPr>
        <w:t>n8 MSD in Option 3</w:t>
      </w:r>
      <w:r w:rsidR="00D163EA">
        <w:rPr>
          <w:rFonts w:eastAsia="PMingLiU"/>
        </w:rPr>
        <w:t xml:space="preserve"> if this option is specified</w:t>
      </w:r>
    </w:p>
    <w:p w14:paraId="2BFB35A6" w14:textId="77777777" w:rsidR="001650E7" w:rsidRPr="0036368F" w:rsidRDefault="001650E7" w:rsidP="001650E7">
      <w:pPr>
        <w:spacing w:after="120"/>
        <w:jc w:val="both"/>
        <w:rPr>
          <w:rFonts w:ascii="Arial" w:eastAsia="PMingLiU" w:hAnsi="Arial" w:cs="Arial"/>
          <w:b/>
          <w:bCs/>
          <w:i/>
          <w:iCs/>
        </w:rPr>
      </w:pPr>
      <w:r w:rsidRPr="0036368F">
        <w:rPr>
          <w:rFonts w:ascii="Arial" w:eastAsia="PMingLiU" w:hAnsi="Arial" w:cs="Arial"/>
          <w:b/>
          <w:bCs/>
          <w:i/>
          <w:iCs/>
        </w:rPr>
        <w:t>&lt;WF4 on 2UL CA_n5-n8R IMD3 MSD into n8&gt;</w:t>
      </w:r>
    </w:p>
    <w:p w14:paraId="5F45E8C9" w14:textId="77777777" w:rsidR="001650E7" w:rsidRPr="0036368F" w:rsidRDefault="001650E7" w:rsidP="001650E7">
      <w:pPr>
        <w:spacing w:after="120"/>
        <w:jc w:val="both"/>
        <w:rPr>
          <w:rFonts w:ascii="Arial" w:eastAsia="PMingLiU" w:hAnsi="Arial" w:cs="Arial"/>
          <w:b/>
          <w:bCs/>
          <w:i/>
          <w:iCs/>
        </w:rPr>
      </w:pPr>
      <w:r w:rsidRPr="0036368F">
        <w:rPr>
          <w:rFonts w:ascii="Arial" w:eastAsia="PMingLiU" w:hAnsi="Arial" w:cs="Arial"/>
          <w:b/>
          <w:bCs/>
          <w:i/>
          <w:iCs/>
        </w:rPr>
        <w:t>Applicable to UEs supporting n5 DL and CA_n5-n8 UL or CA_n5-n8 DL and n5 UL</w:t>
      </w:r>
    </w:p>
    <w:p w14:paraId="18004BCD" w14:textId="77777777" w:rsidR="001650E7" w:rsidRPr="0036368F" w:rsidRDefault="001650E7" w:rsidP="001650E7">
      <w:pPr>
        <w:spacing w:after="120"/>
        <w:jc w:val="both"/>
        <w:rPr>
          <w:rFonts w:ascii="Arial" w:eastAsia="PMingLiU" w:hAnsi="Arial" w:cs="Arial"/>
          <w:b/>
          <w:bCs/>
          <w:i/>
          <w:iCs/>
        </w:rPr>
      </w:pPr>
      <w:r w:rsidRPr="0036368F">
        <w:rPr>
          <w:rFonts w:ascii="Arial" w:eastAsia="PMingLiU" w:hAnsi="Arial" w:cs="Arial"/>
          <w:b/>
          <w:bCs/>
          <w:i/>
          <w:iCs/>
        </w:rPr>
        <w:t>The following 2UL IMD3 MSD is specified if this option is confirmed:</w:t>
      </w:r>
    </w:p>
    <w:tbl>
      <w:tblPr>
        <w:tblW w:w="0" w:type="auto"/>
        <w:jc w:val="center"/>
        <w:tblLook w:val="04A0" w:firstRow="1" w:lastRow="0" w:firstColumn="1" w:lastColumn="0" w:noHBand="0" w:noVBand="1"/>
      </w:tblPr>
      <w:tblGrid>
        <w:gridCol w:w="1342"/>
        <w:gridCol w:w="809"/>
        <w:gridCol w:w="719"/>
        <w:gridCol w:w="1170"/>
        <w:gridCol w:w="1616"/>
        <w:gridCol w:w="993"/>
        <w:gridCol w:w="647"/>
        <w:gridCol w:w="1111"/>
        <w:gridCol w:w="1204"/>
      </w:tblGrid>
      <w:tr w:rsidR="001650E7" w:rsidRPr="0036368F" w14:paraId="27B41D81" w14:textId="77777777" w:rsidTr="00E4216A">
        <w:trPr>
          <w:trHeight w:val="60"/>
          <w:jc w:val="center"/>
        </w:trPr>
        <w:tc>
          <w:tcPr>
            <w:tcW w:w="0" w:type="auto"/>
            <w:gridSpan w:val="8"/>
            <w:tcBorders>
              <w:top w:val="single" w:sz="8" w:space="0" w:color="auto"/>
              <w:left w:val="single" w:sz="8" w:space="0" w:color="auto"/>
              <w:bottom w:val="single" w:sz="8" w:space="0" w:color="auto"/>
              <w:right w:val="single" w:sz="8" w:space="0" w:color="000000"/>
            </w:tcBorders>
            <w:vAlign w:val="center"/>
            <w:hideMark/>
          </w:tcPr>
          <w:p w14:paraId="5E68B6B6" w14:textId="77777777" w:rsidR="001650E7" w:rsidRPr="0036368F" w:rsidRDefault="001650E7" w:rsidP="00E4216A">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Band / Channel bandwidth / N</w:t>
            </w:r>
            <w:r w:rsidRPr="0036368F">
              <w:rPr>
                <w:rFonts w:ascii="Arial" w:eastAsia="PMingLiU" w:hAnsi="Arial" w:cs="Arial"/>
                <w:b/>
                <w:bCs/>
                <w:color w:val="000000"/>
                <w:sz w:val="18"/>
                <w:szCs w:val="18"/>
                <w:vertAlign w:val="subscript"/>
              </w:rPr>
              <w:t>RB</w:t>
            </w:r>
            <w:r w:rsidRPr="0036368F">
              <w:rPr>
                <w:rFonts w:ascii="Arial" w:eastAsia="PMingLiU" w:hAnsi="Arial" w:cs="Arial"/>
                <w:b/>
                <w:bCs/>
                <w:color w:val="000000"/>
                <w:sz w:val="18"/>
                <w:szCs w:val="18"/>
              </w:rPr>
              <w:t xml:space="preserve"> / Duplex mode</w:t>
            </w:r>
          </w:p>
        </w:tc>
        <w:tc>
          <w:tcPr>
            <w:tcW w:w="0" w:type="auto"/>
            <w:tcBorders>
              <w:top w:val="single" w:sz="8" w:space="0" w:color="auto"/>
              <w:left w:val="nil"/>
              <w:bottom w:val="nil"/>
              <w:right w:val="single" w:sz="8" w:space="0" w:color="auto"/>
            </w:tcBorders>
            <w:vAlign w:val="center"/>
            <w:hideMark/>
          </w:tcPr>
          <w:p w14:paraId="723649A4" w14:textId="77777777" w:rsidR="001650E7" w:rsidRPr="0036368F" w:rsidRDefault="001650E7" w:rsidP="00E4216A">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 xml:space="preserve">Source </w:t>
            </w:r>
          </w:p>
        </w:tc>
      </w:tr>
      <w:tr w:rsidR="001650E7" w:rsidRPr="0036368F" w14:paraId="56CF7D8B" w14:textId="77777777" w:rsidTr="00E4216A">
        <w:trPr>
          <w:trHeight w:val="60"/>
          <w:jc w:val="center"/>
        </w:trPr>
        <w:tc>
          <w:tcPr>
            <w:tcW w:w="1342" w:type="dxa"/>
            <w:vMerge w:val="restart"/>
            <w:tcBorders>
              <w:top w:val="nil"/>
              <w:left w:val="single" w:sz="8" w:space="0" w:color="auto"/>
              <w:bottom w:val="single" w:sz="4" w:space="0" w:color="auto"/>
              <w:right w:val="single" w:sz="8" w:space="0" w:color="auto"/>
            </w:tcBorders>
            <w:vAlign w:val="center"/>
            <w:hideMark/>
          </w:tcPr>
          <w:p w14:paraId="43DC9A55" w14:textId="77777777" w:rsidR="001650E7" w:rsidRPr="0036368F" w:rsidRDefault="001650E7" w:rsidP="00E4216A">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lang w:eastAsia="ja-JP"/>
              </w:rPr>
              <w:t>NR CA band combination</w:t>
            </w:r>
          </w:p>
        </w:tc>
        <w:tc>
          <w:tcPr>
            <w:tcW w:w="809" w:type="dxa"/>
            <w:vMerge w:val="restart"/>
            <w:tcBorders>
              <w:top w:val="nil"/>
              <w:left w:val="single" w:sz="8" w:space="0" w:color="auto"/>
              <w:bottom w:val="single" w:sz="4" w:space="0" w:color="auto"/>
              <w:right w:val="single" w:sz="8" w:space="0" w:color="auto"/>
            </w:tcBorders>
            <w:vAlign w:val="center"/>
            <w:hideMark/>
          </w:tcPr>
          <w:p w14:paraId="011978C3" w14:textId="77777777" w:rsidR="001650E7" w:rsidRPr="0036368F" w:rsidRDefault="001650E7" w:rsidP="00E4216A">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lang w:eastAsia="ja-JP"/>
              </w:rPr>
              <w:t>NR band</w:t>
            </w:r>
          </w:p>
        </w:tc>
        <w:tc>
          <w:tcPr>
            <w:tcW w:w="719" w:type="dxa"/>
            <w:tcBorders>
              <w:top w:val="nil"/>
              <w:left w:val="nil"/>
              <w:bottom w:val="nil"/>
              <w:right w:val="single" w:sz="8" w:space="0" w:color="auto"/>
            </w:tcBorders>
            <w:vAlign w:val="center"/>
            <w:hideMark/>
          </w:tcPr>
          <w:p w14:paraId="493A8810" w14:textId="77777777" w:rsidR="001650E7" w:rsidRPr="0036368F" w:rsidRDefault="001650E7" w:rsidP="00E4216A">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UL F</w:t>
            </w:r>
            <w:r w:rsidRPr="0036368F">
              <w:rPr>
                <w:rFonts w:ascii="Arial" w:eastAsia="PMingLiU" w:hAnsi="Arial" w:cs="Arial"/>
                <w:b/>
                <w:bCs/>
                <w:color w:val="000000"/>
                <w:sz w:val="18"/>
                <w:szCs w:val="18"/>
                <w:vertAlign w:val="subscript"/>
              </w:rPr>
              <w:t>c</w:t>
            </w:r>
          </w:p>
        </w:tc>
        <w:tc>
          <w:tcPr>
            <w:tcW w:w="1170" w:type="dxa"/>
            <w:tcBorders>
              <w:top w:val="nil"/>
              <w:left w:val="nil"/>
              <w:bottom w:val="nil"/>
              <w:right w:val="single" w:sz="8" w:space="0" w:color="auto"/>
            </w:tcBorders>
            <w:vAlign w:val="center"/>
            <w:hideMark/>
          </w:tcPr>
          <w:p w14:paraId="6582A2A1" w14:textId="77777777" w:rsidR="001650E7" w:rsidRPr="0036368F" w:rsidRDefault="001650E7" w:rsidP="00E4216A">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UL/DL BW</w:t>
            </w:r>
          </w:p>
        </w:tc>
        <w:tc>
          <w:tcPr>
            <w:tcW w:w="1616" w:type="dxa"/>
            <w:tcBorders>
              <w:top w:val="nil"/>
              <w:left w:val="nil"/>
              <w:bottom w:val="nil"/>
              <w:right w:val="single" w:sz="8" w:space="0" w:color="auto"/>
            </w:tcBorders>
            <w:vAlign w:val="center"/>
            <w:hideMark/>
          </w:tcPr>
          <w:p w14:paraId="5FA5F778" w14:textId="77777777" w:rsidR="001650E7" w:rsidRPr="0036368F" w:rsidRDefault="001650E7" w:rsidP="00E4216A">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UL</w:t>
            </w:r>
          </w:p>
        </w:tc>
        <w:tc>
          <w:tcPr>
            <w:tcW w:w="0" w:type="auto"/>
            <w:vMerge w:val="restart"/>
            <w:tcBorders>
              <w:top w:val="nil"/>
              <w:left w:val="single" w:sz="8" w:space="0" w:color="auto"/>
              <w:bottom w:val="single" w:sz="4" w:space="0" w:color="auto"/>
              <w:right w:val="single" w:sz="8" w:space="0" w:color="auto"/>
            </w:tcBorders>
            <w:vAlign w:val="center"/>
            <w:hideMark/>
          </w:tcPr>
          <w:p w14:paraId="7D138F88" w14:textId="77777777" w:rsidR="001650E7" w:rsidRPr="0036368F" w:rsidRDefault="001650E7" w:rsidP="00E4216A">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DL F</w:t>
            </w:r>
            <w:r w:rsidRPr="0036368F">
              <w:rPr>
                <w:rFonts w:ascii="Arial" w:eastAsia="PMingLiU" w:hAnsi="Arial" w:cs="Arial"/>
                <w:b/>
                <w:bCs/>
                <w:color w:val="000000"/>
                <w:sz w:val="18"/>
                <w:szCs w:val="18"/>
                <w:vertAlign w:val="subscript"/>
              </w:rPr>
              <w:t>c</w:t>
            </w:r>
            <w:r w:rsidRPr="0036368F">
              <w:rPr>
                <w:rFonts w:ascii="Arial" w:eastAsia="PMingLiU" w:hAnsi="Arial" w:cs="Arial"/>
                <w:b/>
                <w:bCs/>
                <w:color w:val="000000"/>
                <w:sz w:val="18"/>
                <w:szCs w:val="18"/>
              </w:rPr>
              <w:t xml:space="preserve"> (MHz)</w:t>
            </w:r>
          </w:p>
        </w:tc>
        <w:tc>
          <w:tcPr>
            <w:tcW w:w="0" w:type="auto"/>
            <w:tcBorders>
              <w:top w:val="nil"/>
              <w:left w:val="nil"/>
              <w:bottom w:val="nil"/>
              <w:right w:val="single" w:sz="8" w:space="0" w:color="auto"/>
            </w:tcBorders>
            <w:vAlign w:val="center"/>
            <w:hideMark/>
          </w:tcPr>
          <w:p w14:paraId="7276458C" w14:textId="77777777" w:rsidR="001650E7" w:rsidRPr="0036368F" w:rsidRDefault="001650E7" w:rsidP="00E4216A">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MSD</w:t>
            </w:r>
          </w:p>
        </w:tc>
        <w:tc>
          <w:tcPr>
            <w:tcW w:w="0" w:type="auto"/>
            <w:vMerge w:val="restart"/>
            <w:tcBorders>
              <w:top w:val="nil"/>
              <w:left w:val="single" w:sz="8" w:space="0" w:color="auto"/>
              <w:bottom w:val="single" w:sz="4" w:space="0" w:color="auto"/>
              <w:right w:val="single" w:sz="8" w:space="0" w:color="auto"/>
            </w:tcBorders>
            <w:vAlign w:val="center"/>
            <w:hideMark/>
          </w:tcPr>
          <w:p w14:paraId="3E56F07D" w14:textId="77777777" w:rsidR="001650E7" w:rsidRPr="0036368F" w:rsidRDefault="001650E7" w:rsidP="00E4216A">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Duplex mode</w:t>
            </w:r>
          </w:p>
        </w:tc>
        <w:tc>
          <w:tcPr>
            <w:tcW w:w="0" w:type="auto"/>
            <w:vMerge w:val="restart"/>
            <w:tcBorders>
              <w:top w:val="nil"/>
              <w:left w:val="single" w:sz="8" w:space="0" w:color="auto"/>
              <w:bottom w:val="single" w:sz="4" w:space="0" w:color="auto"/>
              <w:right w:val="single" w:sz="8" w:space="0" w:color="auto"/>
            </w:tcBorders>
            <w:vAlign w:val="center"/>
            <w:hideMark/>
          </w:tcPr>
          <w:p w14:paraId="2854C327" w14:textId="77777777" w:rsidR="001650E7" w:rsidRPr="0036368F" w:rsidRDefault="001650E7" w:rsidP="00E4216A">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rPr>
              <w:t> of IMD</w:t>
            </w:r>
          </w:p>
        </w:tc>
      </w:tr>
      <w:tr w:rsidR="001650E7" w:rsidRPr="0036368F" w14:paraId="7367E58F" w14:textId="77777777" w:rsidTr="00E4216A">
        <w:trPr>
          <w:trHeight w:val="80"/>
          <w:jc w:val="center"/>
        </w:trPr>
        <w:tc>
          <w:tcPr>
            <w:tcW w:w="1342" w:type="dxa"/>
            <w:vMerge/>
            <w:tcBorders>
              <w:top w:val="nil"/>
              <w:left w:val="single" w:sz="8" w:space="0" w:color="auto"/>
              <w:bottom w:val="single" w:sz="4" w:space="0" w:color="auto"/>
              <w:right w:val="single" w:sz="8" w:space="0" w:color="auto"/>
            </w:tcBorders>
            <w:vAlign w:val="center"/>
            <w:hideMark/>
          </w:tcPr>
          <w:p w14:paraId="7110172F" w14:textId="77777777" w:rsidR="001650E7" w:rsidRPr="0036368F" w:rsidRDefault="001650E7" w:rsidP="00E4216A">
            <w:pPr>
              <w:spacing w:after="0"/>
              <w:rPr>
                <w:rFonts w:ascii="Arial" w:hAnsi="Arial" w:cs="Arial"/>
                <w:b/>
                <w:bCs/>
                <w:color w:val="000000"/>
                <w:sz w:val="18"/>
                <w:szCs w:val="18"/>
                <w:lang w:val="en-US"/>
              </w:rPr>
            </w:pPr>
          </w:p>
        </w:tc>
        <w:tc>
          <w:tcPr>
            <w:tcW w:w="809" w:type="dxa"/>
            <w:vMerge/>
            <w:tcBorders>
              <w:top w:val="nil"/>
              <w:left w:val="single" w:sz="8" w:space="0" w:color="auto"/>
              <w:bottom w:val="single" w:sz="4" w:space="0" w:color="auto"/>
              <w:right w:val="single" w:sz="8" w:space="0" w:color="auto"/>
            </w:tcBorders>
            <w:vAlign w:val="center"/>
            <w:hideMark/>
          </w:tcPr>
          <w:p w14:paraId="1156502D" w14:textId="77777777" w:rsidR="001650E7" w:rsidRPr="0036368F" w:rsidRDefault="001650E7" w:rsidP="00E4216A">
            <w:pPr>
              <w:spacing w:after="0"/>
              <w:rPr>
                <w:rFonts w:ascii="Arial" w:hAnsi="Arial" w:cs="Arial"/>
                <w:b/>
                <w:bCs/>
                <w:color w:val="000000"/>
                <w:sz w:val="18"/>
                <w:szCs w:val="18"/>
                <w:lang w:val="en-US"/>
              </w:rPr>
            </w:pPr>
          </w:p>
        </w:tc>
        <w:tc>
          <w:tcPr>
            <w:tcW w:w="719" w:type="dxa"/>
            <w:tcBorders>
              <w:top w:val="nil"/>
              <w:left w:val="nil"/>
              <w:bottom w:val="single" w:sz="4" w:space="0" w:color="auto"/>
              <w:right w:val="single" w:sz="8" w:space="0" w:color="auto"/>
            </w:tcBorders>
            <w:vAlign w:val="center"/>
            <w:hideMark/>
          </w:tcPr>
          <w:p w14:paraId="374E899E" w14:textId="77777777" w:rsidR="001650E7" w:rsidRPr="0036368F" w:rsidRDefault="001650E7" w:rsidP="00E4216A">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lang w:val="en-US"/>
              </w:rPr>
              <w:t>(MHz)</w:t>
            </w:r>
          </w:p>
        </w:tc>
        <w:tc>
          <w:tcPr>
            <w:tcW w:w="1170" w:type="dxa"/>
            <w:tcBorders>
              <w:top w:val="nil"/>
              <w:left w:val="nil"/>
              <w:bottom w:val="single" w:sz="4" w:space="0" w:color="auto"/>
              <w:right w:val="single" w:sz="8" w:space="0" w:color="auto"/>
            </w:tcBorders>
            <w:vAlign w:val="center"/>
            <w:hideMark/>
          </w:tcPr>
          <w:p w14:paraId="5B023FDF" w14:textId="77777777" w:rsidR="001650E7" w:rsidRPr="0036368F" w:rsidRDefault="001650E7" w:rsidP="00E4216A">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lang w:val="en-US"/>
              </w:rPr>
              <w:t>(MHz)</w:t>
            </w:r>
          </w:p>
        </w:tc>
        <w:tc>
          <w:tcPr>
            <w:tcW w:w="1616" w:type="dxa"/>
            <w:tcBorders>
              <w:top w:val="nil"/>
              <w:left w:val="nil"/>
              <w:bottom w:val="single" w:sz="4" w:space="0" w:color="auto"/>
              <w:right w:val="single" w:sz="8" w:space="0" w:color="auto"/>
            </w:tcBorders>
            <w:vAlign w:val="center"/>
            <w:hideMark/>
          </w:tcPr>
          <w:p w14:paraId="0059472D" w14:textId="77777777" w:rsidR="001650E7" w:rsidRPr="0036368F" w:rsidRDefault="001650E7" w:rsidP="00E4216A">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lang w:val="en-US"/>
              </w:rPr>
              <w:t>C</w:t>
            </w:r>
            <w:r w:rsidRPr="0036368F">
              <w:rPr>
                <w:rFonts w:ascii="Arial" w:eastAsia="PMingLiU" w:hAnsi="Arial" w:cs="Arial"/>
                <w:b/>
                <w:bCs/>
                <w:color w:val="000000"/>
                <w:sz w:val="18"/>
                <w:szCs w:val="18"/>
                <w:vertAlign w:val="subscript"/>
                <w:lang w:val="en-US"/>
              </w:rPr>
              <w:t>LRB</w:t>
            </w:r>
          </w:p>
        </w:tc>
        <w:tc>
          <w:tcPr>
            <w:tcW w:w="0" w:type="auto"/>
            <w:vMerge/>
            <w:tcBorders>
              <w:top w:val="nil"/>
              <w:left w:val="single" w:sz="8" w:space="0" w:color="auto"/>
              <w:bottom w:val="single" w:sz="4" w:space="0" w:color="auto"/>
              <w:right w:val="single" w:sz="8" w:space="0" w:color="auto"/>
            </w:tcBorders>
            <w:vAlign w:val="center"/>
            <w:hideMark/>
          </w:tcPr>
          <w:p w14:paraId="7C0C31CE" w14:textId="77777777" w:rsidR="001650E7" w:rsidRPr="0036368F" w:rsidRDefault="001650E7" w:rsidP="00E4216A">
            <w:pPr>
              <w:spacing w:after="0"/>
              <w:rPr>
                <w:rFonts w:ascii="Arial" w:hAnsi="Arial" w:cs="Arial"/>
                <w:b/>
                <w:bCs/>
                <w:color w:val="000000"/>
                <w:sz w:val="18"/>
                <w:szCs w:val="18"/>
                <w:lang w:val="en-US"/>
              </w:rPr>
            </w:pPr>
          </w:p>
        </w:tc>
        <w:tc>
          <w:tcPr>
            <w:tcW w:w="0" w:type="auto"/>
            <w:tcBorders>
              <w:top w:val="nil"/>
              <w:left w:val="nil"/>
              <w:bottom w:val="single" w:sz="4" w:space="0" w:color="auto"/>
              <w:right w:val="single" w:sz="8" w:space="0" w:color="auto"/>
            </w:tcBorders>
            <w:vAlign w:val="center"/>
            <w:hideMark/>
          </w:tcPr>
          <w:p w14:paraId="7ADFAF55" w14:textId="77777777" w:rsidR="001650E7" w:rsidRPr="0036368F" w:rsidRDefault="001650E7" w:rsidP="00E4216A">
            <w:pPr>
              <w:spacing w:after="0"/>
              <w:jc w:val="center"/>
              <w:rPr>
                <w:rFonts w:ascii="Arial" w:hAnsi="Arial" w:cs="Arial"/>
                <w:b/>
                <w:bCs/>
                <w:color w:val="000000"/>
                <w:sz w:val="18"/>
                <w:szCs w:val="18"/>
                <w:lang w:val="en-US"/>
              </w:rPr>
            </w:pPr>
            <w:r w:rsidRPr="0036368F">
              <w:rPr>
                <w:rFonts w:ascii="Arial" w:eastAsia="PMingLiU"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hideMark/>
          </w:tcPr>
          <w:p w14:paraId="72565613" w14:textId="77777777" w:rsidR="001650E7" w:rsidRPr="0036368F" w:rsidRDefault="001650E7" w:rsidP="00E4216A">
            <w:pPr>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hideMark/>
          </w:tcPr>
          <w:p w14:paraId="7530FD07" w14:textId="77777777" w:rsidR="001650E7" w:rsidRPr="0036368F" w:rsidRDefault="001650E7" w:rsidP="00E4216A">
            <w:pPr>
              <w:spacing w:after="0"/>
              <w:rPr>
                <w:rFonts w:ascii="Arial" w:hAnsi="Arial" w:cs="Arial"/>
                <w:b/>
                <w:bCs/>
                <w:color w:val="000000"/>
                <w:sz w:val="18"/>
                <w:szCs w:val="18"/>
                <w:lang w:val="en-US"/>
              </w:rPr>
            </w:pPr>
          </w:p>
        </w:tc>
      </w:tr>
      <w:tr w:rsidR="001650E7" w:rsidRPr="0036368F" w14:paraId="5E4DCF43" w14:textId="77777777" w:rsidTr="00E4216A">
        <w:trPr>
          <w:trHeight w:val="70"/>
          <w:jc w:val="center"/>
        </w:trPr>
        <w:tc>
          <w:tcPr>
            <w:tcW w:w="1342" w:type="dxa"/>
            <w:tcBorders>
              <w:top w:val="single" w:sz="4" w:space="0" w:color="auto"/>
              <w:left w:val="single" w:sz="4" w:space="0" w:color="auto"/>
              <w:bottom w:val="nil"/>
              <w:right w:val="single" w:sz="4" w:space="0" w:color="auto"/>
            </w:tcBorders>
            <w:vAlign w:val="center"/>
            <w:hideMark/>
          </w:tcPr>
          <w:p w14:paraId="73DE8E11" w14:textId="77777777" w:rsidR="001650E7" w:rsidRPr="0036368F" w:rsidRDefault="001650E7" w:rsidP="00E4216A">
            <w:pPr>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CA_n5-n8</w:t>
            </w:r>
          </w:p>
        </w:tc>
        <w:tc>
          <w:tcPr>
            <w:tcW w:w="809" w:type="dxa"/>
            <w:tcBorders>
              <w:top w:val="single" w:sz="4" w:space="0" w:color="auto"/>
              <w:left w:val="nil"/>
              <w:bottom w:val="single" w:sz="4" w:space="0" w:color="auto"/>
              <w:right w:val="single" w:sz="4" w:space="0" w:color="auto"/>
            </w:tcBorders>
            <w:vAlign w:val="center"/>
            <w:hideMark/>
          </w:tcPr>
          <w:p w14:paraId="3BFD0A67" w14:textId="77777777" w:rsidR="001650E7" w:rsidRPr="0036368F" w:rsidRDefault="001650E7" w:rsidP="00E4216A">
            <w:pPr>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n5</w:t>
            </w:r>
          </w:p>
        </w:tc>
        <w:tc>
          <w:tcPr>
            <w:tcW w:w="719" w:type="dxa"/>
            <w:tcBorders>
              <w:top w:val="single" w:sz="4" w:space="0" w:color="auto"/>
              <w:left w:val="nil"/>
              <w:bottom w:val="single" w:sz="4" w:space="0" w:color="auto"/>
              <w:right w:val="single" w:sz="4" w:space="0" w:color="auto"/>
            </w:tcBorders>
            <w:vAlign w:val="center"/>
            <w:hideMark/>
          </w:tcPr>
          <w:p w14:paraId="7584DE5E" w14:textId="77777777" w:rsidR="001650E7" w:rsidRPr="0036368F" w:rsidRDefault="001650E7" w:rsidP="00E4216A">
            <w:pPr>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846.5</w:t>
            </w:r>
          </w:p>
        </w:tc>
        <w:tc>
          <w:tcPr>
            <w:tcW w:w="1170" w:type="dxa"/>
            <w:tcBorders>
              <w:top w:val="single" w:sz="4" w:space="0" w:color="auto"/>
              <w:left w:val="nil"/>
              <w:bottom w:val="single" w:sz="4" w:space="0" w:color="auto"/>
              <w:right w:val="single" w:sz="4" w:space="0" w:color="auto"/>
            </w:tcBorders>
            <w:vAlign w:val="center"/>
            <w:hideMark/>
          </w:tcPr>
          <w:p w14:paraId="0553AAE5" w14:textId="77777777" w:rsidR="001650E7" w:rsidRPr="0036368F" w:rsidRDefault="001650E7" w:rsidP="00E4216A">
            <w:pPr>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5</w:t>
            </w:r>
          </w:p>
        </w:tc>
        <w:tc>
          <w:tcPr>
            <w:tcW w:w="1616" w:type="dxa"/>
            <w:tcBorders>
              <w:top w:val="single" w:sz="4" w:space="0" w:color="auto"/>
              <w:left w:val="nil"/>
              <w:bottom w:val="single" w:sz="4" w:space="0" w:color="auto"/>
              <w:right w:val="single" w:sz="4" w:space="0" w:color="auto"/>
            </w:tcBorders>
            <w:vAlign w:val="center"/>
            <w:hideMark/>
          </w:tcPr>
          <w:p w14:paraId="75CFD8A6" w14:textId="77777777" w:rsidR="001650E7" w:rsidRPr="0036368F" w:rsidRDefault="001650E7" w:rsidP="00E4216A">
            <w:pPr>
              <w:spacing w:after="0"/>
              <w:jc w:val="center"/>
              <w:rPr>
                <w:rFonts w:ascii="Arial" w:hAnsi="Arial" w:cs="Arial"/>
                <w:color w:val="000000"/>
                <w:sz w:val="18"/>
                <w:szCs w:val="18"/>
                <w:lang w:val="en-US" w:eastAsia="zh-CN"/>
              </w:rPr>
            </w:pPr>
            <w:r w:rsidRPr="0036368F">
              <w:rPr>
                <w:rFonts w:ascii="Arial" w:eastAsia="MS Mincho" w:hAnsi="Arial" w:cs="Arial"/>
                <w:bCs/>
                <w:sz w:val="18"/>
                <w:szCs w:val="18"/>
                <w:lang w:eastAsia="zh-CN"/>
              </w:rPr>
              <w:t>25 (</w:t>
            </w:r>
            <w:proofErr w:type="spellStart"/>
            <w:r w:rsidRPr="0036368F">
              <w:rPr>
                <w:rFonts w:ascii="Arial" w:eastAsia="MS Mincho" w:hAnsi="Arial" w:cs="Arial"/>
                <w:bCs/>
                <w:sz w:val="18"/>
                <w:szCs w:val="18"/>
                <w:lang w:eastAsia="zh-CN"/>
              </w:rPr>
              <w:t>RBstart</w:t>
            </w:r>
            <w:proofErr w:type="spellEnd"/>
            <w:r w:rsidRPr="0036368F">
              <w:rPr>
                <w:rFonts w:ascii="Arial" w:eastAsia="MS Mincho" w:hAnsi="Arial" w:cs="Arial"/>
                <w:bCs/>
                <w:sz w:val="18"/>
                <w:szCs w:val="18"/>
                <w:lang w:eastAsia="zh-CN"/>
              </w:rPr>
              <w:t>=0)</w:t>
            </w:r>
          </w:p>
        </w:tc>
        <w:tc>
          <w:tcPr>
            <w:tcW w:w="0" w:type="auto"/>
            <w:tcBorders>
              <w:top w:val="single" w:sz="4" w:space="0" w:color="auto"/>
              <w:left w:val="nil"/>
              <w:bottom w:val="single" w:sz="4" w:space="0" w:color="auto"/>
              <w:right w:val="single" w:sz="4" w:space="0" w:color="auto"/>
            </w:tcBorders>
            <w:vAlign w:val="center"/>
            <w:hideMark/>
          </w:tcPr>
          <w:p w14:paraId="41B740C1" w14:textId="77777777" w:rsidR="001650E7" w:rsidRPr="0036368F" w:rsidRDefault="001650E7" w:rsidP="00E4216A">
            <w:pPr>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891.5</w:t>
            </w:r>
          </w:p>
        </w:tc>
        <w:tc>
          <w:tcPr>
            <w:tcW w:w="0" w:type="auto"/>
            <w:tcBorders>
              <w:top w:val="single" w:sz="4" w:space="0" w:color="auto"/>
              <w:left w:val="nil"/>
              <w:bottom w:val="single" w:sz="4" w:space="0" w:color="auto"/>
              <w:right w:val="single" w:sz="4" w:space="0" w:color="auto"/>
            </w:tcBorders>
            <w:vAlign w:val="center"/>
            <w:hideMark/>
          </w:tcPr>
          <w:p w14:paraId="2E3C0E0C" w14:textId="77777777" w:rsidR="001650E7" w:rsidRPr="0036368F" w:rsidRDefault="001650E7" w:rsidP="00E4216A">
            <w:pPr>
              <w:spacing w:after="0"/>
              <w:jc w:val="center"/>
              <w:rPr>
                <w:rFonts w:ascii="Arial" w:hAnsi="Arial" w:cs="Arial"/>
                <w:color w:val="000000"/>
                <w:sz w:val="18"/>
                <w:szCs w:val="18"/>
                <w:lang w:eastAsia="ja-JP"/>
              </w:rPr>
            </w:pPr>
            <w:r w:rsidRPr="0036368F">
              <w:rPr>
                <w:rFonts w:ascii="Arial" w:eastAsia="PMingLiU" w:hAnsi="Arial" w:cs="Arial"/>
                <w:color w:val="000000"/>
                <w:sz w:val="18"/>
                <w:szCs w:val="18"/>
                <w:lang w:val="en-US" w:eastAsia="zh-CN"/>
              </w:rPr>
              <w:t>N/A</w:t>
            </w:r>
          </w:p>
        </w:tc>
        <w:tc>
          <w:tcPr>
            <w:tcW w:w="0" w:type="auto"/>
            <w:tcBorders>
              <w:top w:val="single" w:sz="4" w:space="0" w:color="auto"/>
              <w:left w:val="nil"/>
              <w:bottom w:val="single" w:sz="4" w:space="0" w:color="auto"/>
              <w:right w:val="single" w:sz="4" w:space="0" w:color="auto"/>
            </w:tcBorders>
            <w:vAlign w:val="center"/>
            <w:hideMark/>
          </w:tcPr>
          <w:p w14:paraId="50F3A558" w14:textId="77777777" w:rsidR="001650E7" w:rsidRPr="0036368F" w:rsidRDefault="001650E7" w:rsidP="00E4216A">
            <w:pPr>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FDD</w:t>
            </w:r>
          </w:p>
        </w:tc>
        <w:tc>
          <w:tcPr>
            <w:tcW w:w="0" w:type="auto"/>
            <w:tcBorders>
              <w:top w:val="single" w:sz="4" w:space="0" w:color="auto"/>
              <w:left w:val="nil"/>
              <w:bottom w:val="single" w:sz="4" w:space="0" w:color="auto"/>
              <w:right w:val="single" w:sz="4" w:space="0" w:color="auto"/>
            </w:tcBorders>
            <w:vAlign w:val="center"/>
            <w:hideMark/>
          </w:tcPr>
          <w:p w14:paraId="2E1B09A5" w14:textId="77777777" w:rsidR="001650E7" w:rsidRPr="0036368F" w:rsidRDefault="001650E7" w:rsidP="00E4216A">
            <w:pPr>
              <w:spacing w:after="0"/>
              <w:jc w:val="center"/>
              <w:rPr>
                <w:rFonts w:ascii="Arial" w:hAnsi="Arial" w:cs="Arial"/>
                <w:color w:val="000000"/>
                <w:sz w:val="18"/>
                <w:szCs w:val="18"/>
                <w:lang w:eastAsia="ja-JP"/>
              </w:rPr>
            </w:pPr>
            <w:r w:rsidRPr="0036368F">
              <w:rPr>
                <w:rFonts w:ascii="Arial" w:eastAsia="PMingLiU" w:hAnsi="Arial" w:cs="Arial"/>
                <w:color w:val="000000"/>
                <w:sz w:val="18"/>
                <w:szCs w:val="18"/>
                <w:lang w:val="en-US" w:eastAsia="zh-CN"/>
              </w:rPr>
              <w:t>N/A</w:t>
            </w:r>
          </w:p>
        </w:tc>
      </w:tr>
      <w:tr w:rsidR="001650E7" w:rsidRPr="0036368F" w14:paraId="2B9DE52A" w14:textId="77777777" w:rsidTr="00E4216A">
        <w:trPr>
          <w:trHeight w:val="70"/>
          <w:jc w:val="center"/>
        </w:trPr>
        <w:tc>
          <w:tcPr>
            <w:tcW w:w="1342" w:type="dxa"/>
            <w:tcBorders>
              <w:top w:val="nil"/>
              <w:left w:val="single" w:sz="4" w:space="0" w:color="auto"/>
              <w:bottom w:val="single" w:sz="4" w:space="0" w:color="auto"/>
              <w:right w:val="single" w:sz="4" w:space="0" w:color="auto"/>
            </w:tcBorders>
            <w:vAlign w:val="center"/>
            <w:hideMark/>
          </w:tcPr>
          <w:p w14:paraId="6A1532C0" w14:textId="77777777" w:rsidR="001650E7" w:rsidRPr="0036368F" w:rsidRDefault="001650E7" w:rsidP="00E4216A">
            <w:pPr>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 </w:t>
            </w:r>
          </w:p>
        </w:tc>
        <w:tc>
          <w:tcPr>
            <w:tcW w:w="809" w:type="dxa"/>
            <w:tcBorders>
              <w:top w:val="nil"/>
              <w:left w:val="nil"/>
              <w:bottom w:val="single" w:sz="4" w:space="0" w:color="auto"/>
              <w:right w:val="single" w:sz="4" w:space="0" w:color="auto"/>
            </w:tcBorders>
            <w:vAlign w:val="center"/>
            <w:hideMark/>
          </w:tcPr>
          <w:p w14:paraId="4A48E1CA" w14:textId="77777777" w:rsidR="001650E7" w:rsidRPr="0036368F" w:rsidRDefault="001650E7" w:rsidP="00E4216A">
            <w:pPr>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n8</w:t>
            </w:r>
          </w:p>
        </w:tc>
        <w:tc>
          <w:tcPr>
            <w:tcW w:w="719" w:type="dxa"/>
            <w:tcBorders>
              <w:top w:val="nil"/>
              <w:left w:val="nil"/>
              <w:bottom w:val="single" w:sz="4" w:space="0" w:color="auto"/>
              <w:right w:val="single" w:sz="4" w:space="0" w:color="auto"/>
            </w:tcBorders>
            <w:vAlign w:val="center"/>
            <w:hideMark/>
          </w:tcPr>
          <w:p w14:paraId="690AEDC1" w14:textId="77777777" w:rsidR="001650E7" w:rsidRPr="0036368F" w:rsidRDefault="001650E7" w:rsidP="00E4216A">
            <w:pPr>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906.5</w:t>
            </w:r>
          </w:p>
        </w:tc>
        <w:tc>
          <w:tcPr>
            <w:tcW w:w="1170" w:type="dxa"/>
            <w:tcBorders>
              <w:top w:val="nil"/>
              <w:left w:val="nil"/>
              <w:bottom w:val="single" w:sz="4" w:space="0" w:color="auto"/>
              <w:right w:val="single" w:sz="4" w:space="0" w:color="auto"/>
            </w:tcBorders>
            <w:vAlign w:val="center"/>
            <w:hideMark/>
          </w:tcPr>
          <w:p w14:paraId="634FEA1D" w14:textId="77777777" w:rsidR="001650E7" w:rsidRPr="0036368F" w:rsidRDefault="001650E7" w:rsidP="00E4216A">
            <w:pPr>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5</w:t>
            </w:r>
          </w:p>
        </w:tc>
        <w:tc>
          <w:tcPr>
            <w:tcW w:w="1616" w:type="dxa"/>
            <w:tcBorders>
              <w:top w:val="nil"/>
              <w:left w:val="nil"/>
              <w:bottom w:val="single" w:sz="4" w:space="0" w:color="auto"/>
              <w:right w:val="single" w:sz="4" w:space="0" w:color="auto"/>
            </w:tcBorders>
            <w:vAlign w:val="center"/>
            <w:hideMark/>
          </w:tcPr>
          <w:p w14:paraId="0BD5550C" w14:textId="77777777" w:rsidR="001650E7" w:rsidRPr="0036368F" w:rsidRDefault="001650E7" w:rsidP="00E4216A">
            <w:pPr>
              <w:spacing w:after="0"/>
              <w:jc w:val="center"/>
              <w:rPr>
                <w:rFonts w:ascii="Arial" w:hAnsi="Arial" w:cs="Arial"/>
                <w:color w:val="000000"/>
                <w:sz w:val="18"/>
                <w:szCs w:val="18"/>
                <w:lang w:val="en-US" w:eastAsia="zh-CN"/>
              </w:rPr>
            </w:pPr>
            <w:r w:rsidRPr="0036368F">
              <w:rPr>
                <w:rFonts w:ascii="Arial" w:eastAsia="MS Mincho" w:hAnsi="Arial" w:cs="Arial"/>
                <w:bCs/>
                <w:sz w:val="18"/>
                <w:szCs w:val="18"/>
                <w:lang w:eastAsia="zh-CN"/>
              </w:rPr>
              <w:t>25 (</w:t>
            </w:r>
            <w:proofErr w:type="spellStart"/>
            <w:r w:rsidRPr="0036368F">
              <w:rPr>
                <w:rFonts w:ascii="Arial" w:eastAsia="MS Mincho" w:hAnsi="Arial" w:cs="Arial"/>
                <w:bCs/>
                <w:sz w:val="18"/>
                <w:szCs w:val="18"/>
                <w:lang w:eastAsia="zh-CN"/>
              </w:rPr>
              <w:t>RBstart</w:t>
            </w:r>
            <w:proofErr w:type="spellEnd"/>
            <w:r w:rsidRPr="0036368F">
              <w:rPr>
                <w:rFonts w:ascii="Arial" w:eastAsia="MS Mincho" w:hAnsi="Arial" w:cs="Arial"/>
                <w:bCs/>
                <w:sz w:val="18"/>
                <w:szCs w:val="18"/>
                <w:lang w:eastAsia="zh-CN"/>
              </w:rPr>
              <w:t>=0)</w:t>
            </w:r>
          </w:p>
        </w:tc>
        <w:tc>
          <w:tcPr>
            <w:tcW w:w="0" w:type="auto"/>
            <w:tcBorders>
              <w:top w:val="nil"/>
              <w:left w:val="nil"/>
              <w:bottom w:val="single" w:sz="4" w:space="0" w:color="auto"/>
              <w:right w:val="single" w:sz="4" w:space="0" w:color="auto"/>
            </w:tcBorders>
            <w:vAlign w:val="center"/>
            <w:hideMark/>
          </w:tcPr>
          <w:p w14:paraId="122C602A" w14:textId="77777777" w:rsidR="001650E7" w:rsidRPr="0036368F" w:rsidRDefault="001650E7" w:rsidP="00E4216A">
            <w:pPr>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951.5</w:t>
            </w:r>
          </w:p>
        </w:tc>
        <w:tc>
          <w:tcPr>
            <w:tcW w:w="0" w:type="auto"/>
            <w:tcBorders>
              <w:top w:val="nil"/>
              <w:left w:val="nil"/>
              <w:bottom w:val="single" w:sz="4" w:space="0" w:color="auto"/>
              <w:right w:val="single" w:sz="4" w:space="0" w:color="auto"/>
            </w:tcBorders>
            <w:vAlign w:val="center"/>
            <w:hideMark/>
          </w:tcPr>
          <w:p w14:paraId="4B71E494" w14:textId="77777777" w:rsidR="001650E7" w:rsidRPr="0036368F" w:rsidRDefault="001650E7" w:rsidP="00E4216A">
            <w:pPr>
              <w:spacing w:after="0"/>
              <w:jc w:val="center"/>
              <w:rPr>
                <w:rFonts w:ascii="Arial" w:hAnsi="Arial" w:cs="Arial"/>
                <w:color w:val="000000"/>
                <w:sz w:val="18"/>
                <w:szCs w:val="18"/>
                <w:lang w:eastAsia="ja-JP"/>
              </w:rPr>
            </w:pPr>
            <w:r w:rsidRPr="0036368F">
              <w:rPr>
                <w:rFonts w:ascii="Arial" w:eastAsia="PMingLiU" w:hAnsi="Arial" w:cs="Arial"/>
                <w:color w:val="000000"/>
                <w:sz w:val="18"/>
                <w:szCs w:val="18"/>
                <w:lang w:eastAsia="ja-JP"/>
              </w:rPr>
              <w:t>[1.6]</w:t>
            </w:r>
            <w:r w:rsidRPr="0036368F">
              <w:rPr>
                <w:rFonts w:ascii="Arial" w:eastAsia="PMingLiU" w:hAnsi="Arial" w:cs="Arial"/>
                <w:color w:val="000000"/>
                <w:sz w:val="18"/>
                <w:szCs w:val="18"/>
                <w:vertAlign w:val="superscript"/>
                <w:lang w:eastAsia="ja-JP"/>
              </w:rPr>
              <w:t>X</w:t>
            </w:r>
          </w:p>
        </w:tc>
        <w:tc>
          <w:tcPr>
            <w:tcW w:w="0" w:type="auto"/>
            <w:tcBorders>
              <w:top w:val="nil"/>
              <w:left w:val="nil"/>
              <w:bottom w:val="single" w:sz="4" w:space="0" w:color="auto"/>
              <w:right w:val="single" w:sz="4" w:space="0" w:color="auto"/>
            </w:tcBorders>
            <w:vAlign w:val="center"/>
            <w:hideMark/>
          </w:tcPr>
          <w:p w14:paraId="6B5AD9E1" w14:textId="77777777" w:rsidR="001650E7" w:rsidRPr="0036368F" w:rsidRDefault="001650E7" w:rsidP="00E4216A">
            <w:pPr>
              <w:spacing w:after="0"/>
              <w:jc w:val="center"/>
              <w:rPr>
                <w:rFonts w:ascii="Arial" w:hAnsi="Arial" w:cs="Arial"/>
                <w:color w:val="000000"/>
                <w:sz w:val="18"/>
                <w:szCs w:val="18"/>
                <w:lang w:val="en-US" w:eastAsia="zh-CN"/>
              </w:rPr>
            </w:pPr>
            <w:r w:rsidRPr="0036368F">
              <w:rPr>
                <w:rFonts w:ascii="Arial" w:eastAsia="PMingLiU" w:hAnsi="Arial" w:cs="Arial"/>
                <w:color w:val="000000"/>
                <w:sz w:val="18"/>
                <w:szCs w:val="18"/>
                <w:lang w:val="en-US" w:eastAsia="zh-CN"/>
              </w:rPr>
              <w:t>FDD</w:t>
            </w:r>
          </w:p>
        </w:tc>
        <w:tc>
          <w:tcPr>
            <w:tcW w:w="0" w:type="auto"/>
            <w:tcBorders>
              <w:top w:val="nil"/>
              <w:left w:val="nil"/>
              <w:bottom w:val="single" w:sz="4" w:space="0" w:color="auto"/>
              <w:right w:val="single" w:sz="4" w:space="0" w:color="auto"/>
            </w:tcBorders>
            <w:vAlign w:val="center"/>
            <w:hideMark/>
          </w:tcPr>
          <w:p w14:paraId="17657DF5" w14:textId="77777777" w:rsidR="001650E7" w:rsidRPr="0036368F" w:rsidRDefault="001650E7" w:rsidP="00E4216A">
            <w:pPr>
              <w:spacing w:after="0"/>
              <w:jc w:val="center"/>
              <w:rPr>
                <w:rFonts w:ascii="Arial" w:hAnsi="Arial" w:cs="Arial"/>
                <w:color w:val="000000"/>
                <w:sz w:val="18"/>
                <w:szCs w:val="18"/>
                <w:lang w:eastAsia="ja-JP"/>
              </w:rPr>
            </w:pPr>
            <w:r w:rsidRPr="0036368F">
              <w:rPr>
                <w:rFonts w:ascii="Arial" w:eastAsia="PMingLiU" w:hAnsi="Arial" w:cs="Arial"/>
                <w:color w:val="000000"/>
                <w:sz w:val="18"/>
                <w:szCs w:val="18"/>
                <w:lang w:eastAsia="ja-JP"/>
              </w:rPr>
              <w:t>Near miss IMD3</w:t>
            </w:r>
          </w:p>
        </w:tc>
      </w:tr>
    </w:tbl>
    <w:p w14:paraId="6FBC5235" w14:textId="1991FF26" w:rsidR="00F36ED4" w:rsidRDefault="00F36ED4" w:rsidP="005B3398">
      <w:pPr>
        <w:rPr>
          <w:lang w:val="en-US"/>
        </w:rPr>
      </w:pPr>
    </w:p>
    <w:p w14:paraId="10F6116D" w14:textId="2521E30F" w:rsidR="000D4B9C" w:rsidRDefault="000C366A" w:rsidP="005B3398">
      <w:pPr>
        <w:rPr>
          <w:lang w:val="en-US"/>
        </w:rPr>
      </w:pPr>
      <w:r>
        <w:rPr>
          <w:lang w:val="en-US"/>
        </w:rPr>
        <w:t xml:space="preserve">The number itself looks </w:t>
      </w:r>
      <w:proofErr w:type="gramStart"/>
      <w:r>
        <w:rPr>
          <w:lang w:val="en-US"/>
        </w:rPr>
        <w:t>pretty ok</w:t>
      </w:r>
      <w:proofErr w:type="gramEnd"/>
      <w:r>
        <w:rPr>
          <w:lang w:val="en-US"/>
        </w:rPr>
        <w:t>, but we</w:t>
      </w:r>
      <w:r w:rsidR="00250B47">
        <w:rPr>
          <w:lang w:val="en-US"/>
        </w:rPr>
        <w:t>’</w:t>
      </w:r>
      <w:r>
        <w:rPr>
          <w:lang w:val="en-US"/>
        </w:rPr>
        <w:t>d like to further discuss if we specify</w:t>
      </w:r>
      <w:r w:rsidR="00250B47">
        <w:rPr>
          <w:lang w:val="en-US"/>
        </w:rPr>
        <w:t xml:space="preserve"> this or not. </w:t>
      </w:r>
    </w:p>
    <w:p w14:paraId="63853DA5" w14:textId="2F3B57B6" w:rsidR="00E91CC3" w:rsidRDefault="00E91CC3" w:rsidP="005B3398">
      <w:pPr>
        <w:rPr>
          <w:lang w:val="en-US"/>
        </w:rPr>
      </w:pPr>
      <w:r w:rsidRPr="001557C8">
        <w:rPr>
          <w:b/>
          <w:bCs/>
          <w:lang w:val="en-US"/>
        </w:rPr>
        <w:t>Proposal 4</w:t>
      </w:r>
      <w:r>
        <w:rPr>
          <w:lang w:val="en-US"/>
        </w:rPr>
        <w:t>:</w:t>
      </w:r>
      <w:r w:rsidR="000D4B9C">
        <w:rPr>
          <w:lang w:val="en-US"/>
        </w:rPr>
        <w:t xml:space="preserve"> </w:t>
      </w:r>
      <w:r w:rsidR="00250B47">
        <w:rPr>
          <w:lang w:val="en-US"/>
        </w:rPr>
        <w:t>Discuss during t</w:t>
      </w:r>
      <w:r w:rsidR="001557C8">
        <w:rPr>
          <w:lang w:val="en-US"/>
        </w:rPr>
        <w:t>h</w:t>
      </w:r>
      <w:r w:rsidR="00250B47">
        <w:rPr>
          <w:lang w:val="en-US"/>
        </w:rPr>
        <w:t>e meeting if near miss-</w:t>
      </w:r>
      <w:r w:rsidR="001557C8">
        <w:rPr>
          <w:lang w:val="en-US"/>
        </w:rPr>
        <w:t>IMD is specified or not</w:t>
      </w:r>
    </w:p>
    <w:p w14:paraId="7B0D3961" w14:textId="77777777" w:rsidR="001557C8" w:rsidRPr="0036368F" w:rsidRDefault="001557C8" w:rsidP="001557C8">
      <w:pPr>
        <w:spacing w:after="0"/>
        <w:jc w:val="both"/>
        <w:rPr>
          <w:rFonts w:ascii="Calibri" w:eastAsia="PMingLiU" w:hAnsi="Calibri"/>
          <w:color w:val="1F497D"/>
          <w:sz w:val="21"/>
          <w:szCs w:val="21"/>
          <w:lang w:eastAsia="zh-CN"/>
        </w:rPr>
      </w:pPr>
      <w:r w:rsidRPr="0036368F">
        <w:rPr>
          <w:rFonts w:ascii="Arial" w:eastAsia="PMingLiU" w:hAnsi="Arial" w:cs="Arial"/>
          <w:b/>
          <w:bCs/>
          <w:i/>
          <w:iCs/>
        </w:rPr>
        <w:t>&lt;WF5 on signalling the different UL support options&gt;</w:t>
      </w:r>
    </w:p>
    <w:p w14:paraId="455F3DEB" w14:textId="77777777" w:rsidR="001557C8" w:rsidRPr="0036368F" w:rsidRDefault="001557C8" w:rsidP="001557C8">
      <w:pPr>
        <w:numPr>
          <w:ilvl w:val="0"/>
          <w:numId w:val="33"/>
        </w:numPr>
        <w:spacing w:after="0"/>
        <w:jc w:val="both"/>
        <w:rPr>
          <w:rFonts w:ascii="Arial" w:eastAsia="PMingLiU" w:hAnsi="Arial" w:cs="Arial"/>
          <w:b/>
          <w:bCs/>
          <w:i/>
          <w:iCs/>
        </w:rPr>
      </w:pPr>
      <w:r w:rsidRPr="0036368F">
        <w:rPr>
          <w:rFonts w:ascii="Arial" w:eastAsia="PMingLiU" w:hAnsi="Arial" w:cs="Arial"/>
          <w:b/>
          <w:bCs/>
          <w:i/>
          <w:iCs/>
        </w:rPr>
        <w:t>If new approach will be introduced. The impact to the general CA/DC work should be considered. The potential new approach will not be used for any other CA by default</w:t>
      </w:r>
    </w:p>
    <w:p w14:paraId="71D727A0" w14:textId="77777777" w:rsidR="001557C8" w:rsidRPr="0036368F" w:rsidRDefault="001557C8" w:rsidP="001557C8">
      <w:pPr>
        <w:numPr>
          <w:ilvl w:val="0"/>
          <w:numId w:val="33"/>
        </w:numPr>
        <w:spacing w:after="0"/>
        <w:jc w:val="both"/>
        <w:rPr>
          <w:rFonts w:ascii="Arial" w:eastAsia="PMingLiU" w:hAnsi="Arial" w:cs="Arial"/>
          <w:b/>
          <w:bCs/>
          <w:i/>
          <w:iCs/>
        </w:rPr>
      </w:pPr>
      <w:r w:rsidRPr="0036368F">
        <w:rPr>
          <w:rFonts w:ascii="Arial" w:eastAsia="PMingLiU" w:hAnsi="Arial" w:cs="Arial"/>
          <w:b/>
          <w:bCs/>
          <w:i/>
          <w:iCs/>
        </w:rPr>
        <w:t xml:space="preserve">If introduced, UE capability signalling will target to solve issues in DL/UL configuration for overlap or neighbour spectrums </w:t>
      </w:r>
    </w:p>
    <w:p w14:paraId="2EA06FE2" w14:textId="74F10E14" w:rsidR="004E1C02" w:rsidRDefault="001557C8" w:rsidP="001557C8">
      <w:pPr>
        <w:rPr>
          <w:rFonts w:ascii="Arial" w:eastAsia="PMingLiU" w:hAnsi="Arial" w:cs="Arial"/>
          <w:b/>
          <w:bCs/>
          <w:i/>
          <w:iCs/>
        </w:rPr>
      </w:pPr>
      <w:r w:rsidRPr="0036368F">
        <w:rPr>
          <w:rFonts w:ascii="Arial" w:eastAsia="PMingLiU" w:hAnsi="Arial" w:cs="Arial"/>
          <w:b/>
          <w:bCs/>
          <w:i/>
          <w:iCs/>
        </w:rPr>
        <w:t>The UL/DL UE support capability description should target RAN4 specification only</w:t>
      </w:r>
    </w:p>
    <w:p w14:paraId="5EB614F1" w14:textId="22B52E92" w:rsidR="00840FB3" w:rsidRDefault="00840FB3" w:rsidP="001557C8">
      <w:pPr>
        <w:rPr>
          <w:rFonts w:eastAsia="PMingLiU"/>
        </w:rPr>
      </w:pPr>
      <w:r w:rsidRPr="00840FB3">
        <w:rPr>
          <w:rFonts w:eastAsia="PMingLiU"/>
        </w:rPr>
        <w:t>If option 2 is dropped, things get a</w:t>
      </w:r>
      <w:r w:rsidR="00B305DC">
        <w:rPr>
          <w:rFonts w:eastAsia="PMingLiU"/>
        </w:rPr>
        <w:t xml:space="preserve"> bit</w:t>
      </w:r>
      <w:r w:rsidRPr="00840FB3">
        <w:rPr>
          <w:rFonts w:eastAsia="PMingLiU"/>
        </w:rPr>
        <w:t xml:space="preserve"> easier</w:t>
      </w:r>
      <w:r w:rsidR="00E5250C">
        <w:rPr>
          <w:rFonts w:eastAsia="PMingLiU"/>
        </w:rPr>
        <w:t>. In that case, we only need to distingui</w:t>
      </w:r>
      <w:r w:rsidR="00A5620C">
        <w:rPr>
          <w:rFonts w:eastAsia="PMingLiU"/>
        </w:rPr>
        <w:t>sh between DL CA_n5A-n8A with n5 UL only and UL/DL CA_n5A-n8A with limited frequency ranges.</w:t>
      </w:r>
      <w:r w:rsidR="00834D8A">
        <w:rPr>
          <w:rFonts w:eastAsia="PMingLiU"/>
        </w:rPr>
        <w:t xml:space="preserve"> </w:t>
      </w:r>
      <w:r w:rsidR="004E1A92">
        <w:rPr>
          <w:rFonts w:eastAsia="PMingLiU"/>
        </w:rPr>
        <w:t xml:space="preserve">It should be possible to use </w:t>
      </w:r>
      <w:r w:rsidR="003A1F7D">
        <w:rPr>
          <w:rFonts w:eastAsia="PMingLiU"/>
        </w:rPr>
        <w:t xml:space="preserve">notes </w:t>
      </w:r>
      <w:r w:rsidR="00640FC2">
        <w:rPr>
          <w:rFonts w:eastAsia="PMingLiU"/>
        </w:rPr>
        <w:t>for this</w:t>
      </w:r>
      <w:r w:rsidR="0071464E">
        <w:rPr>
          <w:rFonts w:eastAsia="PMingLiU"/>
        </w:rPr>
        <w:t>.</w:t>
      </w:r>
    </w:p>
    <w:p w14:paraId="3EBA1CA1" w14:textId="22773A46" w:rsidR="008400E0" w:rsidRPr="0071464E" w:rsidRDefault="00A36D8F" w:rsidP="000573D6">
      <w:pPr>
        <w:rPr>
          <w:lang w:val="en-US"/>
        </w:rPr>
      </w:pPr>
      <w:r w:rsidRPr="00A36D8F">
        <w:rPr>
          <w:b/>
          <w:bCs/>
          <w:lang w:val="en-US"/>
        </w:rPr>
        <w:t>Proposal 5</w:t>
      </w:r>
      <w:r>
        <w:rPr>
          <w:lang w:val="en-US"/>
        </w:rPr>
        <w:t xml:space="preserve">: </w:t>
      </w:r>
      <w:r w:rsidR="000C4AA0">
        <w:rPr>
          <w:lang w:val="en-US"/>
        </w:rPr>
        <w:t>I</w:t>
      </w:r>
      <w:r>
        <w:rPr>
          <w:lang w:val="en-US"/>
        </w:rPr>
        <w:t xml:space="preserve">f </w:t>
      </w:r>
      <w:r w:rsidR="000C4AA0">
        <w:rPr>
          <w:lang w:val="en-US"/>
        </w:rPr>
        <w:t>feasible, use notes</w:t>
      </w:r>
      <w:r>
        <w:rPr>
          <w:lang w:val="en-US"/>
        </w:rPr>
        <w:t xml:space="preserve"> to distinguish between different options</w:t>
      </w:r>
    </w:p>
    <w:p w14:paraId="412940E5" w14:textId="77777777" w:rsidR="004B6B7E" w:rsidRPr="00825580" w:rsidRDefault="004B6B7E" w:rsidP="000573D6"/>
    <w:p w14:paraId="3B52A0C4" w14:textId="7BB91B9F" w:rsidR="00DE20FF" w:rsidRPr="00705514" w:rsidRDefault="00DE20FF" w:rsidP="00DE20FF">
      <w:pPr>
        <w:pStyle w:val="Heading1"/>
        <w:rPr>
          <w:lang w:val="en-US"/>
        </w:rPr>
      </w:pPr>
      <w:r>
        <w:rPr>
          <w:lang w:val="en-US"/>
        </w:rPr>
        <w:t>Conclusions</w:t>
      </w:r>
    </w:p>
    <w:p w14:paraId="67183C99" w14:textId="6D9D50AF" w:rsidR="00C6720B" w:rsidRDefault="00C908C4" w:rsidP="0074123B">
      <w:r>
        <w:t xml:space="preserve">Further considerations </w:t>
      </w:r>
      <w:r w:rsidR="0074123B">
        <w:t>on CA_n5A-n8A</w:t>
      </w:r>
      <w:r w:rsidR="00300C77">
        <w:t xml:space="preserve"> were provided with the following proposals:</w:t>
      </w:r>
    </w:p>
    <w:p w14:paraId="5A21D1E2" w14:textId="19E1ED0A" w:rsidR="00601FE2" w:rsidRDefault="00601FE2" w:rsidP="00601FE2">
      <w:pPr>
        <w:rPr>
          <w:lang w:val="en-US"/>
        </w:rPr>
      </w:pPr>
      <w:r w:rsidRPr="00F36ED4">
        <w:rPr>
          <w:b/>
          <w:bCs/>
          <w:lang w:val="en-US"/>
        </w:rPr>
        <w:t>Proposal 1</w:t>
      </w:r>
      <w:r>
        <w:rPr>
          <w:lang w:val="en-US"/>
        </w:rPr>
        <w:t>: Use updated analysis when calculating the MSD for n5, as it results slightly lower average value than [</w:t>
      </w:r>
      <w:proofErr w:type="gramStart"/>
      <w:r>
        <w:rPr>
          <w:lang w:val="en-US"/>
        </w:rPr>
        <w:t>2.8]</w:t>
      </w:r>
      <w:proofErr w:type="spellStart"/>
      <w:r>
        <w:rPr>
          <w:lang w:val="en-US"/>
        </w:rPr>
        <w:t>dB</w:t>
      </w:r>
      <w:proofErr w:type="gramEnd"/>
      <w:r>
        <w:rPr>
          <w:lang w:val="en-US"/>
        </w:rPr>
        <w:t>.</w:t>
      </w:r>
      <w:proofErr w:type="spellEnd"/>
    </w:p>
    <w:p w14:paraId="7C080143" w14:textId="77777777" w:rsidR="00601FE2" w:rsidRDefault="00601FE2" w:rsidP="00601FE2">
      <w:pPr>
        <w:rPr>
          <w:lang w:val="en-US"/>
        </w:rPr>
      </w:pPr>
      <w:r w:rsidRPr="00F36ED4">
        <w:rPr>
          <w:b/>
          <w:bCs/>
          <w:lang w:val="en-US"/>
        </w:rPr>
        <w:t>Proposal 2</w:t>
      </w:r>
      <w:r>
        <w:rPr>
          <w:lang w:val="en-US"/>
        </w:rPr>
        <w:t>: Drop option 2 from CA_n5A-n8A</w:t>
      </w:r>
    </w:p>
    <w:p w14:paraId="0B4F4B4A" w14:textId="13DB4478" w:rsidR="00601FE2" w:rsidRPr="00D163EA" w:rsidRDefault="00601FE2" w:rsidP="00D163EA">
      <w:pPr>
        <w:spacing w:after="120"/>
        <w:jc w:val="both"/>
        <w:rPr>
          <w:rFonts w:eastAsia="PMingLiU"/>
        </w:rPr>
      </w:pPr>
      <w:r w:rsidRPr="00E91CC3">
        <w:rPr>
          <w:rFonts w:eastAsia="PMingLiU"/>
          <w:b/>
          <w:bCs/>
        </w:rPr>
        <w:t>Proposal 3</w:t>
      </w:r>
      <w:r>
        <w:rPr>
          <w:rFonts w:eastAsia="PMingLiU"/>
        </w:rPr>
        <w:t xml:space="preserve">: </w:t>
      </w:r>
      <w:r w:rsidR="00D163EA">
        <w:rPr>
          <w:rFonts w:eastAsia="PMingLiU"/>
        </w:rPr>
        <w:t>Use 12.3dB MSD for n8 MSD in Option 3 if this option is specified</w:t>
      </w:r>
    </w:p>
    <w:p w14:paraId="55B9339A" w14:textId="7D0D6531" w:rsidR="00C16CB8" w:rsidRDefault="00C16CB8" w:rsidP="00C16CB8">
      <w:pPr>
        <w:rPr>
          <w:lang w:val="en-US"/>
        </w:rPr>
      </w:pPr>
      <w:r w:rsidRPr="001557C8">
        <w:rPr>
          <w:b/>
          <w:bCs/>
          <w:lang w:val="en-US"/>
        </w:rPr>
        <w:t>Proposal 4</w:t>
      </w:r>
      <w:r>
        <w:rPr>
          <w:lang w:val="en-US"/>
        </w:rPr>
        <w:t>: Discuss during the meeting if near miss-IMD is specified or not</w:t>
      </w:r>
      <w:r w:rsidR="007553D2">
        <w:rPr>
          <w:lang w:val="en-US"/>
        </w:rPr>
        <w:t xml:space="preserve"> </w:t>
      </w:r>
    </w:p>
    <w:p w14:paraId="2CC651AC" w14:textId="456E0289" w:rsidR="00C6720B" w:rsidRPr="0071464E" w:rsidRDefault="000C4AA0" w:rsidP="00DE20FF">
      <w:pPr>
        <w:rPr>
          <w:lang w:val="en-US"/>
        </w:rPr>
      </w:pPr>
      <w:r w:rsidRPr="00A36D8F">
        <w:rPr>
          <w:b/>
          <w:bCs/>
          <w:lang w:val="en-US"/>
        </w:rPr>
        <w:t>Proposal 5</w:t>
      </w:r>
      <w:r>
        <w:rPr>
          <w:lang w:val="en-US"/>
        </w:rPr>
        <w:t>: If feasible, use notes to distinguish between different options</w:t>
      </w:r>
    </w:p>
    <w:p w14:paraId="370EE77B" w14:textId="663AE64F" w:rsidR="0090577D" w:rsidRPr="00705514" w:rsidRDefault="0090577D" w:rsidP="00F66AC4">
      <w:pPr>
        <w:pStyle w:val="Heading1"/>
        <w:rPr>
          <w:lang w:val="en-US"/>
        </w:rPr>
      </w:pPr>
      <w:r w:rsidRPr="00705514">
        <w:rPr>
          <w:lang w:val="en-US"/>
        </w:rPr>
        <w:t>Reference</w:t>
      </w:r>
    </w:p>
    <w:p w14:paraId="408AD2CF" w14:textId="77777777" w:rsidR="00803BC4" w:rsidRPr="00DD428B" w:rsidRDefault="00803BC4" w:rsidP="00803BC4">
      <w:pPr>
        <w:tabs>
          <w:tab w:val="left" w:pos="1080"/>
        </w:tabs>
        <w:ind w:left="360"/>
        <w:rPr>
          <w:lang w:val="en-US" w:eastAsia="x-none"/>
        </w:rPr>
      </w:pPr>
    </w:p>
    <w:sectPr w:rsidR="00803BC4" w:rsidRPr="00DD428B" w:rsidSect="00521ED0">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8D756" w14:textId="77777777" w:rsidR="00EE7D21" w:rsidRDefault="00EE7D21">
      <w:r>
        <w:separator/>
      </w:r>
    </w:p>
  </w:endnote>
  <w:endnote w:type="continuationSeparator" w:id="0">
    <w:p w14:paraId="58909595" w14:textId="77777777" w:rsidR="00EE7D21" w:rsidRDefault="00EE7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A8219" w14:textId="77777777" w:rsidR="00EE7D21" w:rsidRDefault="00EE7D21">
      <w:r>
        <w:separator/>
      </w:r>
    </w:p>
  </w:footnote>
  <w:footnote w:type="continuationSeparator" w:id="0">
    <w:p w14:paraId="56430FA6" w14:textId="77777777" w:rsidR="00EE7D21" w:rsidRDefault="00EE7D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CF5211"/>
    <w:multiLevelType w:val="hybridMultilevel"/>
    <w:tmpl w:val="2DF2256A"/>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B236630"/>
    <w:multiLevelType w:val="hybridMultilevel"/>
    <w:tmpl w:val="9F2ABE92"/>
    <w:lvl w:ilvl="0" w:tplc="0409000B">
      <w:start w:val="1"/>
      <w:numFmt w:val="bullet"/>
      <w:lvlText w:val=""/>
      <w:lvlJc w:val="left"/>
      <w:pPr>
        <w:ind w:left="840" w:hanging="420"/>
      </w:pPr>
      <w:rPr>
        <w:rFonts w:ascii="Wingdings" w:hAnsi="Wingdings" w:hint="default"/>
      </w:rPr>
    </w:lvl>
    <w:lvl w:ilvl="1" w:tplc="B31A5CE6">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11550BF6"/>
    <w:multiLevelType w:val="multilevel"/>
    <w:tmpl w:val="11550B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300C6E"/>
    <w:multiLevelType w:val="hybridMultilevel"/>
    <w:tmpl w:val="0D143B34"/>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8434CB"/>
    <w:multiLevelType w:val="multilevel"/>
    <w:tmpl w:val="1F843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B14526"/>
    <w:multiLevelType w:val="hybridMultilevel"/>
    <w:tmpl w:val="B9989484"/>
    <w:lvl w:ilvl="0" w:tplc="41F4A8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01BD6"/>
    <w:multiLevelType w:val="multilevel"/>
    <w:tmpl w:val="33B01B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0D4AB8"/>
    <w:multiLevelType w:val="multilevel"/>
    <w:tmpl w:val="3A0D4AB8"/>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D774FE3"/>
    <w:multiLevelType w:val="hybridMultilevel"/>
    <w:tmpl w:val="2EB6793E"/>
    <w:lvl w:ilvl="0" w:tplc="884414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44F59F0"/>
    <w:multiLevelType w:val="multilevel"/>
    <w:tmpl w:val="BBD090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A543AB4"/>
    <w:multiLevelType w:val="multilevel"/>
    <w:tmpl w:val="4A543AB4"/>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174FB2"/>
    <w:multiLevelType w:val="hybridMultilevel"/>
    <w:tmpl w:val="B9989484"/>
    <w:lvl w:ilvl="0" w:tplc="41F4A8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C6B7083"/>
    <w:multiLevelType w:val="hybridMultilevel"/>
    <w:tmpl w:val="068EBEF0"/>
    <w:lvl w:ilvl="0" w:tplc="88441432">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CDF3BA8"/>
    <w:multiLevelType w:val="hybridMultilevel"/>
    <w:tmpl w:val="A960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E39FF"/>
    <w:multiLevelType w:val="multilevel"/>
    <w:tmpl w:val="507E39FF"/>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156" w:hanging="360"/>
      </w:pPr>
      <w:rPr>
        <w:rFonts w:ascii="Courier New" w:hAnsi="Courier New" w:cs="Courier New" w:hint="default"/>
      </w:rPr>
    </w:lvl>
    <w:lvl w:ilvl="2">
      <w:start w:val="1"/>
      <w:numFmt w:val="bullet"/>
      <w:lvlText w:val=""/>
      <w:lvlJc w:val="left"/>
      <w:pPr>
        <w:ind w:left="1876" w:hanging="360"/>
      </w:pPr>
      <w:rPr>
        <w:rFonts w:ascii="Wingdings" w:hAnsi="Wingdings" w:hint="default"/>
      </w:rPr>
    </w:lvl>
    <w:lvl w:ilvl="3">
      <w:start w:val="1"/>
      <w:numFmt w:val="bullet"/>
      <w:lvlText w:val=""/>
      <w:lvlJc w:val="left"/>
      <w:pPr>
        <w:ind w:left="2596" w:hanging="360"/>
      </w:pPr>
      <w:rPr>
        <w:rFonts w:ascii="Symbol" w:hAnsi="Symbol" w:hint="default"/>
      </w:rPr>
    </w:lvl>
    <w:lvl w:ilvl="4">
      <w:start w:val="1"/>
      <w:numFmt w:val="bullet"/>
      <w:lvlText w:val="o"/>
      <w:lvlJc w:val="left"/>
      <w:pPr>
        <w:ind w:left="3316" w:hanging="360"/>
      </w:pPr>
      <w:rPr>
        <w:rFonts w:ascii="Courier New" w:hAnsi="Courier New" w:cs="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DA25EE3"/>
    <w:multiLevelType w:val="hybridMultilevel"/>
    <w:tmpl w:val="882C7BEE"/>
    <w:lvl w:ilvl="0" w:tplc="49164A6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6A32609A"/>
    <w:multiLevelType w:val="multilevel"/>
    <w:tmpl w:val="6A32609A"/>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156" w:hanging="360"/>
      </w:pPr>
      <w:rPr>
        <w:rFonts w:ascii="Courier New" w:hAnsi="Courier New" w:cs="Courier New" w:hint="default"/>
      </w:rPr>
    </w:lvl>
    <w:lvl w:ilvl="2">
      <w:start w:val="1"/>
      <w:numFmt w:val="bullet"/>
      <w:lvlText w:val=""/>
      <w:lvlJc w:val="left"/>
      <w:pPr>
        <w:ind w:left="1876" w:hanging="360"/>
      </w:pPr>
      <w:rPr>
        <w:rFonts w:ascii="Wingdings" w:hAnsi="Wingdings" w:hint="default"/>
      </w:rPr>
    </w:lvl>
    <w:lvl w:ilvl="3">
      <w:start w:val="1"/>
      <w:numFmt w:val="bullet"/>
      <w:lvlText w:val=""/>
      <w:lvlJc w:val="left"/>
      <w:pPr>
        <w:ind w:left="2596" w:hanging="360"/>
      </w:pPr>
      <w:rPr>
        <w:rFonts w:ascii="Symbol" w:hAnsi="Symbol" w:hint="default"/>
      </w:rPr>
    </w:lvl>
    <w:lvl w:ilvl="4">
      <w:start w:val="1"/>
      <w:numFmt w:val="bullet"/>
      <w:lvlText w:val="o"/>
      <w:lvlJc w:val="left"/>
      <w:pPr>
        <w:ind w:left="3316" w:hanging="360"/>
      </w:pPr>
      <w:rPr>
        <w:rFonts w:ascii="Courier New" w:hAnsi="Courier New" w:cs="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E7C541D"/>
    <w:multiLevelType w:val="multilevel"/>
    <w:tmpl w:val="6E7C541D"/>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5AD4CF0"/>
    <w:multiLevelType w:val="hybridMultilevel"/>
    <w:tmpl w:val="068EBEF0"/>
    <w:lvl w:ilvl="0" w:tplc="88441432">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5D0547"/>
    <w:multiLevelType w:val="hybridMultilevel"/>
    <w:tmpl w:val="472E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4"/>
  </w:num>
  <w:num w:numId="3">
    <w:abstractNumId w:val="28"/>
  </w:num>
  <w:num w:numId="4">
    <w:abstractNumId w:val="30"/>
  </w:num>
  <w:num w:numId="5">
    <w:abstractNumId w:val="21"/>
  </w:num>
  <w:num w:numId="6">
    <w:abstractNumId w:val="9"/>
  </w:num>
  <w:num w:numId="7">
    <w:abstractNumId w:val="4"/>
  </w:num>
  <w:num w:numId="8">
    <w:abstractNumId w:val="26"/>
  </w:num>
  <w:num w:numId="9">
    <w:abstractNumId w:val="10"/>
  </w:num>
  <w:num w:numId="10">
    <w:abstractNumId w:val="20"/>
  </w:num>
  <w:num w:numId="11">
    <w:abstractNumId w:val="32"/>
  </w:num>
  <w:num w:numId="12">
    <w:abstractNumId w:val="8"/>
  </w:num>
  <w:num w:numId="13">
    <w:abstractNumId w:val="2"/>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
  </w:num>
  <w:num w:numId="22">
    <w:abstractNumId w:val="11"/>
  </w:num>
  <w:num w:numId="23">
    <w:abstractNumId w:val="12"/>
  </w:num>
  <w:num w:numId="24">
    <w:abstractNumId w:val="25"/>
  </w:num>
  <w:num w:numId="25">
    <w:abstractNumId w:val="27"/>
  </w:num>
  <w:num w:numId="26">
    <w:abstractNumId w:val="15"/>
  </w:num>
  <w:num w:numId="27">
    <w:abstractNumId w:val="19"/>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5"/>
  </w:num>
  <w:num w:numId="30">
    <w:abstractNumId w:val="18"/>
  </w:num>
  <w:num w:numId="31">
    <w:abstractNumId w:val="31"/>
  </w:num>
  <w:num w:numId="32">
    <w:abstractNumId w:val="22"/>
  </w:num>
  <w:num w:numId="33">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613"/>
    <w:rsid w:val="00002F20"/>
    <w:rsid w:val="0000301D"/>
    <w:rsid w:val="000032F9"/>
    <w:rsid w:val="00003326"/>
    <w:rsid w:val="00003883"/>
    <w:rsid w:val="000042A1"/>
    <w:rsid w:val="00004852"/>
    <w:rsid w:val="00004F78"/>
    <w:rsid w:val="0000518F"/>
    <w:rsid w:val="0000571E"/>
    <w:rsid w:val="00005E61"/>
    <w:rsid w:val="00006110"/>
    <w:rsid w:val="00006186"/>
    <w:rsid w:val="00006198"/>
    <w:rsid w:val="000062E4"/>
    <w:rsid w:val="00006351"/>
    <w:rsid w:val="000065AA"/>
    <w:rsid w:val="0000667F"/>
    <w:rsid w:val="00006710"/>
    <w:rsid w:val="00006BAC"/>
    <w:rsid w:val="00006C4A"/>
    <w:rsid w:val="00006F97"/>
    <w:rsid w:val="000071B2"/>
    <w:rsid w:val="00007A46"/>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0A"/>
    <w:rsid w:val="00014FFF"/>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50DE"/>
    <w:rsid w:val="00025989"/>
    <w:rsid w:val="00025D54"/>
    <w:rsid w:val="000260C5"/>
    <w:rsid w:val="0002636D"/>
    <w:rsid w:val="00026854"/>
    <w:rsid w:val="00026BDF"/>
    <w:rsid w:val="00026DB4"/>
    <w:rsid w:val="00027229"/>
    <w:rsid w:val="00027407"/>
    <w:rsid w:val="00027B18"/>
    <w:rsid w:val="00027F27"/>
    <w:rsid w:val="00027FBC"/>
    <w:rsid w:val="000300E5"/>
    <w:rsid w:val="00030203"/>
    <w:rsid w:val="00030390"/>
    <w:rsid w:val="00030480"/>
    <w:rsid w:val="00030910"/>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941"/>
    <w:rsid w:val="00040BF5"/>
    <w:rsid w:val="000415CC"/>
    <w:rsid w:val="00041B76"/>
    <w:rsid w:val="00041C36"/>
    <w:rsid w:val="000420FB"/>
    <w:rsid w:val="000428B4"/>
    <w:rsid w:val="00042A86"/>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70D7"/>
    <w:rsid w:val="0004795F"/>
    <w:rsid w:val="00047A40"/>
    <w:rsid w:val="00050256"/>
    <w:rsid w:val="000502F2"/>
    <w:rsid w:val="00051030"/>
    <w:rsid w:val="00051601"/>
    <w:rsid w:val="00051617"/>
    <w:rsid w:val="000517F3"/>
    <w:rsid w:val="0005186B"/>
    <w:rsid w:val="000523F3"/>
    <w:rsid w:val="000526E7"/>
    <w:rsid w:val="000526FF"/>
    <w:rsid w:val="0005277B"/>
    <w:rsid w:val="000530FA"/>
    <w:rsid w:val="000531D4"/>
    <w:rsid w:val="00053989"/>
    <w:rsid w:val="00053991"/>
    <w:rsid w:val="00053E42"/>
    <w:rsid w:val="00053EB2"/>
    <w:rsid w:val="000549BA"/>
    <w:rsid w:val="000549E2"/>
    <w:rsid w:val="000550EF"/>
    <w:rsid w:val="0005548B"/>
    <w:rsid w:val="000555F0"/>
    <w:rsid w:val="00055B21"/>
    <w:rsid w:val="000568F8"/>
    <w:rsid w:val="00056C5E"/>
    <w:rsid w:val="00056DB3"/>
    <w:rsid w:val="00056E4E"/>
    <w:rsid w:val="000572B6"/>
    <w:rsid w:val="000573D6"/>
    <w:rsid w:val="00057B8F"/>
    <w:rsid w:val="00057D4E"/>
    <w:rsid w:val="00060026"/>
    <w:rsid w:val="000601B0"/>
    <w:rsid w:val="000605D7"/>
    <w:rsid w:val="00060DD0"/>
    <w:rsid w:val="00061648"/>
    <w:rsid w:val="00062734"/>
    <w:rsid w:val="00062AE2"/>
    <w:rsid w:val="00062E5A"/>
    <w:rsid w:val="00062F52"/>
    <w:rsid w:val="00063A53"/>
    <w:rsid w:val="00063B14"/>
    <w:rsid w:val="0006427B"/>
    <w:rsid w:val="000642D1"/>
    <w:rsid w:val="000643A3"/>
    <w:rsid w:val="0006440F"/>
    <w:rsid w:val="000648F2"/>
    <w:rsid w:val="00064AD2"/>
    <w:rsid w:val="00065095"/>
    <w:rsid w:val="00065317"/>
    <w:rsid w:val="000654B6"/>
    <w:rsid w:val="00065C27"/>
    <w:rsid w:val="00066495"/>
    <w:rsid w:val="00066EEB"/>
    <w:rsid w:val="00066EFB"/>
    <w:rsid w:val="000671C6"/>
    <w:rsid w:val="000673DC"/>
    <w:rsid w:val="00067594"/>
    <w:rsid w:val="00070561"/>
    <w:rsid w:val="00070BB7"/>
    <w:rsid w:val="00070ECC"/>
    <w:rsid w:val="00072354"/>
    <w:rsid w:val="00072470"/>
    <w:rsid w:val="000724BF"/>
    <w:rsid w:val="00072597"/>
    <w:rsid w:val="000725AA"/>
    <w:rsid w:val="00072C4C"/>
    <w:rsid w:val="00072E91"/>
    <w:rsid w:val="000737DA"/>
    <w:rsid w:val="00074312"/>
    <w:rsid w:val="00074EBA"/>
    <w:rsid w:val="00074F2C"/>
    <w:rsid w:val="00075042"/>
    <w:rsid w:val="0007555F"/>
    <w:rsid w:val="00075AFE"/>
    <w:rsid w:val="0007672D"/>
    <w:rsid w:val="00076DB9"/>
    <w:rsid w:val="00076FF1"/>
    <w:rsid w:val="000771C7"/>
    <w:rsid w:val="00077604"/>
    <w:rsid w:val="00077DCD"/>
    <w:rsid w:val="00077E83"/>
    <w:rsid w:val="00077FE0"/>
    <w:rsid w:val="000800B0"/>
    <w:rsid w:val="0008018F"/>
    <w:rsid w:val="00080636"/>
    <w:rsid w:val="000806E9"/>
    <w:rsid w:val="00081509"/>
    <w:rsid w:val="00081B62"/>
    <w:rsid w:val="00081ECB"/>
    <w:rsid w:val="00081F1C"/>
    <w:rsid w:val="00082C7C"/>
    <w:rsid w:val="00082CE8"/>
    <w:rsid w:val="00083917"/>
    <w:rsid w:val="00083B0F"/>
    <w:rsid w:val="00083CFD"/>
    <w:rsid w:val="00083EA3"/>
    <w:rsid w:val="000841A8"/>
    <w:rsid w:val="00084301"/>
    <w:rsid w:val="0008452A"/>
    <w:rsid w:val="00084BE4"/>
    <w:rsid w:val="0008501F"/>
    <w:rsid w:val="00085320"/>
    <w:rsid w:val="0008544F"/>
    <w:rsid w:val="00085A9C"/>
    <w:rsid w:val="00085BE1"/>
    <w:rsid w:val="00085C24"/>
    <w:rsid w:val="00085CDB"/>
    <w:rsid w:val="00085DB7"/>
    <w:rsid w:val="0008682B"/>
    <w:rsid w:val="00086A61"/>
    <w:rsid w:val="00086D93"/>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51AA"/>
    <w:rsid w:val="00096631"/>
    <w:rsid w:val="00096860"/>
    <w:rsid w:val="00096C3C"/>
    <w:rsid w:val="00096EF3"/>
    <w:rsid w:val="000972E8"/>
    <w:rsid w:val="0009768A"/>
    <w:rsid w:val="00097818"/>
    <w:rsid w:val="00097ADD"/>
    <w:rsid w:val="00097D6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BB7"/>
    <w:rsid w:val="000A2D07"/>
    <w:rsid w:val="000A31E0"/>
    <w:rsid w:val="000A34A7"/>
    <w:rsid w:val="000A34C7"/>
    <w:rsid w:val="000A3A5C"/>
    <w:rsid w:val="000A3A69"/>
    <w:rsid w:val="000A3BD7"/>
    <w:rsid w:val="000A3E0C"/>
    <w:rsid w:val="000A3F67"/>
    <w:rsid w:val="000A4067"/>
    <w:rsid w:val="000A4350"/>
    <w:rsid w:val="000A4516"/>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67D"/>
    <w:rsid w:val="000B37AA"/>
    <w:rsid w:val="000B434A"/>
    <w:rsid w:val="000B4611"/>
    <w:rsid w:val="000B4784"/>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C04DE"/>
    <w:rsid w:val="000C0625"/>
    <w:rsid w:val="000C084C"/>
    <w:rsid w:val="000C086D"/>
    <w:rsid w:val="000C0B1F"/>
    <w:rsid w:val="000C0B53"/>
    <w:rsid w:val="000C123E"/>
    <w:rsid w:val="000C1B7F"/>
    <w:rsid w:val="000C1E85"/>
    <w:rsid w:val="000C1E9C"/>
    <w:rsid w:val="000C1EBE"/>
    <w:rsid w:val="000C1F3E"/>
    <w:rsid w:val="000C1FC7"/>
    <w:rsid w:val="000C2370"/>
    <w:rsid w:val="000C264F"/>
    <w:rsid w:val="000C28BA"/>
    <w:rsid w:val="000C2E7D"/>
    <w:rsid w:val="000C34E3"/>
    <w:rsid w:val="000C3601"/>
    <w:rsid w:val="000C366A"/>
    <w:rsid w:val="000C3A15"/>
    <w:rsid w:val="000C47C2"/>
    <w:rsid w:val="000C4985"/>
    <w:rsid w:val="000C4A55"/>
    <w:rsid w:val="000C4A63"/>
    <w:rsid w:val="000C4A8B"/>
    <w:rsid w:val="000C4AA0"/>
    <w:rsid w:val="000C5396"/>
    <w:rsid w:val="000C5471"/>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1144"/>
    <w:rsid w:val="000D1271"/>
    <w:rsid w:val="000D19C5"/>
    <w:rsid w:val="000D1A28"/>
    <w:rsid w:val="000D2B1D"/>
    <w:rsid w:val="000D2BB3"/>
    <w:rsid w:val="000D2DDE"/>
    <w:rsid w:val="000D2E2A"/>
    <w:rsid w:val="000D2F5D"/>
    <w:rsid w:val="000D3487"/>
    <w:rsid w:val="000D34CA"/>
    <w:rsid w:val="000D3559"/>
    <w:rsid w:val="000D3807"/>
    <w:rsid w:val="000D3CB5"/>
    <w:rsid w:val="000D4A3E"/>
    <w:rsid w:val="000D4B9C"/>
    <w:rsid w:val="000D4D70"/>
    <w:rsid w:val="000D4E0C"/>
    <w:rsid w:val="000D4F4A"/>
    <w:rsid w:val="000D56C9"/>
    <w:rsid w:val="000D5A2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2C3C"/>
    <w:rsid w:val="000E2CFE"/>
    <w:rsid w:val="000E2EC6"/>
    <w:rsid w:val="000E3B40"/>
    <w:rsid w:val="000E3D46"/>
    <w:rsid w:val="000E3DD1"/>
    <w:rsid w:val="000E4FBB"/>
    <w:rsid w:val="000E58CF"/>
    <w:rsid w:val="000E5C51"/>
    <w:rsid w:val="000E60A4"/>
    <w:rsid w:val="000E6208"/>
    <w:rsid w:val="000E6686"/>
    <w:rsid w:val="000E6F68"/>
    <w:rsid w:val="000E7110"/>
    <w:rsid w:val="000E7250"/>
    <w:rsid w:val="000E791F"/>
    <w:rsid w:val="000F0534"/>
    <w:rsid w:val="000F0E0B"/>
    <w:rsid w:val="000F0FD2"/>
    <w:rsid w:val="000F17CB"/>
    <w:rsid w:val="000F1DA5"/>
    <w:rsid w:val="000F2741"/>
    <w:rsid w:val="000F2C1B"/>
    <w:rsid w:val="000F2F45"/>
    <w:rsid w:val="000F323B"/>
    <w:rsid w:val="000F5357"/>
    <w:rsid w:val="000F5A74"/>
    <w:rsid w:val="000F5EAE"/>
    <w:rsid w:val="000F685C"/>
    <w:rsid w:val="000F6D6C"/>
    <w:rsid w:val="000F6E2D"/>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4FFD"/>
    <w:rsid w:val="00115243"/>
    <w:rsid w:val="00115D7C"/>
    <w:rsid w:val="00116046"/>
    <w:rsid w:val="00116F74"/>
    <w:rsid w:val="001176B7"/>
    <w:rsid w:val="00117D55"/>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59E"/>
    <w:rsid w:val="001266F1"/>
    <w:rsid w:val="00126DA5"/>
    <w:rsid w:val="001271F9"/>
    <w:rsid w:val="001274D2"/>
    <w:rsid w:val="00127DEC"/>
    <w:rsid w:val="00127E48"/>
    <w:rsid w:val="00130287"/>
    <w:rsid w:val="00130393"/>
    <w:rsid w:val="00130644"/>
    <w:rsid w:val="00130ECD"/>
    <w:rsid w:val="001310DC"/>
    <w:rsid w:val="0013166F"/>
    <w:rsid w:val="00131997"/>
    <w:rsid w:val="00131FD4"/>
    <w:rsid w:val="001323CD"/>
    <w:rsid w:val="00132FA2"/>
    <w:rsid w:val="0013327E"/>
    <w:rsid w:val="00133FDC"/>
    <w:rsid w:val="001342C2"/>
    <w:rsid w:val="00134365"/>
    <w:rsid w:val="0013447F"/>
    <w:rsid w:val="00134647"/>
    <w:rsid w:val="00134A8F"/>
    <w:rsid w:val="0013513B"/>
    <w:rsid w:val="0013546D"/>
    <w:rsid w:val="00135CB8"/>
    <w:rsid w:val="00135E13"/>
    <w:rsid w:val="0013601A"/>
    <w:rsid w:val="00136B51"/>
    <w:rsid w:val="00136BDF"/>
    <w:rsid w:val="00137126"/>
    <w:rsid w:val="001372A8"/>
    <w:rsid w:val="0013754C"/>
    <w:rsid w:val="001375EB"/>
    <w:rsid w:val="00137897"/>
    <w:rsid w:val="00137B11"/>
    <w:rsid w:val="00137CAD"/>
    <w:rsid w:val="00137D8E"/>
    <w:rsid w:val="00137ECF"/>
    <w:rsid w:val="001400B0"/>
    <w:rsid w:val="0014072B"/>
    <w:rsid w:val="001408F1"/>
    <w:rsid w:val="001410CF"/>
    <w:rsid w:val="00141458"/>
    <w:rsid w:val="0014150B"/>
    <w:rsid w:val="00141764"/>
    <w:rsid w:val="00142046"/>
    <w:rsid w:val="001422CC"/>
    <w:rsid w:val="00142612"/>
    <w:rsid w:val="00142B46"/>
    <w:rsid w:val="001430CD"/>
    <w:rsid w:val="001436F7"/>
    <w:rsid w:val="0014397E"/>
    <w:rsid w:val="00144026"/>
    <w:rsid w:val="00144095"/>
    <w:rsid w:val="001445CF"/>
    <w:rsid w:val="001446B1"/>
    <w:rsid w:val="0014531A"/>
    <w:rsid w:val="001456C9"/>
    <w:rsid w:val="0014572B"/>
    <w:rsid w:val="00145EBE"/>
    <w:rsid w:val="00145FCD"/>
    <w:rsid w:val="0014636B"/>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F3B"/>
    <w:rsid w:val="001553C6"/>
    <w:rsid w:val="001556D5"/>
    <w:rsid w:val="001557C8"/>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093F"/>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4CB9"/>
    <w:rsid w:val="001650E7"/>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2C"/>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3C0"/>
    <w:rsid w:val="00176652"/>
    <w:rsid w:val="00176945"/>
    <w:rsid w:val="00177069"/>
    <w:rsid w:val="001771D5"/>
    <w:rsid w:val="0017733E"/>
    <w:rsid w:val="00177735"/>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E92"/>
    <w:rsid w:val="00185051"/>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ECE"/>
    <w:rsid w:val="00190F12"/>
    <w:rsid w:val="001912FC"/>
    <w:rsid w:val="00191449"/>
    <w:rsid w:val="00191D6B"/>
    <w:rsid w:val="00191F4D"/>
    <w:rsid w:val="00192293"/>
    <w:rsid w:val="00192538"/>
    <w:rsid w:val="001925A9"/>
    <w:rsid w:val="00192904"/>
    <w:rsid w:val="00192FFF"/>
    <w:rsid w:val="00193072"/>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8A7"/>
    <w:rsid w:val="00197D53"/>
    <w:rsid w:val="001A0786"/>
    <w:rsid w:val="001A0EAC"/>
    <w:rsid w:val="001A1533"/>
    <w:rsid w:val="001A18E6"/>
    <w:rsid w:val="001A1AB0"/>
    <w:rsid w:val="001A1B9D"/>
    <w:rsid w:val="001A1BED"/>
    <w:rsid w:val="001A1D6F"/>
    <w:rsid w:val="001A24F6"/>
    <w:rsid w:val="001A2543"/>
    <w:rsid w:val="001A2832"/>
    <w:rsid w:val="001A2CCE"/>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690"/>
    <w:rsid w:val="001B180F"/>
    <w:rsid w:val="001B19FE"/>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20E2"/>
    <w:rsid w:val="001C22CF"/>
    <w:rsid w:val="001C2468"/>
    <w:rsid w:val="001C2AC5"/>
    <w:rsid w:val="001C2D1F"/>
    <w:rsid w:val="001C2DE7"/>
    <w:rsid w:val="001C3588"/>
    <w:rsid w:val="001C35E8"/>
    <w:rsid w:val="001C3FC8"/>
    <w:rsid w:val="001C41EF"/>
    <w:rsid w:val="001C471B"/>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CE8"/>
    <w:rsid w:val="001D6DB9"/>
    <w:rsid w:val="001D6E51"/>
    <w:rsid w:val="001D6E97"/>
    <w:rsid w:val="001D6FF9"/>
    <w:rsid w:val="001D71A7"/>
    <w:rsid w:val="001D71B1"/>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3CD3"/>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2D74"/>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36BA"/>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133"/>
    <w:rsid w:val="00220952"/>
    <w:rsid w:val="00220CB1"/>
    <w:rsid w:val="002212FA"/>
    <w:rsid w:val="002217EE"/>
    <w:rsid w:val="00221BA7"/>
    <w:rsid w:val="00222423"/>
    <w:rsid w:val="00222695"/>
    <w:rsid w:val="0022273B"/>
    <w:rsid w:val="002230BE"/>
    <w:rsid w:val="00223625"/>
    <w:rsid w:val="00223868"/>
    <w:rsid w:val="00223959"/>
    <w:rsid w:val="00224406"/>
    <w:rsid w:val="0022465E"/>
    <w:rsid w:val="00224662"/>
    <w:rsid w:val="002247C0"/>
    <w:rsid w:val="00224A0B"/>
    <w:rsid w:val="0022505B"/>
    <w:rsid w:val="002253AB"/>
    <w:rsid w:val="00225AF5"/>
    <w:rsid w:val="00225CD2"/>
    <w:rsid w:val="00226020"/>
    <w:rsid w:val="00226326"/>
    <w:rsid w:val="00226697"/>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3766"/>
    <w:rsid w:val="0023377B"/>
    <w:rsid w:val="00233CFA"/>
    <w:rsid w:val="00233EF5"/>
    <w:rsid w:val="0023472E"/>
    <w:rsid w:val="002348BC"/>
    <w:rsid w:val="00234C5F"/>
    <w:rsid w:val="00234F02"/>
    <w:rsid w:val="002353A2"/>
    <w:rsid w:val="00235939"/>
    <w:rsid w:val="00236400"/>
    <w:rsid w:val="002364D9"/>
    <w:rsid w:val="002364FD"/>
    <w:rsid w:val="00236663"/>
    <w:rsid w:val="00236888"/>
    <w:rsid w:val="00236AFB"/>
    <w:rsid w:val="00236BC9"/>
    <w:rsid w:val="00236C6E"/>
    <w:rsid w:val="00236EB4"/>
    <w:rsid w:val="00237353"/>
    <w:rsid w:val="00237E42"/>
    <w:rsid w:val="0024005F"/>
    <w:rsid w:val="002403E3"/>
    <w:rsid w:val="00240974"/>
    <w:rsid w:val="00240D6A"/>
    <w:rsid w:val="002411DB"/>
    <w:rsid w:val="0024156D"/>
    <w:rsid w:val="002418D1"/>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674"/>
    <w:rsid w:val="00250998"/>
    <w:rsid w:val="00250B47"/>
    <w:rsid w:val="00251463"/>
    <w:rsid w:val="00251908"/>
    <w:rsid w:val="00251AE9"/>
    <w:rsid w:val="00251B67"/>
    <w:rsid w:val="00251C05"/>
    <w:rsid w:val="00252428"/>
    <w:rsid w:val="002527A1"/>
    <w:rsid w:val="00252C9A"/>
    <w:rsid w:val="0025317B"/>
    <w:rsid w:val="00253D02"/>
    <w:rsid w:val="002541E7"/>
    <w:rsid w:val="00254888"/>
    <w:rsid w:val="002551F4"/>
    <w:rsid w:val="00255927"/>
    <w:rsid w:val="002559A4"/>
    <w:rsid w:val="00255C09"/>
    <w:rsid w:val="002560F6"/>
    <w:rsid w:val="00256328"/>
    <w:rsid w:val="00256465"/>
    <w:rsid w:val="0025655F"/>
    <w:rsid w:val="0025665A"/>
    <w:rsid w:val="00256A53"/>
    <w:rsid w:val="00256DF4"/>
    <w:rsid w:val="0025731F"/>
    <w:rsid w:val="00257344"/>
    <w:rsid w:val="002578CB"/>
    <w:rsid w:val="00257A46"/>
    <w:rsid w:val="00257D01"/>
    <w:rsid w:val="00257F31"/>
    <w:rsid w:val="00260006"/>
    <w:rsid w:val="00260078"/>
    <w:rsid w:val="002603D2"/>
    <w:rsid w:val="002604B0"/>
    <w:rsid w:val="00260833"/>
    <w:rsid w:val="00261335"/>
    <w:rsid w:val="0026168B"/>
    <w:rsid w:val="002616A1"/>
    <w:rsid w:val="002616D9"/>
    <w:rsid w:val="0026182D"/>
    <w:rsid w:val="00261FFD"/>
    <w:rsid w:val="002623A5"/>
    <w:rsid w:val="00262E57"/>
    <w:rsid w:val="002635B5"/>
    <w:rsid w:val="00263A40"/>
    <w:rsid w:val="00263B56"/>
    <w:rsid w:val="00263E47"/>
    <w:rsid w:val="00263E53"/>
    <w:rsid w:val="00264019"/>
    <w:rsid w:val="002642D2"/>
    <w:rsid w:val="0026441B"/>
    <w:rsid w:val="00264477"/>
    <w:rsid w:val="002647D1"/>
    <w:rsid w:val="0026495E"/>
    <w:rsid w:val="00265201"/>
    <w:rsid w:val="002658E7"/>
    <w:rsid w:val="00265A1F"/>
    <w:rsid w:val="00265B90"/>
    <w:rsid w:val="00265DD9"/>
    <w:rsid w:val="00265EC8"/>
    <w:rsid w:val="00266622"/>
    <w:rsid w:val="002666CB"/>
    <w:rsid w:val="0026678A"/>
    <w:rsid w:val="00266E01"/>
    <w:rsid w:val="00266EB5"/>
    <w:rsid w:val="00266FA5"/>
    <w:rsid w:val="00266FDB"/>
    <w:rsid w:val="00267702"/>
    <w:rsid w:val="00267985"/>
    <w:rsid w:val="00267D26"/>
    <w:rsid w:val="00267E4B"/>
    <w:rsid w:val="002701B7"/>
    <w:rsid w:val="00270F79"/>
    <w:rsid w:val="002711B3"/>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34"/>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E6"/>
    <w:rsid w:val="00280D5D"/>
    <w:rsid w:val="002810CE"/>
    <w:rsid w:val="00281A9C"/>
    <w:rsid w:val="002820D4"/>
    <w:rsid w:val="002822FD"/>
    <w:rsid w:val="00282312"/>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17B"/>
    <w:rsid w:val="002865FA"/>
    <w:rsid w:val="002866C4"/>
    <w:rsid w:val="0028685E"/>
    <w:rsid w:val="002869C0"/>
    <w:rsid w:val="00287757"/>
    <w:rsid w:val="00287DF0"/>
    <w:rsid w:val="00287E41"/>
    <w:rsid w:val="002900D1"/>
    <w:rsid w:val="00290C0A"/>
    <w:rsid w:val="00290FB2"/>
    <w:rsid w:val="0029101E"/>
    <w:rsid w:val="0029138C"/>
    <w:rsid w:val="002921C4"/>
    <w:rsid w:val="0029239C"/>
    <w:rsid w:val="002926ED"/>
    <w:rsid w:val="0029286C"/>
    <w:rsid w:val="00292CA6"/>
    <w:rsid w:val="002932EC"/>
    <w:rsid w:val="00294D3C"/>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1ED"/>
    <w:rsid w:val="002A350E"/>
    <w:rsid w:val="002A3BFD"/>
    <w:rsid w:val="002A5175"/>
    <w:rsid w:val="002A5377"/>
    <w:rsid w:val="002A57E8"/>
    <w:rsid w:val="002A58AB"/>
    <w:rsid w:val="002A5A2D"/>
    <w:rsid w:val="002A5C73"/>
    <w:rsid w:val="002A679B"/>
    <w:rsid w:val="002A685B"/>
    <w:rsid w:val="002A688C"/>
    <w:rsid w:val="002A6CB3"/>
    <w:rsid w:val="002A6ED0"/>
    <w:rsid w:val="002A77FF"/>
    <w:rsid w:val="002B02CB"/>
    <w:rsid w:val="002B05C7"/>
    <w:rsid w:val="002B0866"/>
    <w:rsid w:val="002B0AD0"/>
    <w:rsid w:val="002B0DA6"/>
    <w:rsid w:val="002B11FF"/>
    <w:rsid w:val="002B1C8F"/>
    <w:rsid w:val="002B1D83"/>
    <w:rsid w:val="002B1FD0"/>
    <w:rsid w:val="002B2185"/>
    <w:rsid w:val="002B2373"/>
    <w:rsid w:val="002B26E1"/>
    <w:rsid w:val="002B2702"/>
    <w:rsid w:val="002B2C2C"/>
    <w:rsid w:val="002B2C46"/>
    <w:rsid w:val="002B2C81"/>
    <w:rsid w:val="002B31B5"/>
    <w:rsid w:val="002B38D6"/>
    <w:rsid w:val="002B3B2F"/>
    <w:rsid w:val="002B40E0"/>
    <w:rsid w:val="002B43AE"/>
    <w:rsid w:val="002B4C2E"/>
    <w:rsid w:val="002B4D6F"/>
    <w:rsid w:val="002B53D8"/>
    <w:rsid w:val="002B544B"/>
    <w:rsid w:val="002B59E9"/>
    <w:rsid w:val="002B6395"/>
    <w:rsid w:val="002B6A74"/>
    <w:rsid w:val="002B6F3F"/>
    <w:rsid w:val="002B735A"/>
    <w:rsid w:val="002B75CC"/>
    <w:rsid w:val="002B7883"/>
    <w:rsid w:val="002B7F9F"/>
    <w:rsid w:val="002C014B"/>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205"/>
    <w:rsid w:val="002C4394"/>
    <w:rsid w:val="002C4A55"/>
    <w:rsid w:val="002C4B36"/>
    <w:rsid w:val="002C4E58"/>
    <w:rsid w:val="002C4F68"/>
    <w:rsid w:val="002C5177"/>
    <w:rsid w:val="002C5440"/>
    <w:rsid w:val="002C5D0B"/>
    <w:rsid w:val="002C7713"/>
    <w:rsid w:val="002C773B"/>
    <w:rsid w:val="002C7C8C"/>
    <w:rsid w:val="002C7DED"/>
    <w:rsid w:val="002D087B"/>
    <w:rsid w:val="002D0BCE"/>
    <w:rsid w:val="002D0C99"/>
    <w:rsid w:val="002D0E26"/>
    <w:rsid w:val="002D14E8"/>
    <w:rsid w:val="002D16BA"/>
    <w:rsid w:val="002D1B2B"/>
    <w:rsid w:val="002D1B9D"/>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2DA0"/>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2618"/>
    <w:rsid w:val="002F38DB"/>
    <w:rsid w:val="002F3A50"/>
    <w:rsid w:val="002F3E5B"/>
    <w:rsid w:val="002F4302"/>
    <w:rsid w:val="002F48A3"/>
    <w:rsid w:val="002F48FD"/>
    <w:rsid w:val="002F4A63"/>
    <w:rsid w:val="002F4B41"/>
    <w:rsid w:val="002F4C00"/>
    <w:rsid w:val="002F4EDB"/>
    <w:rsid w:val="002F581B"/>
    <w:rsid w:val="002F5BE6"/>
    <w:rsid w:val="002F5C02"/>
    <w:rsid w:val="002F5D4D"/>
    <w:rsid w:val="002F5D67"/>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C77"/>
    <w:rsid w:val="00300F5D"/>
    <w:rsid w:val="00301272"/>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70"/>
    <w:rsid w:val="0030648A"/>
    <w:rsid w:val="0030658D"/>
    <w:rsid w:val="00306778"/>
    <w:rsid w:val="00306AB4"/>
    <w:rsid w:val="00306BCE"/>
    <w:rsid w:val="00306C15"/>
    <w:rsid w:val="00306E65"/>
    <w:rsid w:val="0030710A"/>
    <w:rsid w:val="0030713F"/>
    <w:rsid w:val="00307D05"/>
    <w:rsid w:val="00307DE4"/>
    <w:rsid w:val="00307F1E"/>
    <w:rsid w:val="00310331"/>
    <w:rsid w:val="00310352"/>
    <w:rsid w:val="0031040B"/>
    <w:rsid w:val="003109C2"/>
    <w:rsid w:val="00311532"/>
    <w:rsid w:val="0031162E"/>
    <w:rsid w:val="00311874"/>
    <w:rsid w:val="00311D14"/>
    <w:rsid w:val="003123B4"/>
    <w:rsid w:val="00312A91"/>
    <w:rsid w:val="00312AEA"/>
    <w:rsid w:val="00312EF8"/>
    <w:rsid w:val="003133AC"/>
    <w:rsid w:val="003134DB"/>
    <w:rsid w:val="003138A2"/>
    <w:rsid w:val="00313E6C"/>
    <w:rsid w:val="00313F7D"/>
    <w:rsid w:val="003143C5"/>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6D6F"/>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56FF"/>
    <w:rsid w:val="00325C68"/>
    <w:rsid w:val="00325D20"/>
    <w:rsid w:val="00326129"/>
    <w:rsid w:val="003265A8"/>
    <w:rsid w:val="003267B9"/>
    <w:rsid w:val="003275ED"/>
    <w:rsid w:val="0032797F"/>
    <w:rsid w:val="00327B03"/>
    <w:rsid w:val="00327DEC"/>
    <w:rsid w:val="00327EF9"/>
    <w:rsid w:val="00327FCD"/>
    <w:rsid w:val="00330243"/>
    <w:rsid w:val="00330623"/>
    <w:rsid w:val="0033066C"/>
    <w:rsid w:val="00331B63"/>
    <w:rsid w:val="00331EFF"/>
    <w:rsid w:val="003321DB"/>
    <w:rsid w:val="00332290"/>
    <w:rsid w:val="0033246A"/>
    <w:rsid w:val="0033249A"/>
    <w:rsid w:val="003324CA"/>
    <w:rsid w:val="00332BFE"/>
    <w:rsid w:val="00332DD8"/>
    <w:rsid w:val="00332E3C"/>
    <w:rsid w:val="00332FAF"/>
    <w:rsid w:val="00333233"/>
    <w:rsid w:val="00333699"/>
    <w:rsid w:val="003336B2"/>
    <w:rsid w:val="003337D9"/>
    <w:rsid w:val="00333865"/>
    <w:rsid w:val="003338B4"/>
    <w:rsid w:val="003348EF"/>
    <w:rsid w:val="00335635"/>
    <w:rsid w:val="003359A3"/>
    <w:rsid w:val="00336845"/>
    <w:rsid w:val="00336963"/>
    <w:rsid w:val="003370EF"/>
    <w:rsid w:val="00337554"/>
    <w:rsid w:val="0033757B"/>
    <w:rsid w:val="00337613"/>
    <w:rsid w:val="00337A5E"/>
    <w:rsid w:val="0034021B"/>
    <w:rsid w:val="003402F4"/>
    <w:rsid w:val="00340539"/>
    <w:rsid w:val="00340D98"/>
    <w:rsid w:val="0034157C"/>
    <w:rsid w:val="00341B7C"/>
    <w:rsid w:val="00341D2E"/>
    <w:rsid w:val="00341F00"/>
    <w:rsid w:val="00341FE3"/>
    <w:rsid w:val="00342089"/>
    <w:rsid w:val="003427F4"/>
    <w:rsid w:val="00342D54"/>
    <w:rsid w:val="003439A0"/>
    <w:rsid w:val="00343AE0"/>
    <w:rsid w:val="00344FE2"/>
    <w:rsid w:val="00345083"/>
    <w:rsid w:val="00345632"/>
    <w:rsid w:val="00345CDD"/>
    <w:rsid w:val="00345FDB"/>
    <w:rsid w:val="00345FF9"/>
    <w:rsid w:val="0034613F"/>
    <w:rsid w:val="00346628"/>
    <w:rsid w:val="0034670C"/>
    <w:rsid w:val="00346BAD"/>
    <w:rsid w:val="00346E73"/>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8C2"/>
    <w:rsid w:val="00355E0B"/>
    <w:rsid w:val="00356674"/>
    <w:rsid w:val="0035730E"/>
    <w:rsid w:val="003573AD"/>
    <w:rsid w:val="00357459"/>
    <w:rsid w:val="003609F7"/>
    <w:rsid w:val="00360B4B"/>
    <w:rsid w:val="003612CF"/>
    <w:rsid w:val="00361435"/>
    <w:rsid w:val="00361788"/>
    <w:rsid w:val="003621F4"/>
    <w:rsid w:val="0036247E"/>
    <w:rsid w:val="003626C2"/>
    <w:rsid w:val="00362754"/>
    <w:rsid w:val="00362F30"/>
    <w:rsid w:val="003631D5"/>
    <w:rsid w:val="00363482"/>
    <w:rsid w:val="0036351D"/>
    <w:rsid w:val="0036368F"/>
    <w:rsid w:val="003637F6"/>
    <w:rsid w:val="00363820"/>
    <w:rsid w:val="00364132"/>
    <w:rsid w:val="00364469"/>
    <w:rsid w:val="00364739"/>
    <w:rsid w:val="00364CE9"/>
    <w:rsid w:val="00364D22"/>
    <w:rsid w:val="0036548D"/>
    <w:rsid w:val="00366207"/>
    <w:rsid w:val="003667C5"/>
    <w:rsid w:val="0036684F"/>
    <w:rsid w:val="00366973"/>
    <w:rsid w:val="00366AFC"/>
    <w:rsid w:val="0036730B"/>
    <w:rsid w:val="0036788B"/>
    <w:rsid w:val="00367EDE"/>
    <w:rsid w:val="00367F3B"/>
    <w:rsid w:val="00370549"/>
    <w:rsid w:val="00370CA0"/>
    <w:rsid w:val="00370CDE"/>
    <w:rsid w:val="003710AC"/>
    <w:rsid w:val="0037152C"/>
    <w:rsid w:val="00371E22"/>
    <w:rsid w:val="003720AD"/>
    <w:rsid w:val="00372609"/>
    <w:rsid w:val="003727A4"/>
    <w:rsid w:val="00372B4A"/>
    <w:rsid w:val="00372F81"/>
    <w:rsid w:val="00372FFE"/>
    <w:rsid w:val="00373053"/>
    <w:rsid w:val="00373468"/>
    <w:rsid w:val="00373574"/>
    <w:rsid w:val="0037394A"/>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BAA"/>
    <w:rsid w:val="00383C5A"/>
    <w:rsid w:val="003845F0"/>
    <w:rsid w:val="0038473F"/>
    <w:rsid w:val="00384F01"/>
    <w:rsid w:val="00385043"/>
    <w:rsid w:val="00385B1E"/>
    <w:rsid w:val="00385D57"/>
    <w:rsid w:val="0038614C"/>
    <w:rsid w:val="003861E5"/>
    <w:rsid w:val="003861FE"/>
    <w:rsid w:val="003862E3"/>
    <w:rsid w:val="0038696C"/>
    <w:rsid w:val="00387539"/>
    <w:rsid w:val="003878AD"/>
    <w:rsid w:val="00387A87"/>
    <w:rsid w:val="00387BA4"/>
    <w:rsid w:val="00387CB5"/>
    <w:rsid w:val="003904FF"/>
    <w:rsid w:val="003905A2"/>
    <w:rsid w:val="00390A6F"/>
    <w:rsid w:val="00390D30"/>
    <w:rsid w:val="00391225"/>
    <w:rsid w:val="00391BDB"/>
    <w:rsid w:val="00391CF7"/>
    <w:rsid w:val="00391E6A"/>
    <w:rsid w:val="0039295D"/>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9F4"/>
    <w:rsid w:val="003A0B91"/>
    <w:rsid w:val="003A0F6D"/>
    <w:rsid w:val="003A1532"/>
    <w:rsid w:val="003A169D"/>
    <w:rsid w:val="003A196D"/>
    <w:rsid w:val="003A1C0F"/>
    <w:rsid w:val="003A1C96"/>
    <w:rsid w:val="003A1F7D"/>
    <w:rsid w:val="003A249A"/>
    <w:rsid w:val="003A2C9C"/>
    <w:rsid w:val="003A3229"/>
    <w:rsid w:val="003A32A2"/>
    <w:rsid w:val="003A37C5"/>
    <w:rsid w:val="003A3E1F"/>
    <w:rsid w:val="003A42B8"/>
    <w:rsid w:val="003A4325"/>
    <w:rsid w:val="003A4689"/>
    <w:rsid w:val="003A47FD"/>
    <w:rsid w:val="003A4826"/>
    <w:rsid w:val="003A4D94"/>
    <w:rsid w:val="003A4E18"/>
    <w:rsid w:val="003A527A"/>
    <w:rsid w:val="003A5A4E"/>
    <w:rsid w:val="003A5AA8"/>
    <w:rsid w:val="003A6236"/>
    <w:rsid w:val="003A67F1"/>
    <w:rsid w:val="003A6A23"/>
    <w:rsid w:val="003A6B12"/>
    <w:rsid w:val="003A6B1B"/>
    <w:rsid w:val="003A6D0D"/>
    <w:rsid w:val="003A6F80"/>
    <w:rsid w:val="003A727F"/>
    <w:rsid w:val="003A73DF"/>
    <w:rsid w:val="003A76F0"/>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0DB"/>
    <w:rsid w:val="003B225A"/>
    <w:rsid w:val="003B2876"/>
    <w:rsid w:val="003B3BF9"/>
    <w:rsid w:val="003B3D77"/>
    <w:rsid w:val="003B53D8"/>
    <w:rsid w:val="003B5714"/>
    <w:rsid w:val="003B5903"/>
    <w:rsid w:val="003B5E85"/>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3A3F"/>
    <w:rsid w:val="003C4226"/>
    <w:rsid w:val="003C42C3"/>
    <w:rsid w:val="003C4768"/>
    <w:rsid w:val="003C4817"/>
    <w:rsid w:val="003C4F69"/>
    <w:rsid w:val="003C51B6"/>
    <w:rsid w:val="003C5435"/>
    <w:rsid w:val="003C551F"/>
    <w:rsid w:val="003C5692"/>
    <w:rsid w:val="003C5E38"/>
    <w:rsid w:val="003C6439"/>
    <w:rsid w:val="003C65D0"/>
    <w:rsid w:val="003C675A"/>
    <w:rsid w:val="003C7753"/>
    <w:rsid w:val="003C7927"/>
    <w:rsid w:val="003C7B29"/>
    <w:rsid w:val="003C7E8B"/>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AE2"/>
    <w:rsid w:val="003F4CC6"/>
    <w:rsid w:val="003F505B"/>
    <w:rsid w:val="003F5079"/>
    <w:rsid w:val="003F5320"/>
    <w:rsid w:val="003F54D2"/>
    <w:rsid w:val="003F59E2"/>
    <w:rsid w:val="003F5AAB"/>
    <w:rsid w:val="003F5ADC"/>
    <w:rsid w:val="003F5DF1"/>
    <w:rsid w:val="003F6117"/>
    <w:rsid w:val="003F644D"/>
    <w:rsid w:val="003F64E4"/>
    <w:rsid w:val="003F685D"/>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2C8A"/>
    <w:rsid w:val="00403CA3"/>
    <w:rsid w:val="00403F04"/>
    <w:rsid w:val="0040432C"/>
    <w:rsid w:val="00404369"/>
    <w:rsid w:val="004045B3"/>
    <w:rsid w:val="00404663"/>
    <w:rsid w:val="004047D7"/>
    <w:rsid w:val="0040521D"/>
    <w:rsid w:val="00405484"/>
    <w:rsid w:val="00405601"/>
    <w:rsid w:val="004056A3"/>
    <w:rsid w:val="00405EE1"/>
    <w:rsid w:val="00405F8D"/>
    <w:rsid w:val="0040637A"/>
    <w:rsid w:val="00406B75"/>
    <w:rsid w:val="00406B81"/>
    <w:rsid w:val="004073F3"/>
    <w:rsid w:val="00407576"/>
    <w:rsid w:val="004079A4"/>
    <w:rsid w:val="00407A40"/>
    <w:rsid w:val="00407DCA"/>
    <w:rsid w:val="00407FF9"/>
    <w:rsid w:val="004102A2"/>
    <w:rsid w:val="00410579"/>
    <w:rsid w:val="004105DB"/>
    <w:rsid w:val="00410A22"/>
    <w:rsid w:val="00411773"/>
    <w:rsid w:val="00411DE9"/>
    <w:rsid w:val="00412138"/>
    <w:rsid w:val="00412326"/>
    <w:rsid w:val="004128CD"/>
    <w:rsid w:val="00412BAF"/>
    <w:rsid w:val="00412E18"/>
    <w:rsid w:val="0041346E"/>
    <w:rsid w:val="00413857"/>
    <w:rsid w:val="004148FF"/>
    <w:rsid w:val="00414BD6"/>
    <w:rsid w:val="00415201"/>
    <w:rsid w:val="004158DF"/>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C07"/>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5B1D"/>
    <w:rsid w:val="00425C54"/>
    <w:rsid w:val="00426B1E"/>
    <w:rsid w:val="0042712F"/>
    <w:rsid w:val="00427247"/>
    <w:rsid w:val="004277CF"/>
    <w:rsid w:val="00427FFA"/>
    <w:rsid w:val="00430080"/>
    <w:rsid w:val="00430089"/>
    <w:rsid w:val="004302EB"/>
    <w:rsid w:val="00430CAD"/>
    <w:rsid w:val="00430D3C"/>
    <w:rsid w:val="00431004"/>
    <w:rsid w:val="00431194"/>
    <w:rsid w:val="00431627"/>
    <w:rsid w:val="00431830"/>
    <w:rsid w:val="00431DD6"/>
    <w:rsid w:val="00432001"/>
    <w:rsid w:val="0043218D"/>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536"/>
    <w:rsid w:val="004437E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B00"/>
    <w:rsid w:val="00446EAF"/>
    <w:rsid w:val="004470FF"/>
    <w:rsid w:val="00447432"/>
    <w:rsid w:val="00450852"/>
    <w:rsid w:val="00450863"/>
    <w:rsid w:val="0045112E"/>
    <w:rsid w:val="00451575"/>
    <w:rsid w:val="00451B62"/>
    <w:rsid w:val="00453273"/>
    <w:rsid w:val="004533EA"/>
    <w:rsid w:val="0045343F"/>
    <w:rsid w:val="004539A6"/>
    <w:rsid w:val="00453F4C"/>
    <w:rsid w:val="004540BA"/>
    <w:rsid w:val="00454466"/>
    <w:rsid w:val="0045462E"/>
    <w:rsid w:val="00454C47"/>
    <w:rsid w:val="00454C5B"/>
    <w:rsid w:val="00454DF4"/>
    <w:rsid w:val="00454FAD"/>
    <w:rsid w:val="00455081"/>
    <w:rsid w:val="00455884"/>
    <w:rsid w:val="00455907"/>
    <w:rsid w:val="004561F2"/>
    <w:rsid w:val="00456226"/>
    <w:rsid w:val="004565C8"/>
    <w:rsid w:val="00456C3F"/>
    <w:rsid w:val="00456DFB"/>
    <w:rsid w:val="00456F77"/>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4FD8"/>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2C61"/>
    <w:rsid w:val="00472CF2"/>
    <w:rsid w:val="00473355"/>
    <w:rsid w:val="0047361D"/>
    <w:rsid w:val="00473A5D"/>
    <w:rsid w:val="00473B87"/>
    <w:rsid w:val="00473BD0"/>
    <w:rsid w:val="00474729"/>
    <w:rsid w:val="00474907"/>
    <w:rsid w:val="00474A1B"/>
    <w:rsid w:val="00474A60"/>
    <w:rsid w:val="00474D36"/>
    <w:rsid w:val="004759D7"/>
    <w:rsid w:val="00475ACA"/>
    <w:rsid w:val="00475DFC"/>
    <w:rsid w:val="0047631E"/>
    <w:rsid w:val="00476B60"/>
    <w:rsid w:val="00476BC7"/>
    <w:rsid w:val="00476CBD"/>
    <w:rsid w:val="00477349"/>
    <w:rsid w:val="004774D4"/>
    <w:rsid w:val="00477AFF"/>
    <w:rsid w:val="00480A63"/>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CF"/>
    <w:rsid w:val="0048547C"/>
    <w:rsid w:val="004854C9"/>
    <w:rsid w:val="00485A2D"/>
    <w:rsid w:val="00485E8F"/>
    <w:rsid w:val="004865CB"/>
    <w:rsid w:val="004865F6"/>
    <w:rsid w:val="00486B60"/>
    <w:rsid w:val="00486E77"/>
    <w:rsid w:val="00487896"/>
    <w:rsid w:val="00487ECF"/>
    <w:rsid w:val="00490099"/>
    <w:rsid w:val="00490186"/>
    <w:rsid w:val="00490312"/>
    <w:rsid w:val="004904AE"/>
    <w:rsid w:val="004907E1"/>
    <w:rsid w:val="00490B06"/>
    <w:rsid w:val="00490B92"/>
    <w:rsid w:val="0049139C"/>
    <w:rsid w:val="004913D6"/>
    <w:rsid w:val="00491A6E"/>
    <w:rsid w:val="00491CD1"/>
    <w:rsid w:val="00491D15"/>
    <w:rsid w:val="00491FA8"/>
    <w:rsid w:val="00492081"/>
    <w:rsid w:val="004922F8"/>
    <w:rsid w:val="004926E4"/>
    <w:rsid w:val="004928E2"/>
    <w:rsid w:val="00492A05"/>
    <w:rsid w:val="00492A0F"/>
    <w:rsid w:val="00492E39"/>
    <w:rsid w:val="00493657"/>
    <w:rsid w:val="004937DA"/>
    <w:rsid w:val="004939EE"/>
    <w:rsid w:val="00493AAA"/>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169"/>
    <w:rsid w:val="004A2BDE"/>
    <w:rsid w:val="004A2F56"/>
    <w:rsid w:val="004A3239"/>
    <w:rsid w:val="004A36A9"/>
    <w:rsid w:val="004A38DE"/>
    <w:rsid w:val="004A402B"/>
    <w:rsid w:val="004A4481"/>
    <w:rsid w:val="004A454B"/>
    <w:rsid w:val="004A50CB"/>
    <w:rsid w:val="004A5393"/>
    <w:rsid w:val="004A6CB2"/>
    <w:rsid w:val="004A6F6E"/>
    <w:rsid w:val="004A78AD"/>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6B7E"/>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1CF"/>
    <w:rsid w:val="004C321F"/>
    <w:rsid w:val="004C3742"/>
    <w:rsid w:val="004C384E"/>
    <w:rsid w:val="004C3C1B"/>
    <w:rsid w:val="004C4318"/>
    <w:rsid w:val="004C4928"/>
    <w:rsid w:val="004C498A"/>
    <w:rsid w:val="004C49D7"/>
    <w:rsid w:val="004C4C86"/>
    <w:rsid w:val="004C4E01"/>
    <w:rsid w:val="004C5025"/>
    <w:rsid w:val="004C51A3"/>
    <w:rsid w:val="004C52B8"/>
    <w:rsid w:val="004C618F"/>
    <w:rsid w:val="004C6275"/>
    <w:rsid w:val="004C6307"/>
    <w:rsid w:val="004C6A32"/>
    <w:rsid w:val="004C72C7"/>
    <w:rsid w:val="004C7862"/>
    <w:rsid w:val="004C7974"/>
    <w:rsid w:val="004C7A22"/>
    <w:rsid w:val="004C7AF0"/>
    <w:rsid w:val="004C7C62"/>
    <w:rsid w:val="004C7CFF"/>
    <w:rsid w:val="004C7E28"/>
    <w:rsid w:val="004C7F5D"/>
    <w:rsid w:val="004D0378"/>
    <w:rsid w:val="004D05DF"/>
    <w:rsid w:val="004D0D2A"/>
    <w:rsid w:val="004D1346"/>
    <w:rsid w:val="004D1474"/>
    <w:rsid w:val="004D187C"/>
    <w:rsid w:val="004D21EA"/>
    <w:rsid w:val="004D2348"/>
    <w:rsid w:val="004D2464"/>
    <w:rsid w:val="004D2A3F"/>
    <w:rsid w:val="004D305E"/>
    <w:rsid w:val="004D390E"/>
    <w:rsid w:val="004D3A0F"/>
    <w:rsid w:val="004D3AF6"/>
    <w:rsid w:val="004D3EAE"/>
    <w:rsid w:val="004D40A3"/>
    <w:rsid w:val="004D41B4"/>
    <w:rsid w:val="004D4218"/>
    <w:rsid w:val="004D48DE"/>
    <w:rsid w:val="004D4BFB"/>
    <w:rsid w:val="004D4C5F"/>
    <w:rsid w:val="004D5664"/>
    <w:rsid w:val="004D570B"/>
    <w:rsid w:val="004D5BEC"/>
    <w:rsid w:val="004D5EF5"/>
    <w:rsid w:val="004D601F"/>
    <w:rsid w:val="004D6252"/>
    <w:rsid w:val="004D6385"/>
    <w:rsid w:val="004D666B"/>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A92"/>
    <w:rsid w:val="004E1BA2"/>
    <w:rsid w:val="004E1C02"/>
    <w:rsid w:val="004E1D25"/>
    <w:rsid w:val="004E24CC"/>
    <w:rsid w:val="004E28DE"/>
    <w:rsid w:val="004E2BE0"/>
    <w:rsid w:val="004E2E2A"/>
    <w:rsid w:val="004E373A"/>
    <w:rsid w:val="004E38DD"/>
    <w:rsid w:val="004E3CA7"/>
    <w:rsid w:val="004E43C1"/>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0944"/>
    <w:rsid w:val="00500BA5"/>
    <w:rsid w:val="005010BF"/>
    <w:rsid w:val="00501BDE"/>
    <w:rsid w:val="00501D13"/>
    <w:rsid w:val="00502A3E"/>
    <w:rsid w:val="00502BAC"/>
    <w:rsid w:val="00503A10"/>
    <w:rsid w:val="005047CD"/>
    <w:rsid w:val="00504CDF"/>
    <w:rsid w:val="00504F6F"/>
    <w:rsid w:val="00505008"/>
    <w:rsid w:val="00505386"/>
    <w:rsid w:val="0050583D"/>
    <w:rsid w:val="00505D2D"/>
    <w:rsid w:val="005063CA"/>
    <w:rsid w:val="005068E4"/>
    <w:rsid w:val="00506CAE"/>
    <w:rsid w:val="00507279"/>
    <w:rsid w:val="00507514"/>
    <w:rsid w:val="00507B00"/>
    <w:rsid w:val="00507B9C"/>
    <w:rsid w:val="005106BE"/>
    <w:rsid w:val="005106D8"/>
    <w:rsid w:val="00510706"/>
    <w:rsid w:val="00510A25"/>
    <w:rsid w:val="0051139E"/>
    <w:rsid w:val="00511476"/>
    <w:rsid w:val="00511D58"/>
    <w:rsid w:val="00511EB5"/>
    <w:rsid w:val="00512027"/>
    <w:rsid w:val="00512B93"/>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61C"/>
    <w:rsid w:val="00522780"/>
    <w:rsid w:val="00522952"/>
    <w:rsid w:val="00522F62"/>
    <w:rsid w:val="005235ED"/>
    <w:rsid w:val="00524D75"/>
    <w:rsid w:val="005250F6"/>
    <w:rsid w:val="00525311"/>
    <w:rsid w:val="005254F6"/>
    <w:rsid w:val="00525E31"/>
    <w:rsid w:val="005266E8"/>
    <w:rsid w:val="00526D84"/>
    <w:rsid w:val="00526EDC"/>
    <w:rsid w:val="0052707B"/>
    <w:rsid w:val="005275D0"/>
    <w:rsid w:val="0052782A"/>
    <w:rsid w:val="0052785A"/>
    <w:rsid w:val="00527B8C"/>
    <w:rsid w:val="00527E52"/>
    <w:rsid w:val="00530045"/>
    <w:rsid w:val="00531A02"/>
    <w:rsid w:val="005321F3"/>
    <w:rsid w:val="005327B6"/>
    <w:rsid w:val="00532855"/>
    <w:rsid w:val="00532BAD"/>
    <w:rsid w:val="00532FEC"/>
    <w:rsid w:val="005331CE"/>
    <w:rsid w:val="005331EF"/>
    <w:rsid w:val="0053361B"/>
    <w:rsid w:val="0053362E"/>
    <w:rsid w:val="00533B0B"/>
    <w:rsid w:val="005340DE"/>
    <w:rsid w:val="005342A2"/>
    <w:rsid w:val="00534C55"/>
    <w:rsid w:val="00534C5F"/>
    <w:rsid w:val="0053509D"/>
    <w:rsid w:val="005350A5"/>
    <w:rsid w:val="00535979"/>
    <w:rsid w:val="00535D1A"/>
    <w:rsid w:val="00535E13"/>
    <w:rsid w:val="00535FD3"/>
    <w:rsid w:val="0053650A"/>
    <w:rsid w:val="005365A0"/>
    <w:rsid w:val="00536833"/>
    <w:rsid w:val="00536EBD"/>
    <w:rsid w:val="0053716B"/>
    <w:rsid w:val="005375C1"/>
    <w:rsid w:val="0053765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CA"/>
    <w:rsid w:val="00551FDF"/>
    <w:rsid w:val="005521EA"/>
    <w:rsid w:val="00552222"/>
    <w:rsid w:val="00552C10"/>
    <w:rsid w:val="00553913"/>
    <w:rsid w:val="0055477D"/>
    <w:rsid w:val="00554B68"/>
    <w:rsid w:val="00554F48"/>
    <w:rsid w:val="00554F7D"/>
    <w:rsid w:val="00555A0D"/>
    <w:rsid w:val="00555ADB"/>
    <w:rsid w:val="00555BBA"/>
    <w:rsid w:val="00555FB3"/>
    <w:rsid w:val="005561BF"/>
    <w:rsid w:val="005567C9"/>
    <w:rsid w:val="00556C4B"/>
    <w:rsid w:val="005570BF"/>
    <w:rsid w:val="00557385"/>
    <w:rsid w:val="005576E2"/>
    <w:rsid w:val="005576F7"/>
    <w:rsid w:val="00560074"/>
    <w:rsid w:val="00560716"/>
    <w:rsid w:val="005607A9"/>
    <w:rsid w:val="005607CC"/>
    <w:rsid w:val="00561500"/>
    <w:rsid w:val="0056188B"/>
    <w:rsid w:val="00561E0B"/>
    <w:rsid w:val="00562406"/>
    <w:rsid w:val="00562432"/>
    <w:rsid w:val="00562A6B"/>
    <w:rsid w:val="00562C3D"/>
    <w:rsid w:val="005632E6"/>
    <w:rsid w:val="005634D5"/>
    <w:rsid w:val="00563530"/>
    <w:rsid w:val="00563C29"/>
    <w:rsid w:val="00563E46"/>
    <w:rsid w:val="00563ECF"/>
    <w:rsid w:val="00563F76"/>
    <w:rsid w:val="005648D7"/>
    <w:rsid w:val="00565824"/>
    <w:rsid w:val="00565866"/>
    <w:rsid w:val="00565CBD"/>
    <w:rsid w:val="00565D25"/>
    <w:rsid w:val="00566517"/>
    <w:rsid w:val="00566729"/>
    <w:rsid w:val="005673B1"/>
    <w:rsid w:val="0056772E"/>
    <w:rsid w:val="0056774B"/>
    <w:rsid w:val="005677A9"/>
    <w:rsid w:val="00567A1D"/>
    <w:rsid w:val="00570586"/>
    <w:rsid w:val="005706C5"/>
    <w:rsid w:val="00570A5E"/>
    <w:rsid w:val="005718DC"/>
    <w:rsid w:val="005719CC"/>
    <w:rsid w:val="00571E71"/>
    <w:rsid w:val="0057217A"/>
    <w:rsid w:val="00572303"/>
    <w:rsid w:val="00572669"/>
    <w:rsid w:val="00572C82"/>
    <w:rsid w:val="0057304C"/>
    <w:rsid w:val="005731F7"/>
    <w:rsid w:val="005736E5"/>
    <w:rsid w:val="00574121"/>
    <w:rsid w:val="00574420"/>
    <w:rsid w:val="005746F9"/>
    <w:rsid w:val="0057495D"/>
    <w:rsid w:val="00574DF4"/>
    <w:rsid w:val="00574FB4"/>
    <w:rsid w:val="0057518F"/>
    <w:rsid w:val="00575ED0"/>
    <w:rsid w:val="00576146"/>
    <w:rsid w:val="00576171"/>
    <w:rsid w:val="00576D83"/>
    <w:rsid w:val="00576F28"/>
    <w:rsid w:val="00576F52"/>
    <w:rsid w:val="00576FBD"/>
    <w:rsid w:val="0057700D"/>
    <w:rsid w:val="0057702D"/>
    <w:rsid w:val="005770B6"/>
    <w:rsid w:val="00577EB6"/>
    <w:rsid w:val="0058025A"/>
    <w:rsid w:val="00580E3C"/>
    <w:rsid w:val="005816AC"/>
    <w:rsid w:val="0058228C"/>
    <w:rsid w:val="0058268D"/>
    <w:rsid w:val="00582DD8"/>
    <w:rsid w:val="00582E01"/>
    <w:rsid w:val="00583102"/>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9"/>
    <w:rsid w:val="00586EDD"/>
    <w:rsid w:val="00586FA5"/>
    <w:rsid w:val="005873E4"/>
    <w:rsid w:val="005873FD"/>
    <w:rsid w:val="005878F0"/>
    <w:rsid w:val="00587F45"/>
    <w:rsid w:val="00590180"/>
    <w:rsid w:val="00590253"/>
    <w:rsid w:val="00590442"/>
    <w:rsid w:val="0059044D"/>
    <w:rsid w:val="00591378"/>
    <w:rsid w:val="00591B32"/>
    <w:rsid w:val="005920D4"/>
    <w:rsid w:val="00592560"/>
    <w:rsid w:val="0059271E"/>
    <w:rsid w:val="00592849"/>
    <w:rsid w:val="00592B33"/>
    <w:rsid w:val="00592FEE"/>
    <w:rsid w:val="005931AF"/>
    <w:rsid w:val="0059391C"/>
    <w:rsid w:val="005940F2"/>
    <w:rsid w:val="005942D5"/>
    <w:rsid w:val="0059466A"/>
    <w:rsid w:val="00594752"/>
    <w:rsid w:val="00594E20"/>
    <w:rsid w:val="00594F3D"/>
    <w:rsid w:val="005950D8"/>
    <w:rsid w:val="0059533D"/>
    <w:rsid w:val="0059542B"/>
    <w:rsid w:val="0059592B"/>
    <w:rsid w:val="00595B80"/>
    <w:rsid w:val="00595F7E"/>
    <w:rsid w:val="005964BF"/>
    <w:rsid w:val="00596AB4"/>
    <w:rsid w:val="00596B1E"/>
    <w:rsid w:val="00596B98"/>
    <w:rsid w:val="005971AF"/>
    <w:rsid w:val="005975BF"/>
    <w:rsid w:val="00597C40"/>
    <w:rsid w:val="00597E5D"/>
    <w:rsid w:val="005A04F9"/>
    <w:rsid w:val="005A0847"/>
    <w:rsid w:val="005A085B"/>
    <w:rsid w:val="005A0A44"/>
    <w:rsid w:val="005A0A4B"/>
    <w:rsid w:val="005A0F20"/>
    <w:rsid w:val="005A1195"/>
    <w:rsid w:val="005A23FC"/>
    <w:rsid w:val="005A2608"/>
    <w:rsid w:val="005A267F"/>
    <w:rsid w:val="005A29EA"/>
    <w:rsid w:val="005A2DE4"/>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936"/>
    <w:rsid w:val="005B0D74"/>
    <w:rsid w:val="005B1358"/>
    <w:rsid w:val="005B14CE"/>
    <w:rsid w:val="005B21F0"/>
    <w:rsid w:val="005B25B7"/>
    <w:rsid w:val="005B2661"/>
    <w:rsid w:val="005B2846"/>
    <w:rsid w:val="005B2F86"/>
    <w:rsid w:val="005B3367"/>
    <w:rsid w:val="005B3398"/>
    <w:rsid w:val="005B35C7"/>
    <w:rsid w:val="005B398A"/>
    <w:rsid w:val="005B3CC6"/>
    <w:rsid w:val="005B3D9E"/>
    <w:rsid w:val="005B3E76"/>
    <w:rsid w:val="005B40A6"/>
    <w:rsid w:val="005B4149"/>
    <w:rsid w:val="005B4429"/>
    <w:rsid w:val="005B448B"/>
    <w:rsid w:val="005B4F51"/>
    <w:rsid w:val="005B4FFF"/>
    <w:rsid w:val="005B541A"/>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AEC"/>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0C0"/>
    <w:rsid w:val="005D4B3C"/>
    <w:rsid w:val="005D4C3F"/>
    <w:rsid w:val="005D549F"/>
    <w:rsid w:val="005D5961"/>
    <w:rsid w:val="005D5ED1"/>
    <w:rsid w:val="005D6C9C"/>
    <w:rsid w:val="005D6E11"/>
    <w:rsid w:val="005D717C"/>
    <w:rsid w:val="005D7204"/>
    <w:rsid w:val="005D75AC"/>
    <w:rsid w:val="005D7C23"/>
    <w:rsid w:val="005D7E2B"/>
    <w:rsid w:val="005E05A6"/>
    <w:rsid w:val="005E0E71"/>
    <w:rsid w:val="005E14E9"/>
    <w:rsid w:val="005E19B4"/>
    <w:rsid w:val="005E1B74"/>
    <w:rsid w:val="005E1D6F"/>
    <w:rsid w:val="005E1EE7"/>
    <w:rsid w:val="005E1F9F"/>
    <w:rsid w:val="005E2591"/>
    <w:rsid w:val="005E2A1C"/>
    <w:rsid w:val="005E2AD6"/>
    <w:rsid w:val="005E2BEB"/>
    <w:rsid w:val="005E362E"/>
    <w:rsid w:val="005E3C68"/>
    <w:rsid w:val="005E3D7D"/>
    <w:rsid w:val="005E4A35"/>
    <w:rsid w:val="005E4C2A"/>
    <w:rsid w:val="005E4D37"/>
    <w:rsid w:val="005E534E"/>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4BF"/>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7AF"/>
    <w:rsid w:val="005F3CB3"/>
    <w:rsid w:val="005F3EB7"/>
    <w:rsid w:val="005F4549"/>
    <w:rsid w:val="005F495C"/>
    <w:rsid w:val="005F4FE7"/>
    <w:rsid w:val="005F5101"/>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1FE2"/>
    <w:rsid w:val="006021E1"/>
    <w:rsid w:val="00602B6A"/>
    <w:rsid w:val="00602D20"/>
    <w:rsid w:val="00602EE5"/>
    <w:rsid w:val="00603617"/>
    <w:rsid w:val="0060381F"/>
    <w:rsid w:val="00603B3A"/>
    <w:rsid w:val="006042CB"/>
    <w:rsid w:val="006042CC"/>
    <w:rsid w:val="00604312"/>
    <w:rsid w:val="006046B6"/>
    <w:rsid w:val="006049FD"/>
    <w:rsid w:val="00605175"/>
    <w:rsid w:val="00605534"/>
    <w:rsid w:val="006055F2"/>
    <w:rsid w:val="0060587D"/>
    <w:rsid w:val="006059EE"/>
    <w:rsid w:val="00605E26"/>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713"/>
    <w:rsid w:val="0061373C"/>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725"/>
    <w:rsid w:val="00622A21"/>
    <w:rsid w:val="00622FC6"/>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5A96"/>
    <w:rsid w:val="0062606D"/>
    <w:rsid w:val="00626185"/>
    <w:rsid w:val="006261CB"/>
    <w:rsid w:val="0062624E"/>
    <w:rsid w:val="0062662F"/>
    <w:rsid w:val="006266D7"/>
    <w:rsid w:val="006268EE"/>
    <w:rsid w:val="00626D31"/>
    <w:rsid w:val="00627366"/>
    <w:rsid w:val="006273B4"/>
    <w:rsid w:val="00627FEB"/>
    <w:rsid w:val="006304F0"/>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0FC2"/>
    <w:rsid w:val="00641129"/>
    <w:rsid w:val="006411BB"/>
    <w:rsid w:val="006411FD"/>
    <w:rsid w:val="006415CF"/>
    <w:rsid w:val="006415D3"/>
    <w:rsid w:val="00641666"/>
    <w:rsid w:val="0064189C"/>
    <w:rsid w:val="00641B49"/>
    <w:rsid w:val="00642762"/>
    <w:rsid w:val="00642A26"/>
    <w:rsid w:val="00643419"/>
    <w:rsid w:val="00643447"/>
    <w:rsid w:val="00643CD3"/>
    <w:rsid w:val="00643D00"/>
    <w:rsid w:val="00643F4F"/>
    <w:rsid w:val="006440C3"/>
    <w:rsid w:val="006440F4"/>
    <w:rsid w:val="006445E9"/>
    <w:rsid w:val="006447FF"/>
    <w:rsid w:val="00644C82"/>
    <w:rsid w:val="006450CB"/>
    <w:rsid w:val="00645469"/>
    <w:rsid w:val="0064562D"/>
    <w:rsid w:val="00645725"/>
    <w:rsid w:val="00645743"/>
    <w:rsid w:val="00645C3B"/>
    <w:rsid w:val="00646715"/>
    <w:rsid w:val="006467EB"/>
    <w:rsid w:val="00646B10"/>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8A"/>
    <w:rsid w:val="00652BD8"/>
    <w:rsid w:val="00652D90"/>
    <w:rsid w:val="006530F8"/>
    <w:rsid w:val="00653166"/>
    <w:rsid w:val="006547D3"/>
    <w:rsid w:val="006549B1"/>
    <w:rsid w:val="0065508B"/>
    <w:rsid w:val="006551F3"/>
    <w:rsid w:val="0065554D"/>
    <w:rsid w:val="006555F3"/>
    <w:rsid w:val="00655611"/>
    <w:rsid w:val="00655AB8"/>
    <w:rsid w:val="00655E22"/>
    <w:rsid w:val="00656006"/>
    <w:rsid w:val="00656685"/>
    <w:rsid w:val="00656812"/>
    <w:rsid w:val="0065694D"/>
    <w:rsid w:val="00656E1A"/>
    <w:rsid w:val="0065711D"/>
    <w:rsid w:val="0065744C"/>
    <w:rsid w:val="00657591"/>
    <w:rsid w:val="00657FC0"/>
    <w:rsid w:val="006601DC"/>
    <w:rsid w:val="006603D5"/>
    <w:rsid w:val="006606E2"/>
    <w:rsid w:val="00661E36"/>
    <w:rsid w:val="006622BF"/>
    <w:rsid w:val="00662436"/>
    <w:rsid w:val="006627B5"/>
    <w:rsid w:val="00662B2D"/>
    <w:rsid w:val="00662D7D"/>
    <w:rsid w:val="00663195"/>
    <w:rsid w:val="00663257"/>
    <w:rsid w:val="00663545"/>
    <w:rsid w:val="006635E0"/>
    <w:rsid w:val="00663770"/>
    <w:rsid w:val="00663BC9"/>
    <w:rsid w:val="00663C7D"/>
    <w:rsid w:val="00664A49"/>
    <w:rsid w:val="00664B21"/>
    <w:rsid w:val="00665702"/>
    <w:rsid w:val="006663F2"/>
    <w:rsid w:val="0066676A"/>
    <w:rsid w:val="0066680D"/>
    <w:rsid w:val="0066705C"/>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24"/>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ADB"/>
    <w:rsid w:val="00677BA5"/>
    <w:rsid w:val="006804C1"/>
    <w:rsid w:val="0068094F"/>
    <w:rsid w:val="00681131"/>
    <w:rsid w:val="0068130C"/>
    <w:rsid w:val="00681449"/>
    <w:rsid w:val="00681863"/>
    <w:rsid w:val="00681879"/>
    <w:rsid w:val="00681BA7"/>
    <w:rsid w:val="00681C86"/>
    <w:rsid w:val="00681E48"/>
    <w:rsid w:val="00682257"/>
    <w:rsid w:val="00682F71"/>
    <w:rsid w:val="006837E1"/>
    <w:rsid w:val="00683F7E"/>
    <w:rsid w:val="00684270"/>
    <w:rsid w:val="006843AF"/>
    <w:rsid w:val="006845CA"/>
    <w:rsid w:val="00685E58"/>
    <w:rsid w:val="00686264"/>
    <w:rsid w:val="00686AB1"/>
    <w:rsid w:val="00686C73"/>
    <w:rsid w:val="006876A2"/>
    <w:rsid w:val="0069074E"/>
    <w:rsid w:val="00690E1E"/>
    <w:rsid w:val="00691226"/>
    <w:rsid w:val="006913F1"/>
    <w:rsid w:val="006914D7"/>
    <w:rsid w:val="00691F6C"/>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97B8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BA7"/>
    <w:rsid w:val="006A7E14"/>
    <w:rsid w:val="006A7F06"/>
    <w:rsid w:val="006B0041"/>
    <w:rsid w:val="006B03AA"/>
    <w:rsid w:val="006B0412"/>
    <w:rsid w:val="006B083A"/>
    <w:rsid w:val="006B08DE"/>
    <w:rsid w:val="006B0935"/>
    <w:rsid w:val="006B19D0"/>
    <w:rsid w:val="006B1C59"/>
    <w:rsid w:val="006B1CB3"/>
    <w:rsid w:val="006B1E6A"/>
    <w:rsid w:val="006B1F01"/>
    <w:rsid w:val="006B2001"/>
    <w:rsid w:val="006B2635"/>
    <w:rsid w:val="006B2641"/>
    <w:rsid w:val="006B26DF"/>
    <w:rsid w:val="006B2DBF"/>
    <w:rsid w:val="006B36BC"/>
    <w:rsid w:val="006B3E16"/>
    <w:rsid w:val="006B4331"/>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C43"/>
    <w:rsid w:val="006B7D70"/>
    <w:rsid w:val="006C0665"/>
    <w:rsid w:val="006C0670"/>
    <w:rsid w:val="006C0A93"/>
    <w:rsid w:val="006C0B36"/>
    <w:rsid w:val="006C1228"/>
    <w:rsid w:val="006C18B7"/>
    <w:rsid w:val="006C199A"/>
    <w:rsid w:val="006C19D1"/>
    <w:rsid w:val="006C1A49"/>
    <w:rsid w:val="006C267B"/>
    <w:rsid w:val="006C27A1"/>
    <w:rsid w:val="006C27DA"/>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A7B"/>
    <w:rsid w:val="006D1F33"/>
    <w:rsid w:val="006D2020"/>
    <w:rsid w:val="006D305C"/>
    <w:rsid w:val="006D32D6"/>
    <w:rsid w:val="006D3D0F"/>
    <w:rsid w:val="006D3DCF"/>
    <w:rsid w:val="006D4101"/>
    <w:rsid w:val="006D461F"/>
    <w:rsid w:val="006D4A70"/>
    <w:rsid w:val="006D54CC"/>
    <w:rsid w:val="006D7134"/>
    <w:rsid w:val="006D73B5"/>
    <w:rsid w:val="006D765E"/>
    <w:rsid w:val="006D777A"/>
    <w:rsid w:val="006D7813"/>
    <w:rsid w:val="006D7CF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60F7"/>
    <w:rsid w:val="006F6670"/>
    <w:rsid w:val="006F67E4"/>
    <w:rsid w:val="006F6978"/>
    <w:rsid w:val="006F6AC9"/>
    <w:rsid w:val="006F6B45"/>
    <w:rsid w:val="006F6E6E"/>
    <w:rsid w:val="006F753B"/>
    <w:rsid w:val="006F7B79"/>
    <w:rsid w:val="006F7BA6"/>
    <w:rsid w:val="00700483"/>
    <w:rsid w:val="0070056D"/>
    <w:rsid w:val="00700830"/>
    <w:rsid w:val="00700D15"/>
    <w:rsid w:val="00701011"/>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4DB"/>
    <w:rsid w:val="00710537"/>
    <w:rsid w:val="007108D8"/>
    <w:rsid w:val="00710A50"/>
    <w:rsid w:val="007113BE"/>
    <w:rsid w:val="0071157E"/>
    <w:rsid w:val="00711F11"/>
    <w:rsid w:val="00712676"/>
    <w:rsid w:val="00712B7E"/>
    <w:rsid w:val="00712CBA"/>
    <w:rsid w:val="00712F16"/>
    <w:rsid w:val="00713E56"/>
    <w:rsid w:val="00713FA4"/>
    <w:rsid w:val="0071453D"/>
    <w:rsid w:val="0071464E"/>
    <w:rsid w:val="00715F13"/>
    <w:rsid w:val="00716001"/>
    <w:rsid w:val="00717421"/>
    <w:rsid w:val="007174B3"/>
    <w:rsid w:val="0071770D"/>
    <w:rsid w:val="007179CF"/>
    <w:rsid w:val="00717B18"/>
    <w:rsid w:val="00717B6B"/>
    <w:rsid w:val="00717BBF"/>
    <w:rsid w:val="007201AE"/>
    <w:rsid w:val="00720547"/>
    <w:rsid w:val="00721399"/>
    <w:rsid w:val="0072166E"/>
    <w:rsid w:val="00721679"/>
    <w:rsid w:val="00721D85"/>
    <w:rsid w:val="007223DC"/>
    <w:rsid w:val="007224C9"/>
    <w:rsid w:val="007225D7"/>
    <w:rsid w:val="00722686"/>
    <w:rsid w:val="00722C67"/>
    <w:rsid w:val="0072304F"/>
    <w:rsid w:val="007233A5"/>
    <w:rsid w:val="00723562"/>
    <w:rsid w:val="00723637"/>
    <w:rsid w:val="007236F8"/>
    <w:rsid w:val="007238AB"/>
    <w:rsid w:val="00723E33"/>
    <w:rsid w:val="0072477F"/>
    <w:rsid w:val="007247C5"/>
    <w:rsid w:val="00724979"/>
    <w:rsid w:val="00725575"/>
    <w:rsid w:val="007255B7"/>
    <w:rsid w:val="0072664F"/>
    <w:rsid w:val="00726CE3"/>
    <w:rsid w:val="00726E61"/>
    <w:rsid w:val="00727071"/>
    <w:rsid w:val="00727242"/>
    <w:rsid w:val="00730880"/>
    <w:rsid w:val="00730A25"/>
    <w:rsid w:val="00730A49"/>
    <w:rsid w:val="00731333"/>
    <w:rsid w:val="00731475"/>
    <w:rsid w:val="00731991"/>
    <w:rsid w:val="00731D02"/>
    <w:rsid w:val="00732D90"/>
    <w:rsid w:val="0073334B"/>
    <w:rsid w:val="00733723"/>
    <w:rsid w:val="0073383C"/>
    <w:rsid w:val="00733D0C"/>
    <w:rsid w:val="0073413D"/>
    <w:rsid w:val="0073419D"/>
    <w:rsid w:val="007348A8"/>
    <w:rsid w:val="00734C4D"/>
    <w:rsid w:val="0073530F"/>
    <w:rsid w:val="00735808"/>
    <w:rsid w:val="00735A2C"/>
    <w:rsid w:val="00735F1D"/>
    <w:rsid w:val="00735FF5"/>
    <w:rsid w:val="007362B9"/>
    <w:rsid w:val="00737096"/>
    <w:rsid w:val="0073715A"/>
    <w:rsid w:val="00737D42"/>
    <w:rsid w:val="007400A3"/>
    <w:rsid w:val="007406C0"/>
    <w:rsid w:val="0074077F"/>
    <w:rsid w:val="00740E45"/>
    <w:rsid w:val="00740E7B"/>
    <w:rsid w:val="0074123B"/>
    <w:rsid w:val="00741EED"/>
    <w:rsid w:val="00741F67"/>
    <w:rsid w:val="0074249E"/>
    <w:rsid w:val="00742735"/>
    <w:rsid w:val="0074296A"/>
    <w:rsid w:val="00742990"/>
    <w:rsid w:val="00742F1A"/>
    <w:rsid w:val="0074320E"/>
    <w:rsid w:val="00743B52"/>
    <w:rsid w:val="00744227"/>
    <w:rsid w:val="007444C0"/>
    <w:rsid w:val="0074457E"/>
    <w:rsid w:val="00744B8C"/>
    <w:rsid w:val="007452CF"/>
    <w:rsid w:val="007455BE"/>
    <w:rsid w:val="00745894"/>
    <w:rsid w:val="00746087"/>
    <w:rsid w:val="0074697D"/>
    <w:rsid w:val="00746F72"/>
    <w:rsid w:val="007500E4"/>
    <w:rsid w:val="00750434"/>
    <w:rsid w:val="00751CF0"/>
    <w:rsid w:val="00751D05"/>
    <w:rsid w:val="00752689"/>
    <w:rsid w:val="00752B1A"/>
    <w:rsid w:val="00753A6B"/>
    <w:rsid w:val="00753B19"/>
    <w:rsid w:val="007540AB"/>
    <w:rsid w:val="00754D7D"/>
    <w:rsid w:val="007550B4"/>
    <w:rsid w:val="007550B8"/>
    <w:rsid w:val="00755243"/>
    <w:rsid w:val="007553D2"/>
    <w:rsid w:val="00755C11"/>
    <w:rsid w:val="00755D21"/>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F76"/>
    <w:rsid w:val="00763CC6"/>
    <w:rsid w:val="0076433C"/>
    <w:rsid w:val="00764454"/>
    <w:rsid w:val="00764685"/>
    <w:rsid w:val="007646C3"/>
    <w:rsid w:val="00764ABF"/>
    <w:rsid w:val="00764F6B"/>
    <w:rsid w:val="00765328"/>
    <w:rsid w:val="00765F33"/>
    <w:rsid w:val="007663F2"/>
    <w:rsid w:val="007664C6"/>
    <w:rsid w:val="00766A38"/>
    <w:rsid w:val="00766CB7"/>
    <w:rsid w:val="00767169"/>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43B"/>
    <w:rsid w:val="007846E1"/>
    <w:rsid w:val="007846F4"/>
    <w:rsid w:val="007850F8"/>
    <w:rsid w:val="0078516D"/>
    <w:rsid w:val="00785429"/>
    <w:rsid w:val="0078574E"/>
    <w:rsid w:val="0078598F"/>
    <w:rsid w:val="007867AB"/>
    <w:rsid w:val="0078680D"/>
    <w:rsid w:val="00786A8F"/>
    <w:rsid w:val="00787A50"/>
    <w:rsid w:val="00787B6A"/>
    <w:rsid w:val="007906FC"/>
    <w:rsid w:val="00790F37"/>
    <w:rsid w:val="00790FEC"/>
    <w:rsid w:val="007910CE"/>
    <w:rsid w:val="00791761"/>
    <w:rsid w:val="00791CC0"/>
    <w:rsid w:val="00791DAA"/>
    <w:rsid w:val="0079227B"/>
    <w:rsid w:val="007923E1"/>
    <w:rsid w:val="00792480"/>
    <w:rsid w:val="00792D6A"/>
    <w:rsid w:val="0079324E"/>
    <w:rsid w:val="0079338E"/>
    <w:rsid w:val="007933AC"/>
    <w:rsid w:val="007933BE"/>
    <w:rsid w:val="00793911"/>
    <w:rsid w:val="00793B41"/>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B89"/>
    <w:rsid w:val="007B0340"/>
    <w:rsid w:val="007B050D"/>
    <w:rsid w:val="007B06A6"/>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EF8"/>
    <w:rsid w:val="007B5195"/>
    <w:rsid w:val="007B58FA"/>
    <w:rsid w:val="007B63B7"/>
    <w:rsid w:val="007B6F49"/>
    <w:rsid w:val="007B73F0"/>
    <w:rsid w:val="007B757A"/>
    <w:rsid w:val="007B7E88"/>
    <w:rsid w:val="007B7E8C"/>
    <w:rsid w:val="007C01B6"/>
    <w:rsid w:val="007C0361"/>
    <w:rsid w:val="007C0A1B"/>
    <w:rsid w:val="007C1173"/>
    <w:rsid w:val="007C118E"/>
    <w:rsid w:val="007C18C2"/>
    <w:rsid w:val="007C2EFF"/>
    <w:rsid w:val="007C3016"/>
    <w:rsid w:val="007C35C4"/>
    <w:rsid w:val="007C4211"/>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5FF3"/>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8000EE"/>
    <w:rsid w:val="00800130"/>
    <w:rsid w:val="0080055A"/>
    <w:rsid w:val="008008A4"/>
    <w:rsid w:val="00800CCB"/>
    <w:rsid w:val="0080162E"/>
    <w:rsid w:val="008017C0"/>
    <w:rsid w:val="00801901"/>
    <w:rsid w:val="00801D20"/>
    <w:rsid w:val="00801D46"/>
    <w:rsid w:val="00801D79"/>
    <w:rsid w:val="00801E0C"/>
    <w:rsid w:val="00802FDB"/>
    <w:rsid w:val="00803BB2"/>
    <w:rsid w:val="00803BC4"/>
    <w:rsid w:val="00804B52"/>
    <w:rsid w:val="00804FE7"/>
    <w:rsid w:val="00805531"/>
    <w:rsid w:val="008056B3"/>
    <w:rsid w:val="00805733"/>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BE3"/>
    <w:rsid w:val="00810ED7"/>
    <w:rsid w:val="008116BD"/>
    <w:rsid w:val="008125C7"/>
    <w:rsid w:val="008128CE"/>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276A"/>
    <w:rsid w:val="00823788"/>
    <w:rsid w:val="008238B8"/>
    <w:rsid w:val="0082396A"/>
    <w:rsid w:val="0082472F"/>
    <w:rsid w:val="008249BE"/>
    <w:rsid w:val="00824A57"/>
    <w:rsid w:val="00824D2A"/>
    <w:rsid w:val="00825580"/>
    <w:rsid w:val="00825DEC"/>
    <w:rsid w:val="008261D7"/>
    <w:rsid w:val="0082652D"/>
    <w:rsid w:val="0082657E"/>
    <w:rsid w:val="00827084"/>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4D8A"/>
    <w:rsid w:val="008351F1"/>
    <w:rsid w:val="008354CB"/>
    <w:rsid w:val="00835AF3"/>
    <w:rsid w:val="00835C7E"/>
    <w:rsid w:val="00835DE7"/>
    <w:rsid w:val="00835E0F"/>
    <w:rsid w:val="00835EF9"/>
    <w:rsid w:val="00835FD5"/>
    <w:rsid w:val="00836640"/>
    <w:rsid w:val="00836834"/>
    <w:rsid w:val="008369D0"/>
    <w:rsid w:val="00836C03"/>
    <w:rsid w:val="00836F93"/>
    <w:rsid w:val="00837AA5"/>
    <w:rsid w:val="00837D15"/>
    <w:rsid w:val="0084009E"/>
    <w:rsid w:val="008400E0"/>
    <w:rsid w:val="0084078A"/>
    <w:rsid w:val="00840A0B"/>
    <w:rsid w:val="00840FB3"/>
    <w:rsid w:val="0084101A"/>
    <w:rsid w:val="00841439"/>
    <w:rsid w:val="00841619"/>
    <w:rsid w:val="008416AB"/>
    <w:rsid w:val="0084182C"/>
    <w:rsid w:val="0084189B"/>
    <w:rsid w:val="0084192D"/>
    <w:rsid w:val="00841A1F"/>
    <w:rsid w:val="00842010"/>
    <w:rsid w:val="008423D6"/>
    <w:rsid w:val="0084248E"/>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652"/>
    <w:rsid w:val="00850803"/>
    <w:rsid w:val="008509C9"/>
    <w:rsid w:val="00850ED6"/>
    <w:rsid w:val="00850F7C"/>
    <w:rsid w:val="00851E6D"/>
    <w:rsid w:val="008523CC"/>
    <w:rsid w:val="00852E67"/>
    <w:rsid w:val="00853247"/>
    <w:rsid w:val="008537F0"/>
    <w:rsid w:val="00853B27"/>
    <w:rsid w:val="00853E32"/>
    <w:rsid w:val="0085400A"/>
    <w:rsid w:val="00854115"/>
    <w:rsid w:val="0085443D"/>
    <w:rsid w:val="008549D8"/>
    <w:rsid w:val="00854ADF"/>
    <w:rsid w:val="00854E3F"/>
    <w:rsid w:val="008553AB"/>
    <w:rsid w:val="0085554B"/>
    <w:rsid w:val="008559F2"/>
    <w:rsid w:val="00855A08"/>
    <w:rsid w:val="0085616A"/>
    <w:rsid w:val="00856175"/>
    <w:rsid w:val="0085620D"/>
    <w:rsid w:val="008562A0"/>
    <w:rsid w:val="0085660A"/>
    <w:rsid w:val="0085676F"/>
    <w:rsid w:val="008567F9"/>
    <w:rsid w:val="0085698B"/>
    <w:rsid w:val="00856A75"/>
    <w:rsid w:val="00856CFD"/>
    <w:rsid w:val="00856FC0"/>
    <w:rsid w:val="00856FF7"/>
    <w:rsid w:val="0085715D"/>
    <w:rsid w:val="0085735E"/>
    <w:rsid w:val="0085743F"/>
    <w:rsid w:val="0085775F"/>
    <w:rsid w:val="00857AA3"/>
    <w:rsid w:val="00857CB7"/>
    <w:rsid w:val="00857D43"/>
    <w:rsid w:val="00857F29"/>
    <w:rsid w:val="008607B1"/>
    <w:rsid w:val="00860E1D"/>
    <w:rsid w:val="0086107D"/>
    <w:rsid w:val="00861728"/>
    <w:rsid w:val="00861DD3"/>
    <w:rsid w:val="00861E47"/>
    <w:rsid w:val="008620BD"/>
    <w:rsid w:val="00862384"/>
    <w:rsid w:val="0086321E"/>
    <w:rsid w:val="008632C0"/>
    <w:rsid w:val="00863672"/>
    <w:rsid w:val="00863D9C"/>
    <w:rsid w:val="0086413E"/>
    <w:rsid w:val="00864237"/>
    <w:rsid w:val="008654B7"/>
    <w:rsid w:val="00865A8B"/>
    <w:rsid w:val="00865EFC"/>
    <w:rsid w:val="00866242"/>
    <w:rsid w:val="008663BA"/>
    <w:rsid w:val="0086664F"/>
    <w:rsid w:val="00866785"/>
    <w:rsid w:val="00866D91"/>
    <w:rsid w:val="00866DDB"/>
    <w:rsid w:val="00867503"/>
    <w:rsid w:val="00867570"/>
    <w:rsid w:val="0086772C"/>
    <w:rsid w:val="00870D2C"/>
    <w:rsid w:val="00870DFB"/>
    <w:rsid w:val="00870E48"/>
    <w:rsid w:val="00870EAF"/>
    <w:rsid w:val="00870F4B"/>
    <w:rsid w:val="00871CE9"/>
    <w:rsid w:val="008721CA"/>
    <w:rsid w:val="00872964"/>
    <w:rsid w:val="00872994"/>
    <w:rsid w:val="00872D4D"/>
    <w:rsid w:val="008731C1"/>
    <w:rsid w:val="00873523"/>
    <w:rsid w:val="008735C1"/>
    <w:rsid w:val="00873803"/>
    <w:rsid w:val="008739C2"/>
    <w:rsid w:val="00873AAE"/>
    <w:rsid w:val="00873D07"/>
    <w:rsid w:val="008740BB"/>
    <w:rsid w:val="00874494"/>
    <w:rsid w:val="00874AC6"/>
    <w:rsid w:val="00874C83"/>
    <w:rsid w:val="00874DFD"/>
    <w:rsid w:val="00875013"/>
    <w:rsid w:val="0087514E"/>
    <w:rsid w:val="0087541C"/>
    <w:rsid w:val="00875A93"/>
    <w:rsid w:val="00875E39"/>
    <w:rsid w:val="00875ECC"/>
    <w:rsid w:val="008760A4"/>
    <w:rsid w:val="00876D19"/>
    <w:rsid w:val="0087721D"/>
    <w:rsid w:val="008772BE"/>
    <w:rsid w:val="00877518"/>
    <w:rsid w:val="00877835"/>
    <w:rsid w:val="00877C68"/>
    <w:rsid w:val="00880925"/>
    <w:rsid w:val="00880D92"/>
    <w:rsid w:val="00880F6C"/>
    <w:rsid w:val="00881166"/>
    <w:rsid w:val="0088120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87D68"/>
    <w:rsid w:val="00890197"/>
    <w:rsid w:val="00890645"/>
    <w:rsid w:val="008909EB"/>
    <w:rsid w:val="00890B68"/>
    <w:rsid w:val="00891046"/>
    <w:rsid w:val="008915DE"/>
    <w:rsid w:val="00891718"/>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610"/>
    <w:rsid w:val="008A2701"/>
    <w:rsid w:val="008A2AA6"/>
    <w:rsid w:val="008A4795"/>
    <w:rsid w:val="008A4C71"/>
    <w:rsid w:val="008A54B9"/>
    <w:rsid w:val="008A566E"/>
    <w:rsid w:val="008A5F66"/>
    <w:rsid w:val="008A6623"/>
    <w:rsid w:val="008A7C55"/>
    <w:rsid w:val="008A7D0D"/>
    <w:rsid w:val="008A7E32"/>
    <w:rsid w:val="008A7E55"/>
    <w:rsid w:val="008B004E"/>
    <w:rsid w:val="008B00E3"/>
    <w:rsid w:val="008B0EBB"/>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462A"/>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144B"/>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6C5"/>
    <w:rsid w:val="008F2D00"/>
    <w:rsid w:val="008F2E34"/>
    <w:rsid w:val="008F2E41"/>
    <w:rsid w:val="008F33AA"/>
    <w:rsid w:val="008F3705"/>
    <w:rsid w:val="008F38FD"/>
    <w:rsid w:val="008F42BF"/>
    <w:rsid w:val="008F455D"/>
    <w:rsid w:val="008F4EFB"/>
    <w:rsid w:val="008F532F"/>
    <w:rsid w:val="008F54A0"/>
    <w:rsid w:val="008F5B0A"/>
    <w:rsid w:val="008F5EA6"/>
    <w:rsid w:val="008F6056"/>
    <w:rsid w:val="008F6101"/>
    <w:rsid w:val="008F6897"/>
    <w:rsid w:val="008F719E"/>
    <w:rsid w:val="008F7578"/>
    <w:rsid w:val="008F7F93"/>
    <w:rsid w:val="008F7FBA"/>
    <w:rsid w:val="009005EE"/>
    <w:rsid w:val="00900663"/>
    <w:rsid w:val="00900890"/>
    <w:rsid w:val="0090096D"/>
    <w:rsid w:val="00900D21"/>
    <w:rsid w:val="00900DC6"/>
    <w:rsid w:val="00901409"/>
    <w:rsid w:val="009015FD"/>
    <w:rsid w:val="009016FF"/>
    <w:rsid w:val="00901D45"/>
    <w:rsid w:val="00901F8D"/>
    <w:rsid w:val="00902193"/>
    <w:rsid w:val="00902884"/>
    <w:rsid w:val="009029C5"/>
    <w:rsid w:val="00902D70"/>
    <w:rsid w:val="0090345A"/>
    <w:rsid w:val="00903D25"/>
    <w:rsid w:val="00903EC0"/>
    <w:rsid w:val="00903FFE"/>
    <w:rsid w:val="009042F2"/>
    <w:rsid w:val="00904CAB"/>
    <w:rsid w:val="00904CF6"/>
    <w:rsid w:val="00905039"/>
    <w:rsid w:val="009051EC"/>
    <w:rsid w:val="0090537A"/>
    <w:rsid w:val="00905468"/>
    <w:rsid w:val="0090577D"/>
    <w:rsid w:val="00905AB5"/>
    <w:rsid w:val="00905AFB"/>
    <w:rsid w:val="0090617D"/>
    <w:rsid w:val="00906591"/>
    <w:rsid w:val="00906845"/>
    <w:rsid w:val="00906960"/>
    <w:rsid w:val="00906AEE"/>
    <w:rsid w:val="00906EB7"/>
    <w:rsid w:val="0090797F"/>
    <w:rsid w:val="00907CFC"/>
    <w:rsid w:val="00910CD8"/>
    <w:rsid w:val="00910F3D"/>
    <w:rsid w:val="00911040"/>
    <w:rsid w:val="0091106D"/>
    <w:rsid w:val="0091171C"/>
    <w:rsid w:val="0091192B"/>
    <w:rsid w:val="00911ADC"/>
    <w:rsid w:val="00911FBA"/>
    <w:rsid w:val="00912095"/>
    <w:rsid w:val="0091227E"/>
    <w:rsid w:val="00912434"/>
    <w:rsid w:val="00912569"/>
    <w:rsid w:val="009128F5"/>
    <w:rsid w:val="00912E14"/>
    <w:rsid w:val="0091349A"/>
    <w:rsid w:val="0091350F"/>
    <w:rsid w:val="009135C9"/>
    <w:rsid w:val="00913641"/>
    <w:rsid w:val="009136DA"/>
    <w:rsid w:val="00913FF8"/>
    <w:rsid w:val="0091417E"/>
    <w:rsid w:val="0091421B"/>
    <w:rsid w:val="0091461F"/>
    <w:rsid w:val="00914799"/>
    <w:rsid w:val="009149ED"/>
    <w:rsid w:val="00914A3A"/>
    <w:rsid w:val="0091576A"/>
    <w:rsid w:val="009159CA"/>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7EE"/>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C87"/>
    <w:rsid w:val="00932D2F"/>
    <w:rsid w:val="00932D51"/>
    <w:rsid w:val="00933175"/>
    <w:rsid w:val="009339EC"/>
    <w:rsid w:val="009340B4"/>
    <w:rsid w:val="00934277"/>
    <w:rsid w:val="009343B2"/>
    <w:rsid w:val="00934C0E"/>
    <w:rsid w:val="00934D40"/>
    <w:rsid w:val="00935285"/>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735"/>
    <w:rsid w:val="009428CB"/>
    <w:rsid w:val="00943794"/>
    <w:rsid w:val="009437DC"/>
    <w:rsid w:val="00943BDE"/>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23"/>
    <w:rsid w:val="009513B4"/>
    <w:rsid w:val="0095150C"/>
    <w:rsid w:val="00951857"/>
    <w:rsid w:val="0095192B"/>
    <w:rsid w:val="0095240E"/>
    <w:rsid w:val="009526C6"/>
    <w:rsid w:val="009528BD"/>
    <w:rsid w:val="00953504"/>
    <w:rsid w:val="00953610"/>
    <w:rsid w:val="009536E5"/>
    <w:rsid w:val="00953893"/>
    <w:rsid w:val="00953A8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0F93"/>
    <w:rsid w:val="0096124F"/>
    <w:rsid w:val="009614BD"/>
    <w:rsid w:val="009619C2"/>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BB4"/>
    <w:rsid w:val="00966D64"/>
    <w:rsid w:val="0096751F"/>
    <w:rsid w:val="0096766A"/>
    <w:rsid w:val="009676E2"/>
    <w:rsid w:val="00967C65"/>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2B57"/>
    <w:rsid w:val="0098323E"/>
    <w:rsid w:val="009833C7"/>
    <w:rsid w:val="009833FD"/>
    <w:rsid w:val="009835EA"/>
    <w:rsid w:val="00983671"/>
    <w:rsid w:val="00983903"/>
    <w:rsid w:val="00983E1F"/>
    <w:rsid w:val="00983EAA"/>
    <w:rsid w:val="00984819"/>
    <w:rsid w:val="00984B39"/>
    <w:rsid w:val="00984DF4"/>
    <w:rsid w:val="009850B7"/>
    <w:rsid w:val="009851CF"/>
    <w:rsid w:val="0098550E"/>
    <w:rsid w:val="00985A03"/>
    <w:rsid w:val="00985EFB"/>
    <w:rsid w:val="009860C0"/>
    <w:rsid w:val="0098610A"/>
    <w:rsid w:val="009863C3"/>
    <w:rsid w:val="0098654C"/>
    <w:rsid w:val="009865A6"/>
    <w:rsid w:val="0098667B"/>
    <w:rsid w:val="0098680C"/>
    <w:rsid w:val="009869C8"/>
    <w:rsid w:val="00986A58"/>
    <w:rsid w:val="00986DCC"/>
    <w:rsid w:val="00986FE0"/>
    <w:rsid w:val="0098716E"/>
    <w:rsid w:val="00987981"/>
    <w:rsid w:val="00987DA6"/>
    <w:rsid w:val="00987DD1"/>
    <w:rsid w:val="00990244"/>
    <w:rsid w:val="00990426"/>
    <w:rsid w:val="009909A5"/>
    <w:rsid w:val="00990B33"/>
    <w:rsid w:val="00990C8A"/>
    <w:rsid w:val="00991607"/>
    <w:rsid w:val="00992913"/>
    <w:rsid w:val="00992B13"/>
    <w:rsid w:val="00992FC2"/>
    <w:rsid w:val="0099327E"/>
    <w:rsid w:val="00993E0F"/>
    <w:rsid w:val="00993E81"/>
    <w:rsid w:val="009947EA"/>
    <w:rsid w:val="009948DC"/>
    <w:rsid w:val="00994B6D"/>
    <w:rsid w:val="00995415"/>
    <w:rsid w:val="00995725"/>
    <w:rsid w:val="00995E47"/>
    <w:rsid w:val="00995E9B"/>
    <w:rsid w:val="00996A91"/>
    <w:rsid w:val="00996BE5"/>
    <w:rsid w:val="00996F50"/>
    <w:rsid w:val="00997105"/>
    <w:rsid w:val="00997117"/>
    <w:rsid w:val="0099731F"/>
    <w:rsid w:val="009977BB"/>
    <w:rsid w:val="0099797E"/>
    <w:rsid w:val="00997D5F"/>
    <w:rsid w:val="009A0750"/>
    <w:rsid w:val="009A08BE"/>
    <w:rsid w:val="009A0BDB"/>
    <w:rsid w:val="009A136D"/>
    <w:rsid w:val="009A16A9"/>
    <w:rsid w:val="009A1894"/>
    <w:rsid w:val="009A1AD5"/>
    <w:rsid w:val="009A2612"/>
    <w:rsid w:val="009A2E7C"/>
    <w:rsid w:val="009A357B"/>
    <w:rsid w:val="009A3970"/>
    <w:rsid w:val="009A3C45"/>
    <w:rsid w:val="009A41BB"/>
    <w:rsid w:val="009A4651"/>
    <w:rsid w:val="009A49A2"/>
    <w:rsid w:val="009A4D02"/>
    <w:rsid w:val="009A5741"/>
    <w:rsid w:val="009A59F3"/>
    <w:rsid w:val="009A5FD3"/>
    <w:rsid w:val="009A6D4C"/>
    <w:rsid w:val="009A7301"/>
    <w:rsid w:val="009A7566"/>
    <w:rsid w:val="009A7B8F"/>
    <w:rsid w:val="009A7CB3"/>
    <w:rsid w:val="009A7E3C"/>
    <w:rsid w:val="009A7EA5"/>
    <w:rsid w:val="009B0165"/>
    <w:rsid w:val="009B0F56"/>
    <w:rsid w:val="009B1475"/>
    <w:rsid w:val="009B15FC"/>
    <w:rsid w:val="009B17EC"/>
    <w:rsid w:val="009B1E7D"/>
    <w:rsid w:val="009B22BD"/>
    <w:rsid w:val="009B23DD"/>
    <w:rsid w:val="009B27D6"/>
    <w:rsid w:val="009B2851"/>
    <w:rsid w:val="009B2DD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D8"/>
    <w:rsid w:val="009D3E19"/>
    <w:rsid w:val="009D41AA"/>
    <w:rsid w:val="009D433D"/>
    <w:rsid w:val="009D45E4"/>
    <w:rsid w:val="009D4C2C"/>
    <w:rsid w:val="009D4D1A"/>
    <w:rsid w:val="009D4E19"/>
    <w:rsid w:val="009D518E"/>
    <w:rsid w:val="009D53AC"/>
    <w:rsid w:val="009D555F"/>
    <w:rsid w:val="009D5745"/>
    <w:rsid w:val="009D599C"/>
    <w:rsid w:val="009D5DA2"/>
    <w:rsid w:val="009D6275"/>
    <w:rsid w:val="009D6FAE"/>
    <w:rsid w:val="009D7129"/>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84D"/>
    <w:rsid w:val="009E3935"/>
    <w:rsid w:val="009E3A1D"/>
    <w:rsid w:val="009E3FC1"/>
    <w:rsid w:val="009E4033"/>
    <w:rsid w:val="009E429A"/>
    <w:rsid w:val="009E42CF"/>
    <w:rsid w:val="009E43A5"/>
    <w:rsid w:val="009E48F6"/>
    <w:rsid w:val="009E4C74"/>
    <w:rsid w:val="009E5692"/>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3232"/>
    <w:rsid w:val="009F3800"/>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91F"/>
    <w:rsid w:val="00A01BF6"/>
    <w:rsid w:val="00A020D5"/>
    <w:rsid w:val="00A027AF"/>
    <w:rsid w:val="00A02815"/>
    <w:rsid w:val="00A0333F"/>
    <w:rsid w:val="00A033AD"/>
    <w:rsid w:val="00A0365B"/>
    <w:rsid w:val="00A038D7"/>
    <w:rsid w:val="00A038E7"/>
    <w:rsid w:val="00A04009"/>
    <w:rsid w:val="00A04AB4"/>
    <w:rsid w:val="00A052C5"/>
    <w:rsid w:val="00A054B7"/>
    <w:rsid w:val="00A0551F"/>
    <w:rsid w:val="00A05EF3"/>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82"/>
    <w:rsid w:val="00A13408"/>
    <w:rsid w:val="00A13D4D"/>
    <w:rsid w:val="00A14118"/>
    <w:rsid w:val="00A14E3E"/>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B5"/>
    <w:rsid w:val="00A24673"/>
    <w:rsid w:val="00A24918"/>
    <w:rsid w:val="00A24A88"/>
    <w:rsid w:val="00A24DD2"/>
    <w:rsid w:val="00A24E41"/>
    <w:rsid w:val="00A25287"/>
    <w:rsid w:val="00A25CB6"/>
    <w:rsid w:val="00A262F3"/>
    <w:rsid w:val="00A26813"/>
    <w:rsid w:val="00A26D09"/>
    <w:rsid w:val="00A2732D"/>
    <w:rsid w:val="00A27820"/>
    <w:rsid w:val="00A2794D"/>
    <w:rsid w:val="00A279BC"/>
    <w:rsid w:val="00A27A6E"/>
    <w:rsid w:val="00A27F68"/>
    <w:rsid w:val="00A3036C"/>
    <w:rsid w:val="00A3037E"/>
    <w:rsid w:val="00A3069E"/>
    <w:rsid w:val="00A30942"/>
    <w:rsid w:val="00A30ADB"/>
    <w:rsid w:val="00A310A7"/>
    <w:rsid w:val="00A31110"/>
    <w:rsid w:val="00A31604"/>
    <w:rsid w:val="00A31A32"/>
    <w:rsid w:val="00A31AD3"/>
    <w:rsid w:val="00A31C35"/>
    <w:rsid w:val="00A321A2"/>
    <w:rsid w:val="00A32991"/>
    <w:rsid w:val="00A32BA8"/>
    <w:rsid w:val="00A334FF"/>
    <w:rsid w:val="00A33585"/>
    <w:rsid w:val="00A33B13"/>
    <w:rsid w:val="00A33E24"/>
    <w:rsid w:val="00A34D51"/>
    <w:rsid w:val="00A357CB"/>
    <w:rsid w:val="00A35A04"/>
    <w:rsid w:val="00A35F08"/>
    <w:rsid w:val="00A3641B"/>
    <w:rsid w:val="00A364D0"/>
    <w:rsid w:val="00A364F4"/>
    <w:rsid w:val="00A36D8F"/>
    <w:rsid w:val="00A36E14"/>
    <w:rsid w:val="00A36F93"/>
    <w:rsid w:val="00A36FC4"/>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898"/>
    <w:rsid w:val="00A5093A"/>
    <w:rsid w:val="00A50CEE"/>
    <w:rsid w:val="00A51B09"/>
    <w:rsid w:val="00A51BFF"/>
    <w:rsid w:val="00A51D95"/>
    <w:rsid w:val="00A51E1F"/>
    <w:rsid w:val="00A520E1"/>
    <w:rsid w:val="00A5226F"/>
    <w:rsid w:val="00A52C37"/>
    <w:rsid w:val="00A52DD9"/>
    <w:rsid w:val="00A52ED7"/>
    <w:rsid w:val="00A531F8"/>
    <w:rsid w:val="00A542C8"/>
    <w:rsid w:val="00A54576"/>
    <w:rsid w:val="00A54578"/>
    <w:rsid w:val="00A54856"/>
    <w:rsid w:val="00A54BA3"/>
    <w:rsid w:val="00A55067"/>
    <w:rsid w:val="00A5554F"/>
    <w:rsid w:val="00A55902"/>
    <w:rsid w:val="00A55C0E"/>
    <w:rsid w:val="00A55CB5"/>
    <w:rsid w:val="00A55E46"/>
    <w:rsid w:val="00A55E59"/>
    <w:rsid w:val="00A55E60"/>
    <w:rsid w:val="00A5606A"/>
    <w:rsid w:val="00A5620C"/>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276"/>
    <w:rsid w:val="00A6257E"/>
    <w:rsid w:val="00A6267D"/>
    <w:rsid w:val="00A63111"/>
    <w:rsid w:val="00A632B9"/>
    <w:rsid w:val="00A63319"/>
    <w:rsid w:val="00A63634"/>
    <w:rsid w:val="00A6369E"/>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7B0"/>
    <w:rsid w:val="00A71E21"/>
    <w:rsid w:val="00A722EA"/>
    <w:rsid w:val="00A728D6"/>
    <w:rsid w:val="00A7299B"/>
    <w:rsid w:val="00A72C73"/>
    <w:rsid w:val="00A73732"/>
    <w:rsid w:val="00A7399B"/>
    <w:rsid w:val="00A73ADE"/>
    <w:rsid w:val="00A73CC6"/>
    <w:rsid w:val="00A745F2"/>
    <w:rsid w:val="00A74703"/>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CA9"/>
    <w:rsid w:val="00A82F3F"/>
    <w:rsid w:val="00A83401"/>
    <w:rsid w:val="00A834BF"/>
    <w:rsid w:val="00A83663"/>
    <w:rsid w:val="00A847A8"/>
    <w:rsid w:val="00A84997"/>
    <w:rsid w:val="00A84F0E"/>
    <w:rsid w:val="00A8505D"/>
    <w:rsid w:val="00A85793"/>
    <w:rsid w:val="00A85D16"/>
    <w:rsid w:val="00A86144"/>
    <w:rsid w:val="00A8652E"/>
    <w:rsid w:val="00A8696F"/>
    <w:rsid w:val="00A86BFB"/>
    <w:rsid w:val="00A8711A"/>
    <w:rsid w:val="00A875B9"/>
    <w:rsid w:val="00A8762B"/>
    <w:rsid w:val="00A8769B"/>
    <w:rsid w:val="00A87954"/>
    <w:rsid w:val="00A903C8"/>
    <w:rsid w:val="00A90C9D"/>
    <w:rsid w:val="00A91634"/>
    <w:rsid w:val="00A91C25"/>
    <w:rsid w:val="00A91D58"/>
    <w:rsid w:val="00A92368"/>
    <w:rsid w:val="00A924E5"/>
    <w:rsid w:val="00A92AC8"/>
    <w:rsid w:val="00A934EF"/>
    <w:rsid w:val="00A939C4"/>
    <w:rsid w:val="00A93B18"/>
    <w:rsid w:val="00A93EAF"/>
    <w:rsid w:val="00A94611"/>
    <w:rsid w:val="00A94BAB"/>
    <w:rsid w:val="00A952AA"/>
    <w:rsid w:val="00A952EA"/>
    <w:rsid w:val="00A95454"/>
    <w:rsid w:val="00A95659"/>
    <w:rsid w:val="00A958A5"/>
    <w:rsid w:val="00A95AFB"/>
    <w:rsid w:val="00A95DAC"/>
    <w:rsid w:val="00A95ED3"/>
    <w:rsid w:val="00A966AD"/>
    <w:rsid w:val="00A96CE5"/>
    <w:rsid w:val="00A971F8"/>
    <w:rsid w:val="00A9739A"/>
    <w:rsid w:val="00A97B21"/>
    <w:rsid w:val="00A97CDF"/>
    <w:rsid w:val="00A97FBC"/>
    <w:rsid w:val="00AA04D8"/>
    <w:rsid w:val="00AA06E3"/>
    <w:rsid w:val="00AA102E"/>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2FFF"/>
    <w:rsid w:val="00AB3909"/>
    <w:rsid w:val="00AB393C"/>
    <w:rsid w:val="00AB4143"/>
    <w:rsid w:val="00AB4155"/>
    <w:rsid w:val="00AB425F"/>
    <w:rsid w:val="00AB488E"/>
    <w:rsid w:val="00AB4A58"/>
    <w:rsid w:val="00AB4D6C"/>
    <w:rsid w:val="00AB51DD"/>
    <w:rsid w:val="00AB544E"/>
    <w:rsid w:val="00AB54EB"/>
    <w:rsid w:val="00AB58A4"/>
    <w:rsid w:val="00AB5A32"/>
    <w:rsid w:val="00AB617A"/>
    <w:rsid w:val="00AB6943"/>
    <w:rsid w:val="00AB6DFE"/>
    <w:rsid w:val="00AB6FE5"/>
    <w:rsid w:val="00AB71A9"/>
    <w:rsid w:val="00AB754D"/>
    <w:rsid w:val="00AB7883"/>
    <w:rsid w:val="00AC0676"/>
    <w:rsid w:val="00AC0771"/>
    <w:rsid w:val="00AC0E4D"/>
    <w:rsid w:val="00AC1807"/>
    <w:rsid w:val="00AC1D9E"/>
    <w:rsid w:val="00AC2142"/>
    <w:rsid w:val="00AC214A"/>
    <w:rsid w:val="00AC23E4"/>
    <w:rsid w:val="00AC243C"/>
    <w:rsid w:val="00AC2564"/>
    <w:rsid w:val="00AC25CD"/>
    <w:rsid w:val="00AC2C0C"/>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F74"/>
    <w:rsid w:val="00AD432D"/>
    <w:rsid w:val="00AD4BB3"/>
    <w:rsid w:val="00AD4E70"/>
    <w:rsid w:val="00AD4F75"/>
    <w:rsid w:val="00AD5421"/>
    <w:rsid w:val="00AD555B"/>
    <w:rsid w:val="00AD5792"/>
    <w:rsid w:val="00AD57F3"/>
    <w:rsid w:val="00AD584B"/>
    <w:rsid w:val="00AD64E6"/>
    <w:rsid w:val="00AD6622"/>
    <w:rsid w:val="00AD685D"/>
    <w:rsid w:val="00AD693F"/>
    <w:rsid w:val="00AD698E"/>
    <w:rsid w:val="00AD6FD8"/>
    <w:rsid w:val="00AD79D7"/>
    <w:rsid w:val="00AE0170"/>
    <w:rsid w:val="00AE0285"/>
    <w:rsid w:val="00AE0592"/>
    <w:rsid w:val="00AE0CAE"/>
    <w:rsid w:val="00AE0D65"/>
    <w:rsid w:val="00AE0EDD"/>
    <w:rsid w:val="00AE117F"/>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A7"/>
    <w:rsid w:val="00AE3FE0"/>
    <w:rsid w:val="00AE426C"/>
    <w:rsid w:val="00AE5086"/>
    <w:rsid w:val="00AE5463"/>
    <w:rsid w:val="00AE5827"/>
    <w:rsid w:val="00AE5CBE"/>
    <w:rsid w:val="00AE60C6"/>
    <w:rsid w:val="00AE66D5"/>
    <w:rsid w:val="00AE6F9E"/>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3"/>
    <w:rsid w:val="00AF5D37"/>
    <w:rsid w:val="00AF65D1"/>
    <w:rsid w:val="00AF66EB"/>
    <w:rsid w:val="00AF6A24"/>
    <w:rsid w:val="00AF6B61"/>
    <w:rsid w:val="00AF6CB1"/>
    <w:rsid w:val="00AF7367"/>
    <w:rsid w:val="00AF7A7E"/>
    <w:rsid w:val="00B00573"/>
    <w:rsid w:val="00B01117"/>
    <w:rsid w:val="00B0155E"/>
    <w:rsid w:val="00B01816"/>
    <w:rsid w:val="00B019E1"/>
    <w:rsid w:val="00B01C49"/>
    <w:rsid w:val="00B01F88"/>
    <w:rsid w:val="00B022CB"/>
    <w:rsid w:val="00B02C21"/>
    <w:rsid w:val="00B02E4D"/>
    <w:rsid w:val="00B03160"/>
    <w:rsid w:val="00B033C5"/>
    <w:rsid w:val="00B035C5"/>
    <w:rsid w:val="00B044CF"/>
    <w:rsid w:val="00B044D9"/>
    <w:rsid w:val="00B048D4"/>
    <w:rsid w:val="00B04EC5"/>
    <w:rsid w:val="00B05290"/>
    <w:rsid w:val="00B05458"/>
    <w:rsid w:val="00B05520"/>
    <w:rsid w:val="00B05B45"/>
    <w:rsid w:val="00B05D0D"/>
    <w:rsid w:val="00B060A1"/>
    <w:rsid w:val="00B0637D"/>
    <w:rsid w:val="00B064CA"/>
    <w:rsid w:val="00B06607"/>
    <w:rsid w:val="00B06B40"/>
    <w:rsid w:val="00B06E7C"/>
    <w:rsid w:val="00B07386"/>
    <w:rsid w:val="00B0757A"/>
    <w:rsid w:val="00B075C2"/>
    <w:rsid w:val="00B0772A"/>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BE8"/>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5DC"/>
    <w:rsid w:val="00B30760"/>
    <w:rsid w:val="00B31216"/>
    <w:rsid w:val="00B31306"/>
    <w:rsid w:val="00B3136E"/>
    <w:rsid w:val="00B3155D"/>
    <w:rsid w:val="00B31FAD"/>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B34"/>
    <w:rsid w:val="00B40C3E"/>
    <w:rsid w:val="00B413BD"/>
    <w:rsid w:val="00B4194D"/>
    <w:rsid w:val="00B42CC7"/>
    <w:rsid w:val="00B432A5"/>
    <w:rsid w:val="00B43829"/>
    <w:rsid w:val="00B43D9B"/>
    <w:rsid w:val="00B44157"/>
    <w:rsid w:val="00B44B1D"/>
    <w:rsid w:val="00B45C34"/>
    <w:rsid w:val="00B46047"/>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F24"/>
    <w:rsid w:val="00B52F64"/>
    <w:rsid w:val="00B53267"/>
    <w:rsid w:val="00B53BCD"/>
    <w:rsid w:val="00B53DBF"/>
    <w:rsid w:val="00B5440D"/>
    <w:rsid w:val="00B545FA"/>
    <w:rsid w:val="00B5471A"/>
    <w:rsid w:val="00B54738"/>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727"/>
    <w:rsid w:val="00B61C7E"/>
    <w:rsid w:val="00B61E2E"/>
    <w:rsid w:val="00B61F6F"/>
    <w:rsid w:val="00B6247B"/>
    <w:rsid w:val="00B628EE"/>
    <w:rsid w:val="00B62ECA"/>
    <w:rsid w:val="00B62ECE"/>
    <w:rsid w:val="00B63293"/>
    <w:rsid w:val="00B63934"/>
    <w:rsid w:val="00B639EA"/>
    <w:rsid w:val="00B6436C"/>
    <w:rsid w:val="00B64F9D"/>
    <w:rsid w:val="00B65590"/>
    <w:rsid w:val="00B65612"/>
    <w:rsid w:val="00B6564D"/>
    <w:rsid w:val="00B65AC5"/>
    <w:rsid w:val="00B65BD4"/>
    <w:rsid w:val="00B66188"/>
    <w:rsid w:val="00B66389"/>
    <w:rsid w:val="00B66417"/>
    <w:rsid w:val="00B6651D"/>
    <w:rsid w:val="00B66DD7"/>
    <w:rsid w:val="00B66E6D"/>
    <w:rsid w:val="00B66EC0"/>
    <w:rsid w:val="00B6755D"/>
    <w:rsid w:val="00B67657"/>
    <w:rsid w:val="00B701A9"/>
    <w:rsid w:val="00B702EA"/>
    <w:rsid w:val="00B70A9B"/>
    <w:rsid w:val="00B70BDF"/>
    <w:rsid w:val="00B70EAA"/>
    <w:rsid w:val="00B71872"/>
    <w:rsid w:val="00B7198C"/>
    <w:rsid w:val="00B72030"/>
    <w:rsid w:val="00B72124"/>
    <w:rsid w:val="00B72140"/>
    <w:rsid w:val="00B728DF"/>
    <w:rsid w:val="00B73272"/>
    <w:rsid w:val="00B738CF"/>
    <w:rsid w:val="00B7441F"/>
    <w:rsid w:val="00B74569"/>
    <w:rsid w:val="00B745E0"/>
    <w:rsid w:val="00B7494B"/>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39B"/>
    <w:rsid w:val="00B83AE9"/>
    <w:rsid w:val="00B84406"/>
    <w:rsid w:val="00B84464"/>
    <w:rsid w:val="00B8490A"/>
    <w:rsid w:val="00B84AB6"/>
    <w:rsid w:val="00B84DBA"/>
    <w:rsid w:val="00B852B5"/>
    <w:rsid w:val="00B856EA"/>
    <w:rsid w:val="00B8623B"/>
    <w:rsid w:val="00B86269"/>
    <w:rsid w:val="00B8699F"/>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4FC4"/>
    <w:rsid w:val="00BA5016"/>
    <w:rsid w:val="00BA5B7B"/>
    <w:rsid w:val="00BA5D55"/>
    <w:rsid w:val="00BA6143"/>
    <w:rsid w:val="00BA6295"/>
    <w:rsid w:val="00BA687D"/>
    <w:rsid w:val="00BA747E"/>
    <w:rsid w:val="00BA7750"/>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90E"/>
    <w:rsid w:val="00BB5D82"/>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3EF5"/>
    <w:rsid w:val="00BC4194"/>
    <w:rsid w:val="00BC4326"/>
    <w:rsid w:val="00BC4A68"/>
    <w:rsid w:val="00BC4EA8"/>
    <w:rsid w:val="00BC4F08"/>
    <w:rsid w:val="00BC52F1"/>
    <w:rsid w:val="00BC56BA"/>
    <w:rsid w:val="00BC5756"/>
    <w:rsid w:val="00BC5B9A"/>
    <w:rsid w:val="00BC5DC7"/>
    <w:rsid w:val="00BC61A9"/>
    <w:rsid w:val="00BC65DD"/>
    <w:rsid w:val="00BC6AD6"/>
    <w:rsid w:val="00BC6E0E"/>
    <w:rsid w:val="00BC6E44"/>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5251"/>
    <w:rsid w:val="00BD5377"/>
    <w:rsid w:val="00BD54ED"/>
    <w:rsid w:val="00BD5737"/>
    <w:rsid w:val="00BD5AF5"/>
    <w:rsid w:val="00BD5C2D"/>
    <w:rsid w:val="00BD5E82"/>
    <w:rsid w:val="00BD6AFC"/>
    <w:rsid w:val="00BD6C06"/>
    <w:rsid w:val="00BD6D5C"/>
    <w:rsid w:val="00BD735E"/>
    <w:rsid w:val="00BD74BF"/>
    <w:rsid w:val="00BE02EC"/>
    <w:rsid w:val="00BE0881"/>
    <w:rsid w:val="00BE0884"/>
    <w:rsid w:val="00BE0D12"/>
    <w:rsid w:val="00BE175F"/>
    <w:rsid w:val="00BE1BAD"/>
    <w:rsid w:val="00BE1E5C"/>
    <w:rsid w:val="00BE1E8B"/>
    <w:rsid w:val="00BE1F71"/>
    <w:rsid w:val="00BE2082"/>
    <w:rsid w:val="00BE21E8"/>
    <w:rsid w:val="00BE22CC"/>
    <w:rsid w:val="00BE22E0"/>
    <w:rsid w:val="00BE287E"/>
    <w:rsid w:val="00BE2ADC"/>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A83"/>
    <w:rsid w:val="00BF6D33"/>
    <w:rsid w:val="00C00F79"/>
    <w:rsid w:val="00C01B14"/>
    <w:rsid w:val="00C021AE"/>
    <w:rsid w:val="00C02203"/>
    <w:rsid w:val="00C02651"/>
    <w:rsid w:val="00C02A6F"/>
    <w:rsid w:val="00C036B6"/>
    <w:rsid w:val="00C045BD"/>
    <w:rsid w:val="00C04709"/>
    <w:rsid w:val="00C04A67"/>
    <w:rsid w:val="00C04A88"/>
    <w:rsid w:val="00C04AF2"/>
    <w:rsid w:val="00C0511F"/>
    <w:rsid w:val="00C05C2F"/>
    <w:rsid w:val="00C05DBF"/>
    <w:rsid w:val="00C06CC7"/>
    <w:rsid w:val="00C07F5A"/>
    <w:rsid w:val="00C07FC4"/>
    <w:rsid w:val="00C103DD"/>
    <w:rsid w:val="00C10436"/>
    <w:rsid w:val="00C105EA"/>
    <w:rsid w:val="00C11CF2"/>
    <w:rsid w:val="00C11D7B"/>
    <w:rsid w:val="00C12625"/>
    <w:rsid w:val="00C12D38"/>
    <w:rsid w:val="00C1311D"/>
    <w:rsid w:val="00C13256"/>
    <w:rsid w:val="00C1408D"/>
    <w:rsid w:val="00C141EB"/>
    <w:rsid w:val="00C143C1"/>
    <w:rsid w:val="00C14563"/>
    <w:rsid w:val="00C149F6"/>
    <w:rsid w:val="00C14BAC"/>
    <w:rsid w:val="00C15058"/>
    <w:rsid w:val="00C15D84"/>
    <w:rsid w:val="00C16C23"/>
    <w:rsid w:val="00C16CB8"/>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87B"/>
    <w:rsid w:val="00C31D51"/>
    <w:rsid w:val="00C31E3C"/>
    <w:rsid w:val="00C31FD2"/>
    <w:rsid w:val="00C320A9"/>
    <w:rsid w:val="00C3226D"/>
    <w:rsid w:val="00C322C4"/>
    <w:rsid w:val="00C32323"/>
    <w:rsid w:val="00C332D0"/>
    <w:rsid w:val="00C34088"/>
    <w:rsid w:val="00C3463A"/>
    <w:rsid w:val="00C346C4"/>
    <w:rsid w:val="00C34D4B"/>
    <w:rsid w:val="00C354C7"/>
    <w:rsid w:val="00C357AC"/>
    <w:rsid w:val="00C36243"/>
    <w:rsid w:val="00C364C3"/>
    <w:rsid w:val="00C367B2"/>
    <w:rsid w:val="00C36C68"/>
    <w:rsid w:val="00C373D4"/>
    <w:rsid w:val="00C37693"/>
    <w:rsid w:val="00C3796D"/>
    <w:rsid w:val="00C37B28"/>
    <w:rsid w:val="00C37BC5"/>
    <w:rsid w:val="00C37CA1"/>
    <w:rsid w:val="00C403E4"/>
    <w:rsid w:val="00C41648"/>
    <w:rsid w:val="00C41907"/>
    <w:rsid w:val="00C41A0C"/>
    <w:rsid w:val="00C41A0F"/>
    <w:rsid w:val="00C42754"/>
    <w:rsid w:val="00C42CFD"/>
    <w:rsid w:val="00C42FFC"/>
    <w:rsid w:val="00C4302C"/>
    <w:rsid w:val="00C43057"/>
    <w:rsid w:val="00C432F5"/>
    <w:rsid w:val="00C43598"/>
    <w:rsid w:val="00C4401B"/>
    <w:rsid w:val="00C4443C"/>
    <w:rsid w:val="00C44DCA"/>
    <w:rsid w:val="00C456B8"/>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2E6D"/>
    <w:rsid w:val="00C5317A"/>
    <w:rsid w:val="00C534AA"/>
    <w:rsid w:val="00C53875"/>
    <w:rsid w:val="00C53F79"/>
    <w:rsid w:val="00C541D2"/>
    <w:rsid w:val="00C542DD"/>
    <w:rsid w:val="00C545CB"/>
    <w:rsid w:val="00C546CB"/>
    <w:rsid w:val="00C5497A"/>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3C7"/>
    <w:rsid w:val="00C6255C"/>
    <w:rsid w:val="00C6289D"/>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20B"/>
    <w:rsid w:val="00C6771F"/>
    <w:rsid w:val="00C677D2"/>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65F"/>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AAE"/>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C4"/>
    <w:rsid w:val="00C908F3"/>
    <w:rsid w:val="00C90A9A"/>
    <w:rsid w:val="00C90AA8"/>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4C0"/>
    <w:rsid w:val="00CA75D5"/>
    <w:rsid w:val="00CA7707"/>
    <w:rsid w:val="00CA7AC9"/>
    <w:rsid w:val="00CA7DB9"/>
    <w:rsid w:val="00CB05DC"/>
    <w:rsid w:val="00CB0D96"/>
    <w:rsid w:val="00CB0F18"/>
    <w:rsid w:val="00CB1732"/>
    <w:rsid w:val="00CB1816"/>
    <w:rsid w:val="00CB1952"/>
    <w:rsid w:val="00CB1ABD"/>
    <w:rsid w:val="00CB1E40"/>
    <w:rsid w:val="00CB2088"/>
    <w:rsid w:val="00CB24A3"/>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D3D"/>
    <w:rsid w:val="00CC1D80"/>
    <w:rsid w:val="00CC21EF"/>
    <w:rsid w:val="00CC246F"/>
    <w:rsid w:val="00CC2571"/>
    <w:rsid w:val="00CC262B"/>
    <w:rsid w:val="00CC2831"/>
    <w:rsid w:val="00CC28CA"/>
    <w:rsid w:val="00CC2964"/>
    <w:rsid w:val="00CC2AFE"/>
    <w:rsid w:val="00CC2E18"/>
    <w:rsid w:val="00CC2E84"/>
    <w:rsid w:val="00CC33DF"/>
    <w:rsid w:val="00CC3517"/>
    <w:rsid w:val="00CC3524"/>
    <w:rsid w:val="00CC36AE"/>
    <w:rsid w:val="00CC3BF6"/>
    <w:rsid w:val="00CC417E"/>
    <w:rsid w:val="00CC430F"/>
    <w:rsid w:val="00CC4582"/>
    <w:rsid w:val="00CC4CC5"/>
    <w:rsid w:val="00CC53B9"/>
    <w:rsid w:val="00CC592B"/>
    <w:rsid w:val="00CC6037"/>
    <w:rsid w:val="00CC635A"/>
    <w:rsid w:val="00CC63D5"/>
    <w:rsid w:val="00CC6A47"/>
    <w:rsid w:val="00CC6C67"/>
    <w:rsid w:val="00CC6EE1"/>
    <w:rsid w:val="00CC72C8"/>
    <w:rsid w:val="00CC7661"/>
    <w:rsid w:val="00CC7C48"/>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0F5"/>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47FB"/>
    <w:rsid w:val="00CE5102"/>
    <w:rsid w:val="00CE555B"/>
    <w:rsid w:val="00CE562D"/>
    <w:rsid w:val="00CE59DF"/>
    <w:rsid w:val="00CE5EC2"/>
    <w:rsid w:val="00CE723E"/>
    <w:rsid w:val="00CE7474"/>
    <w:rsid w:val="00CE7554"/>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032"/>
    <w:rsid w:val="00D01190"/>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73B6"/>
    <w:rsid w:val="00D0765D"/>
    <w:rsid w:val="00D07BED"/>
    <w:rsid w:val="00D07FB0"/>
    <w:rsid w:val="00D100AB"/>
    <w:rsid w:val="00D10199"/>
    <w:rsid w:val="00D10AB0"/>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3EA"/>
    <w:rsid w:val="00D16526"/>
    <w:rsid w:val="00D16853"/>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401C"/>
    <w:rsid w:val="00D248F7"/>
    <w:rsid w:val="00D251BA"/>
    <w:rsid w:val="00D252E9"/>
    <w:rsid w:val="00D2558D"/>
    <w:rsid w:val="00D255A2"/>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159"/>
    <w:rsid w:val="00D342C8"/>
    <w:rsid w:val="00D34313"/>
    <w:rsid w:val="00D34B7F"/>
    <w:rsid w:val="00D350A5"/>
    <w:rsid w:val="00D35BAA"/>
    <w:rsid w:val="00D36127"/>
    <w:rsid w:val="00D36249"/>
    <w:rsid w:val="00D367AB"/>
    <w:rsid w:val="00D36C28"/>
    <w:rsid w:val="00D37310"/>
    <w:rsid w:val="00D37C9F"/>
    <w:rsid w:val="00D37EA5"/>
    <w:rsid w:val="00D400A9"/>
    <w:rsid w:val="00D4094B"/>
    <w:rsid w:val="00D40C2B"/>
    <w:rsid w:val="00D40F52"/>
    <w:rsid w:val="00D40F61"/>
    <w:rsid w:val="00D41426"/>
    <w:rsid w:val="00D421A1"/>
    <w:rsid w:val="00D42322"/>
    <w:rsid w:val="00D428E2"/>
    <w:rsid w:val="00D42BFA"/>
    <w:rsid w:val="00D42D39"/>
    <w:rsid w:val="00D433DE"/>
    <w:rsid w:val="00D43670"/>
    <w:rsid w:val="00D437C3"/>
    <w:rsid w:val="00D44292"/>
    <w:rsid w:val="00D44435"/>
    <w:rsid w:val="00D44587"/>
    <w:rsid w:val="00D4503B"/>
    <w:rsid w:val="00D452C5"/>
    <w:rsid w:val="00D453E9"/>
    <w:rsid w:val="00D45D3D"/>
    <w:rsid w:val="00D46202"/>
    <w:rsid w:val="00D462BD"/>
    <w:rsid w:val="00D462CC"/>
    <w:rsid w:val="00D4632E"/>
    <w:rsid w:val="00D465C2"/>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558"/>
    <w:rsid w:val="00D665B5"/>
    <w:rsid w:val="00D6664A"/>
    <w:rsid w:val="00D6666E"/>
    <w:rsid w:val="00D66AF1"/>
    <w:rsid w:val="00D66BD4"/>
    <w:rsid w:val="00D66D54"/>
    <w:rsid w:val="00D66EDA"/>
    <w:rsid w:val="00D717A6"/>
    <w:rsid w:val="00D717E6"/>
    <w:rsid w:val="00D718C7"/>
    <w:rsid w:val="00D71A48"/>
    <w:rsid w:val="00D71FCA"/>
    <w:rsid w:val="00D72209"/>
    <w:rsid w:val="00D72B7B"/>
    <w:rsid w:val="00D7361F"/>
    <w:rsid w:val="00D73D1E"/>
    <w:rsid w:val="00D73E1C"/>
    <w:rsid w:val="00D744C7"/>
    <w:rsid w:val="00D747FE"/>
    <w:rsid w:val="00D74903"/>
    <w:rsid w:val="00D74AC4"/>
    <w:rsid w:val="00D750FB"/>
    <w:rsid w:val="00D75151"/>
    <w:rsid w:val="00D75A03"/>
    <w:rsid w:val="00D77839"/>
    <w:rsid w:val="00D7785B"/>
    <w:rsid w:val="00D77C97"/>
    <w:rsid w:val="00D8018D"/>
    <w:rsid w:val="00D809A8"/>
    <w:rsid w:val="00D80E7F"/>
    <w:rsid w:val="00D80E9D"/>
    <w:rsid w:val="00D80F84"/>
    <w:rsid w:val="00D81484"/>
    <w:rsid w:val="00D8201F"/>
    <w:rsid w:val="00D822C5"/>
    <w:rsid w:val="00D82627"/>
    <w:rsid w:val="00D82889"/>
    <w:rsid w:val="00D82950"/>
    <w:rsid w:val="00D82B34"/>
    <w:rsid w:val="00D82BB3"/>
    <w:rsid w:val="00D82D49"/>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2DCE"/>
    <w:rsid w:val="00D9323C"/>
    <w:rsid w:val="00D93303"/>
    <w:rsid w:val="00D93592"/>
    <w:rsid w:val="00D9392D"/>
    <w:rsid w:val="00D93A6E"/>
    <w:rsid w:val="00D9422C"/>
    <w:rsid w:val="00D9465A"/>
    <w:rsid w:val="00D94867"/>
    <w:rsid w:val="00D9497B"/>
    <w:rsid w:val="00D94C42"/>
    <w:rsid w:val="00D95116"/>
    <w:rsid w:val="00D95406"/>
    <w:rsid w:val="00D956FD"/>
    <w:rsid w:val="00D95770"/>
    <w:rsid w:val="00D95E4A"/>
    <w:rsid w:val="00D95EAB"/>
    <w:rsid w:val="00D960BC"/>
    <w:rsid w:val="00D9621E"/>
    <w:rsid w:val="00D96830"/>
    <w:rsid w:val="00D96FF9"/>
    <w:rsid w:val="00D97318"/>
    <w:rsid w:val="00D97926"/>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D3D"/>
    <w:rsid w:val="00DA7085"/>
    <w:rsid w:val="00DA779D"/>
    <w:rsid w:val="00DA77C4"/>
    <w:rsid w:val="00DB06EB"/>
    <w:rsid w:val="00DB10D1"/>
    <w:rsid w:val="00DB15FE"/>
    <w:rsid w:val="00DB180B"/>
    <w:rsid w:val="00DB1D51"/>
    <w:rsid w:val="00DB1ED0"/>
    <w:rsid w:val="00DB21B7"/>
    <w:rsid w:val="00DB2462"/>
    <w:rsid w:val="00DB258C"/>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0CED"/>
    <w:rsid w:val="00DC105D"/>
    <w:rsid w:val="00DC1101"/>
    <w:rsid w:val="00DC139D"/>
    <w:rsid w:val="00DC1805"/>
    <w:rsid w:val="00DC2181"/>
    <w:rsid w:val="00DC2307"/>
    <w:rsid w:val="00DC27DD"/>
    <w:rsid w:val="00DC2995"/>
    <w:rsid w:val="00DC2AB7"/>
    <w:rsid w:val="00DC346E"/>
    <w:rsid w:val="00DC3A53"/>
    <w:rsid w:val="00DC4015"/>
    <w:rsid w:val="00DC4208"/>
    <w:rsid w:val="00DC43C8"/>
    <w:rsid w:val="00DC4D9D"/>
    <w:rsid w:val="00DC5292"/>
    <w:rsid w:val="00DC5754"/>
    <w:rsid w:val="00DC6533"/>
    <w:rsid w:val="00DC6670"/>
    <w:rsid w:val="00DC719E"/>
    <w:rsid w:val="00DC71C3"/>
    <w:rsid w:val="00DC743A"/>
    <w:rsid w:val="00DC77FC"/>
    <w:rsid w:val="00DC7A31"/>
    <w:rsid w:val="00DD0195"/>
    <w:rsid w:val="00DD1079"/>
    <w:rsid w:val="00DD10C7"/>
    <w:rsid w:val="00DD14C1"/>
    <w:rsid w:val="00DD1532"/>
    <w:rsid w:val="00DD162A"/>
    <w:rsid w:val="00DD27DC"/>
    <w:rsid w:val="00DD27EA"/>
    <w:rsid w:val="00DD2AB6"/>
    <w:rsid w:val="00DD2B50"/>
    <w:rsid w:val="00DD2CAF"/>
    <w:rsid w:val="00DD32DD"/>
    <w:rsid w:val="00DD335A"/>
    <w:rsid w:val="00DD3781"/>
    <w:rsid w:val="00DD38B2"/>
    <w:rsid w:val="00DD408B"/>
    <w:rsid w:val="00DD428B"/>
    <w:rsid w:val="00DD44B1"/>
    <w:rsid w:val="00DD4849"/>
    <w:rsid w:val="00DD48D9"/>
    <w:rsid w:val="00DD4B30"/>
    <w:rsid w:val="00DD6EBD"/>
    <w:rsid w:val="00DD7299"/>
    <w:rsid w:val="00DD779D"/>
    <w:rsid w:val="00DD7963"/>
    <w:rsid w:val="00DD7F58"/>
    <w:rsid w:val="00DE0438"/>
    <w:rsid w:val="00DE064C"/>
    <w:rsid w:val="00DE06AD"/>
    <w:rsid w:val="00DE078C"/>
    <w:rsid w:val="00DE0857"/>
    <w:rsid w:val="00DE13D5"/>
    <w:rsid w:val="00DE1A44"/>
    <w:rsid w:val="00DE1AED"/>
    <w:rsid w:val="00DE1D01"/>
    <w:rsid w:val="00DE20FF"/>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C18"/>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898"/>
    <w:rsid w:val="00DF79C3"/>
    <w:rsid w:val="00DF7C4C"/>
    <w:rsid w:val="00DF7EB3"/>
    <w:rsid w:val="00E0062D"/>
    <w:rsid w:val="00E00BE1"/>
    <w:rsid w:val="00E00D3F"/>
    <w:rsid w:val="00E00EDA"/>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20E9"/>
    <w:rsid w:val="00E12206"/>
    <w:rsid w:val="00E12531"/>
    <w:rsid w:val="00E12A4F"/>
    <w:rsid w:val="00E12E73"/>
    <w:rsid w:val="00E131BE"/>
    <w:rsid w:val="00E13333"/>
    <w:rsid w:val="00E13B50"/>
    <w:rsid w:val="00E13CE9"/>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49B"/>
    <w:rsid w:val="00E224AA"/>
    <w:rsid w:val="00E2343F"/>
    <w:rsid w:val="00E23813"/>
    <w:rsid w:val="00E243CE"/>
    <w:rsid w:val="00E246DB"/>
    <w:rsid w:val="00E24908"/>
    <w:rsid w:val="00E24A42"/>
    <w:rsid w:val="00E24A4D"/>
    <w:rsid w:val="00E25241"/>
    <w:rsid w:val="00E25AE4"/>
    <w:rsid w:val="00E26647"/>
    <w:rsid w:val="00E26A6F"/>
    <w:rsid w:val="00E26B6B"/>
    <w:rsid w:val="00E26BEC"/>
    <w:rsid w:val="00E26FBE"/>
    <w:rsid w:val="00E275AE"/>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263"/>
    <w:rsid w:val="00E5250C"/>
    <w:rsid w:val="00E52700"/>
    <w:rsid w:val="00E52969"/>
    <w:rsid w:val="00E52ADA"/>
    <w:rsid w:val="00E52C8B"/>
    <w:rsid w:val="00E53145"/>
    <w:rsid w:val="00E535F7"/>
    <w:rsid w:val="00E53C5E"/>
    <w:rsid w:val="00E53EAD"/>
    <w:rsid w:val="00E5423F"/>
    <w:rsid w:val="00E5436C"/>
    <w:rsid w:val="00E5448C"/>
    <w:rsid w:val="00E545B7"/>
    <w:rsid w:val="00E5470D"/>
    <w:rsid w:val="00E54D84"/>
    <w:rsid w:val="00E55033"/>
    <w:rsid w:val="00E55073"/>
    <w:rsid w:val="00E5537B"/>
    <w:rsid w:val="00E55DC0"/>
    <w:rsid w:val="00E56057"/>
    <w:rsid w:val="00E561CD"/>
    <w:rsid w:val="00E564FD"/>
    <w:rsid w:val="00E56FB6"/>
    <w:rsid w:val="00E57073"/>
    <w:rsid w:val="00E571A4"/>
    <w:rsid w:val="00E57238"/>
    <w:rsid w:val="00E5745E"/>
    <w:rsid w:val="00E57ADD"/>
    <w:rsid w:val="00E57E72"/>
    <w:rsid w:val="00E602B8"/>
    <w:rsid w:val="00E60952"/>
    <w:rsid w:val="00E60D9D"/>
    <w:rsid w:val="00E614EE"/>
    <w:rsid w:val="00E6151C"/>
    <w:rsid w:val="00E6175A"/>
    <w:rsid w:val="00E61828"/>
    <w:rsid w:val="00E622A2"/>
    <w:rsid w:val="00E62DCC"/>
    <w:rsid w:val="00E62EEA"/>
    <w:rsid w:val="00E632D8"/>
    <w:rsid w:val="00E6342D"/>
    <w:rsid w:val="00E636C7"/>
    <w:rsid w:val="00E63933"/>
    <w:rsid w:val="00E63B0D"/>
    <w:rsid w:val="00E63BE2"/>
    <w:rsid w:val="00E63F08"/>
    <w:rsid w:val="00E647E9"/>
    <w:rsid w:val="00E647F6"/>
    <w:rsid w:val="00E64B30"/>
    <w:rsid w:val="00E64EDD"/>
    <w:rsid w:val="00E65079"/>
    <w:rsid w:val="00E651A1"/>
    <w:rsid w:val="00E6567F"/>
    <w:rsid w:val="00E6586C"/>
    <w:rsid w:val="00E6591A"/>
    <w:rsid w:val="00E65D99"/>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37C"/>
    <w:rsid w:val="00E72461"/>
    <w:rsid w:val="00E728CA"/>
    <w:rsid w:val="00E72BE1"/>
    <w:rsid w:val="00E72C3C"/>
    <w:rsid w:val="00E737E2"/>
    <w:rsid w:val="00E742B9"/>
    <w:rsid w:val="00E74706"/>
    <w:rsid w:val="00E74A7C"/>
    <w:rsid w:val="00E7535E"/>
    <w:rsid w:val="00E75EBB"/>
    <w:rsid w:val="00E76377"/>
    <w:rsid w:val="00E7685E"/>
    <w:rsid w:val="00E76BA3"/>
    <w:rsid w:val="00E76E0B"/>
    <w:rsid w:val="00E776D4"/>
    <w:rsid w:val="00E777E9"/>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48F3"/>
    <w:rsid w:val="00E84DAF"/>
    <w:rsid w:val="00E851AB"/>
    <w:rsid w:val="00E853C2"/>
    <w:rsid w:val="00E854FB"/>
    <w:rsid w:val="00E8560B"/>
    <w:rsid w:val="00E856B7"/>
    <w:rsid w:val="00E85D98"/>
    <w:rsid w:val="00E866EA"/>
    <w:rsid w:val="00E86AB0"/>
    <w:rsid w:val="00E86AE1"/>
    <w:rsid w:val="00E87269"/>
    <w:rsid w:val="00E876F7"/>
    <w:rsid w:val="00E87794"/>
    <w:rsid w:val="00E87884"/>
    <w:rsid w:val="00E87A24"/>
    <w:rsid w:val="00E909C5"/>
    <w:rsid w:val="00E909D7"/>
    <w:rsid w:val="00E90A7C"/>
    <w:rsid w:val="00E90CBC"/>
    <w:rsid w:val="00E90D73"/>
    <w:rsid w:val="00E912E6"/>
    <w:rsid w:val="00E913BB"/>
    <w:rsid w:val="00E916B8"/>
    <w:rsid w:val="00E919B5"/>
    <w:rsid w:val="00E91C66"/>
    <w:rsid w:val="00E91CC3"/>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6F1"/>
    <w:rsid w:val="00EA0ABF"/>
    <w:rsid w:val="00EA1781"/>
    <w:rsid w:val="00EA1851"/>
    <w:rsid w:val="00EA1929"/>
    <w:rsid w:val="00EA1A41"/>
    <w:rsid w:val="00EA1CB4"/>
    <w:rsid w:val="00EA201E"/>
    <w:rsid w:val="00EA22B3"/>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978"/>
    <w:rsid w:val="00EA7D44"/>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1A5"/>
    <w:rsid w:val="00EB5B1A"/>
    <w:rsid w:val="00EB5C05"/>
    <w:rsid w:val="00EB5C27"/>
    <w:rsid w:val="00EB5E7F"/>
    <w:rsid w:val="00EB5F9A"/>
    <w:rsid w:val="00EB5FA8"/>
    <w:rsid w:val="00EB652E"/>
    <w:rsid w:val="00EB658B"/>
    <w:rsid w:val="00EB668F"/>
    <w:rsid w:val="00EB6743"/>
    <w:rsid w:val="00EB6887"/>
    <w:rsid w:val="00EB6B05"/>
    <w:rsid w:val="00EB6EEC"/>
    <w:rsid w:val="00EB760C"/>
    <w:rsid w:val="00EB7611"/>
    <w:rsid w:val="00EB7844"/>
    <w:rsid w:val="00EB793A"/>
    <w:rsid w:val="00EB7ABC"/>
    <w:rsid w:val="00EB7C35"/>
    <w:rsid w:val="00EB7C61"/>
    <w:rsid w:val="00EC00D0"/>
    <w:rsid w:val="00EC02A9"/>
    <w:rsid w:val="00EC02AE"/>
    <w:rsid w:val="00EC0C2B"/>
    <w:rsid w:val="00EC0D81"/>
    <w:rsid w:val="00EC15C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BF6"/>
    <w:rsid w:val="00EE3DA3"/>
    <w:rsid w:val="00EE3E5C"/>
    <w:rsid w:val="00EE4210"/>
    <w:rsid w:val="00EE46AC"/>
    <w:rsid w:val="00EE4899"/>
    <w:rsid w:val="00EE4BC1"/>
    <w:rsid w:val="00EE4FA1"/>
    <w:rsid w:val="00EE5452"/>
    <w:rsid w:val="00EE5EAF"/>
    <w:rsid w:val="00EE60F4"/>
    <w:rsid w:val="00EE655D"/>
    <w:rsid w:val="00EE676F"/>
    <w:rsid w:val="00EE6981"/>
    <w:rsid w:val="00EE7507"/>
    <w:rsid w:val="00EE7A2E"/>
    <w:rsid w:val="00EE7D21"/>
    <w:rsid w:val="00EF155D"/>
    <w:rsid w:val="00EF1867"/>
    <w:rsid w:val="00EF1A60"/>
    <w:rsid w:val="00EF1D9C"/>
    <w:rsid w:val="00EF2101"/>
    <w:rsid w:val="00EF261A"/>
    <w:rsid w:val="00EF2800"/>
    <w:rsid w:val="00EF2E5C"/>
    <w:rsid w:val="00EF335D"/>
    <w:rsid w:val="00EF33ED"/>
    <w:rsid w:val="00EF366C"/>
    <w:rsid w:val="00EF3C83"/>
    <w:rsid w:val="00EF3E7C"/>
    <w:rsid w:val="00EF40A5"/>
    <w:rsid w:val="00EF461F"/>
    <w:rsid w:val="00EF4798"/>
    <w:rsid w:val="00EF47D6"/>
    <w:rsid w:val="00EF4E5C"/>
    <w:rsid w:val="00EF5243"/>
    <w:rsid w:val="00EF5B1E"/>
    <w:rsid w:val="00EF5F75"/>
    <w:rsid w:val="00EF6078"/>
    <w:rsid w:val="00EF61F8"/>
    <w:rsid w:val="00EF638A"/>
    <w:rsid w:val="00EF6714"/>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AE1"/>
    <w:rsid w:val="00F03B3A"/>
    <w:rsid w:val="00F03D2F"/>
    <w:rsid w:val="00F03E56"/>
    <w:rsid w:val="00F044B5"/>
    <w:rsid w:val="00F0465E"/>
    <w:rsid w:val="00F04846"/>
    <w:rsid w:val="00F04CC1"/>
    <w:rsid w:val="00F04D2A"/>
    <w:rsid w:val="00F04ED7"/>
    <w:rsid w:val="00F0573E"/>
    <w:rsid w:val="00F0574F"/>
    <w:rsid w:val="00F05B16"/>
    <w:rsid w:val="00F05F8A"/>
    <w:rsid w:val="00F0641A"/>
    <w:rsid w:val="00F066C6"/>
    <w:rsid w:val="00F06A3F"/>
    <w:rsid w:val="00F06C0D"/>
    <w:rsid w:val="00F06C41"/>
    <w:rsid w:val="00F0704F"/>
    <w:rsid w:val="00F0725B"/>
    <w:rsid w:val="00F07483"/>
    <w:rsid w:val="00F07504"/>
    <w:rsid w:val="00F077AB"/>
    <w:rsid w:val="00F079C2"/>
    <w:rsid w:val="00F07B6F"/>
    <w:rsid w:val="00F07D07"/>
    <w:rsid w:val="00F10499"/>
    <w:rsid w:val="00F10921"/>
    <w:rsid w:val="00F1154E"/>
    <w:rsid w:val="00F11D0E"/>
    <w:rsid w:val="00F11D7F"/>
    <w:rsid w:val="00F11ECB"/>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943"/>
    <w:rsid w:val="00F14CD9"/>
    <w:rsid w:val="00F1506C"/>
    <w:rsid w:val="00F151FB"/>
    <w:rsid w:val="00F15511"/>
    <w:rsid w:val="00F1596A"/>
    <w:rsid w:val="00F15F85"/>
    <w:rsid w:val="00F163F9"/>
    <w:rsid w:val="00F1739E"/>
    <w:rsid w:val="00F177E3"/>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93C"/>
    <w:rsid w:val="00F25D7C"/>
    <w:rsid w:val="00F25E63"/>
    <w:rsid w:val="00F265D0"/>
    <w:rsid w:val="00F26F6A"/>
    <w:rsid w:val="00F2709F"/>
    <w:rsid w:val="00F27241"/>
    <w:rsid w:val="00F27418"/>
    <w:rsid w:val="00F27468"/>
    <w:rsid w:val="00F279BF"/>
    <w:rsid w:val="00F27C6C"/>
    <w:rsid w:val="00F302B9"/>
    <w:rsid w:val="00F304C5"/>
    <w:rsid w:val="00F30596"/>
    <w:rsid w:val="00F30B07"/>
    <w:rsid w:val="00F3117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6ED4"/>
    <w:rsid w:val="00F37528"/>
    <w:rsid w:val="00F3756B"/>
    <w:rsid w:val="00F375E7"/>
    <w:rsid w:val="00F37A2C"/>
    <w:rsid w:val="00F4013A"/>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601"/>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093"/>
    <w:rsid w:val="00F53A5A"/>
    <w:rsid w:val="00F53B16"/>
    <w:rsid w:val="00F53BC0"/>
    <w:rsid w:val="00F541ED"/>
    <w:rsid w:val="00F54746"/>
    <w:rsid w:val="00F54985"/>
    <w:rsid w:val="00F550AE"/>
    <w:rsid w:val="00F553CD"/>
    <w:rsid w:val="00F55594"/>
    <w:rsid w:val="00F5582D"/>
    <w:rsid w:val="00F55F6C"/>
    <w:rsid w:val="00F56082"/>
    <w:rsid w:val="00F56228"/>
    <w:rsid w:val="00F574CA"/>
    <w:rsid w:val="00F577C7"/>
    <w:rsid w:val="00F57822"/>
    <w:rsid w:val="00F57C7C"/>
    <w:rsid w:val="00F60331"/>
    <w:rsid w:val="00F60989"/>
    <w:rsid w:val="00F609D9"/>
    <w:rsid w:val="00F60A94"/>
    <w:rsid w:val="00F6167A"/>
    <w:rsid w:val="00F61733"/>
    <w:rsid w:val="00F6225F"/>
    <w:rsid w:val="00F622F3"/>
    <w:rsid w:val="00F6241A"/>
    <w:rsid w:val="00F6274A"/>
    <w:rsid w:val="00F62B53"/>
    <w:rsid w:val="00F62CBF"/>
    <w:rsid w:val="00F645DF"/>
    <w:rsid w:val="00F64FA4"/>
    <w:rsid w:val="00F651B2"/>
    <w:rsid w:val="00F65345"/>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250B"/>
    <w:rsid w:val="00F72D36"/>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7F4"/>
    <w:rsid w:val="00F76803"/>
    <w:rsid w:val="00F7689F"/>
    <w:rsid w:val="00F77167"/>
    <w:rsid w:val="00F800CC"/>
    <w:rsid w:val="00F802EE"/>
    <w:rsid w:val="00F803E5"/>
    <w:rsid w:val="00F806BB"/>
    <w:rsid w:val="00F80839"/>
    <w:rsid w:val="00F823BD"/>
    <w:rsid w:val="00F826CA"/>
    <w:rsid w:val="00F8270A"/>
    <w:rsid w:val="00F8374B"/>
    <w:rsid w:val="00F839BF"/>
    <w:rsid w:val="00F83DDB"/>
    <w:rsid w:val="00F84499"/>
    <w:rsid w:val="00F84965"/>
    <w:rsid w:val="00F85299"/>
    <w:rsid w:val="00F852E3"/>
    <w:rsid w:val="00F85976"/>
    <w:rsid w:val="00F859E5"/>
    <w:rsid w:val="00F85BD6"/>
    <w:rsid w:val="00F86067"/>
    <w:rsid w:val="00F868BA"/>
    <w:rsid w:val="00F869B6"/>
    <w:rsid w:val="00F86C2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281"/>
    <w:rsid w:val="00FA7297"/>
    <w:rsid w:val="00FA7622"/>
    <w:rsid w:val="00FA7758"/>
    <w:rsid w:val="00FA7853"/>
    <w:rsid w:val="00FA7E80"/>
    <w:rsid w:val="00FB029F"/>
    <w:rsid w:val="00FB03BD"/>
    <w:rsid w:val="00FB13FE"/>
    <w:rsid w:val="00FB147F"/>
    <w:rsid w:val="00FB1A91"/>
    <w:rsid w:val="00FB1ADF"/>
    <w:rsid w:val="00FB1DD5"/>
    <w:rsid w:val="00FB232B"/>
    <w:rsid w:val="00FB241F"/>
    <w:rsid w:val="00FB296B"/>
    <w:rsid w:val="00FB2D4B"/>
    <w:rsid w:val="00FB2FFF"/>
    <w:rsid w:val="00FB32BF"/>
    <w:rsid w:val="00FB3774"/>
    <w:rsid w:val="00FB3A04"/>
    <w:rsid w:val="00FB3A69"/>
    <w:rsid w:val="00FB4096"/>
    <w:rsid w:val="00FB4845"/>
    <w:rsid w:val="00FB4AE3"/>
    <w:rsid w:val="00FB4C76"/>
    <w:rsid w:val="00FB5A32"/>
    <w:rsid w:val="00FB5E2C"/>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41D6"/>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714"/>
    <w:rsid w:val="00FE1F88"/>
    <w:rsid w:val="00FE22AD"/>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188"/>
    <w:rsid w:val="00FE7360"/>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24D3D2-366B-412C-B866-CC3C3BA44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3.xml><?xml version="1.0" encoding="utf-8"?>
<ds:datastoreItem xmlns:ds="http://schemas.openxmlformats.org/officeDocument/2006/customXml" ds:itemID="{0E63B93B-D6E9-4EAF-A399-18D3E543D6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B68377-C1C5-45D1-93AB-7E45674E277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5</Pages>
  <Words>1388</Words>
  <Characters>7917</Characters>
  <Application>Microsoft Office Word</Application>
  <DocSecurity>0</DocSecurity>
  <Lines>65</Lines>
  <Paragraphs>18</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Discussion</vt:lpstr>
      <vt:lpstr>    WF from RAN4#105</vt:lpstr>
      <vt:lpstr>Considerations</vt:lpstr>
      <vt:lpstr>    General considerations</vt:lpstr>
      <vt:lpstr>    Analysis</vt:lpstr>
      <vt:lpstr>        CA_n5-n8 with full band RF filters</vt:lpstr>
      <vt:lpstr>        Full n5/n8 RF filters with 2 antennas</vt:lpstr>
      <vt:lpstr>        Full n5/n8 RF filters with 3 antennas</vt:lpstr>
      <vt:lpstr>        Dedicated RF filters for restricted frequencies </vt:lpstr>
      <vt:lpstr>        Dedicated RF filters for restricted frequencies with 2 antennas</vt:lpstr>
      <vt:lpstr>        Dedicated RF filters for restricted frequencies with 3 antennas</vt:lpstr>
      <vt:lpstr>        MSD for 2 UL Case</vt:lpstr>
      <vt:lpstr>Conclusion</vt:lpstr>
      <vt:lpstr>Reference</vt:lpstr>
    </vt:vector>
  </TitlesOfParts>
  <Company>Qualcomm</Company>
  <LinksUpToDate>false</LinksUpToDate>
  <CharactersWithSpaces>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3</cp:revision>
  <cp:lastPrinted>2017-09-11T16:45:00Z</cp:lastPrinted>
  <dcterms:created xsi:type="dcterms:W3CDTF">2023-08-11T13:52:00Z</dcterms:created>
  <dcterms:modified xsi:type="dcterms:W3CDTF">2023-08-11T13:53:00Z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0x010100CD1476D4B300D3469BA2489416C2BC9F</vt:lpwstr>
  </property>
</Properties>
</file>