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784B45" w14:textId="52D31734" w:rsidR="00841BCD" w:rsidRPr="008C39F7"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F51FFE">
        <w:rPr>
          <w:rFonts w:ascii="Arial" w:eastAsia="SimSun" w:hAnsi="Arial" w:cs="Times New Roman"/>
          <w:b/>
          <w:bCs/>
          <w:sz w:val="24"/>
          <w:szCs w:val="20"/>
        </w:rPr>
        <w:t>3GPP T</w:t>
      </w:r>
      <w:bookmarkStart w:id="2" w:name="_Ref452454252"/>
      <w:bookmarkEnd w:id="2"/>
      <w:r w:rsidRPr="00F51FFE">
        <w:rPr>
          <w:rFonts w:ascii="Arial" w:eastAsia="SimSun" w:hAnsi="Arial" w:cs="Times New Roman"/>
          <w:b/>
          <w:bCs/>
          <w:sz w:val="24"/>
          <w:szCs w:val="20"/>
        </w:rPr>
        <w:t xml:space="preserve">SG-RAN </w:t>
      </w:r>
      <w:r w:rsidR="00ED7600" w:rsidRPr="00F51FFE">
        <w:rPr>
          <w:rFonts w:ascii="Arial" w:eastAsia="SimSun" w:hAnsi="Arial" w:cs="Times New Roman"/>
          <w:b/>
          <w:sz w:val="24"/>
          <w:szCs w:val="20"/>
        </w:rPr>
        <w:t>WG4 Meeting #</w:t>
      </w:r>
      <w:r w:rsidR="001868EE" w:rsidRPr="00F51FFE">
        <w:rPr>
          <w:rFonts w:ascii="Arial" w:eastAsia="SimSun" w:hAnsi="Arial" w:cs="Times New Roman"/>
          <w:b/>
          <w:sz w:val="24"/>
          <w:szCs w:val="20"/>
        </w:rPr>
        <w:t>10</w:t>
      </w:r>
      <w:r w:rsidR="003509DF" w:rsidRPr="00F51FFE">
        <w:rPr>
          <w:rFonts w:ascii="Arial" w:eastAsia="SimSun" w:hAnsi="Arial" w:cs="Times New Roman"/>
          <w:b/>
          <w:sz w:val="24"/>
          <w:szCs w:val="20"/>
        </w:rPr>
        <w:t>8</w:t>
      </w:r>
      <w:r w:rsidR="006A3C11" w:rsidRPr="00F51FFE">
        <w:rPr>
          <w:rFonts w:ascii="Arial" w:eastAsia="SimSun" w:hAnsi="Arial" w:cs="Times New Roman"/>
          <w:b/>
          <w:sz w:val="24"/>
          <w:szCs w:val="20"/>
        </w:rPr>
        <w:t xml:space="preserve"> </w:t>
      </w:r>
      <w:r w:rsidRPr="00F51FFE">
        <w:rPr>
          <w:rFonts w:ascii="Arial" w:eastAsia="SimSun" w:hAnsi="Arial" w:cs="Times New Roman"/>
          <w:b/>
          <w:bCs/>
          <w:sz w:val="24"/>
          <w:szCs w:val="20"/>
        </w:rPr>
        <w:tab/>
      </w:r>
      <w:r w:rsidRPr="00F51FFE">
        <w:rPr>
          <w:rFonts w:ascii="Arial" w:eastAsia="SimSun" w:hAnsi="Arial" w:cs="Times New Roman"/>
          <w:b/>
          <w:bCs/>
          <w:sz w:val="24"/>
          <w:szCs w:val="20"/>
          <w:lang w:eastAsia="ja-JP"/>
        </w:rPr>
        <w:t>R4-</w:t>
      </w:r>
      <w:r w:rsidR="00AE2BA5" w:rsidRPr="00F51FFE">
        <w:rPr>
          <w:rFonts w:ascii="Arial" w:eastAsia="SimSun" w:hAnsi="Arial" w:cs="Times New Roman"/>
          <w:b/>
          <w:bCs/>
          <w:sz w:val="24"/>
          <w:szCs w:val="20"/>
          <w:lang w:eastAsia="zh-CN"/>
        </w:rPr>
        <w:t>2</w:t>
      </w:r>
      <w:r w:rsidR="00447577" w:rsidRPr="00F51FFE">
        <w:rPr>
          <w:rFonts w:ascii="Arial" w:eastAsia="SimSun" w:hAnsi="Arial" w:cs="Times New Roman"/>
          <w:b/>
          <w:bCs/>
          <w:sz w:val="24"/>
          <w:szCs w:val="20"/>
          <w:lang w:eastAsia="zh-CN"/>
        </w:rPr>
        <w:t>3</w:t>
      </w:r>
      <w:r w:rsidR="00AE3FCC" w:rsidRPr="00F51FFE">
        <w:rPr>
          <w:rFonts w:ascii="Arial" w:eastAsia="SimSun" w:hAnsi="Arial" w:cs="Times New Roman"/>
          <w:b/>
          <w:bCs/>
          <w:sz w:val="24"/>
          <w:szCs w:val="20"/>
          <w:lang w:eastAsia="zh-CN"/>
        </w:rPr>
        <w:t>13362</w:t>
      </w:r>
    </w:p>
    <w:p w14:paraId="79EC5707" w14:textId="77777777" w:rsidR="00841BCD" w:rsidRPr="008C39F7" w:rsidRDefault="003509DF"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rPr>
        <w:t>Toulouse</w:t>
      </w:r>
      <w:r w:rsidR="00011784" w:rsidRPr="008C39F7">
        <w:rPr>
          <w:rFonts w:ascii="Arial" w:eastAsia="SimSun" w:hAnsi="Arial" w:cs="Times New Roman"/>
          <w:b/>
          <w:sz w:val="24"/>
          <w:szCs w:val="20"/>
        </w:rPr>
        <w:t xml:space="preserve">, </w:t>
      </w:r>
      <w:r>
        <w:rPr>
          <w:rFonts w:ascii="Arial" w:eastAsia="SimSun" w:hAnsi="Arial" w:cs="Times New Roman"/>
          <w:b/>
          <w:sz w:val="24"/>
          <w:szCs w:val="20"/>
        </w:rPr>
        <w:t>France</w:t>
      </w:r>
      <w:r w:rsidR="005C23A4" w:rsidRPr="008C39F7">
        <w:rPr>
          <w:rFonts w:ascii="Arial" w:eastAsia="SimSun" w:hAnsi="Arial" w:cs="Times New Roman"/>
          <w:b/>
          <w:sz w:val="24"/>
          <w:szCs w:val="20"/>
        </w:rPr>
        <w:t xml:space="preserve">, </w:t>
      </w:r>
      <w:r>
        <w:rPr>
          <w:rFonts w:ascii="Arial" w:eastAsia="SimSun" w:hAnsi="Arial" w:cs="Times New Roman"/>
          <w:b/>
          <w:sz w:val="24"/>
          <w:szCs w:val="20"/>
        </w:rPr>
        <w:t>August 21-25</w:t>
      </w:r>
      <w:r w:rsidR="00A04992" w:rsidRPr="008C39F7">
        <w:rPr>
          <w:rFonts w:ascii="Arial" w:eastAsia="SimSun" w:hAnsi="Arial" w:cs="Times New Roman"/>
          <w:b/>
          <w:sz w:val="24"/>
          <w:szCs w:val="20"/>
        </w:rPr>
        <w:t>, 202</w:t>
      </w:r>
      <w:r w:rsidR="00521576" w:rsidRPr="008C39F7">
        <w:rPr>
          <w:rFonts w:ascii="Arial" w:eastAsia="SimSun" w:hAnsi="Arial" w:cs="Times New Roman"/>
          <w:b/>
          <w:sz w:val="24"/>
          <w:szCs w:val="20"/>
        </w:rPr>
        <w:t>3</w:t>
      </w:r>
    </w:p>
    <w:bookmarkEnd w:id="0"/>
    <w:bookmarkEnd w:id="1"/>
    <w:p w14:paraId="7AD393E3" w14:textId="77777777" w:rsidR="00841BCD" w:rsidRPr="008C39F7"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21DD5E7B" w14:textId="77777777" w:rsidR="00841BCD" w:rsidRPr="008C39F7" w:rsidRDefault="00841BCD" w:rsidP="00841BCD">
      <w:pPr>
        <w:tabs>
          <w:tab w:val="left" w:pos="1985"/>
        </w:tabs>
        <w:ind w:left="1985" w:hanging="1985"/>
        <w:rPr>
          <w:rFonts w:ascii="Arial" w:eastAsia="Calibri" w:hAnsi="Arial" w:cs="Arial"/>
          <w:b/>
          <w:bCs/>
          <w:sz w:val="24"/>
        </w:rPr>
      </w:pPr>
      <w:r w:rsidRPr="008C39F7">
        <w:rPr>
          <w:rFonts w:ascii="Arial" w:eastAsia="Calibri" w:hAnsi="Arial" w:cs="Arial"/>
          <w:b/>
          <w:bCs/>
          <w:sz w:val="24"/>
        </w:rPr>
        <w:t>Source:</w:t>
      </w:r>
      <w:r w:rsidRPr="008C39F7">
        <w:rPr>
          <w:rFonts w:ascii="Arial" w:eastAsia="Calibri" w:hAnsi="Arial" w:cs="Arial"/>
          <w:b/>
          <w:bCs/>
          <w:sz w:val="24"/>
        </w:rPr>
        <w:tab/>
        <w:t xml:space="preserve">Nokia, </w:t>
      </w:r>
      <w:r w:rsidR="0043750A" w:rsidRPr="008C39F7">
        <w:rPr>
          <w:rFonts w:ascii="Arial" w:eastAsia="Calibri" w:hAnsi="Arial" w:cs="Arial"/>
          <w:b/>
          <w:bCs/>
          <w:sz w:val="24"/>
        </w:rPr>
        <w:t>Nokia</w:t>
      </w:r>
      <w:r w:rsidRPr="008C39F7">
        <w:rPr>
          <w:rFonts w:ascii="Arial" w:eastAsia="Calibri" w:hAnsi="Arial" w:cs="Arial"/>
          <w:b/>
          <w:bCs/>
          <w:sz w:val="24"/>
        </w:rPr>
        <w:t xml:space="preserve"> Shanghai Bell</w:t>
      </w:r>
    </w:p>
    <w:p w14:paraId="447E67A1" w14:textId="0E7152E1" w:rsidR="00841BCD" w:rsidRPr="008C39F7" w:rsidRDefault="00841BCD" w:rsidP="00841BCD">
      <w:pPr>
        <w:ind w:left="1985" w:hanging="1985"/>
        <w:rPr>
          <w:rFonts w:ascii="Arial" w:eastAsia="Calibri" w:hAnsi="Arial" w:cs="Arial"/>
          <w:b/>
          <w:bCs/>
          <w:sz w:val="24"/>
        </w:rPr>
      </w:pPr>
      <w:r w:rsidRPr="008C39F7">
        <w:rPr>
          <w:rFonts w:ascii="Arial" w:eastAsia="Calibri" w:hAnsi="Arial" w:cs="Arial"/>
          <w:b/>
          <w:bCs/>
          <w:sz w:val="24"/>
        </w:rPr>
        <w:t>Title:</w:t>
      </w:r>
      <w:r w:rsidRPr="008C39F7">
        <w:rPr>
          <w:rFonts w:ascii="Arial" w:eastAsia="Calibri" w:hAnsi="Arial" w:cs="Arial"/>
          <w:b/>
          <w:bCs/>
          <w:sz w:val="24"/>
        </w:rPr>
        <w:tab/>
      </w:r>
      <w:r w:rsidR="005722E4" w:rsidRPr="00185EE2">
        <w:rPr>
          <w:rFonts w:ascii="Arial" w:eastAsia="Calibri" w:hAnsi="Arial" w:cs="Arial"/>
          <w:b/>
          <w:bCs/>
          <w:sz w:val="24"/>
        </w:rPr>
        <w:t>Collisions between gaps and priority rules</w:t>
      </w:r>
      <w:r w:rsidR="007C1696" w:rsidRPr="008C39F7">
        <w:rPr>
          <w:rFonts w:ascii="Arial" w:eastAsia="Calibri" w:hAnsi="Arial" w:cs="Arial"/>
          <w:b/>
          <w:bCs/>
          <w:sz w:val="24"/>
        </w:rPr>
        <w:t xml:space="preserve"> </w:t>
      </w:r>
    </w:p>
    <w:p w14:paraId="405A6840" w14:textId="601F8AFF" w:rsidR="00841BCD" w:rsidRPr="008C39F7" w:rsidRDefault="00841BCD" w:rsidP="00841BCD">
      <w:pPr>
        <w:tabs>
          <w:tab w:val="left" w:pos="1985"/>
        </w:tabs>
        <w:spacing w:after="120" w:line="240" w:lineRule="auto"/>
        <w:rPr>
          <w:rFonts w:ascii="Arial" w:eastAsia="MS Mincho" w:hAnsi="Arial" w:cs="Arial"/>
          <w:b/>
          <w:bCs/>
          <w:sz w:val="24"/>
          <w:szCs w:val="20"/>
        </w:rPr>
      </w:pPr>
      <w:r w:rsidRPr="008C39F7">
        <w:rPr>
          <w:rFonts w:ascii="Arial" w:eastAsia="MS Mincho" w:hAnsi="Arial" w:cs="Arial"/>
          <w:b/>
          <w:bCs/>
          <w:sz w:val="24"/>
          <w:szCs w:val="20"/>
        </w:rPr>
        <w:t>Agenda item:</w:t>
      </w:r>
      <w:r w:rsidRPr="008C39F7">
        <w:rPr>
          <w:rFonts w:ascii="Arial" w:eastAsia="MS Mincho" w:hAnsi="Arial" w:cs="Arial"/>
          <w:b/>
          <w:bCs/>
          <w:sz w:val="24"/>
          <w:szCs w:val="20"/>
        </w:rPr>
        <w:tab/>
      </w:r>
      <w:r w:rsidR="005722E4" w:rsidRPr="005722E4">
        <w:rPr>
          <w:rFonts w:ascii="Arial" w:eastAsia="MS Mincho" w:hAnsi="Arial" w:cs="Arial"/>
          <w:b/>
          <w:bCs/>
          <w:sz w:val="24"/>
          <w:szCs w:val="20"/>
        </w:rPr>
        <w:t>8</w:t>
      </w:r>
      <w:r w:rsidR="007C1696" w:rsidRPr="005722E4">
        <w:rPr>
          <w:rFonts w:ascii="Arial" w:eastAsia="MS Mincho" w:hAnsi="Arial" w:cs="Arial"/>
          <w:b/>
          <w:bCs/>
          <w:sz w:val="24"/>
          <w:szCs w:val="20"/>
        </w:rPr>
        <w:t>.</w:t>
      </w:r>
      <w:r w:rsidR="005722E4" w:rsidRPr="005722E4">
        <w:rPr>
          <w:rFonts w:ascii="Arial" w:eastAsia="MS Mincho" w:hAnsi="Arial" w:cs="Arial"/>
          <w:b/>
          <w:bCs/>
          <w:sz w:val="24"/>
          <w:szCs w:val="20"/>
        </w:rPr>
        <w:t>25</w:t>
      </w:r>
      <w:r w:rsidR="007C1696" w:rsidRPr="005722E4">
        <w:rPr>
          <w:rFonts w:ascii="Arial" w:eastAsia="MS Mincho" w:hAnsi="Arial" w:cs="Arial"/>
          <w:b/>
          <w:bCs/>
          <w:sz w:val="24"/>
          <w:szCs w:val="20"/>
        </w:rPr>
        <w:t>.</w:t>
      </w:r>
      <w:r w:rsidR="005722E4" w:rsidRPr="005722E4">
        <w:rPr>
          <w:rFonts w:ascii="Arial" w:eastAsia="MS Mincho" w:hAnsi="Arial" w:cs="Arial"/>
          <w:b/>
          <w:bCs/>
          <w:sz w:val="24"/>
          <w:szCs w:val="20"/>
        </w:rPr>
        <w:t>2.2</w:t>
      </w:r>
    </w:p>
    <w:p w14:paraId="675E3424" w14:textId="77777777" w:rsidR="00D66188" w:rsidRPr="008C39F7" w:rsidRDefault="00841BCD" w:rsidP="00841BCD">
      <w:pPr>
        <w:tabs>
          <w:tab w:val="left" w:pos="1985"/>
        </w:tabs>
        <w:rPr>
          <w:rFonts w:ascii="Arial" w:eastAsia="Calibri" w:hAnsi="Arial" w:cs="Arial"/>
          <w:b/>
          <w:bCs/>
          <w:sz w:val="24"/>
        </w:rPr>
      </w:pPr>
      <w:r w:rsidRPr="008C39F7">
        <w:rPr>
          <w:rFonts w:ascii="Arial" w:eastAsia="Calibri" w:hAnsi="Arial" w:cs="Arial"/>
          <w:b/>
          <w:bCs/>
          <w:sz w:val="24"/>
        </w:rPr>
        <w:t>Document for:</w:t>
      </w:r>
      <w:r w:rsidRPr="008C39F7">
        <w:rPr>
          <w:rFonts w:ascii="Arial" w:eastAsia="Calibri" w:hAnsi="Arial" w:cs="Arial"/>
          <w:b/>
          <w:bCs/>
          <w:sz w:val="24"/>
        </w:rPr>
        <w:tab/>
      </w:r>
      <w:r w:rsidR="00AE6D09" w:rsidRPr="008C39F7">
        <w:rPr>
          <w:rFonts w:ascii="Arial" w:eastAsia="Calibri" w:hAnsi="Arial" w:cs="Arial"/>
          <w:b/>
          <w:bCs/>
          <w:sz w:val="24"/>
        </w:rPr>
        <w:t>Discussion</w:t>
      </w:r>
    </w:p>
    <w:p w14:paraId="24034191" w14:textId="77777777" w:rsidR="00E323E9" w:rsidRPr="008C39F7" w:rsidRDefault="00E323E9" w:rsidP="00841BCD">
      <w:pPr>
        <w:tabs>
          <w:tab w:val="left" w:pos="1985"/>
        </w:tabs>
        <w:rPr>
          <w:rFonts w:ascii="Arial" w:eastAsia="Calibri" w:hAnsi="Arial" w:cs="Arial"/>
          <w:b/>
          <w:bCs/>
          <w:sz w:val="24"/>
        </w:rPr>
      </w:pPr>
    </w:p>
    <w:p w14:paraId="2BF70E26" w14:textId="77777777" w:rsidR="00841BCD" w:rsidRPr="008C39F7" w:rsidRDefault="00841BCD" w:rsidP="00A37002">
      <w:pPr>
        <w:pStyle w:val="RAN4H1"/>
      </w:pPr>
      <w:bookmarkStart w:id="3" w:name="_Toc116995841"/>
      <w:r w:rsidRPr="008C39F7">
        <w:t>Intro</w:t>
      </w:r>
      <w:r w:rsidRPr="008C39F7">
        <w:rPr>
          <w:rStyle w:val="RAN4H1Char"/>
          <w:lang w:val="en-US"/>
        </w:rPr>
        <w:t>ductio</w:t>
      </w:r>
      <w:r w:rsidRPr="008C39F7">
        <w:t>n</w:t>
      </w:r>
      <w:bookmarkEnd w:id="3"/>
    </w:p>
    <w:p w14:paraId="12F4DED6" w14:textId="174A1BF3" w:rsidR="009C768D" w:rsidRDefault="009C768D" w:rsidP="009C768D">
      <w:r>
        <w:t xml:space="preserve">In the last RAN4#107 e-meeting, RAN4 discussed the aspects concerning UE requirements related to the MUSIM gaps introduced in Rel-17. </w:t>
      </w:r>
    </w:p>
    <w:p w14:paraId="57157209" w14:textId="77777777" w:rsidR="009C768D" w:rsidRDefault="009C768D" w:rsidP="009C768D">
      <w:r>
        <w:t xml:space="preserve">Several agreements were reached regarding collisions between MUSIM gaps, MUSIM gaps and other gaps and the related priority rules. The RAN4 agreements are captured in [1] which also capture </w:t>
      </w:r>
      <w:proofErr w:type="gramStart"/>
      <w:r>
        <w:t>a number of</w:t>
      </w:r>
      <w:proofErr w:type="gramEnd"/>
      <w:r>
        <w:t xml:space="preserve"> open aspects to be discussed further.</w:t>
      </w:r>
    </w:p>
    <w:p w14:paraId="6CC4A93F" w14:textId="77777777" w:rsidR="009C768D" w:rsidRDefault="009C768D" w:rsidP="009C768D">
      <w:r>
        <w:t>We will address these open issues further in this paper. Especially, we would like to highlight following two issues which are seen as being important from feature functionality and network operations point of view:</w:t>
      </w:r>
    </w:p>
    <w:p w14:paraId="4F9DB7E4" w14:textId="77777777" w:rsidR="009C768D" w:rsidRDefault="009C768D" w:rsidP="009C768D">
      <w:pPr>
        <w:pStyle w:val="ListParagraph"/>
        <w:numPr>
          <w:ilvl w:val="0"/>
          <w:numId w:val="27"/>
        </w:numPr>
      </w:pPr>
      <w:r>
        <w:t>MUSIM gap priority request requirements.</w:t>
      </w:r>
    </w:p>
    <w:p w14:paraId="70A49625" w14:textId="26A0CE07" w:rsidR="009C768D" w:rsidRDefault="007C2A60" w:rsidP="009C768D">
      <w:pPr>
        <w:pStyle w:val="ListParagraph"/>
        <w:numPr>
          <w:ilvl w:val="0"/>
          <w:numId w:val="27"/>
        </w:numPr>
      </w:pPr>
      <w:r>
        <w:t xml:space="preserve">UE requirements when </w:t>
      </w:r>
      <w:r w:rsidR="009C768D">
        <w:t>MUSIM gap and Type-1 gap</w:t>
      </w:r>
      <w:r>
        <w:t xml:space="preserve"> collide</w:t>
      </w:r>
      <w:r w:rsidR="009C768D">
        <w:t>.</w:t>
      </w:r>
    </w:p>
    <w:p w14:paraId="7520EDFE" w14:textId="77777777" w:rsidR="009C768D" w:rsidRDefault="009C768D" w:rsidP="009C768D">
      <w:r>
        <w:t>These were discussed also earlier, and agreements related to these two issues impacts the overall feature operation.</w:t>
      </w:r>
    </w:p>
    <w:p w14:paraId="6DE497DD" w14:textId="77777777" w:rsidR="0060543D" w:rsidRPr="008C39F7" w:rsidRDefault="0060543D" w:rsidP="005C23A4"/>
    <w:p w14:paraId="75A2E1BB" w14:textId="77777777" w:rsidR="003B659E" w:rsidRPr="008C39F7" w:rsidRDefault="003B659E" w:rsidP="00AE56B1">
      <w:pPr>
        <w:pStyle w:val="RAN4H1"/>
      </w:pPr>
      <w:bookmarkStart w:id="4" w:name="_Toc116995842"/>
      <w:r w:rsidRPr="008C39F7">
        <w:t>Discussion</w:t>
      </w:r>
      <w:bookmarkEnd w:id="4"/>
    </w:p>
    <w:p w14:paraId="22FA744E" w14:textId="21A4E018" w:rsidR="00F3271B" w:rsidRDefault="00F3271B" w:rsidP="00F3271B">
      <w:pPr>
        <w:pStyle w:val="RAN4H2"/>
      </w:pPr>
      <w:r>
        <w:t>Agreements in RAN4#106, RAN4#106bis and RAN4#107</w:t>
      </w:r>
    </w:p>
    <w:p w14:paraId="7D4C9F8F" w14:textId="0BEB1225" w:rsidR="00F3271B" w:rsidRDefault="00F3271B" w:rsidP="00F3271B">
      <w:r>
        <w:t>In the RAN4#106 meeting following agreements were reached [</w:t>
      </w:r>
      <w:r w:rsidR="00AE21C5">
        <w:t>4</w:t>
      </w:r>
      <w:r>
        <w:t>]:</w:t>
      </w:r>
    </w:p>
    <w:p w14:paraId="7F923F3C" w14:textId="77777777" w:rsidR="00F3271B" w:rsidRDefault="00F3271B" w:rsidP="00F3271B">
      <w:pPr>
        <w:rPr>
          <w:lang w:val="en-GB"/>
        </w:rPr>
      </w:pPr>
      <w:r w:rsidRPr="00731A9A">
        <w:rPr>
          <w:b/>
          <w:color w:val="000000" w:themeColor="text1"/>
          <w:u w:val="single"/>
          <w:lang w:eastAsia="ko-KR"/>
        </w:rPr>
        <w:t>On introduction of priority for MUSIM gaps</w:t>
      </w:r>
      <w:r>
        <w:rPr>
          <w:b/>
          <w:color w:val="000000" w:themeColor="text1"/>
          <w:u w:val="single"/>
          <w:lang w:eastAsia="ko-KR"/>
        </w:rPr>
        <w:t xml:space="preserve"> (2-1-1)</w:t>
      </w:r>
    </w:p>
    <w:p w14:paraId="2890DE9A" w14:textId="77777777" w:rsidR="00F3271B" w:rsidRDefault="00F3271B" w:rsidP="00F3271B">
      <w:pPr>
        <w:pStyle w:val="ListParagraph"/>
        <w:numPr>
          <w:ilvl w:val="0"/>
          <w:numId w:val="28"/>
        </w:numPr>
      </w:pPr>
      <w:r w:rsidRPr="00F532CA">
        <w:rPr>
          <w:lang w:val="en-GB"/>
        </w:rPr>
        <w:t xml:space="preserve">The priority level of MUSIM </w:t>
      </w:r>
      <w:r>
        <w:rPr>
          <w:lang w:val="en-GB"/>
        </w:rPr>
        <w:t xml:space="preserve">gaps </w:t>
      </w:r>
      <w:r w:rsidRPr="00F532CA">
        <w:rPr>
          <w:lang w:val="en-GB"/>
        </w:rPr>
        <w:t xml:space="preserve">shall be configured to be comparable to priority level of other </w:t>
      </w:r>
      <w:proofErr w:type="gramStart"/>
      <w:r w:rsidRPr="00F532CA">
        <w:rPr>
          <w:lang w:val="en-GB"/>
        </w:rPr>
        <w:t>MGs</w:t>
      </w:r>
      <w:proofErr w:type="gramEnd"/>
    </w:p>
    <w:p w14:paraId="58B892E2" w14:textId="77777777" w:rsidR="00F3271B" w:rsidRDefault="00F3271B" w:rsidP="00F3271B">
      <w:pPr>
        <w:pStyle w:val="ListParagraph"/>
        <w:numPr>
          <w:ilvl w:val="0"/>
          <w:numId w:val="28"/>
        </w:numPr>
      </w:pPr>
      <w:r w:rsidRPr="00F532CA">
        <w:rPr>
          <w:lang w:val="en-GB"/>
        </w:rPr>
        <w:t xml:space="preserve">MUSIM gap and Type-2 gap cannot be configured with the same </w:t>
      </w:r>
      <w:proofErr w:type="gramStart"/>
      <w:r w:rsidRPr="00F532CA">
        <w:rPr>
          <w:lang w:val="en-GB"/>
        </w:rPr>
        <w:t>priority</w:t>
      </w:r>
      <w:proofErr w:type="gramEnd"/>
    </w:p>
    <w:p w14:paraId="3BE7D93E" w14:textId="77777777" w:rsidR="00F3271B" w:rsidRDefault="00F3271B" w:rsidP="00F3271B">
      <w:pPr>
        <w:pStyle w:val="ListParagraph"/>
        <w:numPr>
          <w:ilvl w:val="0"/>
          <w:numId w:val="28"/>
        </w:numPr>
      </w:pPr>
      <w:r w:rsidRPr="00BF0626">
        <w:t>The priority level of MUSIM gaps should be configured/allocated by NW A</w:t>
      </w:r>
    </w:p>
    <w:p w14:paraId="48860401" w14:textId="77777777" w:rsidR="00F3271B" w:rsidRDefault="00F3271B" w:rsidP="00F3271B">
      <w:r w:rsidRPr="00731A9A">
        <w:rPr>
          <w:b/>
          <w:color w:val="000000" w:themeColor="text1"/>
          <w:u w:val="single"/>
          <w:lang w:eastAsia="ko-KR"/>
        </w:rPr>
        <w:t>Priority/usage indication on MUSIM gaps from UE side</w:t>
      </w:r>
      <w:r>
        <w:rPr>
          <w:b/>
          <w:color w:val="000000" w:themeColor="text1"/>
          <w:u w:val="single"/>
          <w:lang w:eastAsia="ko-KR"/>
        </w:rPr>
        <w:t xml:space="preserve"> (2-1-2)</w:t>
      </w:r>
    </w:p>
    <w:p w14:paraId="58546417" w14:textId="77777777" w:rsidR="00F3271B" w:rsidRPr="00F532CA" w:rsidRDefault="00F3271B" w:rsidP="00F3271B">
      <w:pPr>
        <w:pStyle w:val="ListParagraph"/>
        <w:numPr>
          <w:ilvl w:val="0"/>
          <w:numId w:val="29"/>
        </w:numPr>
        <w:rPr>
          <w:lang w:val="en-GB"/>
        </w:rPr>
      </w:pPr>
      <w:r w:rsidRPr="00F532CA">
        <w:rPr>
          <w:lang w:val="en-GB"/>
        </w:rPr>
        <w:t xml:space="preserve">UE can optionally indicate its preferred priority for all or a subset MUSIM </w:t>
      </w:r>
      <w:proofErr w:type="gramStart"/>
      <w:r w:rsidRPr="00F532CA">
        <w:rPr>
          <w:lang w:val="en-GB"/>
        </w:rPr>
        <w:t>gaps</w:t>
      </w:r>
      <w:proofErr w:type="gramEnd"/>
    </w:p>
    <w:p w14:paraId="3890BC5E" w14:textId="77777777" w:rsidR="00F3271B" w:rsidRPr="00F532CA" w:rsidRDefault="00F3271B" w:rsidP="00F3271B">
      <w:pPr>
        <w:pStyle w:val="ListParagraph"/>
        <w:numPr>
          <w:ilvl w:val="0"/>
          <w:numId w:val="29"/>
        </w:numPr>
        <w:rPr>
          <w:lang w:val="en-GB"/>
        </w:rPr>
      </w:pPr>
      <w:r w:rsidRPr="00F532CA">
        <w:rPr>
          <w:lang w:val="en-GB"/>
        </w:rPr>
        <w:t xml:space="preserve">It is up to NW A on how to use this </w:t>
      </w:r>
      <w:proofErr w:type="gramStart"/>
      <w:r w:rsidRPr="00F532CA">
        <w:rPr>
          <w:lang w:val="en-GB"/>
        </w:rPr>
        <w:t>information</w:t>
      </w:r>
      <w:proofErr w:type="gramEnd"/>
    </w:p>
    <w:p w14:paraId="23973F36" w14:textId="77777777" w:rsidR="00F3271B" w:rsidRPr="00BF0626" w:rsidRDefault="00F3271B" w:rsidP="00F3271B">
      <w:pPr>
        <w:rPr>
          <w:lang w:val="en-GB"/>
        </w:rPr>
      </w:pPr>
      <w:r w:rsidRPr="00731A9A">
        <w:rPr>
          <w:b/>
          <w:color w:val="000000" w:themeColor="text1"/>
          <w:u w:val="single"/>
          <w:lang w:eastAsia="ko-KR"/>
        </w:rPr>
        <w:t>MUSIM gap priority configuration</w:t>
      </w:r>
      <w:r>
        <w:rPr>
          <w:b/>
          <w:color w:val="000000" w:themeColor="text1"/>
          <w:u w:val="single"/>
          <w:lang w:eastAsia="ko-KR"/>
        </w:rPr>
        <w:t xml:space="preserve"> (2-1-3)</w:t>
      </w:r>
    </w:p>
    <w:p w14:paraId="7C60C505" w14:textId="77777777" w:rsidR="00F3271B" w:rsidRDefault="00F3271B" w:rsidP="00F3271B">
      <w:pPr>
        <w:pStyle w:val="ListParagraph"/>
        <w:numPr>
          <w:ilvl w:val="0"/>
          <w:numId w:val="30"/>
        </w:numPr>
      </w:pPr>
      <w:r w:rsidRPr="00F532CA">
        <w:rPr>
          <w:lang w:val="en-GB"/>
        </w:rPr>
        <w:t>The priority level of MUSIM gaps should be configured/allocated by NW A</w:t>
      </w:r>
    </w:p>
    <w:p w14:paraId="277338D2" w14:textId="77777777" w:rsidR="00F3271B" w:rsidRDefault="00F3271B" w:rsidP="00F3271B">
      <w:pPr>
        <w:rPr>
          <w:b/>
          <w:color w:val="000000" w:themeColor="text1"/>
          <w:u w:val="single"/>
          <w:lang w:eastAsia="ko-KR"/>
        </w:rPr>
      </w:pPr>
      <w:r w:rsidRPr="00731A9A">
        <w:rPr>
          <w:b/>
          <w:color w:val="000000" w:themeColor="text1"/>
          <w:u w:val="single"/>
          <w:lang w:eastAsia="ko-KR"/>
        </w:rPr>
        <w:t>Solutions for collision between MUSIM gap and Type-2 MG</w:t>
      </w:r>
      <w:r>
        <w:rPr>
          <w:b/>
          <w:color w:val="000000" w:themeColor="text1"/>
          <w:u w:val="single"/>
          <w:lang w:eastAsia="ko-KR"/>
        </w:rPr>
        <w:t xml:space="preserve"> (2-3-1)</w:t>
      </w:r>
    </w:p>
    <w:p w14:paraId="0A578844" w14:textId="77777777" w:rsidR="00F3271B" w:rsidRDefault="00F3271B" w:rsidP="00F3271B">
      <w:pPr>
        <w:pStyle w:val="ListParagraph"/>
        <w:numPr>
          <w:ilvl w:val="0"/>
          <w:numId w:val="30"/>
        </w:numPr>
      </w:pPr>
      <w:r w:rsidRPr="00F532CA">
        <w:rPr>
          <w:lang w:val="en-GB"/>
        </w:rPr>
        <w:t>Gap sharing will not be considered for the collision between MUSIM gaps and Type-2 gaps.</w:t>
      </w:r>
    </w:p>
    <w:p w14:paraId="5B13401D" w14:textId="77777777" w:rsidR="00F3271B" w:rsidRDefault="00F3271B" w:rsidP="00F3271B">
      <w:r>
        <w:rPr>
          <w:b/>
          <w:color w:val="000000" w:themeColor="text1"/>
          <w:u w:val="single"/>
          <w:lang w:eastAsia="ko-KR"/>
        </w:rPr>
        <w:t>C</w:t>
      </w:r>
      <w:r w:rsidRPr="006246EF">
        <w:rPr>
          <w:b/>
          <w:color w:val="000000" w:themeColor="text1"/>
          <w:u w:val="single"/>
          <w:lang w:eastAsia="ko-KR"/>
        </w:rPr>
        <w:t xml:space="preserve">ollision between SMTC and MUSIM gaps for handover and </w:t>
      </w:r>
      <w:proofErr w:type="spellStart"/>
      <w:r w:rsidRPr="006246EF">
        <w:rPr>
          <w:b/>
          <w:color w:val="000000" w:themeColor="text1"/>
          <w:u w:val="single"/>
          <w:lang w:eastAsia="ko-KR"/>
        </w:rPr>
        <w:t>Scell</w:t>
      </w:r>
      <w:proofErr w:type="spellEnd"/>
      <w:r w:rsidRPr="006246EF">
        <w:rPr>
          <w:b/>
          <w:color w:val="000000" w:themeColor="text1"/>
          <w:u w:val="single"/>
          <w:lang w:eastAsia="ko-KR"/>
        </w:rPr>
        <w:t xml:space="preserve"> activation</w:t>
      </w:r>
      <w:r>
        <w:rPr>
          <w:b/>
          <w:color w:val="000000" w:themeColor="text1"/>
          <w:u w:val="single"/>
          <w:lang w:eastAsia="ko-KR"/>
        </w:rPr>
        <w:t xml:space="preserve"> (2-4-3)</w:t>
      </w:r>
    </w:p>
    <w:p w14:paraId="0C8F8735" w14:textId="77777777" w:rsidR="00F3271B" w:rsidRPr="00F532CA" w:rsidRDefault="00F3271B" w:rsidP="00F3271B">
      <w:pPr>
        <w:pStyle w:val="ListParagraph"/>
        <w:numPr>
          <w:ilvl w:val="0"/>
          <w:numId w:val="30"/>
        </w:numPr>
        <w:rPr>
          <w:lang w:val="en-GB"/>
        </w:rPr>
      </w:pPr>
      <w:r w:rsidRPr="00F532CA">
        <w:rPr>
          <w:lang w:val="en-GB"/>
        </w:rPr>
        <w:t>FFS on collision between SMTC and MUSIM gaps for handover and S</w:t>
      </w:r>
      <w:r>
        <w:rPr>
          <w:lang w:val="en-GB"/>
        </w:rPr>
        <w:t>C</w:t>
      </w:r>
      <w:r w:rsidRPr="00F532CA">
        <w:rPr>
          <w:lang w:val="en-GB"/>
        </w:rPr>
        <w:t xml:space="preserve">ell </w:t>
      </w:r>
      <w:proofErr w:type="gramStart"/>
      <w:r w:rsidRPr="00F532CA">
        <w:rPr>
          <w:lang w:val="en-GB"/>
        </w:rPr>
        <w:t>activation</w:t>
      </w:r>
      <w:proofErr w:type="gramEnd"/>
    </w:p>
    <w:p w14:paraId="7942BA97" w14:textId="77777777" w:rsidR="00F3271B" w:rsidRDefault="00F3271B" w:rsidP="00F3271B">
      <w:pPr>
        <w:rPr>
          <w:lang w:val="en-GB"/>
        </w:rPr>
      </w:pPr>
    </w:p>
    <w:p w14:paraId="0FFD37DB" w14:textId="7D807E4A" w:rsidR="00F3271B" w:rsidRDefault="00F3271B" w:rsidP="00F3271B">
      <w:r>
        <w:t>In the RAN4#106bis meeting following agreements were reached [</w:t>
      </w:r>
      <w:r w:rsidR="00AE21C5">
        <w:t>3</w:t>
      </w:r>
      <w:r>
        <w:t>]:</w:t>
      </w:r>
    </w:p>
    <w:p w14:paraId="00548FEC" w14:textId="77777777" w:rsidR="00F3271B" w:rsidRDefault="00F3271B" w:rsidP="00F3271B">
      <w:pPr>
        <w:rPr>
          <w:b/>
          <w:color w:val="000000" w:themeColor="text1"/>
          <w:u w:val="single"/>
          <w:lang w:eastAsia="ko-KR"/>
        </w:rPr>
      </w:pPr>
      <w:r>
        <w:rPr>
          <w:b/>
          <w:color w:val="000000" w:themeColor="text1"/>
          <w:u w:val="single"/>
          <w:lang w:eastAsia="ko-KR"/>
        </w:rPr>
        <w:t>Priority/usage indication on MUSIM gaps from UE side (2-1-2)</w:t>
      </w:r>
    </w:p>
    <w:p w14:paraId="47220F86" w14:textId="77777777" w:rsidR="00F3271B" w:rsidRPr="00452F75" w:rsidRDefault="00F3271B" w:rsidP="00F3271B">
      <w:pPr>
        <w:pStyle w:val="ListParagraph"/>
        <w:numPr>
          <w:ilvl w:val="0"/>
          <w:numId w:val="30"/>
        </w:numPr>
        <w:rPr>
          <w:rFonts w:eastAsiaTheme="minorEastAsia"/>
          <w:i/>
          <w:color w:val="000000" w:themeColor="text1"/>
          <w:lang w:eastAsia="zh-CN"/>
        </w:rPr>
      </w:pPr>
      <w:bookmarkStart w:id="5" w:name="_Hlk142296433"/>
      <w:r w:rsidRPr="00452F75">
        <w:rPr>
          <w:rFonts w:eastAsia="SimSun"/>
          <w:color w:val="000000" w:themeColor="text1"/>
          <w:szCs w:val="24"/>
          <w:lang w:eastAsia="zh-CN"/>
        </w:rPr>
        <w:t xml:space="preserve">Network A assigns priority levels to all configured periodic MUSIM gaps even if UE does not indicate preferred priority for one or some periodic MUSIM </w:t>
      </w:r>
      <w:proofErr w:type="gramStart"/>
      <w:r w:rsidRPr="00452F75">
        <w:rPr>
          <w:rFonts w:eastAsia="SimSun"/>
          <w:color w:val="000000" w:themeColor="text1"/>
          <w:szCs w:val="24"/>
          <w:lang w:eastAsia="zh-CN"/>
        </w:rPr>
        <w:t>gaps</w:t>
      </w:r>
      <w:bookmarkEnd w:id="5"/>
      <w:proofErr w:type="gramEnd"/>
    </w:p>
    <w:p w14:paraId="00BA69C4" w14:textId="77777777" w:rsidR="00F3271B" w:rsidRDefault="00F3271B" w:rsidP="00F3271B">
      <w:pPr>
        <w:rPr>
          <w:b/>
          <w:color w:val="000000" w:themeColor="text1"/>
          <w:u w:val="single"/>
          <w:lang w:eastAsia="ko-KR"/>
        </w:rPr>
      </w:pPr>
      <w:r>
        <w:rPr>
          <w:b/>
          <w:color w:val="000000" w:themeColor="text1"/>
          <w:u w:val="single"/>
          <w:lang w:eastAsia="ko-KR"/>
        </w:rPr>
        <w:t>On how to delivery priority/usage indication on MUSIM gaps from UE side (2-1-2-1)</w:t>
      </w:r>
    </w:p>
    <w:p w14:paraId="0A783D27" w14:textId="77777777" w:rsidR="00F3271B" w:rsidRPr="00452F75" w:rsidRDefault="00F3271B" w:rsidP="00F3271B">
      <w:pPr>
        <w:pStyle w:val="ListParagraph"/>
        <w:numPr>
          <w:ilvl w:val="0"/>
          <w:numId w:val="30"/>
        </w:numPr>
        <w:overflowPunct w:val="0"/>
        <w:autoSpaceDE w:val="0"/>
        <w:autoSpaceDN w:val="0"/>
        <w:adjustRightInd w:val="0"/>
        <w:spacing w:after="120" w:line="252" w:lineRule="auto"/>
        <w:rPr>
          <w:color w:val="000000" w:themeColor="text1"/>
          <w:lang w:eastAsia="ja-JP"/>
        </w:rPr>
      </w:pPr>
      <w:r w:rsidRPr="00452F75">
        <w:rPr>
          <w:color w:val="000000" w:themeColor="text1"/>
          <w:lang w:eastAsia="ja-JP"/>
        </w:rPr>
        <w:t xml:space="preserve">It is RAN4 understanding that the </w:t>
      </w:r>
      <w:proofErr w:type="spellStart"/>
      <w:r w:rsidRPr="00452F75">
        <w:rPr>
          <w:color w:val="000000" w:themeColor="text1"/>
          <w:lang w:eastAsia="ja-JP"/>
        </w:rPr>
        <w:t>signalling</w:t>
      </w:r>
      <w:proofErr w:type="spellEnd"/>
      <w:r w:rsidRPr="00452F75">
        <w:rPr>
          <w:color w:val="000000" w:themeColor="text1"/>
          <w:lang w:eastAsia="ja-JP"/>
        </w:rPr>
        <w:t xml:space="preserve"> design of </w:t>
      </w:r>
      <w:r w:rsidRPr="00452F75">
        <w:rPr>
          <w:color w:val="000000" w:themeColor="text1"/>
        </w:rPr>
        <w:t xml:space="preserve">priority levels </w:t>
      </w:r>
      <w:r w:rsidRPr="00452F75">
        <w:rPr>
          <w:color w:val="000000" w:themeColor="text1"/>
          <w:u w:val="single"/>
        </w:rPr>
        <w:t>indication/configuration</w:t>
      </w:r>
      <w:r w:rsidRPr="00452F75">
        <w:rPr>
          <w:color w:val="000000" w:themeColor="text1"/>
        </w:rPr>
        <w:t xml:space="preserve"> for MUSIM gaps </w:t>
      </w:r>
      <w:r w:rsidRPr="00452F75">
        <w:rPr>
          <w:color w:val="000000" w:themeColor="text1"/>
          <w:lang w:eastAsia="ja-JP"/>
        </w:rPr>
        <w:t>is up to RAN2 decision.</w:t>
      </w:r>
    </w:p>
    <w:p w14:paraId="41CEB672" w14:textId="77777777" w:rsidR="00F3271B" w:rsidRDefault="00F3271B" w:rsidP="00F3271B">
      <w:pPr>
        <w:rPr>
          <w:lang w:val="en-GB"/>
        </w:rPr>
      </w:pPr>
      <w:r>
        <w:rPr>
          <w:b/>
          <w:color w:val="000000" w:themeColor="text1"/>
          <w:u w:val="single"/>
          <w:lang w:eastAsia="ko-KR"/>
        </w:rPr>
        <w:t>Solutions for collision between MUSIM gap and Type-2 MG (2-3-1)</w:t>
      </w:r>
    </w:p>
    <w:p w14:paraId="3239F803" w14:textId="77777777" w:rsidR="00F3271B" w:rsidRPr="00452F75" w:rsidRDefault="00F3271B" w:rsidP="00F3271B">
      <w:pPr>
        <w:pStyle w:val="ListParagraph"/>
        <w:numPr>
          <w:ilvl w:val="0"/>
          <w:numId w:val="30"/>
        </w:numPr>
        <w:rPr>
          <w:rFonts w:eastAsia="SimSun"/>
          <w:color w:val="000000" w:themeColor="text1"/>
          <w:szCs w:val="24"/>
          <w:lang w:eastAsia="zh-CN"/>
        </w:rPr>
      </w:pPr>
      <w:r w:rsidRPr="00452F75">
        <w:rPr>
          <w:rFonts w:eastAsia="SimSun"/>
          <w:color w:val="000000" w:themeColor="text1"/>
          <w:szCs w:val="24"/>
          <w:lang w:eastAsia="zh-CN"/>
        </w:rPr>
        <w:t>Update previous agreement “Priority-based gap collision handling introduced in concurrent gaps design can be used as a base for collisions between MUSIM gap and Type -2 MG” in R4-2220443 as the following:</w:t>
      </w:r>
    </w:p>
    <w:p w14:paraId="74EC5CE9" w14:textId="77777777" w:rsidR="00F3271B" w:rsidRPr="00452F75" w:rsidRDefault="00F3271B" w:rsidP="00F3271B">
      <w:pPr>
        <w:pStyle w:val="ListParagraph"/>
        <w:numPr>
          <w:ilvl w:val="0"/>
          <w:numId w:val="30"/>
        </w:numPr>
        <w:rPr>
          <w:rFonts w:eastAsiaTheme="minorEastAsia"/>
          <w:i/>
          <w:color w:val="000000" w:themeColor="text1"/>
          <w:lang w:eastAsia="zh-CN"/>
        </w:rPr>
      </w:pPr>
      <w:r w:rsidRPr="00452F75">
        <w:rPr>
          <w:rFonts w:eastAsia="SimSun"/>
          <w:color w:val="000000" w:themeColor="text1"/>
          <w:szCs w:val="24"/>
          <w:lang w:eastAsia="zh-CN"/>
        </w:rPr>
        <w:t xml:space="preserve">Priority-based gap collision handling rule introduced in Rel-17 </w:t>
      </w:r>
      <w:proofErr w:type="spellStart"/>
      <w:r w:rsidRPr="00452F75">
        <w:rPr>
          <w:rFonts w:eastAsia="SimSun"/>
          <w:color w:val="000000" w:themeColor="text1"/>
          <w:szCs w:val="24"/>
          <w:lang w:eastAsia="zh-CN"/>
        </w:rPr>
        <w:t>MG_enh</w:t>
      </w:r>
      <w:proofErr w:type="spellEnd"/>
      <w:r w:rsidRPr="00452F75">
        <w:rPr>
          <w:rFonts w:eastAsia="SimSun"/>
          <w:color w:val="000000" w:themeColor="text1"/>
          <w:szCs w:val="24"/>
          <w:lang w:eastAsia="zh-CN"/>
        </w:rPr>
        <w:t xml:space="preserve"> WI is reused to solve collisions between MUSIM gap and Type -2 MG.</w:t>
      </w:r>
    </w:p>
    <w:p w14:paraId="2AB53DF9" w14:textId="77777777" w:rsidR="00F3271B" w:rsidRDefault="00F3271B" w:rsidP="00F3271B">
      <w:pPr>
        <w:rPr>
          <w:lang w:val="en-GB"/>
        </w:rPr>
      </w:pPr>
      <w:r>
        <w:rPr>
          <w:b/>
          <w:color w:val="000000" w:themeColor="text1"/>
          <w:u w:val="single"/>
          <w:lang w:eastAsia="ko-KR"/>
        </w:rPr>
        <w:t>Definition of the collision between MUSI</w:t>
      </w:r>
      <w:r>
        <w:rPr>
          <w:rFonts w:hint="eastAsia"/>
          <w:b/>
          <w:color w:val="000000" w:themeColor="text1"/>
          <w:u w:val="single"/>
          <w:lang w:eastAsia="ko-KR"/>
        </w:rPr>
        <w:t>M</w:t>
      </w:r>
      <w:r>
        <w:rPr>
          <w:b/>
          <w:color w:val="000000" w:themeColor="text1"/>
          <w:u w:val="single"/>
          <w:lang w:eastAsia="ko-KR"/>
        </w:rPr>
        <w:t xml:space="preserve"> gaps and L1/L3 measurement resources (2-4-1)</w:t>
      </w:r>
    </w:p>
    <w:p w14:paraId="06173F85" w14:textId="77777777" w:rsidR="00F3271B" w:rsidRPr="00452F75" w:rsidRDefault="00F3271B" w:rsidP="00F3271B">
      <w:pPr>
        <w:pStyle w:val="ListParagraph"/>
        <w:numPr>
          <w:ilvl w:val="0"/>
          <w:numId w:val="31"/>
        </w:numPr>
        <w:spacing w:after="120" w:line="240" w:lineRule="auto"/>
        <w:jc w:val="both"/>
        <w:rPr>
          <w:rFonts w:eastAsia="SimSun"/>
          <w:color w:val="000000" w:themeColor="text1"/>
          <w:szCs w:val="24"/>
          <w:lang w:eastAsia="zh-CN"/>
        </w:rPr>
      </w:pPr>
      <w:r w:rsidRPr="00452F75">
        <w:rPr>
          <w:rFonts w:eastAsia="SimSun"/>
          <w:color w:val="000000" w:themeColor="text1"/>
          <w:szCs w:val="24"/>
          <w:lang w:eastAsia="zh-CN"/>
        </w:rPr>
        <w:t xml:space="preserve">A L1/L3 measurement resource is considered to be fully overlapped with a periodic MUSIM gap if all of the resource instances overlap with MUSIM gap occasions in the time </w:t>
      </w:r>
      <w:proofErr w:type="gramStart"/>
      <w:r w:rsidRPr="00452F75">
        <w:rPr>
          <w:rFonts w:eastAsia="SimSun"/>
          <w:color w:val="000000" w:themeColor="text1"/>
          <w:szCs w:val="24"/>
          <w:lang w:eastAsia="zh-CN"/>
        </w:rPr>
        <w:t>domain</w:t>
      </w:r>
      <w:proofErr w:type="gramEnd"/>
    </w:p>
    <w:p w14:paraId="44EC7E6C" w14:textId="77777777" w:rsidR="00F3271B" w:rsidRPr="00452F75" w:rsidRDefault="00F3271B" w:rsidP="00F3271B">
      <w:pPr>
        <w:pStyle w:val="ListParagraph"/>
        <w:numPr>
          <w:ilvl w:val="0"/>
          <w:numId w:val="31"/>
        </w:numPr>
        <w:overflowPunct w:val="0"/>
        <w:autoSpaceDE w:val="0"/>
        <w:autoSpaceDN w:val="0"/>
        <w:adjustRightInd w:val="0"/>
        <w:spacing w:after="120" w:line="240" w:lineRule="auto"/>
        <w:jc w:val="both"/>
        <w:textAlignment w:val="baseline"/>
        <w:rPr>
          <w:color w:val="000000" w:themeColor="text1"/>
          <w:szCs w:val="24"/>
          <w:lang w:eastAsia="zh-CN"/>
        </w:rPr>
      </w:pPr>
      <w:r w:rsidRPr="00452F75">
        <w:rPr>
          <w:color w:val="000000" w:themeColor="text1"/>
          <w:szCs w:val="24"/>
          <w:lang w:eastAsia="zh-CN"/>
        </w:rPr>
        <w:t xml:space="preserve">A L1/L3 measurement resource is considered to be partially overlapped with a periodic MUSIM gap if some but not all of the resource instances overlap with MUSIM gap occasions in the time </w:t>
      </w:r>
      <w:proofErr w:type="gramStart"/>
      <w:r w:rsidRPr="00452F75">
        <w:rPr>
          <w:color w:val="000000" w:themeColor="text1"/>
          <w:szCs w:val="24"/>
          <w:lang w:eastAsia="zh-CN"/>
        </w:rPr>
        <w:t>domain</w:t>
      </w:r>
      <w:proofErr w:type="gramEnd"/>
    </w:p>
    <w:p w14:paraId="3FBADC69" w14:textId="77777777" w:rsidR="00F3271B" w:rsidRPr="00452F75" w:rsidRDefault="00F3271B" w:rsidP="00F3271B">
      <w:pPr>
        <w:pStyle w:val="ListParagraph"/>
        <w:numPr>
          <w:ilvl w:val="0"/>
          <w:numId w:val="31"/>
        </w:numPr>
        <w:overflowPunct w:val="0"/>
        <w:autoSpaceDE w:val="0"/>
        <w:autoSpaceDN w:val="0"/>
        <w:adjustRightInd w:val="0"/>
        <w:spacing w:after="120" w:line="240" w:lineRule="auto"/>
        <w:jc w:val="both"/>
        <w:textAlignment w:val="baseline"/>
        <w:rPr>
          <w:color w:val="000000" w:themeColor="text1"/>
          <w:szCs w:val="24"/>
          <w:lang w:eastAsia="zh-CN"/>
        </w:rPr>
      </w:pPr>
      <w:r w:rsidRPr="00452F75">
        <w:rPr>
          <w:color w:val="000000" w:themeColor="text1"/>
          <w:szCs w:val="24"/>
          <w:lang w:eastAsia="zh-CN"/>
        </w:rPr>
        <w:t xml:space="preserve">A L1/L3 measurement resource is considered to be overlapped with an aperiodic MUSIM gap if it at least one of its resource instances overlaps with the aperiodic MUSIM gap occasion in the time </w:t>
      </w:r>
      <w:proofErr w:type="gramStart"/>
      <w:r w:rsidRPr="00452F75">
        <w:rPr>
          <w:color w:val="000000" w:themeColor="text1"/>
          <w:szCs w:val="24"/>
          <w:lang w:eastAsia="zh-CN"/>
        </w:rPr>
        <w:t>domain</w:t>
      </w:r>
      <w:proofErr w:type="gramEnd"/>
    </w:p>
    <w:p w14:paraId="7EA6868D" w14:textId="77777777" w:rsidR="00F3271B" w:rsidRDefault="00F3271B" w:rsidP="00F3271B">
      <w:pPr>
        <w:rPr>
          <w:lang w:val="en-GB"/>
        </w:rPr>
      </w:pPr>
      <w:r>
        <w:rPr>
          <w:b/>
          <w:color w:val="000000" w:themeColor="text1"/>
          <w:u w:val="single"/>
          <w:lang w:eastAsia="ko-KR"/>
        </w:rPr>
        <w:t>Priority of MUSIM against SMTC for L3/ L1 measurement (2-4-2)</w:t>
      </w:r>
    </w:p>
    <w:p w14:paraId="5584CA54" w14:textId="77777777" w:rsidR="00F3271B" w:rsidRPr="00452F75" w:rsidRDefault="00F3271B" w:rsidP="00F3271B">
      <w:pPr>
        <w:pStyle w:val="ListParagraph"/>
        <w:numPr>
          <w:ilvl w:val="0"/>
          <w:numId w:val="32"/>
        </w:numPr>
        <w:rPr>
          <w:rFonts w:eastAsiaTheme="minorEastAsia"/>
          <w:i/>
          <w:color w:val="000000" w:themeColor="text1"/>
          <w:lang w:eastAsia="zh-CN"/>
        </w:rPr>
      </w:pPr>
      <w:r w:rsidRPr="00452F75">
        <w:rPr>
          <w:rFonts w:eastAsia="SimSun"/>
          <w:color w:val="000000" w:themeColor="text1"/>
          <w:szCs w:val="24"/>
          <w:lang w:eastAsia="zh-CN"/>
        </w:rPr>
        <w:t>MUSIM gaps have higher priority when colliding with SMTC/SSB for L3/L1 measurement.</w:t>
      </w:r>
    </w:p>
    <w:p w14:paraId="6252E323" w14:textId="77777777" w:rsidR="00F3271B" w:rsidRDefault="00F3271B" w:rsidP="00F3271B">
      <w:pPr>
        <w:rPr>
          <w:lang w:val="en-GB"/>
        </w:rPr>
      </w:pPr>
    </w:p>
    <w:p w14:paraId="233C43EE" w14:textId="4E07E6A0" w:rsidR="00AE21C5" w:rsidRDefault="00AE21C5" w:rsidP="00AE21C5">
      <w:r>
        <w:t>In the RAN4#107 meeting following agreements were reached [1]:</w:t>
      </w:r>
    </w:p>
    <w:p w14:paraId="6BC22DBD" w14:textId="1E8BD7CB" w:rsidR="00AE21C5" w:rsidRDefault="00E0351B" w:rsidP="00F3271B">
      <w:pPr>
        <w:rPr>
          <w:b/>
          <w:bCs/>
          <w:color w:val="000000"/>
          <w:szCs w:val="20"/>
          <w:u w:val="single"/>
        </w:rPr>
      </w:pPr>
      <w:r>
        <w:rPr>
          <w:b/>
          <w:bCs/>
          <w:color w:val="000000"/>
          <w:szCs w:val="20"/>
          <w:u w:val="single"/>
        </w:rPr>
        <w:t>Solutions for collision between different MUSIM gaps (2-2-2)</w:t>
      </w:r>
    </w:p>
    <w:p w14:paraId="3922E7F5" w14:textId="77777777" w:rsidR="00522C55" w:rsidRPr="00522C55" w:rsidRDefault="00522C55" w:rsidP="00522C55">
      <w:pPr>
        <w:numPr>
          <w:ilvl w:val="0"/>
          <w:numId w:val="33"/>
        </w:numPr>
        <w:spacing w:after="120" w:line="240" w:lineRule="auto"/>
        <w:textAlignment w:val="center"/>
        <w:rPr>
          <w:rFonts w:ascii="Calibri" w:eastAsia="Times New Roman" w:hAnsi="Calibri" w:cs="Calibri"/>
          <w:sz w:val="22"/>
          <w:lang w:val="en-GB" w:eastAsia="en-GB"/>
        </w:rPr>
      </w:pPr>
      <w:r w:rsidRPr="00522C55">
        <w:rPr>
          <w:rFonts w:eastAsia="Times New Roman" w:cs="Times New Roman"/>
          <w:color w:val="000000"/>
          <w:szCs w:val="20"/>
          <w:lang w:val="en-GB" w:eastAsia="en-GB"/>
        </w:rPr>
        <w:t xml:space="preserve">Define two solutions for collision handling between different MUSIM </w:t>
      </w:r>
      <w:proofErr w:type="gramStart"/>
      <w:r w:rsidRPr="00522C55">
        <w:rPr>
          <w:rFonts w:eastAsia="Times New Roman" w:cs="Times New Roman"/>
          <w:color w:val="000000"/>
          <w:szCs w:val="20"/>
          <w:lang w:val="en-GB" w:eastAsia="en-GB"/>
        </w:rPr>
        <w:t>gaps</w:t>
      </w:r>
      <w:proofErr w:type="gramEnd"/>
    </w:p>
    <w:p w14:paraId="0B2964C5" w14:textId="77777777" w:rsidR="00522C55" w:rsidRPr="00522C55" w:rsidRDefault="00522C55" w:rsidP="00522C55">
      <w:pPr>
        <w:numPr>
          <w:ilvl w:val="1"/>
          <w:numId w:val="33"/>
        </w:numPr>
        <w:spacing w:after="120" w:line="240" w:lineRule="auto"/>
        <w:textAlignment w:val="center"/>
        <w:rPr>
          <w:rFonts w:ascii="Calibri" w:eastAsia="Times New Roman" w:hAnsi="Calibri" w:cs="Calibri"/>
          <w:sz w:val="22"/>
          <w:lang w:val="en-GB" w:eastAsia="en-GB"/>
        </w:rPr>
      </w:pPr>
      <w:r w:rsidRPr="00522C55">
        <w:rPr>
          <w:rFonts w:eastAsia="Times New Roman" w:cs="Times New Roman"/>
          <w:color w:val="000000"/>
          <w:szCs w:val="20"/>
          <w:lang w:val="en-GB" w:eastAsia="en-GB"/>
        </w:rPr>
        <w:t>1) Priority based solution (i.e., network controls the MUSIM gaps priority)</w:t>
      </w:r>
    </w:p>
    <w:p w14:paraId="4E0B86F9" w14:textId="77777777" w:rsidR="00522C55" w:rsidRPr="00522C55" w:rsidRDefault="00522C55" w:rsidP="00522C55">
      <w:pPr>
        <w:numPr>
          <w:ilvl w:val="1"/>
          <w:numId w:val="33"/>
        </w:numPr>
        <w:spacing w:after="120" w:line="240" w:lineRule="auto"/>
        <w:textAlignment w:val="center"/>
        <w:rPr>
          <w:rFonts w:ascii="Calibri" w:eastAsia="Times New Roman" w:hAnsi="Calibri" w:cs="Calibri"/>
          <w:sz w:val="22"/>
          <w:lang w:val="en-GB" w:eastAsia="en-GB"/>
        </w:rPr>
      </w:pPr>
      <w:r w:rsidRPr="00522C55">
        <w:rPr>
          <w:rFonts w:eastAsia="Times New Roman" w:cs="Times New Roman"/>
          <w:color w:val="000000"/>
          <w:szCs w:val="20"/>
          <w:lang w:val="en-GB" w:eastAsia="en-GB"/>
        </w:rPr>
        <w:t>2) “Keep” solution (i.e., keep all collided MUSIM gaps)</w:t>
      </w:r>
    </w:p>
    <w:p w14:paraId="2B45DB25" w14:textId="77777777" w:rsidR="00522C55" w:rsidRPr="00522C55" w:rsidRDefault="00522C55" w:rsidP="00522C55">
      <w:pPr>
        <w:numPr>
          <w:ilvl w:val="0"/>
          <w:numId w:val="33"/>
        </w:numPr>
        <w:spacing w:after="120" w:line="240" w:lineRule="auto"/>
        <w:textAlignment w:val="center"/>
        <w:rPr>
          <w:rFonts w:ascii="Calibri" w:eastAsia="Times New Roman" w:hAnsi="Calibri" w:cs="Calibri"/>
          <w:sz w:val="22"/>
          <w:lang w:val="en-GB" w:eastAsia="en-GB"/>
        </w:rPr>
      </w:pPr>
      <w:r w:rsidRPr="00522C55">
        <w:rPr>
          <w:rFonts w:eastAsia="Times New Roman" w:cs="Times New Roman"/>
          <w:color w:val="000000"/>
          <w:szCs w:val="20"/>
          <w:lang w:val="en-GB" w:eastAsia="en-GB"/>
        </w:rPr>
        <w:t xml:space="preserve">FFS on the mechanism to select and/or switch between the </w:t>
      </w:r>
      <w:proofErr w:type="gramStart"/>
      <w:r w:rsidRPr="00522C55">
        <w:rPr>
          <w:rFonts w:eastAsia="Times New Roman" w:cs="Times New Roman"/>
          <w:color w:val="000000"/>
          <w:szCs w:val="20"/>
          <w:lang w:val="en-GB" w:eastAsia="en-GB"/>
        </w:rPr>
        <w:t>solutions</w:t>
      </w:r>
      <w:proofErr w:type="gramEnd"/>
    </w:p>
    <w:p w14:paraId="06F6BF4F" w14:textId="4D19F4A8" w:rsidR="00E0351B" w:rsidRDefault="00B04AE0" w:rsidP="00F3271B">
      <w:pPr>
        <w:rPr>
          <w:b/>
          <w:bCs/>
          <w:color w:val="000000"/>
          <w:szCs w:val="20"/>
          <w:u w:val="single"/>
        </w:rPr>
      </w:pPr>
      <w:r>
        <w:rPr>
          <w:b/>
          <w:bCs/>
          <w:color w:val="000000"/>
          <w:szCs w:val="20"/>
          <w:u w:val="single"/>
        </w:rPr>
        <w:t>Conditions when “keep solution” is used</w:t>
      </w:r>
      <w:r w:rsidR="007B0CE3">
        <w:rPr>
          <w:b/>
          <w:bCs/>
          <w:color w:val="000000"/>
          <w:szCs w:val="20"/>
          <w:u w:val="single"/>
        </w:rPr>
        <w:t xml:space="preserve"> (2-2-2-1)</w:t>
      </w:r>
    </w:p>
    <w:p w14:paraId="48E9168E" w14:textId="77777777" w:rsidR="00E9251F" w:rsidRPr="00E9251F" w:rsidRDefault="00E9251F" w:rsidP="00E9251F">
      <w:pPr>
        <w:pStyle w:val="NormalWeb"/>
        <w:spacing w:before="0" w:beforeAutospacing="0" w:after="180" w:afterAutospacing="0"/>
        <w:ind w:left="540"/>
        <w:rPr>
          <w:color w:val="000000"/>
          <w:sz w:val="20"/>
          <w:szCs w:val="20"/>
          <w:lang w:val="en-US"/>
        </w:rPr>
      </w:pPr>
      <w:r w:rsidRPr="00E9251F">
        <w:rPr>
          <w:color w:val="000000"/>
          <w:sz w:val="20"/>
          <w:szCs w:val="20"/>
          <w:lang w:val="en-US"/>
        </w:rPr>
        <w:t>Focus on option 1 and option 2:</w:t>
      </w:r>
    </w:p>
    <w:p w14:paraId="31131922" w14:textId="77777777" w:rsidR="00E9251F" w:rsidRPr="00E9251F" w:rsidRDefault="00E9251F" w:rsidP="00E9251F">
      <w:pPr>
        <w:pStyle w:val="NormalWeb"/>
        <w:spacing w:before="0" w:beforeAutospacing="0" w:after="180" w:afterAutospacing="0"/>
        <w:ind w:left="540"/>
        <w:rPr>
          <w:color w:val="000000"/>
          <w:sz w:val="20"/>
          <w:szCs w:val="20"/>
        </w:rPr>
      </w:pPr>
      <w:r w:rsidRPr="00E9251F">
        <w:rPr>
          <w:color w:val="000000"/>
          <w:sz w:val="20"/>
          <w:szCs w:val="20"/>
          <w:lang w:val="en-US"/>
        </w:rPr>
        <w:t xml:space="preserve">Option 1: </w:t>
      </w:r>
      <w:r w:rsidRPr="00E9251F">
        <w:rPr>
          <w:color w:val="000000"/>
          <w:sz w:val="20"/>
          <w:szCs w:val="20"/>
        </w:rPr>
        <w:t xml:space="preserve">Use priority information when UE requests MUSIM gaps to indicate when “keep solution” is used, details are </w:t>
      </w:r>
      <w:proofErr w:type="gramStart"/>
      <w:r w:rsidRPr="00E9251F">
        <w:rPr>
          <w:color w:val="000000"/>
          <w:sz w:val="20"/>
          <w:szCs w:val="20"/>
        </w:rPr>
        <w:t>FFS</w:t>
      </w:r>
      <w:proofErr w:type="gramEnd"/>
    </w:p>
    <w:p w14:paraId="44B7F522" w14:textId="77777777" w:rsidR="00E9251F" w:rsidRPr="00E9251F" w:rsidRDefault="00E9251F" w:rsidP="00E9251F">
      <w:pPr>
        <w:pStyle w:val="NormalWeb"/>
        <w:spacing w:before="0" w:beforeAutospacing="0" w:after="180" w:afterAutospacing="0"/>
        <w:ind w:left="540"/>
        <w:rPr>
          <w:color w:val="000000"/>
          <w:sz w:val="20"/>
          <w:szCs w:val="20"/>
        </w:rPr>
      </w:pPr>
      <w:r w:rsidRPr="00E9251F">
        <w:rPr>
          <w:color w:val="000000"/>
          <w:sz w:val="20"/>
          <w:szCs w:val="20"/>
          <w:lang w:val="en-US"/>
        </w:rPr>
        <w:t xml:space="preserve">Option 2: </w:t>
      </w:r>
      <w:r w:rsidRPr="00E9251F">
        <w:rPr>
          <w:color w:val="000000"/>
          <w:sz w:val="20"/>
          <w:szCs w:val="20"/>
        </w:rPr>
        <w:t xml:space="preserve">Use explicit signalling to indicate when “keep solution” is used, details are </w:t>
      </w:r>
      <w:proofErr w:type="gramStart"/>
      <w:r w:rsidRPr="00E9251F">
        <w:rPr>
          <w:color w:val="000000"/>
          <w:sz w:val="20"/>
          <w:szCs w:val="20"/>
        </w:rPr>
        <w:t>FFS</w:t>
      </w:r>
      <w:proofErr w:type="gramEnd"/>
    </w:p>
    <w:p w14:paraId="6043F3A3" w14:textId="77777777" w:rsidR="00E9251F" w:rsidRPr="00E9251F" w:rsidRDefault="00E9251F" w:rsidP="00E9251F">
      <w:pPr>
        <w:pStyle w:val="NormalWeb"/>
        <w:spacing w:before="0" w:beforeAutospacing="0" w:after="180" w:afterAutospacing="0"/>
        <w:ind w:left="540"/>
        <w:rPr>
          <w:color w:val="000000"/>
          <w:sz w:val="20"/>
          <w:szCs w:val="20"/>
        </w:rPr>
      </w:pPr>
      <w:r w:rsidRPr="00E9251F">
        <w:rPr>
          <w:color w:val="000000"/>
          <w:sz w:val="20"/>
          <w:szCs w:val="20"/>
        </w:rPr>
        <w:t xml:space="preserve">Other solutions are not </w:t>
      </w:r>
      <w:proofErr w:type="gramStart"/>
      <w:r w:rsidRPr="00E9251F">
        <w:rPr>
          <w:color w:val="000000"/>
          <w:sz w:val="20"/>
          <w:szCs w:val="20"/>
        </w:rPr>
        <w:t>precluded</w:t>
      </w:r>
      <w:proofErr w:type="gramEnd"/>
    </w:p>
    <w:p w14:paraId="5E88FA9A" w14:textId="0E51A60B" w:rsidR="007B0CE3" w:rsidRDefault="003B0C27" w:rsidP="00F3271B">
      <w:pPr>
        <w:rPr>
          <w:b/>
          <w:bCs/>
          <w:color w:val="000000"/>
          <w:szCs w:val="20"/>
          <w:u w:val="single"/>
        </w:rPr>
      </w:pPr>
      <w:r>
        <w:rPr>
          <w:b/>
          <w:bCs/>
          <w:color w:val="000000"/>
          <w:szCs w:val="20"/>
          <w:u w:val="single"/>
        </w:rPr>
        <w:t xml:space="preserve">Collision between SMTC and MUSIM gaps for handover and </w:t>
      </w:r>
      <w:proofErr w:type="spellStart"/>
      <w:r>
        <w:rPr>
          <w:b/>
          <w:bCs/>
          <w:color w:val="000000"/>
          <w:szCs w:val="20"/>
          <w:u w:val="single"/>
        </w:rPr>
        <w:t>Scell</w:t>
      </w:r>
      <w:proofErr w:type="spellEnd"/>
      <w:r>
        <w:rPr>
          <w:b/>
          <w:bCs/>
          <w:color w:val="000000"/>
          <w:szCs w:val="20"/>
          <w:u w:val="single"/>
        </w:rPr>
        <w:t xml:space="preserve"> activation (2-4-3)</w:t>
      </w:r>
    </w:p>
    <w:p w14:paraId="2F07F65D" w14:textId="77777777" w:rsidR="00BD55A7" w:rsidRPr="00BD55A7" w:rsidRDefault="00BD55A7" w:rsidP="00BD55A7">
      <w:pPr>
        <w:numPr>
          <w:ilvl w:val="0"/>
          <w:numId w:val="34"/>
        </w:numPr>
        <w:spacing w:after="120" w:line="240" w:lineRule="auto"/>
        <w:textAlignment w:val="center"/>
        <w:rPr>
          <w:rFonts w:ascii="Calibri" w:eastAsia="Times New Roman" w:hAnsi="Calibri" w:cs="Calibri"/>
          <w:sz w:val="22"/>
          <w:lang w:val="en-GB" w:eastAsia="en-GB"/>
        </w:rPr>
      </w:pPr>
      <w:r w:rsidRPr="00BD55A7">
        <w:rPr>
          <w:rFonts w:eastAsia="Times New Roman" w:cs="Times New Roman"/>
          <w:color w:val="000000"/>
          <w:szCs w:val="20"/>
          <w:lang w:val="en-GB" w:eastAsia="en-GB"/>
        </w:rPr>
        <w:t xml:space="preserve">When MUSIM gaps are configured, UE is still required to meet </w:t>
      </w:r>
      <w:proofErr w:type="spellStart"/>
      <w:r w:rsidRPr="00BD55A7">
        <w:rPr>
          <w:rFonts w:eastAsia="Times New Roman" w:cs="Times New Roman"/>
          <w:color w:val="000000"/>
          <w:szCs w:val="20"/>
          <w:lang w:val="en-GB" w:eastAsia="en-GB"/>
        </w:rPr>
        <w:t>Scell</w:t>
      </w:r>
      <w:proofErr w:type="spellEnd"/>
      <w:r w:rsidRPr="00BD55A7">
        <w:rPr>
          <w:rFonts w:eastAsia="Times New Roman" w:cs="Times New Roman"/>
          <w:color w:val="000000"/>
          <w:szCs w:val="20"/>
          <w:lang w:val="en-GB" w:eastAsia="en-GB"/>
        </w:rPr>
        <w:t xml:space="preserve"> activation RRM requirements for NW-A. FFS whether to capture this conclusion in the specifications.</w:t>
      </w:r>
    </w:p>
    <w:p w14:paraId="5F831CAF" w14:textId="77777777" w:rsidR="00BD55A7" w:rsidRPr="00BD55A7" w:rsidRDefault="00BD55A7" w:rsidP="00BD55A7">
      <w:pPr>
        <w:numPr>
          <w:ilvl w:val="1"/>
          <w:numId w:val="34"/>
        </w:numPr>
        <w:spacing w:after="120" w:line="240" w:lineRule="auto"/>
        <w:textAlignment w:val="center"/>
        <w:rPr>
          <w:rFonts w:ascii="Calibri" w:eastAsia="Times New Roman" w:hAnsi="Calibri" w:cs="Calibri"/>
          <w:sz w:val="22"/>
          <w:lang w:val="en-GB" w:eastAsia="en-GB"/>
        </w:rPr>
      </w:pPr>
      <w:r w:rsidRPr="00BD55A7">
        <w:rPr>
          <w:rFonts w:eastAsia="Times New Roman" w:cs="Times New Roman"/>
          <w:color w:val="000000"/>
          <w:szCs w:val="20"/>
          <w:lang w:val="en-GB" w:eastAsia="en-GB"/>
        </w:rPr>
        <w:t xml:space="preserve">No test case will be defined to verify this </w:t>
      </w:r>
      <w:proofErr w:type="gramStart"/>
      <w:r w:rsidRPr="00BD55A7">
        <w:rPr>
          <w:rFonts w:eastAsia="Times New Roman" w:cs="Times New Roman"/>
          <w:color w:val="000000"/>
          <w:szCs w:val="20"/>
          <w:lang w:val="en-GB" w:eastAsia="en-GB"/>
        </w:rPr>
        <w:t>case</w:t>
      </w:r>
      <w:proofErr w:type="gramEnd"/>
    </w:p>
    <w:p w14:paraId="43F049AE" w14:textId="77777777" w:rsidR="00BD55A7" w:rsidRPr="00BD55A7" w:rsidRDefault="00BD55A7" w:rsidP="00BD55A7">
      <w:pPr>
        <w:numPr>
          <w:ilvl w:val="0"/>
          <w:numId w:val="34"/>
        </w:numPr>
        <w:spacing w:after="120" w:line="240" w:lineRule="auto"/>
        <w:textAlignment w:val="center"/>
        <w:rPr>
          <w:rFonts w:ascii="Calibri" w:eastAsia="Times New Roman" w:hAnsi="Calibri" w:cs="Calibri"/>
          <w:sz w:val="22"/>
          <w:lang w:val="en-GB" w:eastAsia="en-GB"/>
        </w:rPr>
      </w:pPr>
      <w:r w:rsidRPr="00BD55A7">
        <w:rPr>
          <w:rFonts w:eastAsia="Times New Roman" w:cs="Times New Roman"/>
          <w:color w:val="000000"/>
          <w:szCs w:val="20"/>
          <w:lang w:val="en-GB" w:eastAsia="en-GB"/>
        </w:rPr>
        <w:t xml:space="preserve">FFS whether the agreement applies for </w:t>
      </w:r>
      <w:proofErr w:type="gramStart"/>
      <w:r w:rsidRPr="00BD55A7">
        <w:rPr>
          <w:rFonts w:eastAsia="Times New Roman" w:cs="Times New Roman"/>
          <w:color w:val="000000"/>
          <w:szCs w:val="20"/>
          <w:lang w:val="en-GB" w:eastAsia="en-GB"/>
        </w:rPr>
        <w:t>handover</w:t>
      </w:r>
      <w:proofErr w:type="gramEnd"/>
    </w:p>
    <w:p w14:paraId="6EB09016" w14:textId="77777777" w:rsidR="003B0C27" w:rsidRDefault="003B0C27" w:rsidP="00F3271B">
      <w:pPr>
        <w:rPr>
          <w:lang w:val="en-GB"/>
        </w:rPr>
      </w:pPr>
    </w:p>
    <w:p w14:paraId="20E0A1C3" w14:textId="38AACD90" w:rsidR="00F3271B" w:rsidRDefault="00F3271B" w:rsidP="00F3271B">
      <w:pPr>
        <w:rPr>
          <w:lang w:val="en-GB"/>
        </w:rPr>
      </w:pPr>
      <w:r>
        <w:rPr>
          <w:lang w:val="en-GB"/>
        </w:rPr>
        <w:lastRenderedPageBreak/>
        <w:t xml:space="preserve">However, although several agreements were reached, </w:t>
      </w:r>
      <w:proofErr w:type="gramStart"/>
      <w:r>
        <w:rPr>
          <w:lang w:val="en-GB"/>
        </w:rPr>
        <w:t>a number of</w:t>
      </w:r>
      <w:proofErr w:type="gramEnd"/>
      <w:r>
        <w:rPr>
          <w:lang w:val="en-GB"/>
        </w:rPr>
        <w:t xml:space="preserve"> issues still remains open. </w:t>
      </w:r>
      <w:r w:rsidR="00AD5A71">
        <w:rPr>
          <w:lang w:val="en-GB"/>
        </w:rPr>
        <w:t>In the following we continue the discussion on the open issue including the open issue which are not fully closed.</w:t>
      </w:r>
    </w:p>
    <w:p w14:paraId="5B5EE4DF" w14:textId="77777777" w:rsidR="00F3271B" w:rsidRDefault="00F3271B" w:rsidP="00300956"/>
    <w:p w14:paraId="43F151F3" w14:textId="3CD0C470" w:rsidR="00F3271B" w:rsidRDefault="008E2161" w:rsidP="008E2161">
      <w:pPr>
        <w:pStyle w:val="RAN4H2"/>
      </w:pPr>
      <w:r w:rsidRPr="00731A9A">
        <w:t>MUSIM gap priority configuration</w:t>
      </w:r>
    </w:p>
    <w:p w14:paraId="1BF26523" w14:textId="31F83F65" w:rsidR="00AD5A71" w:rsidRDefault="00AC3291" w:rsidP="00AC3291">
      <w:pPr>
        <w:pStyle w:val="RAN4H3"/>
      </w:pPr>
      <w:r>
        <w:rPr>
          <w:lang w:eastAsia="ko-KR"/>
        </w:rPr>
        <w:t>Constraints on MUSIM gap priority configuration from NW A</w:t>
      </w:r>
    </w:p>
    <w:p w14:paraId="5E69BDD0" w14:textId="57CD314A" w:rsidR="00AD5A71" w:rsidRDefault="00567882" w:rsidP="00300956">
      <w:r>
        <w:t>107 section 2.2.3</w:t>
      </w:r>
    </w:p>
    <w:p w14:paraId="31720D58" w14:textId="77777777" w:rsidR="0014411D" w:rsidRDefault="0014411D" w:rsidP="0014411D">
      <w:r>
        <w:t>Several proposals were discussed of which some have somehow been addressed by the agreements made in last meeting.</w:t>
      </w:r>
    </w:p>
    <w:p w14:paraId="21F9E8C8" w14:textId="77777777" w:rsidR="00592321" w:rsidRDefault="00592321" w:rsidP="00592321">
      <w:pPr>
        <w:pStyle w:val="ListParagraph"/>
        <w:numPr>
          <w:ilvl w:val="0"/>
          <w:numId w:val="35"/>
        </w:numPr>
        <w:spacing w:after="120" w:line="240" w:lineRule="auto"/>
        <w:contextualSpacing w:val="0"/>
        <w:rPr>
          <w:rFonts w:eastAsia="SimSun"/>
          <w:color w:val="000000" w:themeColor="text1"/>
          <w:szCs w:val="24"/>
          <w:lang w:eastAsia="zh-CN"/>
        </w:rPr>
      </w:pPr>
      <w:r>
        <w:rPr>
          <w:rFonts w:eastAsia="SimSun"/>
          <w:color w:val="000000" w:themeColor="text1"/>
          <w:szCs w:val="24"/>
          <w:lang w:eastAsia="zh-CN"/>
        </w:rPr>
        <w:t>Proposals</w:t>
      </w:r>
    </w:p>
    <w:p w14:paraId="0B63F9D4" w14:textId="77777777" w:rsidR="00592321" w:rsidRDefault="00592321" w:rsidP="00592321">
      <w:pPr>
        <w:pStyle w:val="ListParagraph"/>
        <w:numPr>
          <w:ilvl w:val="1"/>
          <w:numId w:val="35"/>
        </w:numPr>
        <w:spacing w:after="120" w:line="240" w:lineRule="auto"/>
        <w:contextualSpacing w:val="0"/>
        <w:rPr>
          <w:rFonts w:eastAsia="SimSun"/>
          <w:color w:val="000000" w:themeColor="text1"/>
          <w:szCs w:val="24"/>
          <w:lang w:eastAsia="zh-CN"/>
        </w:rPr>
      </w:pPr>
      <w:r>
        <w:rPr>
          <w:rFonts w:eastAsia="SimSun"/>
          <w:color w:val="000000" w:themeColor="text1"/>
          <w:szCs w:val="24"/>
          <w:lang w:eastAsia="zh-CN"/>
        </w:rPr>
        <w:t>P1: NW A maintains the same relative priorities requested by the UE; The configured priority level may or may not be the same as that requested by UE. (</w:t>
      </w:r>
      <w:proofErr w:type="gramStart"/>
      <w:r>
        <w:rPr>
          <w:rFonts w:eastAsia="SimSun"/>
          <w:color w:val="000000" w:themeColor="text1"/>
          <w:szCs w:val="24"/>
          <w:lang w:eastAsia="zh-CN"/>
        </w:rPr>
        <w:t>vivo</w:t>
      </w:r>
      <w:proofErr w:type="gramEnd"/>
      <w:r>
        <w:rPr>
          <w:rFonts w:eastAsia="SimSun"/>
          <w:color w:val="000000" w:themeColor="text1"/>
          <w:szCs w:val="24"/>
          <w:lang w:eastAsia="zh-CN"/>
        </w:rPr>
        <w:t xml:space="preserve"> Apple </w:t>
      </w:r>
      <w:proofErr w:type="spellStart"/>
      <w:r>
        <w:rPr>
          <w:rFonts w:eastAsia="SimSun"/>
          <w:color w:val="000000" w:themeColor="text1"/>
          <w:szCs w:val="24"/>
          <w:lang w:eastAsia="zh-CN"/>
        </w:rPr>
        <w:t>xiaomi</w:t>
      </w:r>
      <w:proofErr w:type="spellEnd"/>
      <w:r>
        <w:rPr>
          <w:rFonts w:eastAsia="SimSun"/>
          <w:color w:val="000000" w:themeColor="text1"/>
          <w:szCs w:val="24"/>
          <w:lang w:eastAsia="zh-CN"/>
        </w:rPr>
        <w:t xml:space="preserve"> Huawei Nokia Qualcomm MTK)</w:t>
      </w:r>
    </w:p>
    <w:p w14:paraId="15740433" w14:textId="77777777" w:rsidR="00592321" w:rsidRDefault="00592321" w:rsidP="00592321">
      <w:pPr>
        <w:pStyle w:val="ListParagraph"/>
        <w:numPr>
          <w:ilvl w:val="2"/>
          <w:numId w:val="35"/>
        </w:numPr>
        <w:spacing w:after="120" w:line="240" w:lineRule="auto"/>
        <w:contextualSpacing w:val="0"/>
        <w:jc w:val="both"/>
        <w:rPr>
          <w:rFonts w:eastAsia="SimSun"/>
          <w:color w:val="000000" w:themeColor="text1"/>
          <w:szCs w:val="24"/>
          <w:lang w:eastAsia="zh-CN"/>
        </w:rPr>
      </w:pPr>
      <w:r>
        <w:rPr>
          <w:rFonts w:eastAsia="SimSun"/>
          <w:color w:val="000000" w:themeColor="text1"/>
          <w:szCs w:val="24"/>
          <w:lang w:eastAsia="zh-CN"/>
        </w:rPr>
        <w:t xml:space="preserve">P1-a: </w:t>
      </w:r>
      <w:r w:rsidRPr="003A1B7A">
        <w:rPr>
          <w:rFonts w:eastAsia="SimSun"/>
          <w:color w:val="000000" w:themeColor="text1"/>
          <w:szCs w:val="24"/>
          <w:lang w:eastAsia="zh-CN"/>
        </w:rPr>
        <w:t>NW A will keep the same relative priority order indicated by a UE however when one or multiple or all MUSIM gap’s MGRP less than a threshold, NW A will not keep the relative order for those MUSIM gaps or all MUSIM gaps</w:t>
      </w:r>
      <w:r>
        <w:rPr>
          <w:rFonts w:eastAsia="SimSun"/>
          <w:color w:val="000000" w:themeColor="text1"/>
          <w:szCs w:val="24"/>
          <w:lang w:eastAsia="zh-CN"/>
        </w:rPr>
        <w:t xml:space="preserve"> (vivo)</w:t>
      </w:r>
    </w:p>
    <w:p w14:paraId="1ED1C543" w14:textId="77777777" w:rsidR="00592321" w:rsidRDefault="00592321" w:rsidP="00592321">
      <w:pPr>
        <w:pStyle w:val="ListParagraph"/>
        <w:numPr>
          <w:ilvl w:val="1"/>
          <w:numId w:val="35"/>
        </w:numPr>
        <w:spacing w:after="120" w:line="240" w:lineRule="auto"/>
        <w:contextualSpacing w:val="0"/>
        <w:rPr>
          <w:rFonts w:eastAsia="SimSun"/>
          <w:color w:val="000000" w:themeColor="text1"/>
          <w:szCs w:val="24"/>
          <w:lang w:eastAsia="zh-CN"/>
        </w:rPr>
      </w:pPr>
      <w:r>
        <w:rPr>
          <w:rFonts w:eastAsia="SimSun"/>
          <w:color w:val="000000" w:themeColor="text1"/>
          <w:szCs w:val="24"/>
          <w:lang w:eastAsia="zh-CN"/>
        </w:rPr>
        <w:t>P2: When MUSIM gaps with equal priority is allowed, if UE requests two MUSIM gaps with the same priority X and if the network configures both gaps, then both gaps must be assigned a common priority X’. X’ may or may not be equal to X. (oppo Qualcomm)</w:t>
      </w:r>
    </w:p>
    <w:p w14:paraId="70895FAC" w14:textId="77777777" w:rsidR="00592321" w:rsidRDefault="00592321" w:rsidP="00592321">
      <w:pPr>
        <w:pStyle w:val="ListParagraph"/>
        <w:numPr>
          <w:ilvl w:val="1"/>
          <w:numId w:val="35"/>
        </w:numPr>
        <w:spacing w:after="120" w:line="240" w:lineRule="auto"/>
        <w:contextualSpacing w:val="0"/>
        <w:rPr>
          <w:rFonts w:eastAsia="SimSun"/>
          <w:color w:val="000000" w:themeColor="text1"/>
          <w:szCs w:val="24"/>
          <w:lang w:eastAsia="zh-CN"/>
        </w:rPr>
      </w:pPr>
      <w:r w:rsidRPr="00681E49">
        <w:rPr>
          <w:rFonts w:eastAsia="SimSun"/>
          <w:color w:val="000000" w:themeColor="text1"/>
          <w:szCs w:val="24"/>
          <w:lang w:eastAsia="zh-CN"/>
        </w:rPr>
        <w:t xml:space="preserve">P3: If network A cannot </w:t>
      </w:r>
      <w:r>
        <w:rPr>
          <w:rFonts w:eastAsia="SimSun"/>
          <w:color w:val="000000" w:themeColor="text1"/>
          <w:szCs w:val="24"/>
          <w:lang w:eastAsia="zh-CN"/>
        </w:rPr>
        <w:t xml:space="preserve">fulfill the priority configuration </w:t>
      </w:r>
      <w:r w:rsidRPr="00681E49">
        <w:rPr>
          <w:rFonts w:eastAsia="SimSun"/>
          <w:color w:val="000000" w:themeColor="text1"/>
          <w:szCs w:val="24"/>
          <w:lang w:eastAsia="zh-CN"/>
        </w:rPr>
        <w:t xml:space="preserve">requested </w:t>
      </w:r>
      <w:r>
        <w:rPr>
          <w:rFonts w:eastAsia="SimSun"/>
          <w:color w:val="000000" w:themeColor="text1"/>
          <w:szCs w:val="24"/>
          <w:lang w:eastAsia="zh-CN"/>
        </w:rPr>
        <w:t xml:space="preserve">by UE for </w:t>
      </w:r>
      <w:r w:rsidRPr="00681E49">
        <w:rPr>
          <w:rFonts w:eastAsia="SimSun"/>
          <w:color w:val="000000" w:themeColor="text1"/>
          <w:szCs w:val="24"/>
          <w:lang w:eastAsia="zh-CN"/>
        </w:rPr>
        <w:t>MUSIM gaps, it may choose not to configure one or more of the MUSIM gaps. (Qualcomm</w:t>
      </w:r>
      <w:r>
        <w:rPr>
          <w:rFonts w:eastAsia="SimSun"/>
          <w:color w:val="000000" w:themeColor="text1"/>
          <w:szCs w:val="24"/>
          <w:lang w:eastAsia="zh-CN"/>
        </w:rPr>
        <w:t xml:space="preserve"> Nokia</w:t>
      </w:r>
      <w:r w:rsidRPr="00681E49">
        <w:rPr>
          <w:rFonts w:eastAsia="SimSun"/>
          <w:color w:val="000000" w:themeColor="text1"/>
          <w:szCs w:val="24"/>
          <w:lang w:eastAsia="zh-CN"/>
        </w:rPr>
        <w:t>)</w:t>
      </w:r>
      <w:r>
        <w:rPr>
          <w:rFonts w:eastAsia="SimSun"/>
          <w:color w:val="000000" w:themeColor="text1"/>
          <w:szCs w:val="24"/>
          <w:lang w:eastAsia="zh-CN"/>
        </w:rPr>
        <w:t xml:space="preserve"> </w:t>
      </w:r>
    </w:p>
    <w:p w14:paraId="61283C7F" w14:textId="77777777" w:rsidR="00592321" w:rsidRPr="007B6D2D" w:rsidRDefault="00592321" w:rsidP="00592321">
      <w:pPr>
        <w:pStyle w:val="ListParagraph"/>
        <w:numPr>
          <w:ilvl w:val="1"/>
          <w:numId w:val="35"/>
        </w:numPr>
        <w:spacing w:after="120" w:line="240" w:lineRule="auto"/>
        <w:contextualSpacing w:val="0"/>
        <w:rPr>
          <w:rFonts w:eastAsia="SimSun"/>
        </w:rPr>
      </w:pPr>
      <w:r w:rsidRPr="00B921DB">
        <w:rPr>
          <w:rFonts w:eastAsia="SimSun"/>
        </w:rPr>
        <w:t>P</w:t>
      </w:r>
      <w:r>
        <w:rPr>
          <w:rFonts w:eastAsia="SimSun"/>
        </w:rPr>
        <w:t>4</w:t>
      </w:r>
      <w:r w:rsidRPr="00B921DB">
        <w:rPr>
          <w:rFonts w:eastAsia="SimSun"/>
        </w:rPr>
        <w:t xml:space="preserve">: </w:t>
      </w:r>
      <w:r w:rsidRPr="00B921DB">
        <w:rPr>
          <w:rFonts w:eastAsia="SimSun" w:hint="eastAsia"/>
        </w:rPr>
        <w:t xml:space="preserve">When </w:t>
      </w:r>
      <w:r w:rsidRPr="00B921DB">
        <w:rPr>
          <w:rFonts w:eastAsia="SimSun" w:hint="eastAsia"/>
          <w:lang w:eastAsia="zh-CN"/>
        </w:rPr>
        <w:t xml:space="preserve">UE </w:t>
      </w:r>
      <w:r w:rsidRPr="00B921DB">
        <w:rPr>
          <w:rFonts w:eastAsia="SimSun" w:hint="eastAsia"/>
        </w:rPr>
        <w:t>requesting MUSIM gap</w:t>
      </w:r>
      <w:r w:rsidRPr="00B921DB">
        <w:rPr>
          <w:rFonts w:eastAsia="SimSun" w:hint="eastAsia"/>
          <w:lang w:eastAsia="zh-CN"/>
        </w:rPr>
        <w:t xml:space="preserve"> priority for all or a subset MUSIM gaps</w:t>
      </w:r>
      <w:r w:rsidRPr="00B921DB">
        <w:rPr>
          <w:rFonts w:eastAsia="SimSun" w:hint="eastAsia"/>
        </w:rPr>
        <w:t xml:space="preserve">, </w:t>
      </w:r>
      <w:r w:rsidRPr="00B921DB">
        <w:rPr>
          <w:rFonts w:eastAsia="SimSun" w:hint="eastAsia"/>
          <w:lang w:eastAsia="zh-CN"/>
        </w:rPr>
        <w:t>the priority levels are different</w:t>
      </w:r>
      <w:r w:rsidRPr="00B921DB">
        <w:rPr>
          <w:rFonts w:eastAsia="SimSun"/>
          <w:lang w:eastAsia="zh-CN"/>
        </w:rPr>
        <w:t xml:space="preserve"> (</w:t>
      </w:r>
      <w:proofErr w:type="spellStart"/>
      <w:r w:rsidRPr="00B921DB">
        <w:rPr>
          <w:rFonts w:eastAsia="SimSun"/>
          <w:lang w:eastAsia="zh-CN"/>
        </w:rPr>
        <w:t>xiaomi</w:t>
      </w:r>
      <w:proofErr w:type="spellEnd"/>
      <w:r>
        <w:rPr>
          <w:rFonts w:eastAsia="SimSun"/>
          <w:lang w:eastAsia="zh-CN"/>
        </w:rPr>
        <w:t xml:space="preserve"> </w:t>
      </w:r>
      <w:r>
        <w:rPr>
          <w:rFonts w:eastAsia="SimSun" w:hint="eastAsia"/>
          <w:lang w:eastAsia="zh-CN"/>
        </w:rPr>
        <w:t>N</w:t>
      </w:r>
      <w:r>
        <w:rPr>
          <w:rFonts w:eastAsia="SimSun"/>
          <w:lang w:eastAsia="zh-CN"/>
        </w:rPr>
        <w:t>okia</w:t>
      </w:r>
      <w:r w:rsidRPr="00B921DB">
        <w:rPr>
          <w:rFonts w:eastAsia="SimSun"/>
          <w:lang w:eastAsia="zh-CN"/>
        </w:rPr>
        <w:t>)</w:t>
      </w:r>
    </w:p>
    <w:p w14:paraId="5FA5CD72" w14:textId="77777777" w:rsidR="00592321" w:rsidRDefault="00592321" w:rsidP="00592321">
      <w:pPr>
        <w:pStyle w:val="ListParagraph"/>
        <w:numPr>
          <w:ilvl w:val="1"/>
          <w:numId w:val="35"/>
        </w:numPr>
        <w:spacing w:after="120" w:line="240" w:lineRule="auto"/>
        <w:contextualSpacing w:val="0"/>
        <w:rPr>
          <w:rFonts w:eastAsia="SimSun"/>
        </w:rPr>
      </w:pPr>
      <w:r w:rsidRPr="00B921DB">
        <w:rPr>
          <w:rFonts w:eastAsia="SimSun"/>
        </w:rPr>
        <w:t>P</w:t>
      </w:r>
      <w:r>
        <w:rPr>
          <w:rFonts w:eastAsia="SimSun"/>
        </w:rPr>
        <w:t>5</w:t>
      </w:r>
      <w:r w:rsidRPr="00B921DB">
        <w:rPr>
          <w:rFonts w:eastAsia="SimSun"/>
        </w:rPr>
        <w:t>: No need to discuss further constraints on MUSIM gap priority configuration for NW A. (CMCC Ericsson)</w:t>
      </w:r>
    </w:p>
    <w:p w14:paraId="76C76B2C" w14:textId="77777777" w:rsidR="00592321" w:rsidRPr="00BB6F06" w:rsidRDefault="00592321" w:rsidP="00592321">
      <w:pPr>
        <w:pStyle w:val="ListParagraph"/>
        <w:numPr>
          <w:ilvl w:val="1"/>
          <w:numId w:val="35"/>
        </w:numPr>
        <w:spacing w:after="120" w:line="240" w:lineRule="auto"/>
        <w:contextualSpacing w:val="0"/>
        <w:jc w:val="both"/>
        <w:rPr>
          <w:rFonts w:eastAsia="SimSun"/>
          <w:color w:val="000000" w:themeColor="text1"/>
          <w:szCs w:val="24"/>
          <w:lang w:eastAsia="zh-CN"/>
        </w:rPr>
      </w:pPr>
      <w:r w:rsidRPr="00BB6F06">
        <w:rPr>
          <w:rFonts w:eastAsia="SimSun" w:hint="eastAsia"/>
          <w:lang w:eastAsia="zh-CN"/>
        </w:rPr>
        <w:t>P</w:t>
      </w:r>
      <w:r w:rsidRPr="00BB6F06">
        <w:rPr>
          <w:rFonts w:eastAsia="SimSun"/>
        </w:rPr>
        <w:t>6: If equal priority is allowed, u</w:t>
      </w:r>
      <w:r w:rsidRPr="00BB6F06">
        <w:rPr>
          <w:rFonts w:eastAsiaTheme="minorEastAsia"/>
          <w:lang w:eastAsia="zh-CN"/>
        </w:rPr>
        <w:t>p two periodic MUSIM gaps can be configured with the same priority and inform such the configuration to RAN2 (oppo)</w:t>
      </w:r>
    </w:p>
    <w:p w14:paraId="163AC374" w14:textId="77777777" w:rsidR="0014411D" w:rsidRDefault="0014411D" w:rsidP="0014411D">
      <w:r>
        <w:t xml:space="preserve">Many proposals seem to assume that priorities may end up being the same. However, RAN4 has no such agreement. We address this also </w:t>
      </w:r>
      <w:r w:rsidRPr="00AE3FCC">
        <w:t>in section 2.2.</w:t>
      </w:r>
    </w:p>
    <w:p w14:paraId="6768EA71" w14:textId="77777777" w:rsidR="0014411D" w:rsidRDefault="0014411D" w:rsidP="0014411D">
      <w:r>
        <w:t>For MUSIM gaps the priority can be indicated by the UE when the UE requests MUSIM gaps. If the network allocates the requested MUSIM gaps, we have at least two scenarios:</w:t>
      </w:r>
    </w:p>
    <w:p w14:paraId="3EF6DED2" w14:textId="2EBE65D4" w:rsidR="0014411D" w:rsidRDefault="0014411D" w:rsidP="0014411D">
      <w:pPr>
        <w:pStyle w:val="ListParagraph"/>
        <w:numPr>
          <w:ilvl w:val="0"/>
          <w:numId w:val="36"/>
        </w:numPr>
      </w:pPr>
      <w:r>
        <w:t xml:space="preserve">UE has indicated </w:t>
      </w:r>
      <w:r w:rsidR="004A01A5">
        <w:t xml:space="preserve">different </w:t>
      </w:r>
      <w:r>
        <w:t xml:space="preserve">priorities for all requested MUSIM </w:t>
      </w:r>
      <w:proofErr w:type="gramStart"/>
      <w:r>
        <w:t>gaps</w:t>
      </w:r>
      <w:proofErr w:type="gramEnd"/>
    </w:p>
    <w:p w14:paraId="1FCEFC1A" w14:textId="77777777" w:rsidR="0014411D" w:rsidRDefault="0014411D" w:rsidP="0014411D">
      <w:pPr>
        <w:pStyle w:val="ListParagraph"/>
        <w:numPr>
          <w:ilvl w:val="0"/>
          <w:numId w:val="36"/>
        </w:numPr>
      </w:pPr>
      <w:r>
        <w:t xml:space="preserve">UE has indicated priority only for some of the requested MUSIM </w:t>
      </w:r>
      <w:proofErr w:type="gramStart"/>
      <w:r>
        <w:t>gaps</w:t>
      </w:r>
      <w:proofErr w:type="gramEnd"/>
    </w:p>
    <w:p w14:paraId="62AA34CE" w14:textId="281AFEA8" w:rsidR="0014411D" w:rsidRDefault="0014411D" w:rsidP="0014411D">
      <w:r>
        <w:t xml:space="preserve">For the first scenario it seems straight forward that the network at least follows the priority order requested by the UE. Hence, the network can select to follow the priority request strictly or the network can select to follow the relative MUSIM gap priority. However, the network should </w:t>
      </w:r>
      <w:r w:rsidR="00F0509D">
        <w:t xml:space="preserve">at least </w:t>
      </w:r>
      <w:r>
        <w:t>follow the relative priority order indicated by the UE.</w:t>
      </w:r>
    </w:p>
    <w:p w14:paraId="36B8A7FD" w14:textId="7C4CD7C0" w:rsidR="0014411D" w:rsidRDefault="0014411D" w:rsidP="0014411D">
      <w:pPr>
        <w:pStyle w:val="RAN4proposal"/>
      </w:pPr>
      <w:bookmarkStart w:id="6" w:name="_Hlk142674556"/>
      <w:r>
        <w:t xml:space="preserve">If network can assign the requested MUSIM gaps, and UE has requested more than 1 MUSIM gap with </w:t>
      </w:r>
      <w:r w:rsidR="00C27546" w:rsidRPr="00DF540A">
        <w:rPr>
          <w:u w:val="single"/>
        </w:rPr>
        <w:t>different</w:t>
      </w:r>
      <w:r w:rsidR="00C27546">
        <w:t xml:space="preserve"> </w:t>
      </w:r>
      <w:r>
        <w:t>priorit</w:t>
      </w:r>
      <w:r w:rsidR="00C27546">
        <w:t>ies</w:t>
      </w:r>
      <w:r>
        <w:t>, the network will follow the MUSIM gap priority, at least according to the relative order of the requested MUSIM gap priorities.</w:t>
      </w:r>
    </w:p>
    <w:bookmarkEnd w:id="6"/>
    <w:p w14:paraId="26AFD9BE" w14:textId="3FACBF38" w:rsidR="003016D7" w:rsidRDefault="00B27CB6" w:rsidP="0014411D">
      <w:pPr>
        <w:pStyle w:val="CommentText"/>
      </w:pPr>
      <w:r>
        <w:t>Hence, if the U</w:t>
      </w:r>
      <w:r w:rsidR="000736B0">
        <w:t>E</w:t>
      </w:r>
      <w:r>
        <w:t xml:space="preserve"> has re</w:t>
      </w:r>
      <w:r w:rsidR="000736B0">
        <w:t>quested</w:t>
      </w:r>
      <w:r w:rsidR="005666F0">
        <w:t xml:space="preserve"> more than 1 MUSIM gap with </w:t>
      </w:r>
      <w:r w:rsidR="00C27546">
        <w:t xml:space="preserve">different </w:t>
      </w:r>
      <w:r w:rsidR="005666F0">
        <w:t xml:space="preserve">priority, the network </w:t>
      </w:r>
      <w:r w:rsidR="00A80013">
        <w:t>MUSIM gap configuration should maintain the relative order of the MUSIM priorities.</w:t>
      </w:r>
      <w:r w:rsidR="004C3E42">
        <w:t xml:space="preserve"> </w:t>
      </w:r>
      <w:r w:rsidR="00212035">
        <w:t xml:space="preserve">If the network additionally </w:t>
      </w:r>
      <w:proofErr w:type="gramStart"/>
      <w:r w:rsidR="00212035">
        <w:t>need</w:t>
      </w:r>
      <w:proofErr w:type="gramEnd"/>
      <w:r w:rsidR="00212035">
        <w:t xml:space="preserve"> to allocated Type-2 gaps</w:t>
      </w:r>
      <w:r w:rsidR="001444F5">
        <w:t xml:space="preserve">, priorities for Type-2 gaps can be assigned independently, but </w:t>
      </w:r>
      <w:r w:rsidR="00A46F12">
        <w:t xml:space="preserve">uniquely </w:t>
      </w:r>
      <w:r w:rsidR="00E744E2">
        <w:t>and comparable relatively to any MUSIM gaps (and MUSIM gap priorities)</w:t>
      </w:r>
      <w:r w:rsidR="00B23548">
        <w:t>.</w:t>
      </w:r>
    </w:p>
    <w:p w14:paraId="651176FD" w14:textId="31541060" w:rsidR="0014411D" w:rsidRDefault="0014411D" w:rsidP="0014411D">
      <w:pPr>
        <w:pStyle w:val="CommentText"/>
      </w:pPr>
      <w:r>
        <w:t xml:space="preserve">How the UE selects the </w:t>
      </w:r>
      <w:r w:rsidR="00B23548">
        <w:t xml:space="preserve">priorities for </w:t>
      </w:r>
      <w:r>
        <w:t>MUSIM gap can be left for UE implementation in Rel-18. If the network cannot fulfill the UE priority request the network may chose not to assign any MUSIM gaps.</w:t>
      </w:r>
    </w:p>
    <w:p w14:paraId="6A0EBF32" w14:textId="77777777" w:rsidR="0014411D" w:rsidRDefault="0014411D" w:rsidP="0014411D">
      <w:pPr>
        <w:pStyle w:val="RAN4proposal"/>
      </w:pPr>
      <w:r>
        <w:t>If the network cannot fulfill the UE priority requests the network may chose not to assign the requested MUSIM gaps.</w:t>
      </w:r>
    </w:p>
    <w:p w14:paraId="52C9C199" w14:textId="5A7EBD13" w:rsidR="0014411D" w:rsidRDefault="007D2188" w:rsidP="0014411D">
      <w:pPr>
        <w:pStyle w:val="CommentText"/>
      </w:pPr>
      <w:r>
        <w:lastRenderedPageBreak/>
        <w:t>Earlier, RAN4 has reached</w:t>
      </w:r>
      <w:r w:rsidR="0014411D">
        <w:t xml:space="preserve"> following agreement:</w:t>
      </w:r>
    </w:p>
    <w:p w14:paraId="2114DBA8" w14:textId="08568F29" w:rsidR="0014411D" w:rsidRDefault="0014411D" w:rsidP="0014411D">
      <w:pPr>
        <w:pStyle w:val="ListParagraph"/>
        <w:numPr>
          <w:ilvl w:val="0"/>
          <w:numId w:val="28"/>
        </w:numPr>
      </w:pPr>
      <w:r w:rsidRPr="00F532CA">
        <w:rPr>
          <w:lang w:val="en-GB"/>
        </w:rPr>
        <w:t xml:space="preserve">The priority level of MUSIM </w:t>
      </w:r>
      <w:r>
        <w:rPr>
          <w:lang w:val="en-GB"/>
        </w:rPr>
        <w:t xml:space="preserve">gaps </w:t>
      </w:r>
      <w:r w:rsidRPr="00F532CA">
        <w:rPr>
          <w:lang w:val="en-GB"/>
        </w:rPr>
        <w:t xml:space="preserve">shall be configured to be comparable to priority level of other </w:t>
      </w:r>
      <w:proofErr w:type="spellStart"/>
      <w:r w:rsidRPr="00F532CA">
        <w:rPr>
          <w:lang w:val="en-GB"/>
        </w:rPr>
        <w:t>MGs</w:t>
      </w:r>
      <w:r w:rsidR="00E62084">
        <w:rPr>
          <w:lang w:val="en-GB"/>
        </w:rPr>
        <w:t>.</w:t>
      </w:r>
      <w:proofErr w:type="spellEnd"/>
    </w:p>
    <w:p w14:paraId="745B7AC6" w14:textId="2E0D5672" w:rsidR="00C7548C" w:rsidRDefault="00C7548C" w:rsidP="0014411D">
      <w:pPr>
        <w:pStyle w:val="CommentText"/>
      </w:pPr>
      <w:r>
        <w:t>Any other gap includes both Type-1 and Type-2 measurement gaps.</w:t>
      </w:r>
    </w:p>
    <w:p w14:paraId="383B840A" w14:textId="6E3EE218" w:rsidR="0014411D" w:rsidRDefault="006360A4" w:rsidP="0014411D">
      <w:pPr>
        <w:pStyle w:val="CommentText"/>
      </w:pPr>
      <w:r>
        <w:t>A</w:t>
      </w:r>
      <w:r w:rsidR="0014411D">
        <w:t xml:space="preserve">s addressed earlier this agreement </w:t>
      </w:r>
      <w:r w:rsidR="00522280">
        <w:t xml:space="preserve">seems to have been </w:t>
      </w:r>
      <w:r w:rsidR="0014411D">
        <w:t xml:space="preserve">understood </w:t>
      </w:r>
      <w:r w:rsidR="00D16111">
        <w:t xml:space="preserve">differently by companies </w:t>
      </w:r>
      <w:r w:rsidR="0014411D">
        <w:t>and would need further clarification. Our reading of the agreement is that MUSIM gap priorities shall be configured such that they are comparable to the priority level of any other gap.</w:t>
      </w:r>
    </w:p>
    <w:p w14:paraId="5E453C76" w14:textId="6903B64D" w:rsidR="0014411D" w:rsidRDefault="0088752B" w:rsidP="0014411D">
      <w:pPr>
        <w:pStyle w:val="CommentText"/>
      </w:pPr>
      <w:r>
        <w:t>Any other gap includes both Type-1 and Type-2 measurement gaps.</w:t>
      </w:r>
      <w:r w:rsidR="00B805FC">
        <w:t xml:space="preserve"> </w:t>
      </w:r>
      <w:r w:rsidR="0014411D">
        <w:t>Our understanding is that ‘other gaps’ includes both Type-1 gaps and Type-2 gaps (at least).</w:t>
      </w:r>
    </w:p>
    <w:p w14:paraId="212D69FD" w14:textId="168845F4" w:rsidR="0014411D" w:rsidRDefault="0014411D" w:rsidP="0014411D">
      <w:pPr>
        <w:pStyle w:val="RAN4proposal"/>
      </w:pPr>
      <w:r>
        <w:rPr>
          <w:lang w:val="en-GB"/>
        </w:rPr>
        <w:t xml:space="preserve">The </w:t>
      </w:r>
      <w:r w:rsidRPr="00F532CA">
        <w:rPr>
          <w:lang w:val="en-GB"/>
        </w:rPr>
        <w:t>priorit</w:t>
      </w:r>
      <w:r>
        <w:rPr>
          <w:lang w:val="en-GB"/>
        </w:rPr>
        <w:t>ies among all configured gaps</w:t>
      </w:r>
      <w:r w:rsidRPr="00F532CA">
        <w:rPr>
          <w:lang w:val="en-GB"/>
        </w:rPr>
        <w:t xml:space="preserve"> shall be comparable</w:t>
      </w:r>
      <w:r>
        <w:rPr>
          <w:lang w:val="en-GB"/>
        </w:rPr>
        <w:t>, including MUSIM and non-MUSIM gaps</w:t>
      </w:r>
      <w:r w:rsidR="00292159">
        <w:rPr>
          <w:lang w:val="en-GB"/>
        </w:rPr>
        <w:t xml:space="preserve"> (type-1 and type-2)</w:t>
      </w:r>
      <w:r>
        <w:rPr>
          <w:lang w:val="en-GB"/>
        </w:rPr>
        <w:t>.</w:t>
      </w:r>
    </w:p>
    <w:p w14:paraId="6647D0B2" w14:textId="16C4E4DB" w:rsidR="0014411D" w:rsidRDefault="0014411D" w:rsidP="0014411D">
      <w:pPr>
        <w:pStyle w:val="CommentText"/>
      </w:pPr>
      <w:r>
        <w:t>Concerning the aspect whether same</w:t>
      </w:r>
      <w:r w:rsidR="00133813">
        <w:t xml:space="preserve"> priority for</w:t>
      </w:r>
      <w:r>
        <w:t xml:space="preserve"> </w:t>
      </w:r>
      <w:r w:rsidR="00C26054">
        <w:t xml:space="preserve">several </w:t>
      </w:r>
      <w:r>
        <w:t>MUSIM gap</w:t>
      </w:r>
      <w:r w:rsidR="00C26054">
        <w:t>s</w:t>
      </w:r>
      <w:r>
        <w:t xml:space="preserve"> can be requested for multiple MUSIM gaps is</w:t>
      </w:r>
      <w:r w:rsidR="00C26054">
        <w:t xml:space="preserve"> still open in RAN4 and discussed </w:t>
      </w:r>
      <w:r w:rsidR="00C26054" w:rsidRPr="00AE3FCC">
        <w:t xml:space="preserve">in </w:t>
      </w:r>
      <w:r w:rsidR="004A4AAD" w:rsidRPr="00AE3FCC">
        <w:t xml:space="preserve">section </w:t>
      </w:r>
      <w:r w:rsidR="00AE3FCC" w:rsidRPr="00AE3FCC">
        <w:t>2.</w:t>
      </w:r>
      <w:r w:rsidR="00AE3FCC">
        <w:t>3</w:t>
      </w:r>
      <w:r w:rsidR="004A4AAD">
        <w:t xml:space="preserve">. </w:t>
      </w:r>
      <w:proofErr w:type="gramStart"/>
      <w:r w:rsidR="00DF2999">
        <w:t>As long as</w:t>
      </w:r>
      <w:proofErr w:type="gramEnd"/>
      <w:r w:rsidR="00DF2999">
        <w:t xml:space="preserve"> RAN4 has no agreements on </w:t>
      </w:r>
      <w:r w:rsidR="00F42F07">
        <w:t>th</w:t>
      </w:r>
      <w:r w:rsidR="00C94C4B">
        <w:t>is</w:t>
      </w:r>
      <w:r w:rsidR="00F42F07">
        <w:t xml:space="preserve"> aspect,</w:t>
      </w:r>
      <w:r w:rsidR="00DF2999">
        <w:t xml:space="preserve"> </w:t>
      </w:r>
      <w:r w:rsidR="009F3F94">
        <w:t xml:space="preserve">there is no need to discuss </w:t>
      </w:r>
      <w:r w:rsidR="00F42F07">
        <w:t>th</w:t>
      </w:r>
      <w:r w:rsidR="007B78E0">
        <w:t>is</w:t>
      </w:r>
      <w:r w:rsidR="00F42F07">
        <w:t xml:space="preserve"> </w:t>
      </w:r>
      <w:r w:rsidR="009F3F94">
        <w:t xml:space="preserve">in connection with </w:t>
      </w:r>
      <w:r w:rsidR="009F3F94">
        <w:rPr>
          <w:lang w:eastAsia="ko-KR"/>
        </w:rPr>
        <w:t>MUSIM gap priority configuration from NW A</w:t>
      </w:r>
      <w:r>
        <w:t>.</w:t>
      </w:r>
    </w:p>
    <w:p w14:paraId="040E3E20" w14:textId="77777777" w:rsidR="0014411D" w:rsidRDefault="0014411D" w:rsidP="00300956"/>
    <w:p w14:paraId="1EE2D4E9" w14:textId="4CCD6D13" w:rsidR="00AC3291" w:rsidRDefault="00D3083A" w:rsidP="00D3083A">
      <w:pPr>
        <w:pStyle w:val="RAN4H3"/>
      </w:pPr>
      <w:r>
        <w:rPr>
          <w:lang w:eastAsia="ko-KR"/>
        </w:rPr>
        <w:t>Constraints on MUSIM gap request from UE side</w:t>
      </w:r>
    </w:p>
    <w:p w14:paraId="726F9B60" w14:textId="7E5CB4E6" w:rsidR="008E2161" w:rsidRDefault="0041351F" w:rsidP="00300956">
      <w:r>
        <w:t xml:space="preserve">107 section </w:t>
      </w:r>
      <w:r w:rsidR="00E338B6">
        <w:t>2.2.1</w:t>
      </w:r>
      <w:r w:rsidR="00F42F07">
        <w:t>. Same priority</w:t>
      </w:r>
      <w:r w:rsidR="0014713D">
        <w:t>. ‘Keep’ solution (maybe own section?)</w:t>
      </w:r>
    </w:p>
    <w:p w14:paraId="786C6DEA" w14:textId="71576CF4" w:rsidR="0014713D" w:rsidRDefault="00690F1C" w:rsidP="00300956">
      <w:r>
        <w:t xml:space="preserve">In </w:t>
      </w:r>
      <w:r w:rsidR="004023FB">
        <w:t xml:space="preserve">the agreed WF [1] from </w:t>
      </w:r>
      <w:r>
        <w:t xml:space="preserve">RAN4#107 </w:t>
      </w:r>
      <w:r w:rsidR="004023FB">
        <w:t xml:space="preserve">following proposals </w:t>
      </w:r>
      <w:r w:rsidR="00E97D98">
        <w:t>are listed:</w:t>
      </w:r>
    </w:p>
    <w:p w14:paraId="348F8DFB" w14:textId="77777777" w:rsidR="00B524B1" w:rsidRDefault="00B524B1" w:rsidP="00B524B1">
      <w:pPr>
        <w:pStyle w:val="ListParagraph"/>
        <w:numPr>
          <w:ilvl w:val="0"/>
          <w:numId w:val="35"/>
        </w:numPr>
        <w:spacing w:after="120" w:line="240" w:lineRule="auto"/>
        <w:contextualSpacing w:val="0"/>
        <w:rPr>
          <w:rFonts w:eastAsia="SimSun"/>
          <w:color w:val="000000" w:themeColor="text1"/>
          <w:szCs w:val="24"/>
          <w:lang w:eastAsia="zh-CN"/>
        </w:rPr>
      </w:pPr>
      <w:r>
        <w:rPr>
          <w:rFonts w:eastAsia="SimSun"/>
          <w:color w:val="000000" w:themeColor="text1"/>
          <w:szCs w:val="24"/>
          <w:lang w:eastAsia="zh-CN"/>
        </w:rPr>
        <w:t>Proposals</w:t>
      </w:r>
    </w:p>
    <w:p w14:paraId="0246A576" w14:textId="77777777" w:rsidR="00B524B1" w:rsidRDefault="00B524B1" w:rsidP="00B524B1">
      <w:pPr>
        <w:pStyle w:val="ListParagraph"/>
        <w:numPr>
          <w:ilvl w:val="1"/>
          <w:numId w:val="35"/>
        </w:numPr>
        <w:spacing w:after="120" w:line="240" w:lineRule="auto"/>
        <w:contextualSpacing w:val="0"/>
        <w:jc w:val="both"/>
        <w:rPr>
          <w:rFonts w:eastAsia="SimSun"/>
          <w:color w:val="000000" w:themeColor="text1"/>
          <w:szCs w:val="24"/>
          <w:lang w:eastAsia="zh-CN"/>
        </w:rPr>
      </w:pPr>
      <w:r>
        <w:rPr>
          <w:rFonts w:eastAsia="SimSun"/>
          <w:color w:val="000000" w:themeColor="text1"/>
          <w:szCs w:val="24"/>
          <w:lang w:eastAsia="zh-CN"/>
        </w:rPr>
        <w:t xml:space="preserve">P1: </w:t>
      </w:r>
      <w:r>
        <w:rPr>
          <w:lang w:eastAsia="zh-CN"/>
        </w:rPr>
        <w:t>There shall be a minimum MGRP defined for the requested MUSIM gap pattern (Nokia)</w:t>
      </w:r>
    </w:p>
    <w:p w14:paraId="6B465A16" w14:textId="77777777" w:rsidR="00B524B1" w:rsidRDefault="00B524B1" w:rsidP="00B524B1">
      <w:pPr>
        <w:pStyle w:val="ListParagraph"/>
        <w:numPr>
          <w:ilvl w:val="1"/>
          <w:numId w:val="35"/>
        </w:numPr>
        <w:spacing w:after="120" w:line="240" w:lineRule="auto"/>
        <w:contextualSpacing w:val="0"/>
        <w:jc w:val="both"/>
        <w:rPr>
          <w:rFonts w:eastAsia="SimSun"/>
          <w:color w:val="000000" w:themeColor="text1"/>
          <w:szCs w:val="24"/>
          <w:lang w:eastAsia="zh-CN"/>
        </w:rPr>
      </w:pPr>
      <w:r>
        <w:rPr>
          <w:rFonts w:eastAsia="SimSun"/>
          <w:color w:val="000000" w:themeColor="text1"/>
          <w:szCs w:val="24"/>
          <w:lang w:eastAsia="zh-CN"/>
        </w:rPr>
        <w:t>P2: When UE requests the MUSIM gaps, the MGRP of highest priority gap should be larger than 160ms; When UE requests only one MUSIM gap, the MGRP should be larger than 80ms (Ericsson)</w:t>
      </w:r>
    </w:p>
    <w:p w14:paraId="04FADD02" w14:textId="77777777" w:rsidR="00B524B1" w:rsidRDefault="00B524B1" w:rsidP="00B524B1">
      <w:pPr>
        <w:pStyle w:val="ListParagraph"/>
        <w:numPr>
          <w:ilvl w:val="1"/>
          <w:numId w:val="35"/>
        </w:numPr>
        <w:spacing w:after="120" w:line="240" w:lineRule="auto"/>
        <w:contextualSpacing w:val="0"/>
        <w:jc w:val="both"/>
        <w:rPr>
          <w:rFonts w:eastAsia="SimSun"/>
          <w:color w:val="000000" w:themeColor="text1"/>
          <w:szCs w:val="24"/>
          <w:lang w:eastAsia="zh-CN"/>
        </w:rPr>
      </w:pPr>
      <w:r>
        <w:rPr>
          <w:rFonts w:eastAsia="SimSun"/>
          <w:color w:val="000000" w:themeColor="text1"/>
          <w:szCs w:val="24"/>
          <w:lang w:eastAsia="zh-CN"/>
        </w:rPr>
        <w:t xml:space="preserve">P3: Do </w:t>
      </w:r>
      <w:r w:rsidRPr="00A00BF4">
        <w:rPr>
          <w:rFonts w:eastAsia="SimSun"/>
          <w:color w:val="000000" w:themeColor="text1"/>
          <w:szCs w:val="24"/>
          <w:lang w:eastAsia="zh-CN"/>
        </w:rPr>
        <w:t>not define constraints on MUSIM gap request from UE side (Huawei vivo</w:t>
      </w:r>
      <w:r>
        <w:rPr>
          <w:rFonts w:eastAsia="SimSun"/>
          <w:color w:val="000000" w:themeColor="text1"/>
          <w:szCs w:val="24"/>
          <w:lang w:eastAsia="zh-CN"/>
        </w:rPr>
        <w:t xml:space="preserve"> Qualcomm</w:t>
      </w:r>
      <w:r w:rsidRPr="00A00BF4">
        <w:rPr>
          <w:rFonts w:eastAsia="SimSun"/>
          <w:color w:val="000000" w:themeColor="text1"/>
          <w:szCs w:val="24"/>
          <w:lang w:eastAsia="zh-CN"/>
        </w:rPr>
        <w:t>)</w:t>
      </w:r>
    </w:p>
    <w:p w14:paraId="26FD4635" w14:textId="77777777" w:rsidR="00B524B1" w:rsidRPr="001D59EC" w:rsidRDefault="00B524B1" w:rsidP="00B524B1">
      <w:pPr>
        <w:pStyle w:val="ListParagraph"/>
        <w:numPr>
          <w:ilvl w:val="1"/>
          <w:numId w:val="35"/>
        </w:numPr>
        <w:spacing w:after="120" w:line="240" w:lineRule="auto"/>
        <w:contextualSpacing w:val="0"/>
        <w:jc w:val="both"/>
        <w:rPr>
          <w:rFonts w:eastAsia="SimSun"/>
          <w:color w:val="000000" w:themeColor="text1"/>
          <w:szCs w:val="24"/>
          <w:lang w:eastAsia="zh-CN"/>
        </w:rPr>
      </w:pPr>
      <w:r w:rsidRPr="0091643E">
        <w:rPr>
          <w:rFonts w:eastAsia="SimSun"/>
          <w:color w:val="000000" w:themeColor="text1"/>
          <w:szCs w:val="24"/>
          <w:lang w:eastAsia="zh-CN"/>
        </w:rPr>
        <w:t xml:space="preserve">P4: </w:t>
      </w:r>
      <w:r w:rsidRPr="001D59EC">
        <w:rPr>
          <w:bCs/>
        </w:rPr>
        <w:t>Network A will configure the MUSIM gap priority requested by the UE under the following conditions</w:t>
      </w:r>
      <w:r>
        <w:rPr>
          <w:bCs/>
        </w:rPr>
        <w:t xml:space="preserve"> (Qualcomm)</w:t>
      </w:r>
    </w:p>
    <w:p w14:paraId="5D7B26BC" w14:textId="77777777" w:rsidR="00B524B1" w:rsidRPr="001D59EC" w:rsidRDefault="00B524B1" w:rsidP="00B524B1">
      <w:pPr>
        <w:pStyle w:val="ListParagraph"/>
        <w:numPr>
          <w:ilvl w:val="2"/>
          <w:numId w:val="35"/>
        </w:numPr>
        <w:spacing w:after="120" w:line="240" w:lineRule="auto"/>
        <w:contextualSpacing w:val="0"/>
        <w:jc w:val="both"/>
        <w:rPr>
          <w:rFonts w:eastAsia="SimSun"/>
          <w:color w:val="000000" w:themeColor="text1"/>
          <w:szCs w:val="24"/>
          <w:lang w:eastAsia="zh-CN"/>
        </w:rPr>
      </w:pPr>
      <w:r w:rsidRPr="001D59EC">
        <w:rPr>
          <w:bCs/>
        </w:rPr>
        <w:t xml:space="preserve">If the UE requests multiple MUSIM gaps, the MUSIM gap that the UE requests with the highest priority </w:t>
      </w:r>
      <w:proofErr w:type="gramStart"/>
      <w:r w:rsidRPr="001D59EC">
        <w:rPr>
          <w:bCs/>
        </w:rPr>
        <w:t>has</w:t>
      </w:r>
      <w:proofErr w:type="gramEnd"/>
      <w:r w:rsidRPr="001D59EC">
        <w:rPr>
          <w:bCs/>
        </w:rPr>
        <w:t xml:space="preserve"> MGRP larger than 160 </w:t>
      </w:r>
      <w:proofErr w:type="spellStart"/>
      <w:r w:rsidRPr="001D59EC">
        <w:rPr>
          <w:bCs/>
        </w:rPr>
        <w:t>ms.</w:t>
      </w:r>
      <w:proofErr w:type="spellEnd"/>
    </w:p>
    <w:p w14:paraId="5889DF13" w14:textId="77777777" w:rsidR="00B524B1" w:rsidRPr="001D59EC" w:rsidRDefault="00B524B1" w:rsidP="00B524B1">
      <w:pPr>
        <w:pStyle w:val="ListParagraph"/>
        <w:numPr>
          <w:ilvl w:val="2"/>
          <w:numId w:val="35"/>
        </w:numPr>
        <w:spacing w:after="120" w:line="240" w:lineRule="auto"/>
        <w:contextualSpacing w:val="0"/>
        <w:jc w:val="both"/>
        <w:rPr>
          <w:bCs/>
        </w:rPr>
      </w:pPr>
      <w:r w:rsidRPr="001D59EC">
        <w:rPr>
          <w:bCs/>
        </w:rPr>
        <w:t xml:space="preserve">If the UE requests only one MUSIM gap, the MUSIM gap has MGRP larger than 80 </w:t>
      </w:r>
      <w:proofErr w:type="spellStart"/>
      <w:r w:rsidRPr="001D59EC">
        <w:rPr>
          <w:bCs/>
        </w:rPr>
        <w:t>ms.</w:t>
      </w:r>
      <w:proofErr w:type="spellEnd"/>
    </w:p>
    <w:p w14:paraId="14805D83" w14:textId="56ABC886" w:rsidR="00531516" w:rsidRDefault="00B524B1" w:rsidP="00531516">
      <w:pPr>
        <w:rPr>
          <w:lang w:val="en-GB"/>
        </w:rPr>
      </w:pPr>
      <w:r>
        <w:t xml:space="preserve">However, </w:t>
      </w:r>
      <w:r w:rsidR="00531516">
        <w:t xml:space="preserve">before discussing these options, </w:t>
      </w:r>
      <w:r>
        <w:t xml:space="preserve">the aspect of </w:t>
      </w:r>
      <w:r w:rsidR="00371AF2">
        <w:t xml:space="preserve">‘same priority’ </w:t>
      </w:r>
      <w:r w:rsidR="00F0152D">
        <w:t xml:space="preserve">is still </w:t>
      </w:r>
      <w:r w:rsidR="00C504B5">
        <w:t xml:space="preserve">open in RAN4. </w:t>
      </w:r>
      <w:r w:rsidR="00531516">
        <w:rPr>
          <w:lang w:val="en-GB"/>
        </w:rPr>
        <w:t xml:space="preserve">RAN4 </w:t>
      </w:r>
      <w:r w:rsidR="00C504B5">
        <w:rPr>
          <w:lang w:val="en-GB"/>
        </w:rPr>
        <w:t xml:space="preserve">has </w:t>
      </w:r>
      <w:r w:rsidR="00531516">
        <w:rPr>
          <w:lang w:val="en-GB"/>
        </w:rPr>
        <w:t>agreed:</w:t>
      </w:r>
    </w:p>
    <w:p w14:paraId="1B901DEB" w14:textId="77777777" w:rsidR="00531516" w:rsidRDefault="00531516" w:rsidP="00531516">
      <w:pPr>
        <w:pStyle w:val="ListParagraph"/>
        <w:numPr>
          <w:ilvl w:val="0"/>
          <w:numId w:val="28"/>
        </w:numPr>
      </w:pPr>
      <w:r w:rsidRPr="00F532CA">
        <w:rPr>
          <w:lang w:val="en-GB"/>
        </w:rPr>
        <w:t xml:space="preserve">The priority level of MUSIM </w:t>
      </w:r>
      <w:r>
        <w:rPr>
          <w:lang w:val="en-GB"/>
        </w:rPr>
        <w:t xml:space="preserve">gaps </w:t>
      </w:r>
      <w:r w:rsidRPr="00F532CA">
        <w:rPr>
          <w:lang w:val="en-GB"/>
        </w:rPr>
        <w:t xml:space="preserve">shall be configured to be comparable to priority level of other </w:t>
      </w:r>
      <w:proofErr w:type="gramStart"/>
      <w:r w:rsidRPr="00F532CA">
        <w:rPr>
          <w:lang w:val="en-GB"/>
        </w:rPr>
        <w:t>MGs</w:t>
      </w:r>
      <w:proofErr w:type="gramEnd"/>
    </w:p>
    <w:p w14:paraId="02D8841C" w14:textId="77777777" w:rsidR="00531516" w:rsidRDefault="00531516" w:rsidP="00531516">
      <w:pPr>
        <w:pStyle w:val="ListParagraph"/>
        <w:numPr>
          <w:ilvl w:val="0"/>
          <w:numId w:val="28"/>
        </w:numPr>
      </w:pPr>
      <w:r w:rsidRPr="00F532CA">
        <w:rPr>
          <w:lang w:val="en-GB"/>
        </w:rPr>
        <w:t xml:space="preserve">MUSIM gap and Type-2 gap cannot be configured with the same </w:t>
      </w:r>
      <w:proofErr w:type="gramStart"/>
      <w:r w:rsidRPr="00F532CA">
        <w:rPr>
          <w:lang w:val="en-GB"/>
        </w:rPr>
        <w:t>priority</w:t>
      </w:r>
      <w:proofErr w:type="gramEnd"/>
    </w:p>
    <w:p w14:paraId="4750E171" w14:textId="77777777" w:rsidR="00531516" w:rsidRDefault="00531516" w:rsidP="00531516">
      <w:pPr>
        <w:pStyle w:val="ListParagraph"/>
        <w:numPr>
          <w:ilvl w:val="0"/>
          <w:numId w:val="28"/>
        </w:numPr>
      </w:pPr>
      <w:r w:rsidRPr="00BF0626">
        <w:t>The priority level of MUSIM gaps should be configured/allocated by NW A</w:t>
      </w:r>
    </w:p>
    <w:p w14:paraId="04E57988" w14:textId="77777777" w:rsidR="00531516" w:rsidRPr="00F532CA" w:rsidRDefault="00531516" w:rsidP="00531516">
      <w:pPr>
        <w:pStyle w:val="ListParagraph"/>
        <w:numPr>
          <w:ilvl w:val="0"/>
          <w:numId w:val="28"/>
        </w:numPr>
        <w:rPr>
          <w:lang w:val="en-GB"/>
        </w:rPr>
      </w:pPr>
      <w:r w:rsidRPr="00F532CA">
        <w:rPr>
          <w:lang w:val="en-GB"/>
        </w:rPr>
        <w:t xml:space="preserve">UE can optionally indicate its preferred priority for all or a subset MUSIM </w:t>
      </w:r>
      <w:proofErr w:type="gramStart"/>
      <w:r w:rsidRPr="00F532CA">
        <w:rPr>
          <w:lang w:val="en-GB"/>
        </w:rPr>
        <w:t>gaps</w:t>
      </w:r>
      <w:proofErr w:type="gramEnd"/>
    </w:p>
    <w:p w14:paraId="727419D7" w14:textId="77777777" w:rsidR="00531516" w:rsidRPr="009A18C8" w:rsidRDefault="00531516" w:rsidP="00531516">
      <w:pPr>
        <w:pStyle w:val="ListParagraph"/>
        <w:numPr>
          <w:ilvl w:val="0"/>
          <w:numId w:val="28"/>
        </w:numPr>
        <w:rPr>
          <w:rFonts w:eastAsiaTheme="minorEastAsia"/>
          <w:i/>
          <w:color w:val="000000" w:themeColor="text1"/>
          <w:lang w:eastAsia="zh-CN"/>
        </w:rPr>
      </w:pPr>
      <w:r w:rsidRPr="009A18C8">
        <w:rPr>
          <w:rFonts w:eastAsia="SimSun"/>
          <w:color w:val="000000" w:themeColor="text1"/>
          <w:szCs w:val="24"/>
          <w:lang w:eastAsia="zh-CN"/>
        </w:rPr>
        <w:t xml:space="preserve">Network A assigns priority levels to all configured periodic MUSIM gaps even if UE does not indicate preferred priority for one or some periodic MUSIM </w:t>
      </w:r>
      <w:proofErr w:type="gramStart"/>
      <w:r w:rsidRPr="009A18C8">
        <w:rPr>
          <w:rFonts w:eastAsia="SimSun"/>
          <w:color w:val="000000" w:themeColor="text1"/>
          <w:szCs w:val="24"/>
          <w:lang w:eastAsia="zh-CN"/>
        </w:rPr>
        <w:t>gaps</w:t>
      </w:r>
      <w:proofErr w:type="gramEnd"/>
    </w:p>
    <w:p w14:paraId="6B10393A" w14:textId="77777777" w:rsidR="00531516" w:rsidRDefault="00531516" w:rsidP="00531516">
      <w:pPr>
        <w:rPr>
          <w:lang w:val="en-GB"/>
        </w:rPr>
      </w:pPr>
      <w:r>
        <w:rPr>
          <w:lang w:val="en-GB"/>
        </w:rPr>
        <w:t xml:space="preserve">However, there is no agreement yet addressing the conditions related to requested priorities from the UE. </w:t>
      </w:r>
    </w:p>
    <w:p w14:paraId="6870441A" w14:textId="70050C12" w:rsidR="00531516" w:rsidRDefault="00531516" w:rsidP="00531516">
      <w:pPr>
        <w:rPr>
          <w:lang w:val="en-GB"/>
        </w:rPr>
      </w:pPr>
      <w:r>
        <w:rPr>
          <w:lang w:val="en-GB"/>
        </w:rPr>
        <w:t xml:space="preserve">RAN4 has been discussing and agreed that the UE may request priority for none, one or more of the requested MUSIM gaps. UE is not required to request priority for any MUSIM gaps, and </w:t>
      </w:r>
      <w:r w:rsidR="00906222">
        <w:rPr>
          <w:lang w:val="en-GB"/>
        </w:rPr>
        <w:t>the UE</w:t>
      </w:r>
      <w:r>
        <w:rPr>
          <w:lang w:val="en-GB"/>
        </w:rPr>
        <w:t xml:space="preserve"> may also choose only to request priority for one of multiple requested MUSIM gap. </w:t>
      </w:r>
    </w:p>
    <w:p w14:paraId="35F19826" w14:textId="173D036B" w:rsidR="00531516" w:rsidRDefault="00531516" w:rsidP="00531516">
      <w:pPr>
        <w:rPr>
          <w:lang w:val="en-GB"/>
        </w:rPr>
      </w:pPr>
      <w:r>
        <w:rPr>
          <w:lang w:val="en-GB"/>
        </w:rPr>
        <w:t xml:space="preserve">Another aspect </w:t>
      </w:r>
      <w:r w:rsidR="003960EF">
        <w:rPr>
          <w:lang w:val="en-GB"/>
        </w:rPr>
        <w:t>still being</w:t>
      </w:r>
      <w:r>
        <w:rPr>
          <w:lang w:val="en-GB"/>
        </w:rPr>
        <w:t xml:space="preserve"> discussed, </w:t>
      </w:r>
      <w:r w:rsidR="00F1341C">
        <w:rPr>
          <w:lang w:val="en-GB"/>
        </w:rPr>
        <w:t>is</w:t>
      </w:r>
      <w:r>
        <w:rPr>
          <w:lang w:val="en-GB"/>
        </w:rPr>
        <w:t xml:space="preserve"> the issue of the ‘order of the priorities’ as requested by the UE. It has been proposed that the network should not alter at least the relative priority order as requested by the UE.</w:t>
      </w:r>
      <w:r w:rsidR="00F1341C">
        <w:rPr>
          <w:lang w:val="en-GB"/>
        </w:rPr>
        <w:t xml:space="preserve"> However, no agreement has been reached.</w:t>
      </w:r>
      <w:r>
        <w:rPr>
          <w:lang w:val="en-GB"/>
        </w:rPr>
        <w:t xml:space="preserve"> </w:t>
      </w:r>
    </w:p>
    <w:p w14:paraId="1066C991" w14:textId="28CC3ECA" w:rsidR="00531516" w:rsidRDefault="007960EA" w:rsidP="00531516">
      <w:pPr>
        <w:rPr>
          <w:lang w:val="en-GB"/>
        </w:rPr>
      </w:pPr>
      <w:r>
        <w:rPr>
          <w:lang w:val="en-GB"/>
        </w:rPr>
        <w:t>Additionally</w:t>
      </w:r>
      <w:r w:rsidR="00531516">
        <w:rPr>
          <w:lang w:val="en-GB"/>
        </w:rPr>
        <w:t xml:space="preserve">, when looking at the overall picture </w:t>
      </w:r>
      <w:r w:rsidR="00BE2B9A">
        <w:rPr>
          <w:lang w:val="en-GB"/>
        </w:rPr>
        <w:t>another related aspect which needs</w:t>
      </w:r>
      <w:r w:rsidR="00531516">
        <w:rPr>
          <w:lang w:val="en-GB"/>
        </w:rPr>
        <w:t xml:space="preserve"> to be </w:t>
      </w:r>
      <w:r w:rsidR="00BE2B9A">
        <w:rPr>
          <w:lang w:val="en-GB"/>
        </w:rPr>
        <w:t>discussed and decided</w:t>
      </w:r>
      <w:r w:rsidR="00531516">
        <w:rPr>
          <w:lang w:val="en-GB"/>
        </w:rPr>
        <w:t xml:space="preserve"> </w:t>
      </w:r>
      <w:r w:rsidR="00BE2B9A">
        <w:rPr>
          <w:lang w:val="en-GB"/>
        </w:rPr>
        <w:t xml:space="preserve">is </w:t>
      </w:r>
      <w:r w:rsidR="00531516">
        <w:rPr>
          <w:lang w:val="en-GB"/>
        </w:rPr>
        <w:t>whether UE is allowed to request multiple MUSIM gaps with the same priority?</w:t>
      </w:r>
    </w:p>
    <w:p w14:paraId="70CD77CC" w14:textId="35B7E93A" w:rsidR="00BE2B9A" w:rsidRDefault="000E756F" w:rsidP="00EC014E">
      <w:pPr>
        <w:pStyle w:val="RAN4observation0"/>
        <w:rPr>
          <w:lang w:val="en-GB"/>
        </w:rPr>
      </w:pPr>
      <w:r>
        <w:rPr>
          <w:lang w:val="en-GB"/>
        </w:rPr>
        <w:lastRenderedPageBreak/>
        <w:t xml:space="preserve">RAN4 </w:t>
      </w:r>
      <w:r w:rsidR="00EC014E">
        <w:rPr>
          <w:lang w:val="en-GB"/>
        </w:rPr>
        <w:t>has no agreement</w:t>
      </w:r>
      <w:r>
        <w:rPr>
          <w:lang w:val="en-GB"/>
        </w:rPr>
        <w:t xml:space="preserve"> whether UE is allowed to request multiple MUSIM gaps with the same priority.</w:t>
      </w:r>
    </w:p>
    <w:p w14:paraId="2EEAE675" w14:textId="19B98E13" w:rsidR="00EB61C4" w:rsidRPr="00EB61C4" w:rsidRDefault="00EB61C4" w:rsidP="00EB61C4">
      <w:pPr>
        <w:pStyle w:val="RAN4proposal"/>
        <w:rPr>
          <w:lang w:eastAsia="zh-CN"/>
        </w:rPr>
      </w:pPr>
      <w:r>
        <w:rPr>
          <w:lang w:eastAsia="zh-CN"/>
        </w:rPr>
        <w:t>RAN4 need to decide if UE is allowed to request MUSIM gaps with same priority or not.</w:t>
      </w:r>
    </w:p>
    <w:p w14:paraId="23E23C13" w14:textId="77777777" w:rsidR="001C3364" w:rsidRDefault="00531516" w:rsidP="00531516">
      <w:pPr>
        <w:rPr>
          <w:lang w:val="en-GB"/>
        </w:rPr>
      </w:pPr>
      <w:r>
        <w:rPr>
          <w:lang w:val="en-GB"/>
        </w:rPr>
        <w:t xml:space="preserve">It is agreed that the UE may request priority for one or more MUSIM gaps. If the UE has not requested priority for a MUSIM gap network can assign a priority. </w:t>
      </w:r>
      <w:r w:rsidR="00BC12CB">
        <w:rPr>
          <w:lang w:val="en-GB"/>
        </w:rPr>
        <w:t>In fact, RAN4 decided ‘</w:t>
      </w:r>
      <w:r w:rsidR="00BC12CB" w:rsidRPr="00452F75">
        <w:rPr>
          <w:rFonts w:eastAsia="SimSun"/>
          <w:color w:val="000000" w:themeColor="text1"/>
          <w:szCs w:val="24"/>
          <w:lang w:eastAsia="zh-CN"/>
        </w:rPr>
        <w:t>Network A assigns priority levels to all configured periodic MUSIM gaps even if UE does not indicate preferred priority for one or some periodic MUSIM gaps</w:t>
      </w:r>
      <w:r w:rsidR="00BC12CB">
        <w:rPr>
          <w:lang w:val="en-GB"/>
        </w:rPr>
        <w:t>’ in RAN4#</w:t>
      </w:r>
      <w:r w:rsidR="001C3364">
        <w:rPr>
          <w:lang w:val="en-GB"/>
        </w:rPr>
        <w:t>106bis meeting</w:t>
      </w:r>
      <w:r w:rsidR="00BC12CB">
        <w:rPr>
          <w:lang w:val="en-GB"/>
        </w:rPr>
        <w:t xml:space="preserve">. </w:t>
      </w:r>
    </w:p>
    <w:p w14:paraId="524F7865" w14:textId="23C2237C" w:rsidR="00531516" w:rsidRDefault="00531516" w:rsidP="00531516">
      <w:pPr>
        <w:rPr>
          <w:rFonts w:eastAsia="SimSun"/>
          <w:color w:val="000000" w:themeColor="text1"/>
          <w:szCs w:val="24"/>
          <w:lang w:eastAsia="zh-CN"/>
        </w:rPr>
      </w:pPr>
      <w:r>
        <w:rPr>
          <w:lang w:val="en-GB"/>
        </w:rPr>
        <w:t>H</w:t>
      </w:r>
      <w:r w:rsidR="001C3364">
        <w:rPr>
          <w:lang w:val="en-GB"/>
        </w:rPr>
        <w:t>ence</w:t>
      </w:r>
      <w:r>
        <w:rPr>
          <w:lang w:val="en-GB"/>
        </w:rPr>
        <w:t xml:space="preserve">, the agreements state that network assigns </w:t>
      </w:r>
      <w:r w:rsidRPr="009A18C8">
        <w:rPr>
          <w:rFonts w:eastAsia="SimSun"/>
          <w:color w:val="000000" w:themeColor="text1"/>
          <w:szCs w:val="24"/>
          <w:lang w:eastAsia="zh-CN"/>
        </w:rPr>
        <w:t>priority levels to all configured periodic MUSIM gaps</w:t>
      </w:r>
      <w:r>
        <w:rPr>
          <w:rFonts w:eastAsia="SimSun"/>
          <w:color w:val="000000" w:themeColor="text1"/>
          <w:szCs w:val="24"/>
          <w:lang w:eastAsia="zh-CN"/>
        </w:rPr>
        <w:t>.</w:t>
      </w:r>
    </w:p>
    <w:p w14:paraId="4DCAA7C9" w14:textId="2014FE47" w:rsidR="00531516" w:rsidRDefault="00531516" w:rsidP="00531516">
      <w:pPr>
        <w:pStyle w:val="RAN4proposal"/>
        <w:rPr>
          <w:lang w:eastAsia="zh-CN"/>
        </w:rPr>
      </w:pPr>
      <w:bookmarkStart w:id="7" w:name="_Hlk134605283"/>
      <w:r>
        <w:rPr>
          <w:lang w:eastAsia="zh-CN"/>
        </w:rPr>
        <w:t xml:space="preserve">RAN4 need to decide if </w:t>
      </w:r>
      <w:r w:rsidR="00EB61C4">
        <w:rPr>
          <w:lang w:eastAsia="zh-CN"/>
        </w:rPr>
        <w:t>network</w:t>
      </w:r>
      <w:r>
        <w:rPr>
          <w:lang w:eastAsia="zh-CN"/>
        </w:rPr>
        <w:t xml:space="preserve"> is allowed to </w:t>
      </w:r>
      <w:r w:rsidR="00EB61C4">
        <w:rPr>
          <w:lang w:eastAsia="zh-CN"/>
        </w:rPr>
        <w:t>assign</w:t>
      </w:r>
      <w:r>
        <w:rPr>
          <w:lang w:eastAsia="zh-CN"/>
        </w:rPr>
        <w:t xml:space="preserve"> MUSIM gaps with same priority or not.</w:t>
      </w:r>
    </w:p>
    <w:bookmarkEnd w:id="7"/>
    <w:p w14:paraId="7AC89ED1" w14:textId="2198C10F" w:rsidR="00234F81" w:rsidRDefault="00E059A9" w:rsidP="00531516">
      <w:pPr>
        <w:rPr>
          <w:rFonts w:eastAsia="SimSun"/>
          <w:color w:val="000000" w:themeColor="text1"/>
          <w:szCs w:val="24"/>
          <w:lang w:eastAsia="zh-CN"/>
        </w:rPr>
      </w:pPr>
      <w:r>
        <w:rPr>
          <w:rFonts w:eastAsia="SimSun"/>
          <w:color w:val="000000" w:themeColor="text1"/>
          <w:szCs w:val="24"/>
          <w:lang w:eastAsia="zh-CN"/>
        </w:rPr>
        <w:t xml:space="preserve">The issue of course connects with </w:t>
      </w:r>
      <w:r w:rsidR="00BE2167">
        <w:rPr>
          <w:rFonts w:eastAsia="SimSun"/>
          <w:color w:val="000000" w:themeColor="text1"/>
          <w:szCs w:val="24"/>
          <w:lang w:eastAsia="zh-CN"/>
        </w:rPr>
        <w:t xml:space="preserve">the issue of whether network </w:t>
      </w:r>
      <w:r w:rsidR="00234F81">
        <w:rPr>
          <w:rFonts w:eastAsia="SimSun"/>
          <w:color w:val="000000" w:themeColor="text1"/>
          <w:szCs w:val="24"/>
          <w:lang w:eastAsia="zh-CN"/>
        </w:rPr>
        <w:t xml:space="preserve">shall maintain the order the UE requested priorities. </w:t>
      </w:r>
      <w:r w:rsidR="005B4961">
        <w:rPr>
          <w:rFonts w:eastAsia="SimSun"/>
          <w:color w:val="000000" w:themeColor="text1"/>
          <w:szCs w:val="24"/>
          <w:lang w:eastAsia="zh-CN"/>
        </w:rPr>
        <w:t>W</w:t>
      </w:r>
      <w:r w:rsidR="0022089B">
        <w:rPr>
          <w:rFonts w:eastAsia="SimSun"/>
          <w:color w:val="000000" w:themeColor="text1"/>
          <w:szCs w:val="24"/>
          <w:lang w:eastAsia="zh-CN"/>
        </w:rPr>
        <w:t xml:space="preserve">e have </w:t>
      </w:r>
      <w:proofErr w:type="gramStart"/>
      <w:r w:rsidR="00261C9D">
        <w:rPr>
          <w:rFonts w:eastAsia="SimSun"/>
          <w:color w:val="000000" w:themeColor="text1"/>
          <w:szCs w:val="24"/>
          <w:lang w:eastAsia="zh-CN"/>
        </w:rPr>
        <w:t>a large number of</w:t>
      </w:r>
      <w:proofErr w:type="gramEnd"/>
      <w:r w:rsidR="00261C9D">
        <w:rPr>
          <w:rFonts w:eastAsia="SimSun"/>
          <w:color w:val="000000" w:themeColor="text1"/>
          <w:szCs w:val="24"/>
          <w:lang w:eastAsia="zh-CN"/>
        </w:rPr>
        <w:t xml:space="preserve"> different scenarios to handle, </w:t>
      </w:r>
      <w:r w:rsidR="0022089B">
        <w:rPr>
          <w:rFonts w:eastAsia="SimSun"/>
          <w:color w:val="000000" w:themeColor="text1"/>
          <w:szCs w:val="24"/>
          <w:lang w:eastAsia="zh-CN"/>
        </w:rPr>
        <w:t>following scenarios</w:t>
      </w:r>
      <w:r w:rsidR="005B4961">
        <w:rPr>
          <w:rFonts w:eastAsia="SimSun"/>
          <w:color w:val="000000" w:themeColor="text1"/>
          <w:szCs w:val="24"/>
          <w:lang w:eastAsia="zh-CN"/>
        </w:rPr>
        <w:t>, for example</w:t>
      </w:r>
      <w:r w:rsidR="0022089B">
        <w:rPr>
          <w:rFonts w:eastAsia="SimSun"/>
          <w:color w:val="000000" w:themeColor="text1"/>
          <w:szCs w:val="24"/>
          <w:lang w:eastAsia="zh-CN"/>
        </w:rPr>
        <w:t>:</w:t>
      </w:r>
    </w:p>
    <w:p w14:paraId="7479B7D2" w14:textId="75D9EB93" w:rsidR="0022089B" w:rsidRDefault="0022089B" w:rsidP="0022089B">
      <w:pPr>
        <w:pStyle w:val="ListParagraph"/>
        <w:numPr>
          <w:ilvl w:val="0"/>
          <w:numId w:val="37"/>
        </w:numPr>
        <w:rPr>
          <w:rFonts w:eastAsia="SimSun"/>
          <w:color w:val="000000" w:themeColor="text1"/>
          <w:szCs w:val="24"/>
          <w:lang w:eastAsia="zh-CN"/>
        </w:rPr>
      </w:pPr>
      <w:r>
        <w:rPr>
          <w:rFonts w:eastAsia="SimSun"/>
          <w:color w:val="000000" w:themeColor="text1"/>
          <w:szCs w:val="24"/>
          <w:lang w:eastAsia="zh-CN"/>
        </w:rPr>
        <w:t xml:space="preserve">A UE requests 3 </w:t>
      </w:r>
      <w:r w:rsidR="007D41F7">
        <w:rPr>
          <w:rFonts w:eastAsia="SimSun"/>
          <w:color w:val="000000" w:themeColor="text1"/>
          <w:szCs w:val="24"/>
          <w:lang w:eastAsia="zh-CN"/>
        </w:rPr>
        <w:t xml:space="preserve">MUSIM </w:t>
      </w:r>
      <w:r>
        <w:rPr>
          <w:rFonts w:eastAsia="SimSun"/>
          <w:color w:val="000000" w:themeColor="text1"/>
          <w:szCs w:val="24"/>
          <w:lang w:eastAsia="zh-CN"/>
        </w:rPr>
        <w:t>gaps with 3 different priorities</w:t>
      </w:r>
      <w:r w:rsidR="007D41F7">
        <w:rPr>
          <w:rFonts w:eastAsia="SimSun"/>
          <w:color w:val="000000" w:themeColor="text1"/>
          <w:szCs w:val="24"/>
          <w:lang w:eastAsia="zh-CN"/>
        </w:rPr>
        <w:t>.</w:t>
      </w:r>
    </w:p>
    <w:p w14:paraId="74557770" w14:textId="0A37FCCA" w:rsidR="007D41F7" w:rsidRDefault="007D41F7" w:rsidP="0022089B">
      <w:pPr>
        <w:pStyle w:val="ListParagraph"/>
        <w:numPr>
          <w:ilvl w:val="0"/>
          <w:numId w:val="37"/>
        </w:numPr>
        <w:rPr>
          <w:rFonts w:eastAsia="SimSun"/>
          <w:color w:val="000000" w:themeColor="text1"/>
          <w:szCs w:val="24"/>
          <w:lang w:eastAsia="zh-CN"/>
        </w:rPr>
      </w:pPr>
      <w:r>
        <w:rPr>
          <w:rFonts w:eastAsia="SimSun"/>
          <w:color w:val="000000" w:themeColor="text1"/>
          <w:szCs w:val="24"/>
          <w:lang w:eastAsia="zh-CN"/>
        </w:rPr>
        <w:t xml:space="preserve">A UE requests 3 MUSIM gaps with priority </w:t>
      </w:r>
      <w:r w:rsidR="00DA60D5">
        <w:rPr>
          <w:rFonts w:eastAsia="SimSun"/>
          <w:color w:val="000000" w:themeColor="text1"/>
          <w:szCs w:val="24"/>
          <w:lang w:eastAsia="zh-CN"/>
        </w:rPr>
        <w:t>for 2 of the 3 MUSIM gaps. The requested priorities are different.</w:t>
      </w:r>
    </w:p>
    <w:p w14:paraId="508DEEA5" w14:textId="3383C5C1" w:rsidR="00DA60D5" w:rsidRDefault="00DA60D5" w:rsidP="0022089B">
      <w:pPr>
        <w:pStyle w:val="ListParagraph"/>
        <w:numPr>
          <w:ilvl w:val="0"/>
          <w:numId w:val="37"/>
        </w:numPr>
        <w:rPr>
          <w:rFonts w:eastAsia="SimSun"/>
          <w:color w:val="000000" w:themeColor="text1"/>
          <w:szCs w:val="24"/>
          <w:lang w:eastAsia="zh-CN"/>
        </w:rPr>
      </w:pPr>
      <w:r>
        <w:rPr>
          <w:rFonts w:eastAsia="SimSun"/>
          <w:color w:val="000000" w:themeColor="text1"/>
          <w:szCs w:val="24"/>
          <w:lang w:eastAsia="zh-CN"/>
        </w:rPr>
        <w:t>A UE requests 3 MUSIM gaps with priority for 2 of the 3 MUSIM gaps</w:t>
      </w:r>
      <w:r w:rsidR="00BC1C2A">
        <w:rPr>
          <w:rFonts w:eastAsia="SimSun"/>
          <w:color w:val="000000" w:themeColor="text1"/>
          <w:szCs w:val="24"/>
          <w:lang w:eastAsia="zh-CN"/>
        </w:rPr>
        <w:t xml:space="preserve"> (MUSIM gap #2 and #3)</w:t>
      </w:r>
      <w:r>
        <w:rPr>
          <w:rFonts w:eastAsia="SimSun"/>
          <w:color w:val="000000" w:themeColor="text1"/>
          <w:szCs w:val="24"/>
          <w:lang w:eastAsia="zh-CN"/>
        </w:rPr>
        <w:t xml:space="preserve">. The requested priorities </w:t>
      </w:r>
      <w:r w:rsidR="00B2361B">
        <w:rPr>
          <w:rFonts w:eastAsia="SimSun"/>
          <w:color w:val="000000" w:themeColor="text1"/>
          <w:szCs w:val="24"/>
          <w:lang w:eastAsia="zh-CN"/>
        </w:rPr>
        <w:t>are</w:t>
      </w:r>
      <w:r>
        <w:rPr>
          <w:rFonts w:eastAsia="SimSun"/>
          <w:color w:val="000000" w:themeColor="text1"/>
          <w:szCs w:val="24"/>
          <w:lang w:eastAsia="zh-CN"/>
        </w:rPr>
        <w:t xml:space="preserve"> the same</w:t>
      </w:r>
      <w:r w:rsidR="00B2361B">
        <w:rPr>
          <w:rFonts w:eastAsia="SimSun"/>
          <w:color w:val="000000" w:themeColor="text1"/>
          <w:szCs w:val="24"/>
          <w:lang w:eastAsia="zh-CN"/>
        </w:rPr>
        <w:t>.</w:t>
      </w:r>
    </w:p>
    <w:p w14:paraId="2E309B45" w14:textId="7F1C21CA" w:rsidR="00FD3437" w:rsidRDefault="00FD3437" w:rsidP="00FD3437">
      <w:pPr>
        <w:pStyle w:val="ListParagraph"/>
        <w:numPr>
          <w:ilvl w:val="0"/>
          <w:numId w:val="37"/>
        </w:numPr>
        <w:rPr>
          <w:rFonts w:eastAsia="SimSun"/>
          <w:color w:val="000000" w:themeColor="text1"/>
          <w:szCs w:val="24"/>
          <w:lang w:eastAsia="zh-CN"/>
        </w:rPr>
      </w:pPr>
      <w:r>
        <w:rPr>
          <w:rFonts w:eastAsia="SimSun"/>
          <w:color w:val="000000" w:themeColor="text1"/>
          <w:szCs w:val="24"/>
          <w:lang w:eastAsia="zh-CN"/>
        </w:rPr>
        <w:t>A UE requests 3 MUSIM gaps with priority for 2 of the 3 MUSIM gaps</w:t>
      </w:r>
      <w:r w:rsidR="00BC1C2A">
        <w:rPr>
          <w:rFonts w:eastAsia="SimSun"/>
          <w:color w:val="000000" w:themeColor="text1"/>
          <w:szCs w:val="24"/>
          <w:lang w:eastAsia="zh-CN"/>
        </w:rPr>
        <w:t xml:space="preserve"> (MUSIM gap #2 and #3)</w:t>
      </w:r>
      <w:r>
        <w:rPr>
          <w:rFonts w:eastAsia="SimSun"/>
          <w:color w:val="000000" w:themeColor="text1"/>
          <w:szCs w:val="24"/>
          <w:lang w:eastAsia="zh-CN"/>
        </w:rPr>
        <w:t>. The requested priorities are different.</w:t>
      </w:r>
    </w:p>
    <w:p w14:paraId="6FFBD6F7" w14:textId="668D0F0B" w:rsidR="00FD3437" w:rsidRDefault="00FD3437" w:rsidP="00FD3437">
      <w:pPr>
        <w:pStyle w:val="ListParagraph"/>
        <w:numPr>
          <w:ilvl w:val="1"/>
          <w:numId w:val="37"/>
        </w:numPr>
        <w:rPr>
          <w:rFonts w:eastAsia="SimSun"/>
          <w:color w:val="000000" w:themeColor="text1"/>
          <w:szCs w:val="24"/>
          <w:lang w:eastAsia="zh-CN"/>
        </w:rPr>
      </w:pPr>
      <w:r>
        <w:rPr>
          <w:rFonts w:eastAsia="SimSun"/>
          <w:color w:val="000000" w:themeColor="text1"/>
          <w:szCs w:val="24"/>
          <w:lang w:eastAsia="zh-CN"/>
        </w:rPr>
        <w:t>UE indicate</w:t>
      </w:r>
      <w:r w:rsidR="008734CB">
        <w:rPr>
          <w:rFonts w:eastAsia="SimSun"/>
          <w:color w:val="000000" w:themeColor="text1"/>
          <w:szCs w:val="24"/>
          <w:lang w:eastAsia="zh-CN"/>
        </w:rPr>
        <w:t>s</w:t>
      </w:r>
      <w:r>
        <w:rPr>
          <w:rFonts w:eastAsia="SimSun"/>
          <w:color w:val="000000" w:themeColor="text1"/>
          <w:szCs w:val="24"/>
          <w:lang w:eastAsia="zh-CN"/>
        </w:rPr>
        <w:t xml:space="preserve"> ‘keep’ for </w:t>
      </w:r>
      <w:r w:rsidR="008734CB">
        <w:rPr>
          <w:rFonts w:eastAsia="SimSun"/>
          <w:color w:val="000000" w:themeColor="text1"/>
          <w:szCs w:val="24"/>
          <w:lang w:eastAsia="zh-CN"/>
        </w:rPr>
        <w:t>MUSIM gap#1 and MUSIM gap#</w:t>
      </w:r>
      <w:proofErr w:type="gramStart"/>
      <w:r w:rsidR="008734CB">
        <w:rPr>
          <w:rFonts w:eastAsia="SimSun"/>
          <w:color w:val="000000" w:themeColor="text1"/>
          <w:szCs w:val="24"/>
          <w:lang w:eastAsia="zh-CN"/>
        </w:rPr>
        <w:t>2</w:t>
      </w:r>
      <w:proofErr w:type="gramEnd"/>
    </w:p>
    <w:p w14:paraId="4B67A6F4" w14:textId="664850D9" w:rsidR="008734CB" w:rsidRDefault="008734CB" w:rsidP="00FD3437">
      <w:pPr>
        <w:pStyle w:val="ListParagraph"/>
        <w:numPr>
          <w:ilvl w:val="1"/>
          <w:numId w:val="37"/>
        </w:numPr>
        <w:rPr>
          <w:rFonts w:eastAsia="SimSun"/>
          <w:color w:val="000000" w:themeColor="text1"/>
          <w:szCs w:val="24"/>
          <w:lang w:eastAsia="zh-CN"/>
        </w:rPr>
      </w:pPr>
      <w:r>
        <w:rPr>
          <w:rFonts w:eastAsia="SimSun"/>
          <w:color w:val="000000" w:themeColor="text1"/>
          <w:szCs w:val="24"/>
          <w:lang w:eastAsia="zh-CN"/>
        </w:rPr>
        <w:t>UE indicates ‘keep’ for MUSIM gap#2 and MUSIM gap#</w:t>
      </w:r>
      <w:proofErr w:type="gramStart"/>
      <w:r>
        <w:rPr>
          <w:rFonts w:eastAsia="SimSun"/>
          <w:color w:val="000000" w:themeColor="text1"/>
          <w:szCs w:val="24"/>
          <w:lang w:eastAsia="zh-CN"/>
        </w:rPr>
        <w:t>3</w:t>
      </w:r>
      <w:proofErr w:type="gramEnd"/>
    </w:p>
    <w:p w14:paraId="19C18202" w14:textId="46F2BB89" w:rsidR="00FD3437" w:rsidRDefault="00FD3437" w:rsidP="00FD3437">
      <w:pPr>
        <w:pStyle w:val="ListParagraph"/>
        <w:numPr>
          <w:ilvl w:val="0"/>
          <w:numId w:val="37"/>
        </w:numPr>
        <w:rPr>
          <w:rFonts w:eastAsia="SimSun"/>
          <w:color w:val="000000" w:themeColor="text1"/>
          <w:szCs w:val="24"/>
          <w:lang w:eastAsia="zh-CN"/>
        </w:rPr>
      </w:pPr>
      <w:r>
        <w:rPr>
          <w:rFonts w:eastAsia="SimSun"/>
          <w:color w:val="000000" w:themeColor="text1"/>
          <w:szCs w:val="24"/>
          <w:lang w:eastAsia="zh-CN"/>
        </w:rPr>
        <w:t xml:space="preserve">A UE requests 3 MUSIM gaps with priority for </w:t>
      </w:r>
      <w:r w:rsidR="0066109F">
        <w:rPr>
          <w:rFonts w:eastAsia="SimSun"/>
          <w:color w:val="000000" w:themeColor="text1"/>
          <w:szCs w:val="24"/>
          <w:lang w:eastAsia="zh-CN"/>
        </w:rPr>
        <w:t>all</w:t>
      </w:r>
      <w:r>
        <w:rPr>
          <w:rFonts w:eastAsia="SimSun"/>
          <w:color w:val="000000" w:themeColor="text1"/>
          <w:szCs w:val="24"/>
          <w:lang w:eastAsia="zh-CN"/>
        </w:rPr>
        <w:t xml:space="preserve"> 3 MUSIM gaps. The </w:t>
      </w:r>
      <w:r w:rsidR="00A97A33">
        <w:rPr>
          <w:rFonts w:eastAsia="SimSun"/>
          <w:color w:val="000000" w:themeColor="text1"/>
          <w:szCs w:val="24"/>
          <w:lang w:eastAsia="zh-CN"/>
        </w:rPr>
        <w:t>UE indicated ‘keep’ for all gaps</w:t>
      </w:r>
      <w:r>
        <w:rPr>
          <w:rFonts w:eastAsia="SimSun"/>
          <w:color w:val="000000" w:themeColor="text1"/>
          <w:szCs w:val="24"/>
          <w:lang w:eastAsia="zh-CN"/>
        </w:rPr>
        <w:t>.</w:t>
      </w:r>
    </w:p>
    <w:p w14:paraId="15907476" w14:textId="0F4F07EB" w:rsidR="00B2361B" w:rsidRPr="00A97A33" w:rsidRDefault="00A97A33" w:rsidP="00A97A33">
      <w:pPr>
        <w:ind w:left="360"/>
        <w:rPr>
          <w:rFonts w:eastAsia="SimSun"/>
          <w:color w:val="000000" w:themeColor="text1"/>
          <w:szCs w:val="24"/>
          <w:lang w:eastAsia="zh-CN"/>
        </w:rPr>
      </w:pPr>
      <w:r>
        <w:rPr>
          <w:rFonts w:eastAsia="SimSun"/>
          <w:color w:val="000000" w:themeColor="text1"/>
          <w:szCs w:val="24"/>
          <w:lang w:eastAsia="zh-CN"/>
        </w:rPr>
        <w:t>(</w:t>
      </w:r>
      <w:r w:rsidR="003E6110">
        <w:rPr>
          <w:rFonts w:eastAsia="SimSun"/>
          <w:color w:val="000000" w:themeColor="text1"/>
          <w:szCs w:val="24"/>
          <w:lang w:eastAsia="zh-CN"/>
        </w:rPr>
        <w:t>M</w:t>
      </w:r>
      <w:r>
        <w:rPr>
          <w:rFonts w:eastAsia="SimSun"/>
          <w:color w:val="000000" w:themeColor="text1"/>
          <w:szCs w:val="24"/>
          <w:lang w:eastAsia="zh-CN"/>
        </w:rPr>
        <w:t>ore scenarios are likely possible)</w:t>
      </w:r>
    </w:p>
    <w:p w14:paraId="360BA51E" w14:textId="17B1F79B" w:rsidR="009D7D21" w:rsidRDefault="009D7D21" w:rsidP="00531516">
      <w:pPr>
        <w:rPr>
          <w:rFonts w:eastAsia="SimSun"/>
          <w:color w:val="000000" w:themeColor="text1"/>
          <w:szCs w:val="24"/>
          <w:lang w:eastAsia="zh-CN"/>
        </w:rPr>
      </w:pPr>
      <w:r>
        <w:rPr>
          <w:rFonts w:eastAsia="SimSun"/>
          <w:color w:val="000000" w:themeColor="text1"/>
          <w:szCs w:val="24"/>
          <w:lang w:eastAsia="zh-CN"/>
        </w:rPr>
        <w:t xml:space="preserve">Additionally, it is unclear if handling </w:t>
      </w:r>
      <w:r w:rsidR="00CC5895">
        <w:rPr>
          <w:rFonts w:eastAsia="SimSun"/>
          <w:color w:val="000000" w:themeColor="text1"/>
          <w:szCs w:val="24"/>
          <w:lang w:eastAsia="zh-CN"/>
        </w:rPr>
        <w:t>MUSIM gaps with same priority will be supported by all UEs or only some UEs?</w:t>
      </w:r>
      <w:r w:rsidR="008F26BB">
        <w:rPr>
          <w:rFonts w:eastAsia="SimSun"/>
          <w:color w:val="000000" w:themeColor="text1"/>
          <w:szCs w:val="24"/>
          <w:lang w:eastAsia="zh-CN"/>
        </w:rPr>
        <w:t xml:space="preserve"> Hence, from a network point of view, handling ‘same priority’ in </w:t>
      </w:r>
      <w:r w:rsidR="00F96316">
        <w:rPr>
          <w:rFonts w:eastAsia="SimSun"/>
          <w:color w:val="000000" w:themeColor="text1"/>
          <w:szCs w:val="24"/>
          <w:lang w:eastAsia="zh-CN"/>
        </w:rPr>
        <w:t xml:space="preserve">addition to different priority </w:t>
      </w:r>
      <w:r w:rsidR="004361EC">
        <w:rPr>
          <w:rFonts w:eastAsia="SimSun"/>
          <w:color w:val="000000" w:themeColor="text1"/>
          <w:szCs w:val="24"/>
          <w:lang w:eastAsia="zh-CN"/>
        </w:rPr>
        <w:t>will</w:t>
      </w:r>
      <w:r w:rsidR="008F26BB">
        <w:rPr>
          <w:rFonts w:eastAsia="SimSun"/>
          <w:color w:val="000000" w:themeColor="text1"/>
          <w:szCs w:val="24"/>
          <w:lang w:eastAsia="zh-CN"/>
        </w:rPr>
        <w:t xml:space="preserve"> </w:t>
      </w:r>
      <w:r w:rsidR="00F96316">
        <w:rPr>
          <w:rFonts w:eastAsia="SimSun"/>
          <w:color w:val="000000" w:themeColor="text1"/>
          <w:szCs w:val="24"/>
          <w:lang w:eastAsia="zh-CN"/>
        </w:rPr>
        <w:t xml:space="preserve">increase complexity. </w:t>
      </w:r>
      <w:r w:rsidR="004361EC">
        <w:rPr>
          <w:rFonts w:eastAsia="SimSun"/>
          <w:color w:val="000000" w:themeColor="text1"/>
          <w:szCs w:val="24"/>
          <w:lang w:eastAsia="zh-CN"/>
        </w:rPr>
        <w:t>And</w:t>
      </w:r>
      <w:r w:rsidR="00F96316">
        <w:rPr>
          <w:rFonts w:eastAsia="SimSun"/>
          <w:color w:val="000000" w:themeColor="text1"/>
          <w:szCs w:val="24"/>
          <w:lang w:eastAsia="zh-CN"/>
        </w:rPr>
        <w:t xml:space="preserve"> RAN4 decided to include </w:t>
      </w:r>
      <w:r w:rsidR="008C6155">
        <w:rPr>
          <w:rFonts w:eastAsia="SimSun"/>
          <w:color w:val="000000" w:themeColor="text1"/>
          <w:szCs w:val="24"/>
          <w:lang w:eastAsia="zh-CN"/>
        </w:rPr>
        <w:t xml:space="preserve">a solution for </w:t>
      </w:r>
      <w:r w:rsidR="00BA0D22">
        <w:rPr>
          <w:rFonts w:eastAsia="SimSun"/>
          <w:color w:val="000000" w:themeColor="text1"/>
          <w:szCs w:val="24"/>
          <w:lang w:eastAsia="zh-CN"/>
        </w:rPr>
        <w:t xml:space="preserve">collision with </w:t>
      </w:r>
      <w:proofErr w:type="gramStart"/>
      <w:r w:rsidR="00BA0D22">
        <w:rPr>
          <w:rFonts w:eastAsia="SimSun"/>
          <w:color w:val="000000" w:themeColor="text1"/>
          <w:szCs w:val="24"/>
          <w:lang w:eastAsia="zh-CN"/>
        </w:rPr>
        <w:t xml:space="preserve">the </w:t>
      </w:r>
      <w:r w:rsidR="009D7B26">
        <w:rPr>
          <w:rFonts w:eastAsia="SimSun"/>
          <w:color w:val="000000" w:themeColor="text1"/>
          <w:szCs w:val="24"/>
          <w:lang w:eastAsia="zh-CN"/>
        </w:rPr>
        <w:t xml:space="preserve"> ‘</w:t>
      </w:r>
      <w:proofErr w:type="gramEnd"/>
      <w:r w:rsidR="009D7B26">
        <w:rPr>
          <w:rFonts w:eastAsia="SimSun"/>
          <w:color w:val="000000" w:themeColor="text1"/>
          <w:szCs w:val="24"/>
          <w:lang w:eastAsia="zh-CN"/>
        </w:rPr>
        <w:t>keep’</w:t>
      </w:r>
      <w:r w:rsidR="008F26BB">
        <w:rPr>
          <w:rFonts w:eastAsia="SimSun"/>
          <w:color w:val="000000" w:themeColor="text1"/>
          <w:szCs w:val="24"/>
          <w:lang w:eastAsia="zh-CN"/>
        </w:rPr>
        <w:t xml:space="preserve"> </w:t>
      </w:r>
      <w:r w:rsidR="009D7B26">
        <w:rPr>
          <w:rFonts w:eastAsia="SimSun"/>
          <w:color w:val="000000" w:themeColor="text1"/>
          <w:szCs w:val="24"/>
          <w:lang w:eastAsia="zh-CN"/>
        </w:rPr>
        <w:t>solution</w:t>
      </w:r>
      <w:r w:rsidR="00BA0D22">
        <w:rPr>
          <w:rFonts w:eastAsia="SimSun"/>
          <w:color w:val="000000" w:themeColor="text1"/>
          <w:szCs w:val="24"/>
          <w:lang w:eastAsia="zh-CN"/>
        </w:rPr>
        <w:t xml:space="preserve"> (all MUSIM gaps)</w:t>
      </w:r>
      <w:r w:rsidR="009D7B26">
        <w:rPr>
          <w:rFonts w:eastAsia="SimSun"/>
          <w:color w:val="000000" w:themeColor="text1"/>
          <w:szCs w:val="24"/>
          <w:lang w:eastAsia="zh-CN"/>
        </w:rPr>
        <w:t>, which adds</w:t>
      </w:r>
      <w:r w:rsidR="00FD3437">
        <w:rPr>
          <w:rFonts w:eastAsia="SimSun"/>
          <w:color w:val="000000" w:themeColor="text1"/>
          <w:szCs w:val="24"/>
          <w:lang w:eastAsia="zh-CN"/>
        </w:rPr>
        <w:t xml:space="preserve"> more complexity</w:t>
      </w:r>
      <w:r w:rsidR="00F5396B">
        <w:rPr>
          <w:rFonts w:eastAsia="SimSun"/>
          <w:color w:val="000000" w:themeColor="text1"/>
          <w:szCs w:val="24"/>
          <w:lang w:eastAsia="zh-CN"/>
        </w:rPr>
        <w:t xml:space="preserve"> both when defining the requirement and </w:t>
      </w:r>
      <w:r w:rsidR="00A6708E">
        <w:rPr>
          <w:rFonts w:eastAsia="SimSun"/>
          <w:color w:val="000000" w:themeColor="text1"/>
          <w:szCs w:val="24"/>
          <w:lang w:eastAsia="zh-CN"/>
        </w:rPr>
        <w:t>in the field</w:t>
      </w:r>
      <w:r w:rsidR="00FD3437">
        <w:rPr>
          <w:rFonts w:eastAsia="SimSun"/>
          <w:color w:val="000000" w:themeColor="text1"/>
          <w:szCs w:val="24"/>
          <w:lang w:eastAsia="zh-CN"/>
        </w:rPr>
        <w:t>.</w:t>
      </w:r>
    </w:p>
    <w:p w14:paraId="7293B5D7" w14:textId="2803D4E9" w:rsidR="00531516" w:rsidRDefault="00531516" w:rsidP="00531516">
      <w:pPr>
        <w:rPr>
          <w:lang w:val="en-GB"/>
        </w:rPr>
      </w:pPr>
      <w:r>
        <w:rPr>
          <w:rFonts w:eastAsia="SimSun"/>
          <w:color w:val="000000" w:themeColor="text1"/>
          <w:szCs w:val="24"/>
          <w:lang w:eastAsia="zh-CN"/>
        </w:rPr>
        <w:t xml:space="preserve">Our preference is that if the UE request priority for more than 1 MUSIM gap, each priority shall be distinct and shall not be the same priority. </w:t>
      </w:r>
    </w:p>
    <w:p w14:paraId="27B3E18F" w14:textId="77777777" w:rsidR="00531516" w:rsidRDefault="00531516" w:rsidP="00531516">
      <w:pPr>
        <w:pStyle w:val="RAN4proposal"/>
        <w:rPr>
          <w:lang w:val="en-GB"/>
        </w:rPr>
      </w:pPr>
      <w:r>
        <w:rPr>
          <w:lang w:eastAsia="zh-CN"/>
        </w:rPr>
        <w:t>If the UE requests priority for more than 1 MUSIM gap, the MUSIM gap priorities levels shall be different.</w:t>
      </w:r>
    </w:p>
    <w:p w14:paraId="3EADA0B0" w14:textId="6DE7CC99" w:rsidR="008D1668" w:rsidRDefault="00977B0D" w:rsidP="008D1668">
      <w:pPr>
        <w:pStyle w:val="CommentText"/>
      </w:pPr>
      <w:r>
        <w:t xml:space="preserve">In RAN4#107 meeting RAN4 </w:t>
      </w:r>
      <w:r w:rsidR="00A1217B">
        <w:t>also discussed other constraints</w:t>
      </w:r>
      <w:r w:rsidR="002B1F55">
        <w:t xml:space="preserve">, for example, </w:t>
      </w:r>
      <w:r w:rsidR="008D1668">
        <w:t xml:space="preserve">it was discussed </w:t>
      </w:r>
      <w:r w:rsidR="005B3569">
        <w:t>whe</w:t>
      </w:r>
      <w:r w:rsidR="008D1668">
        <w:t xml:space="preserve">ther there should be a default highest priority for some certain MUSIM gaps when these MUSIM gap patterns are configured. Alternatively, </w:t>
      </w:r>
      <w:r w:rsidR="008D1668">
        <w:rPr>
          <w:lang w:val="en-GB"/>
        </w:rPr>
        <w:t>w</w:t>
      </w:r>
      <w:r w:rsidR="008D1668" w:rsidRPr="00645943">
        <w:rPr>
          <w:lang w:val="en-GB"/>
        </w:rPr>
        <w:t>hen UE requests the MUSIM gaps, the MGRP of highest priority gap should be larger than 160ms</w:t>
      </w:r>
      <w:r w:rsidR="008D1668">
        <w:rPr>
          <w:lang w:val="en-GB"/>
        </w:rPr>
        <w:t>.</w:t>
      </w:r>
    </w:p>
    <w:p w14:paraId="25FA4FBD" w14:textId="77777777" w:rsidR="008D1668" w:rsidRDefault="008D1668" w:rsidP="008D1668">
      <w:pPr>
        <w:pStyle w:val="CommentText"/>
      </w:pPr>
      <w:r>
        <w:t>Similarly, it was proposed that w</w:t>
      </w:r>
      <w:r>
        <w:rPr>
          <w:rFonts w:eastAsia="SimSun"/>
          <w:color w:val="000000" w:themeColor="text1"/>
          <w:szCs w:val="24"/>
          <w:lang w:eastAsia="zh-CN"/>
        </w:rPr>
        <w:t>hen UE requests only one MUSIM gap, the MGRP should be larger than 80ms.</w:t>
      </w:r>
    </w:p>
    <w:p w14:paraId="0ED1CA4C" w14:textId="77777777" w:rsidR="008D1668" w:rsidRDefault="008D1668" w:rsidP="008D1668">
      <w:pPr>
        <w:pStyle w:val="CommentText"/>
        <w:rPr>
          <w:rFonts w:eastAsia="SimSun"/>
          <w:color w:val="000000" w:themeColor="text1"/>
          <w:szCs w:val="24"/>
          <w:lang w:eastAsia="zh-CN"/>
        </w:rPr>
      </w:pPr>
      <w:r>
        <w:t>In general, we recognize the reasoning behind the proposals. Our view is that such rules could in general make sense – especially the proposal that w</w:t>
      </w:r>
      <w:r>
        <w:rPr>
          <w:rFonts w:eastAsia="SimSun"/>
          <w:color w:val="000000" w:themeColor="text1"/>
          <w:szCs w:val="24"/>
          <w:lang w:eastAsia="zh-CN"/>
        </w:rPr>
        <w:t>hen UE requests only one MUSIM gap, the MGRP should be larger than 80ms.</w:t>
      </w:r>
    </w:p>
    <w:p w14:paraId="214A87C6" w14:textId="77777777" w:rsidR="008D1668" w:rsidRDefault="008D1668" w:rsidP="008D1668">
      <w:pPr>
        <w:pStyle w:val="CommentText"/>
        <w:rPr>
          <w:rFonts w:eastAsia="SimSun"/>
          <w:color w:val="000000" w:themeColor="text1"/>
          <w:szCs w:val="24"/>
          <w:lang w:eastAsia="zh-CN"/>
        </w:rPr>
      </w:pPr>
      <w:r>
        <w:rPr>
          <w:rFonts w:eastAsia="SimSun"/>
          <w:color w:val="000000" w:themeColor="text1"/>
          <w:szCs w:val="24"/>
          <w:lang w:eastAsia="zh-CN"/>
        </w:rPr>
        <w:t>This proposal is very much aligned with the discussion related to having a mandatory MUSIM gap defined or not.</w:t>
      </w:r>
    </w:p>
    <w:p w14:paraId="4EF031BA" w14:textId="530850BC" w:rsidR="009649AD" w:rsidRDefault="009649AD" w:rsidP="008D1668">
      <w:pPr>
        <w:pStyle w:val="CommentText"/>
        <w:rPr>
          <w:rFonts w:eastAsia="SimSun"/>
          <w:color w:val="000000" w:themeColor="text1"/>
          <w:szCs w:val="24"/>
          <w:lang w:eastAsia="zh-CN"/>
        </w:rPr>
      </w:pPr>
      <w:r>
        <w:rPr>
          <w:rFonts w:eastAsia="SimSun"/>
          <w:color w:val="000000" w:themeColor="text1"/>
          <w:szCs w:val="24"/>
          <w:lang w:eastAsia="zh-CN"/>
        </w:rPr>
        <w:t xml:space="preserve">One concern </w:t>
      </w:r>
      <w:r w:rsidR="0041620B">
        <w:rPr>
          <w:rFonts w:eastAsia="SimSun"/>
          <w:color w:val="000000" w:themeColor="text1"/>
          <w:szCs w:val="24"/>
          <w:lang w:eastAsia="zh-CN"/>
        </w:rPr>
        <w:t xml:space="preserve">from network side is the complete lack of network control when considering the current UE requirements </w:t>
      </w:r>
      <w:r w:rsidR="003A5222">
        <w:rPr>
          <w:rFonts w:eastAsia="SimSun"/>
          <w:color w:val="000000" w:themeColor="text1"/>
          <w:szCs w:val="24"/>
          <w:lang w:eastAsia="zh-CN"/>
        </w:rPr>
        <w:t xml:space="preserve">discussion. For example, it has been proposed that </w:t>
      </w:r>
      <w:r w:rsidR="00D414DB">
        <w:rPr>
          <w:rFonts w:eastAsia="SimSun"/>
          <w:color w:val="000000" w:themeColor="text1"/>
          <w:szCs w:val="24"/>
          <w:lang w:eastAsia="zh-CN"/>
        </w:rPr>
        <w:t>the UE requirements only appl</w:t>
      </w:r>
      <w:r w:rsidR="00D74BFF">
        <w:rPr>
          <w:rFonts w:eastAsia="SimSun"/>
          <w:color w:val="000000" w:themeColor="text1"/>
          <w:szCs w:val="24"/>
          <w:lang w:eastAsia="zh-CN"/>
        </w:rPr>
        <w:t>y</w:t>
      </w:r>
      <w:r w:rsidR="00D414DB">
        <w:rPr>
          <w:rFonts w:eastAsia="SimSun"/>
          <w:color w:val="000000" w:themeColor="text1"/>
          <w:szCs w:val="24"/>
          <w:lang w:eastAsia="zh-CN"/>
        </w:rPr>
        <w:t xml:space="preserve"> provided the UE is allocated all requested MUSIM gaps. However, there is no agreement on any mandatory MUSIM gaps and there </w:t>
      </w:r>
      <w:proofErr w:type="gramStart"/>
      <w:r w:rsidR="00D414DB">
        <w:rPr>
          <w:rFonts w:eastAsia="SimSun"/>
          <w:color w:val="000000" w:themeColor="text1"/>
          <w:szCs w:val="24"/>
          <w:lang w:eastAsia="zh-CN"/>
        </w:rPr>
        <w:t>is</w:t>
      </w:r>
      <w:proofErr w:type="gramEnd"/>
      <w:r w:rsidR="00D414DB">
        <w:rPr>
          <w:rFonts w:eastAsia="SimSun"/>
          <w:color w:val="000000" w:themeColor="text1"/>
          <w:szCs w:val="24"/>
          <w:lang w:eastAsia="zh-CN"/>
        </w:rPr>
        <w:t xml:space="preserve"> no </w:t>
      </w:r>
      <w:r w:rsidR="00F57019">
        <w:rPr>
          <w:rFonts w:eastAsia="SimSun"/>
          <w:color w:val="000000" w:themeColor="text1"/>
          <w:szCs w:val="24"/>
          <w:lang w:eastAsia="zh-CN"/>
        </w:rPr>
        <w:t xml:space="preserve">agreement related conditions on a reasonable/minimum </w:t>
      </w:r>
      <w:r w:rsidR="00D74BFF">
        <w:rPr>
          <w:rFonts w:eastAsia="SimSun"/>
          <w:color w:val="000000" w:themeColor="text1"/>
          <w:szCs w:val="24"/>
          <w:lang w:eastAsia="zh-CN"/>
        </w:rPr>
        <w:t>MUSIM MGRP.</w:t>
      </w:r>
    </w:p>
    <w:p w14:paraId="1FC249AB" w14:textId="19BEAE7C" w:rsidR="00ED2A41" w:rsidRDefault="00ED2A41" w:rsidP="008D1668">
      <w:pPr>
        <w:pStyle w:val="CommentText"/>
        <w:rPr>
          <w:rFonts w:eastAsia="SimSun"/>
          <w:color w:val="000000" w:themeColor="text1"/>
          <w:szCs w:val="24"/>
          <w:lang w:eastAsia="zh-CN"/>
        </w:rPr>
      </w:pPr>
      <w:proofErr w:type="gramStart"/>
      <w:r>
        <w:rPr>
          <w:rFonts w:eastAsia="SimSun"/>
          <w:color w:val="000000" w:themeColor="text1"/>
          <w:szCs w:val="24"/>
          <w:lang w:eastAsia="zh-CN"/>
        </w:rPr>
        <w:t>This causes</w:t>
      </w:r>
      <w:proofErr w:type="gramEnd"/>
      <w:r>
        <w:rPr>
          <w:rFonts w:eastAsia="SimSun"/>
          <w:color w:val="000000" w:themeColor="text1"/>
          <w:szCs w:val="24"/>
          <w:lang w:eastAsia="zh-CN"/>
        </w:rPr>
        <w:t xml:space="preserve"> concerns on the potential network scheduling impact due to allocating MUSIM gaps.</w:t>
      </w:r>
      <w:r w:rsidR="00BE6583">
        <w:rPr>
          <w:rFonts w:eastAsia="SimSun"/>
          <w:color w:val="000000" w:themeColor="text1"/>
          <w:szCs w:val="24"/>
          <w:lang w:eastAsia="zh-CN"/>
        </w:rPr>
        <w:t xml:space="preserve"> For example, the </w:t>
      </w:r>
      <w:r w:rsidR="00992DA6">
        <w:rPr>
          <w:rFonts w:eastAsia="SimSun"/>
          <w:color w:val="000000" w:themeColor="text1"/>
          <w:szCs w:val="24"/>
          <w:lang w:eastAsia="zh-CN"/>
        </w:rPr>
        <w:t xml:space="preserve">request may be for a very dense MUSIM gap pattern while such MUSIM GP would </w:t>
      </w:r>
      <w:r w:rsidR="0019016B">
        <w:rPr>
          <w:rFonts w:eastAsia="SimSun"/>
          <w:color w:val="000000" w:themeColor="text1"/>
          <w:szCs w:val="24"/>
          <w:lang w:eastAsia="zh-CN"/>
        </w:rPr>
        <w:t xml:space="preserve">overshoot the actual </w:t>
      </w:r>
      <w:proofErr w:type="gramStart"/>
      <w:r w:rsidR="0019016B">
        <w:rPr>
          <w:rFonts w:eastAsia="SimSun"/>
          <w:color w:val="000000" w:themeColor="text1"/>
          <w:szCs w:val="24"/>
          <w:lang w:eastAsia="zh-CN"/>
        </w:rPr>
        <w:t>amount</w:t>
      </w:r>
      <w:proofErr w:type="gramEnd"/>
      <w:r w:rsidR="0019016B">
        <w:rPr>
          <w:rFonts w:eastAsia="SimSun"/>
          <w:color w:val="000000" w:themeColor="text1"/>
          <w:szCs w:val="24"/>
          <w:lang w:eastAsia="zh-CN"/>
        </w:rPr>
        <w:t xml:space="preserve"> of gaps needed to perform enough measurement to ensure any defined UE </w:t>
      </w:r>
      <w:r w:rsidR="00C819E3">
        <w:rPr>
          <w:rFonts w:eastAsia="SimSun"/>
          <w:color w:val="000000" w:themeColor="text1"/>
          <w:szCs w:val="24"/>
          <w:lang w:eastAsia="zh-CN"/>
        </w:rPr>
        <w:t>measurement requirements related to NW-B.</w:t>
      </w:r>
    </w:p>
    <w:p w14:paraId="43477951" w14:textId="2FD51A2D" w:rsidR="008D1668" w:rsidRDefault="00C819E3" w:rsidP="008D1668">
      <w:pPr>
        <w:pStyle w:val="CommentText"/>
        <w:rPr>
          <w:rFonts w:eastAsia="SimSun"/>
          <w:color w:val="000000" w:themeColor="text1"/>
          <w:szCs w:val="24"/>
          <w:lang w:eastAsia="zh-CN"/>
        </w:rPr>
      </w:pPr>
      <w:r>
        <w:rPr>
          <w:rFonts w:eastAsia="SimSun"/>
          <w:color w:val="000000" w:themeColor="text1"/>
          <w:szCs w:val="24"/>
          <w:lang w:eastAsia="zh-CN"/>
        </w:rPr>
        <w:t>Hence, we see that</w:t>
      </w:r>
      <w:r w:rsidR="008D1668">
        <w:rPr>
          <w:rFonts w:eastAsia="SimSun"/>
          <w:color w:val="000000" w:themeColor="text1"/>
          <w:szCs w:val="24"/>
          <w:lang w:eastAsia="zh-CN"/>
        </w:rPr>
        <w:t xml:space="preserve"> this discussion should be tak</w:t>
      </w:r>
      <w:r>
        <w:rPr>
          <w:rFonts w:eastAsia="SimSun"/>
          <w:color w:val="000000" w:themeColor="text1"/>
          <w:szCs w:val="24"/>
          <w:lang w:eastAsia="zh-CN"/>
        </w:rPr>
        <w:t>en</w:t>
      </w:r>
      <w:r w:rsidR="008D1668">
        <w:rPr>
          <w:rFonts w:eastAsia="SimSun"/>
          <w:color w:val="000000" w:themeColor="text1"/>
          <w:szCs w:val="24"/>
          <w:lang w:eastAsia="zh-CN"/>
        </w:rPr>
        <w:t xml:space="preserve"> together with the requirements RAN4 is going to define for the measurement performed in NW-B while camped/operating in NW-A. There would need to be some balance between the UE requirements and the MUSIM gap pattern requested and assigned.</w:t>
      </w:r>
    </w:p>
    <w:p w14:paraId="2805EFB8" w14:textId="372AE637" w:rsidR="008D1668" w:rsidRDefault="00C819E3" w:rsidP="008D1668">
      <w:pPr>
        <w:pStyle w:val="CommentText"/>
        <w:rPr>
          <w:rFonts w:eastAsia="SimSun"/>
          <w:color w:val="000000" w:themeColor="text1"/>
          <w:szCs w:val="24"/>
          <w:lang w:eastAsia="zh-CN"/>
        </w:rPr>
      </w:pPr>
      <w:r>
        <w:rPr>
          <w:rFonts w:eastAsia="SimSun"/>
          <w:color w:val="000000" w:themeColor="text1"/>
          <w:szCs w:val="24"/>
          <w:lang w:eastAsia="zh-CN"/>
        </w:rPr>
        <w:lastRenderedPageBreak/>
        <w:t>F</w:t>
      </w:r>
      <w:r w:rsidR="008D1668">
        <w:rPr>
          <w:rFonts w:eastAsia="SimSun"/>
          <w:color w:val="000000" w:themeColor="text1"/>
          <w:szCs w:val="24"/>
          <w:lang w:eastAsia="zh-CN"/>
        </w:rPr>
        <w:t>or example</w:t>
      </w:r>
      <w:r>
        <w:rPr>
          <w:rFonts w:eastAsia="SimSun"/>
          <w:color w:val="000000" w:themeColor="text1"/>
          <w:szCs w:val="24"/>
          <w:lang w:eastAsia="zh-CN"/>
        </w:rPr>
        <w:t>, it does</w:t>
      </w:r>
      <w:r w:rsidR="008D1668">
        <w:rPr>
          <w:rFonts w:eastAsia="SimSun"/>
          <w:color w:val="000000" w:themeColor="text1"/>
          <w:szCs w:val="24"/>
          <w:lang w:eastAsia="zh-CN"/>
        </w:rPr>
        <w:t xml:space="preserve"> not seem fully justifi</w:t>
      </w:r>
      <w:r w:rsidR="00133229">
        <w:rPr>
          <w:rFonts w:eastAsia="SimSun"/>
          <w:color w:val="000000" w:themeColor="text1"/>
          <w:szCs w:val="24"/>
          <w:lang w:eastAsia="zh-CN"/>
        </w:rPr>
        <w:t>able</w:t>
      </w:r>
      <w:r w:rsidR="008D1668">
        <w:rPr>
          <w:rFonts w:eastAsia="SimSun"/>
          <w:color w:val="000000" w:themeColor="text1"/>
          <w:szCs w:val="24"/>
          <w:lang w:eastAsia="zh-CN"/>
        </w:rPr>
        <w:t xml:space="preserve"> that the UE would request and need a MUSIM gap pattern with a 40ms periodicity for performing normal idle mode measurement and paging reception from NW-B – especially when considering that current idle mode measurement requirements are assuming much less need for measurement than every 40ms.</w:t>
      </w:r>
    </w:p>
    <w:p w14:paraId="06CA30C7" w14:textId="77777777" w:rsidR="008D1668" w:rsidRDefault="008D1668" w:rsidP="008D1668">
      <w:pPr>
        <w:pStyle w:val="RAN4proposal"/>
      </w:pPr>
      <w:r>
        <w:rPr>
          <w:lang w:eastAsia="zh-CN"/>
        </w:rPr>
        <w:t>There shall be a minimum MGRP defined for the requested MUSIM gap pattern.</w:t>
      </w:r>
    </w:p>
    <w:p w14:paraId="15BDE7FC" w14:textId="77777777" w:rsidR="008D1668" w:rsidRDefault="008D1668" w:rsidP="008D1668">
      <w:pPr>
        <w:pStyle w:val="CommentText"/>
      </w:pPr>
      <w:r>
        <w:t>Conditions can be discussed further once the NW-B requirements a clearer. However, we expect that such minimum MRGP could be 80ms or 160ms.</w:t>
      </w:r>
    </w:p>
    <w:p w14:paraId="510A558A" w14:textId="77777777" w:rsidR="00531516" w:rsidRDefault="00531516" w:rsidP="00300956"/>
    <w:p w14:paraId="0E4729CC" w14:textId="52CC0FDC" w:rsidR="00D3083A" w:rsidRDefault="00D362F0" w:rsidP="00D362F0">
      <w:pPr>
        <w:pStyle w:val="RAN4H3"/>
      </w:pPr>
      <w:r>
        <w:rPr>
          <w:lang w:eastAsia="ko-KR"/>
        </w:rPr>
        <w:t>Pr</w:t>
      </w:r>
      <w:r>
        <w:rPr>
          <w:lang w:eastAsia="zh-CN"/>
        </w:rPr>
        <w:t>i</w:t>
      </w:r>
      <w:r>
        <w:rPr>
          <w:lang w:eastAsia="ko-KR"/>
        </w:rPr>
        <w:t xml:space="preserve">ority setting for </w:t>
      </w:r>
      <w:r>
        <w:rPr>
          <w:rFonts w:hint="eastAsia"/>
          <w:lang w:eastAsia="zh-CN"/>
        </w:rPr>
        <w:t>ape</w:t>
      </w:r>
      <w:r>
        <w:rPr>
          <w:lang w:eastAsia="ko-KR"/>
        </w:rPr>
        <w:t xml:space="preserve">riodic MUSIM </w:t>
      </w:r>
      <w:proofErr w:type="gramStart"/>
      <w:r>
        <w:rPr>
          <w:lang w:eastAsia="ko-KR"/>
        </w:rPr>
        <w:t>gaps</w:t>
      </w:r>
      <w:proofErr w:type="gramEnd"/>
    </w:p>
    <w:p w14:paraId="3CF585E3" w14:textId="23D7BB6E" w:rsidR="00D3083A" w:rsidRDefault="00553FBC" w:rsidP="00300956">
      <w:r>
        <w:t xml:space="preserve">The outcome of the discussion related to this issue in RAN4#107 is </w:t>
      </w:r>
      <w:r w:rsidR="000F76C6">
        <w:t>captured in [1]:</w:t>
      </w:r>
    </w:p>
    <w:p w14:paraId="790B4ED0" w14:textId="77777777" w:rsidR="00F25E24" w:rsidRDefault="00F25E24" w:rsidP="00F25E24">
      <w:pPr>
        <w:ind w:firstLine="505"/>
        <w:rPr>
          <w:color w:val="000000" w:themeColor="text1"/>
          <w:lang w:eastAsia="ja-JP"/>
        </w:rPr>
      </w:pPr>
      <w:r>
        <w:rPr>
          <w:color w:val="000000" w:themeColor="text1"/>
          <w:lang w:eastAsia="ja-JP"/>
        </w:rPr>
        <w:t>Note: Option 1 and 2 are agreements from GTW at RAN4 106bis</w:t>
      </w:r>
    </w:p>
    <w:p w14:paraId="41DB84D6" w14:textId="77777777" w:rsidR="00F25E24" w:rsidRDefault="00F25E24" w:rsidP="00F25E24">
      <w:pPr>
        <w:pStyle w:val="ListParagraph"/>
        <w:numPr>
          <w:ilvl w:val="1"/>
          <w:numId w:val="35"/>
        </w:numPr>
        <w:overflowPunct w:val="0"/>
        <w:autoSpaceDE w:val="0"/>
        <w:autoSpaceDN w:val="0"/>
        <w:adjustRightInd w:val="0"/>
        <w:spacing w:after="120" w:line="252" w:lineRule="auto"/>
        <w:contextualSpacing w:val="0"/>
        <w:rPr>
          <w:color w:val="000000" w:themeColor="text1"/>
          <w:lang w:eastAsia="ja-JP"/>
        </w:rPr>
      </w:pPr>
      <w:r>
        <w:rPr>
          <w:color w:val="000000" w:themeColor="text1"/>
          <w:lang w:eastAsia="ja-JP"/>
        </w:rPr>
        <w:t xml:space="preserve">Option 1 (CMCC </w:t>
      </w:r>
      <w:proofErr w:type="spellStart"/>
      <w:r>
        <w:rPr>
          <w:color w:val="000000" w:themeColor="text1"/>
          <w:lang w:eastAsia="ja-JP"/>
        </w:rPr>
        <w:t>xiaomi</w:t>
      </w:r>
      <w:proofErr w:type="spellEnd"/>
      <w:r>
        <w:rPr>
          <w:color w:val="000000" w:themeColor="text1"/>
          <w:lang w:eastAsia="ja-JP"/>
        </w:rPr>
        <w:t xml:space="preserve"> Nokia Qualcomm vivo)</w:t>
      </w:r>
    </w:p>
    <w:p w14:paraId="1D83E893" w14:textId="77777777" w:rsidR="00F25E24" w:rsidRDefault="00F25E24" w:rsidP="00F25E24">
      <w:pPr>
        <w:pStyle w:val="ListParagraph"/>
        <w:numPr>
          <w:ilvl w:val="2"/>
          <w:numId w:val="35"/>
        </w:numPr>
        <w:overflowPunct w:val="0"/>
        <w:autoSpaceDE w:val="0"/>
        <w:autoSpaceDN w:val="0"/>
        <w:adjustRightInd w:val="0"/>
        <w:spacing w:after="120" w:line="252" w:lineRule="auto"/>
        <w:contextualSpacing w:val="0"/>
        <w:rPr>
          <w:color w:val="000000" w:themeColor="text1"/>
          <w:lang w:eastAsia="ja-JP"/>
        </w:rPr>
      </w:pPr>
      <w:r>
        <w:rPr>
          <w:color w:val="000000" w:themeColor="text1"/>
        </w:rPr>
        <w:t>The priority level of aperiodic MUSIM gap can be configured by NW A</w:t>
      </w:r>
    </w:p>
    <w:p w14:paraId="687E1948" w14:textId="77777777" w:rsidR="00F25E24" w:rsidRDefault="00F25E24" w:rsidP="00F25E24">
      <w:pPr>
        <w:pStyle w:val="ListParagraph"/>
        <w:numPr>
          <w:ilvl w:val="2"/>
          <w:numId w:val="35"/>
        </w:numPr>
        <w:overflowPunct w:val="0"/>
        <w:autoSpaceDE w:val="0"/>
        <w:autoSpaceDN w:val="0"/>
        <w:adjustRightInd w:val="0"/>
        <w:spacing w:after="120" w:line="252" w:lineRule="auto"/>
        <w:contextualSpacing w:val="0"/>
        <w:rPr>
          <w:color w:val="000000" w:themeColor="text1"/>
          <w:lang w:eastAsia="ja-JP"/>
        </w:rPr>
      </w:pPr>
      <w:r>
        <w:rPr>
          <w:color w:val="000000" w:themeColor="text1"/>
        </w:rPr>
        <w:t xml:space="preserve">If the priority level is not configured by NW </w:t>
      </w:r>
      <w:proofErr w:type="gramStart"/>
      <w:r>
        <w:rPr>
          <w:color w:val="000000" w:themeColor="text1"/>
        </w:rPr>
        <w:t>A</w:t>
      </w:r>
      <w:proofErr w:type="gramEnd"/>
      <w:r>
        <w:rPr>
          <w:color w:val="000000" w:themeColor="text1"/>
        </w:rPr>
        <w:t xml:space="preserve"> then the aperiodic MUSIM gap by default has the highest priority level </w:t>
      </w:r>
    </w:p>
    <w:p w14:paraId="489CBCBE" w14:textId="77777777" w:rsidR="00F25E24" w:rsidRDefault="00F25E24" w:rsidP="00F25E24">
      <w:pPr>
        <w:pStyle w:val="ListParagraph"/>
        <w:numPr>
          <w:ilvl w:val="2"/>
          <w:numId w:val="35"/>
        </w:numPr>
        <w:overflowPunct w:val="0"/>
        <w:autoSpaceDE w:val="0"/>
        <w:autoSpaceDN w:val="0"/>
        <w:adjustRightInd w:val="0"/>
        <w:spacing w:after="120" w:line="252" w:lineRule="auto"/>
        <w:contextualSpacing w:val="0"/>
        <w:rPr>
          <w:color w:val="000000" w:themeColor="text1"/>
          <w:lang w:eastAsia="ja-JP"/>
        </w:rPr>
      </w:pPr>
      <w:r>
        <w:rPr>
          <w:color w:val="000000" w:themeColor="text1"/>
        </w:rPr>
        <w:t>The aperiodic MUSIM gap priority level can be optionally requested by UE from NW A</w:t>
      </w:r>
    </w:p>
    <w:p w14:paraId="400199D8" w14:textId="77777777" w:rsidR="00F25E24" w:rsidRDefault="00F25E24" w:rsidP="00F25E24">
      <w:pPr>
        <w:pStyle w:val="ListParagraph"/>
        <w:numPr>
          <w:ilvl w:val="1"/>
          <w:numId w:val="35"/>
        </w:numPr>
        <w:overflowPunct w:val="0"/>
        <w:autoSpaceDE w:val="0"/>
        <w:autoSpaceDN w:val="0"/>
        <w:adjustRightInd w:val="0"/>
        <w:spacing w:after="120" w:line="252" w:lineRule="auto"/>
        <w:contextualSpacing w:val="0"/>
        <w:rPr>
          <w:color w:val="000000" w:themeColor="text1"/>
          <w:lang w:eastAsia="ja-JP"/>
        </w:rPr>
      </w:pPr>
      <w:r>
        <w:rPr>
          <w:color w:val="000000" w:themeColor="text1"/>
        </w:rPr>
        <w:t xml:space="preserve">Option 2 (Apple ZTE oppo Huawei MTK): </w:t>
      </w:r>
    </w:p>
    <w:p w14:paraId="1877BEA0" w14:textId="77777777" w:rsidR="00F25E24" w:rsidRDefault="00F25E24" w:rsidP="00F25E24">
      <w:pPr>
        <w:pStyle w:val="ListParagraph"/>
        <w:numPr>
          <w:ilvl w:val="2"/>
          <w:numId w:val="35"/>
        </w:numPr>
        <w:overflowPunct w:val="0"/>
        <w:autoSpaceDE w:val="0"/>
        <w:autoSpaceDN w:val="0"/>
        <w:adjustRightInd w:val="0"/>
        <w:spacing w:after="120" w:line="252" w:lineRule="auto"/>
        <w:contextualSpacing w:val="0"/>
        <w:rPr>
          <w:color w:val="000000" w:themeColor="text1"/>
          <w:lang w:eastAsia="ja-JP"/>
        </w:rPr>
      </w:pPr>
      <w:r>
        <w:rPr>
          <w:color w:val="000000" w:themeColor="text1"/>
        </w:rPr>
        <w:t>Aperiodic MUSIM gap by default has the highest priority level.</w:t>
      </w:r>
    </w:p>
    <w:p w14:paraId="44D8BAB8" w14:textId="77777777" w:rsidR="00F25E24" w:rsidRDefault="00F25E24" w:rsidP="00F25E24">
      <w:pPr>
        <w:pStyle w:val="ListParagraph"/>
        <w:numPr>
          <w:ilvl w:val="2"/>
          <w:numId w:val="35"/>
        </w:numPr>
        <w:overflowPunct w:val="0"/>
        <w:autoSpaceDE w:val="0"/>
        <w:autoSpaceDN w:val="0"/>
        <w:adjustRightInd w:val="0"/>
        <w:spacing w:after="120" w:line="252" w:lineRule="auto"/>
        <w:contextualSpacing w:val="0"/>
        <w:rPr>
          <w:color w:val="000000" w:themeColor="text1"/>
          <w:lang w:eastAsia="ja-JP"/>
        </w:rPr>
      </w:pPr>
      <w:r>
        <w:rPr>
          <w:color w:val="000000" w:themeColor="text1"/>
        </w:rPr>
        <w:t xml:space="preserve">The gap priority level is not explicitly configured by the </w:t>
      </w:r>
      <w:proofErr w:type="gramStart"/>
      <w:r>
        <w:rPr>
          <w:color w:val="000000" w:themeColor="text1"/>
        </w:rPr>
        <w:t>NW</w:t>
      </w:r>
      <w:proofErr w:type="gramEnd"/>
    </w:p>
    <w:p w14:paraId="49800055" w14:textId="77777777" w:rsidR="00F25E24" w:rsidRDefault="00F25E24" w:rsidP="00F25E24">
      <w:pPr>
        <w:pStyle w:val="ListParagraph"/>
        <w:numPr>
          <w:ilvl w:val="1"/>
          <w:numId w:val="35"/>
        </w:numPr>
        <w:overflowPunct w:val="0"/>
        <w:autoSpaceDE w:val="0"/>
        <w:autoSpaceDN w:val="0"/>
        <w:adjustRightInd w:val="0"/>
        <w:spacing w:after="120" w:line="252" w:lineRule="auto"/>
        <w:contextualSpacing w:val="0"/>
        <w:rPr>
          <w:color w:val="000000" w:themeColor="text1"/>
        </w:rPr>
      </w:pPr>
      <w:r w:rsidRPr="00853905">
        <w:rPr>
          <w:color w:val="000000" w:themeColor="text1"/>
        </w:rPr>
        <w:t>Option 3: The aperiodic MUSIM gap by default has the highest priority level. The priority level of aperiodic MUSIM gap can be configured by NW A</w:t>
      </w:r>
      <w:r>
        <w:rPr>
          <w:color w:val="000000" w:themeColor="text1"/>
        </w:rPr>
        <w:t xml:space="preserve"> (Ericsson)</w:t>
      </w:r>
    </w:p>
    <w:p w14:paraId="4E998E66" w14:textId="454919DD" w:rsidR="00F25E24" w:rsidRDefault="00F25E24" w:rsidP="00B640E5">
      <w:pPr>
        <w:ind w:firstLine="505"/>
        <w:rPr>
          <w:rFonts w:eastAsiaTheme="minorEastAsia"/>
          <w:i/>
          <w:color w:val="000000" w:themeColor="text1"/>
          <w:lang w:eastAsia="zh-CN"/>
        </w:rPr>
      </w:pPr>
      <w:r>
        <w:rPr>
          <w:rFonts w:eastAsiaTheme="minorEastAsia"/>
          <w:i/>
          <w:color w:val="000000" w:themeColor="text1"/>
          <w:lang w:eastAsia="zh-CN"/>
        </w:rPr>
        <w:t>Recommendations:</w:t>
      </w:r>
      <w:r>
        <w:rPr>
          <w:color w:val="000000" w:themeColor="text1"/>
          <w:szCs w:val="24"/>
          <w:lang w:eastAsia="zh-CN"/>
        </w:rPr>
        <w:t xml:space="preserve"> Option 1 and 2 are agreements from RAN4 106bis. Suggest to </w:t>
      </w:r>
      <w:proofErr w:type="gramStart"/>
      <w:r>
        <w:rPr>
          <w:color w:val="000000" w:themeColor="text1"/>
          <w:szCs w:val="24"/>
          <w:lang w:eastAsia="zh-CN"/>
        </w:rPr>
        <w:t>down-select</w:t>
      </w:r>
      <w:proofErr w:type="gramEnd"/>
      <w:r>
        <w:rPr>
          <w:color w:val="000000" w:themeColor="text1"/>
          <w:szCs w:val="24"/>
          <w:lang w:eastAsia="zh-CN"/>
        </w:rPr>
        <w:t xml:space="preserve"> from option 1 and</w:t>
      </w:r>
      <w:r w:rsidR="00F932AD">
        <w:rPr>
          <w:color w:val="000000" w:themeColor="text1"/>
          <w:szCs w:val="24"/>
          <w:lang w:eastAsia="zh-CN"/>
        </w:rPr>
        <w:t xml:space="preserve"> </w:t>
      </w:r>
      <w:r>
        <w:rPr>
          <w:color w:val="000000" w:themeColor="text1"/>
          <w:szCs w:val="24"/>
          <w:lang w:eastAsia="zh-CN"/>
        </w:rPr>
        <w:t xml:space="preserve">2. </w:t>
      </w:r>
    </w:p>
    <w:p w14:paraId="129486F6" w14:textId="666496DB" w:rsidR="00F241DF" w:rsidRDefault="00F241DF" w:rsidP="00F241DF">
      <w:r>
        <w:t>In last meeting it was discussed how to handle aperiodic MUSIM gaps collisions with other gaps. In general, it seems almost all possible options have been proposed and discussed. However, we prefer to keep the overall handling of MUSIM gaps similar without any special rules</w:t>
      </w:r>
      <w:r w:rsidR="004F76F4">
        <w:t xml:space="preserve"> for aperiodic gaps</w:t>
      </w:r>
      <w:r>
        <w:t>. We propose to handle aperiodic using priority – just like any other MUSIM gap – and prefer that the UE requests and network assigns a priority for an aperiodic MUSIM gap.</w:t>
      </w:r>
    </w:p>
    <w:p w14:paraId="670A3639" w14:textId="77777777" w:rsidR="00F241DF" w:rsidRDefault="00F241DF" w:rsidP="00F241DF">
      <w:pPr>
        <w:pStyle w:val="RAN4proposal"/>
      </w:pPr>
      <w:r>
        <w:t>For aperiodic MUSIM gaps: UE may request, and network may assign a priority for an aperiodic MUSIM gap.</w:t>
      </w:r>
    </w:p>
    <w:p w14:paraId="0DCF2504" w14:textId="77777777" w:rsidR="00F241DF" w:rsidRDefault="00F241DF" w:rsidP="00F241DF">
      <w:r>
        <w:t>We can also agree to following:</w:t>
      </w:r>
    </w:p>
    <w:p w14:paraId="5ECBCB0A" w14:textId="77777777" w:rsidR="00F241DF" w:rsidRDefault="00F241DF" w:rsidP="00F241DF">
      <w:pPr>
        <w:pStyle w:val="ListParagraph"/>
        <w:numPr>
          <w:ilvl w:val="0"/>
          <w:numId w:val="35"/>
        </w:numPr>
        <w:overflowPunct w:val="0"/>
        <w:autoSpaceDE w:val="0"/>
        <w:autoSpaceDN w:val="0"/>
        <w:adjustRightInd w:val="0"/>
        <w:spacing w:after="120" w:line="252" w:lineRule="auto"/>
        <w:contextualSpacing w:val="0"/>
        <w:rPr>
          <w:color w:val="000000" w:themeColor="text1"/>
          <w:lang w:eastAsia="ja-JP"/>
        </w:rPr>
      </w:pPr>
      <w:r>
        <w:rPr>
          <w:color w:val="000000" w:themeColor="text1"/>
        </w:rPr>
        <w:t>The priority level of aperiodic MUSIM gap can be configured by NW A</w:t>
      </w:r>
    </w:p>
    <w:p w14:paraId="4B392E80" w14:textId="77777777" w:rsidR="00F241DF" w:rsidRDefault="00F241DF" w:rsidP="00F241DF">
      <w:pPr>
        <w:pStyle w:val="ListParagraph"/>
        <w:numPr>
          <w:ilvl w:val="0"/>
          <w:numId w:val="35"/>
        </w:numPr>
        <w:overflowPunct w:val="0"/>
        <w:autoSpaceDE w:val="0"/>
        <w:autoSpaceDN w:val="0"/>
        <w:adjustRightInd w:val="0"/>
        <w:spacing w:after="120" w:line="252" w:lineRule="auto"/>
        <w:contextualSpacing w:val="0"/>
        <w:rPr>
          <w:color w:val="000000" w:themeColor="text1"/>
          <w:lang w:eastAsia="ja-JP"/>
        </w:rPr>
      </w:pPr>
      <w:r>
        <w:rPr>
          <w:color w:val="000000" w:themeColor="text1"/>
        </w:rPr>
        <w:t xml:space="preserve">If the priority level is not configured by NW </w:t>
      </w:r>
      <w:proofErr w:type="gramStart"/>
      <w:r>
        <w:rPr>
          <w:color w:val="000000" w:themeColor="text1"/>
        </w:rPr>
        <w:t>A</w:t>
      </w:r>
      <w:proofErr w:type="gramEnd"/>
      <w:r>
        <w:rPr>
          <w:color w:val="000000" w:themeColor="text1"/>
        </w:rPr>
        <w:t xml:space="preserve"> then the aperiodic MUSIM gap by default has the highest priority level </w:t>
      </w:r>
    </w:p>
    <w:p w14:paraId="6BB9C59B" w14:textId="77777777" w:rsidR="00F241DF" w:rsidRDefault="00F241DF" w:rsidP="00F241DF">
      <w:pPr>
        <w:pStyle w:val="ListParagraph"/>
        <w:numPr>
          <w:ilvl w:val="0"/>
          <w:numId w:val="35"/>
        </w:numPr>
        <w:overflowPunct w:val="0"/>
        <w:autoSpaceDE w:val="0"/>
        <w:autoSpaceDN w:val="0"/>
        <w:adjustRightInd w:val="0"/>
        <w:spacing w:after="120" w:line="252" w:lineRule="auto"/>
        <w:contextualSpacing w:val="0"/>
        <w:rPr>
          <w:color w:val="000000" w:themeColor="text1"/>
          <w:lang w:eastAsia="ja-JP"/>
        </w:rPr>
      </w:pPr>
      <w:r>
        <w:rPr>
          <w:color w:val="000000" w:themeColor="text1"/>
        </w:rPr>
        <w:t>The aperiodic MUSIM gap priority level can be optionally requested by UE from NW A</w:t>
      </w:r>
    </w:p>
    <w:p w14:paraId="17CEF149" w14:textId="77777777" w:rsidR="00F25E24" w:rsidRDefault="00F25E24" w:rsidP="00300956"/>
    <w:p w14:paraId="6518D6B5" w14:textId="1C10A5E3" w:rsidR="00D362F0" w:rsidRDefault="006D60B4" w:rsidP="006D60B4">
      <w:pPr>
        <w:pStyle w:val="RAN4H3"/>
      </w:pPr>
      <w:r>
        <w:rPr>
          <w:lang w:eastAsia="ko-KR"/>
        </w:rPr>
        <w:t xml:space="preserve">Order for applying the </w:t>
      </w:r>
      <w:proofErr w:type="gramStart"/>
      <w:r>
        <w:rPr>
          <w:lang w:eastAsia="ko-KR"/>
        </w:rPr>
        <w:t>priority</w:t>
      </w:r>
      <w:proofErr w:type="gramEnd"/>
    </w:p>
    <w:p w14:paraId="4B087244" w14:textId="4C72FDEA" w:rsidR="00D362F0" w:rsidRDefault="001D4C73" w:rsidP="00300956">
      <w:r>
        <w:t>The outcome of the discussion in RAN4#107 was [1]:</w:t>
      </w:r>
    </w:p>
    <w:p w14:paraId="5C519DCB" w14:textId="77777777" w:rsidR="00DE6ABD" w:rsidRDefault="00DE6ABD" w:rsidP="00DE6ABD">
      <w:pPr>
        <w:pStyle w:val="ListParagraph"/>
        <w:numPr>
          <w:ilvl w:val="0"/>
          <w:numId w:val="35"/>
        </w:numPr>
        <w:spacing w:after="120" w:line="256" w:lineRule="auto"/>
        <w:ind w:left="720"/>
        <w:contextualSpacing w:val="0"/>
        <w:rPr>
          <w:color w:val="000000" w:themeColor="text1"/>
          <w:szCs w:val="24"/>
          <w:lang w:eastAsia="zh-CN"/>
        </w:rPr>
      </w:pPr>
      <w:r>
        <w:rPr>
          <w:color w:val="000000" w:themeColor="text1"/>
          <w:szCs w:val="24"/>
          <w:lang w:eastAsia="zh-CN"/>
        </w:rPr>
        <w:t>Proposals:</w:t>
      </w:r>
    </w:p>
    <w:p w14:paraId="421F69DC" w14:textId="77777777" w:rsidR="00DE6ABD" w:rsidRDefault="00DE6ABD" w:rsidP="00DE6ABD">
      <w:pPr>
        <w:pStyle w:val="ListParagraph"/>
        <w:numPr>
          <w:ilvl w:val="1"/>
          <w:numId w:val="35"/>
        </w:numPr>
        <w:spacing w:after="120" w:line="256" w:lineRule="auto"/>
        <w:contextualSpacing w:val="0"/>
        <w:jc w:val="both"/>
        <w:rPr>
          <w:color w:val="000000" w:themeColor="text1"/>
        </w:rPr>
      </w:pPr>
      <w:r>
        <w:rPr>
          <w:color w:val="000000" w:themeColor="text1"/>
        </w:rPr>
        <w:t xml:space="preserve">P1: </w:t>
      </w:r>
      <w:r w:rsidRPr="007347FD">
        <w:rPr>
          <w:color w:val="000000" w:themeColor="text1"/>
        </w:rPr>
        <w:t>when number of colliding MGs is larger than 2,</w:t>
      </w:r>
      <w:r>
        <w:rPr>
          <w:color w:val="000000" w:themeColor="text1"/>
        </w:rPr>
        <w:t xml:space="preserve"> collisions between gaps are resolved sequentially in order of decreasing priority, starting with the gap that has the highest priority (Apple oppo Huawei Qualcomm MTK vivo)</w:t>
      </w:r>
    </w:p>
    <w:p w14:paraId="4A2CF317" w14:textId="77777777" w:rsidR="00DE6ABD" w:rsidRPr="007347FD" w:rsidRDefault="00DE6ABD" w:rsidP="00DE6ABD">
      <w:pPr>
        <w:pStyle w:val="ListParagraph"/>
        <w:numPr>
          <w:ilvl w:val="1"/>
          <w:numId w:val="35"/>
        </w:numPr>
        <w:spacing w:after="120" w:line="256" w:lineRule="auto"/>
        <w:contextualSpacing w:val="0"/>
        <w:jc w:val="both"/>
        <w:rPr>
          <w:color w:val="000000" w:themeColor="text1"/>
        </w:rPr>
      </w:pPr>
      <w:r>
        <w:rPr>
          <w:color w:val="000000" w:themeColor="text1"/>
        </w:rPr>
        <w:lastRenderedPageBreak/>
        <w:t xml:space="preserve">P2: </w:t>
      </w:r>
      <w:r w:rsidRPr="007347FD">
        <w:rPr>
          <w:color w:val="000000" w:themeColor="text1"/>
        </w:rPr>
        <w:t xml:space="preserve">when number of colliding MGs is larger than 2, </w:t>
      </w:r>
      <w:r>
        <w:rPr>
          <w:color w:val="000000" w:themeColor="text1"/>
        </w:rPr>
        <w:t>RAN4 to postpone multiple gap collision issue until RAN4 has a clear understanding on MUSIM gaps’ priority. (Ericsson Nokia)</w:t>
      </w:r>
    </w:p>
    <w:p w14:paraId="39768ED9" w14:textId="77777777" w:rsidR="00DE6ABD" w:rsidRPr="00F91085" w:rsidRDefault="00DE6ABD" w:rsidP="00DE6ABD">
      <w:pPr>
        <w:pStyle w:val="ListParagraph"/>
        <w:numPr>
          <w:ilvl w:val="1"/>
          <w:numId w:val="35"/>
        </w:numPr>
        <w:spacing w:after="120" w:line="256" w:lineRule="auto"/>
        <w:contextualSpacing w:val="0"/>
        <w:jc w:val="both"/>
        <w:rPr>
          <w:color w:val="000000" w:themeColor="text1"/>
        </w:rPr>
      </w:pPr>
      <w:r w:rsidRPr="00F91085">
        <w:rPr>
          <w:color w:val="000000" w:themeColor="text1"/>
        </w:rPr>
        <w:t>P3: When multiple gaps collide, it will be the gap with the highest priority that is used by the UE and other lower priority gaps are dropped. (Nokia)</w:t>
      </w:r>
    </w:p>
    <w:p w14:paraId="1452FE57" w14:textId="77777777" w:rsidR="00DE6ABD" w:rsidRPr="00F91085" w:rsidRDefault="00DE6ABD" w:rsidP="00DE6ABD">
      <w:pPr>
        <w:pStyle w:val="ListParagraph"/>
        <w:numPr>
          <w:ilvl w:val="1"/>
          <w:numId w:val="35"/>
        </w:numPr>
        <w:spacing w:after="120" w:line="256" w:lineRule="auto"/>
        <w:contextualSpacing w:val="0"/>
        <w:jc w:val="both"/>
        <w:rPr>
          <w:rFonts w:eastAsiaTheme="minorEastAsia"/>
          <w:color w:val="000000" w:themeColor="text1"/>
          <w:lang w:eastAsia="zh-CN"/>
        </w:rPr>
      </w:pPr>
      <w:r w:rsidRPr="00F91085">
        <w:rPr>
          <w:color w:val="000000" w:themeColor="text1"/>
        </w:rPr>
        <w:t xml:space="preserve">P4: </w:t>
      </w:r>
      <w:r w:rsidRPr="00F91085">
        <w:rPr>
          <w:rFonts w:hint="eastAsia"/>
          <w:color w:val="000000" w:themeColor="text1"/>
        </w:rPr>
        <w:t>When</w:t>
      </w:r>
      <w:r w:rsidRPr="00F91085">
        <w:rPr>
          <w:color w:val="000000" w:themeColor="text1"/>
        </w:rPr>
        <w:t xml:space="preserve"> at most 2 </w:t>
      </w:r>
      <w:proofErr w:type="gramStart"/>
      <w:r w:rsidRPr="00F91085">
        <w:rPr>
          <w:color w:val="000000" w:themeColor="text1"/>
        </w:rPr>
        <w:t>gap</w:t>
      </w:r>
      <w:proofErr w:type="gramEnd"/>
      <w:r w:rsidRPr="00F91085">
        <w:rPr>
          <w:color w:val="000000" w:themeColor="text1"/>
        </w:rPr>
        <w:t xml:space="preserve"> collide at each time instance however there are consecutive collisions, the priority rule should be applied with a chronological order. (vivo)</w:t>
      </w:r>
    </w:p>
    <w:p w14:paraId="2E51EFFF" w14:textId="4D579249" w:rsidR="001929C1" w:rsidRDefault="00DE6ABD" w:rsidP="001929C1">
      <w:pPr>
        <w:pStyle w:val="CommentText"/>
      </w:pPr>
      <w:r>
        <w:t>Currently, there a</w:t>
      </w:r>
      <w:r w:rsidR="00F13AFB">
        <w:t>re</w:t>
      </w:r>
      <w:r>
        <w:t xml:space="preserve"> multiple open issues related to priorities, collisions, ‘keep’ solution etc.</w:t>
      </w:r>
      <w:r w:rsidR="00F13AFB">
        <w:t xml:space="preserve"> in RAN4</w:t>
      </w:r>
      <w:r w:rsidR="001929C1">
        <w:t>. Before RAN4 proceed with this discussion, RAN4 need to have a clearer understanding of the</w:t>
      </w:r>
      <w:r w:rsidR="00F36243">
        <w:t xml:space="preserve">se issue </w:t>
      </w:r>
      <w:r w:rsidR="00E43BBE">
        <w:t>including</w:t>
      </w:r>
      <w:r w:rsidR="001929C1">
        <w:t xml:space="preserve"> priorities and how the priorities are used</w:t>
      </w:r>
      <w:r w:rsidR="00F36243">
        <w:t xml:space="preserve"> and work together.</w:t>
      </w:r>
      <w:r w:rsidR="001929C1">
        <w:t xml:space="preserve"> </w:t>
      </w:r>
      <w:r w:rsidR="00F36243">
        <w:t>I</w:t>
      </w:r>
      <w:r w:rsidR="001929C1">
        <w:t>ncluding among other:</w:t>
      </w:r>
    </w:p>
    <w:p w14:paraId="1870CCA0" w14:textId="5EA5534B" w:rsidR="001929C1" w:rsidRDefault="00F36243" w:rsidP="001929C1">
      <w:pPr>
        <w:pStyle w:val="CommentText"/>
        <w:numPr>
          <w:ilvl w:val="0"/>
          <w:numId w:val="39"/>
        </w:numPr>
        <w:overflowPunct w:val="0"/>
        <w:autoSpaceDE w:val="0"/>
        <w:autoSpaceDN w:val="0"/>
        <w:adjustRightInd w:val="0"/>
        <w:spacing w:after="180"/>
        <w:textAlignment w:val="baseline"/>
      </w:pPr>
      <w:r>
        <w:t>Is it possible to</w:t>
      </w:r>
      <w:r w:rsidR="00DA6423">
        <w:t xml:space="preserve"> use</w:t>
      </w:r>
      <w:r>
        <w:t xml:space="preserve"> s</w:t>
      </w:r>
      <w:r w:rsidR="001929C1">
        <w:t xml:space="preserve">ame priority for MUSIM gaps or not? </w:t>
      </w:r>
    </w:p>
    <w:p w14:paraId="3A66D870" w14:textId="3295E392" w:rsidR="001929C1" w:rsidRDefault="00DA6423" w:rsidP="001929C1">
      <w:pPr>
        <w:pStyle w:val="CommentText"/>
        <w:numPr>
          <w:ilvl w:val="0"/>
          <w:numId w:val="39"/>
        </w:numPr>
        <w:overflowPunct w:val="0"/>
        <w:autoSpaceDE w:val="0"/>
        <w:autoSpaceDN w:val="0"/>
        <w:adjustRightInd w:val="0"/>
        <w:spacing w:after="180"/>
        <w:textAlignment w:val="baseline"/>
      </w:pPr>
      <w:r>
        <w:t>Does RAN4 introduce p</w:t>
      </w:r>
      <w:r w:rsidR="001929C1">
        <w:t>riority for aperiodic MUSIM</w:t>
      </w:r>
      <w:r>
        <w:t xml:space="preserve"> gaps?</w:t>
      </w:r>
    </w:p>
    <w:p w14:paraId="168A1103" w14:textId="05F9F2C3" w:rsidR="001929C1" w:rsidRDefault="00DA6423" w:rsidP="001929C1">
      <w:pPr>
        <w:pStyle w:val="CommentText"/>
        <w:numPr>
          <w:ilvl w:val="0"/>
          <w:numId w:val="39"/>
        </w:numPr>
        <w:overflowPunct w:val="0"/>
        <w:autoSpaceDE w:val="0"/>
        <w:autoSpaceDN w:val="0"/>
        <w:adjustRightInd w:val="0"/>
        <w:spacing w:after="180"/>
        <w:textAlignment w:val="baseline"/>
      </w:pPr>
      <w:r>
        <w:t xml:space="preserve">Will there be </w:t>
      </w:r>
      <w:r w:rsidR="00516A60">
        <w:t>c</w:t>
      </w:r>
      <w:r w:rsidR="001929C1">
        <w:t>onstraints on MUSIM gap indication</w:t>
      </w:r>
      <w:r w:rsidR="00516A60">
        <w:t>?</w:t>
      </w:r>
    </w:p>
    <w:p w14:paraId="49BB6F24" w14:textId="268E0D54" w:rsidR="001929C1" w:rsidRDefault="00516A60" w:rsidP="001929C1">
      <w:pPr>
        <w:pStyle w:val="CommentText"/>
        <w:numPr>
          <w:ilvl w:val="0"/>
          <w:numId w:val="39"/>
        </w:numPr>
        <w:overflowPunct w:val="0"/>
        <w:autoSpaceDE w:val="0"/>
        <w:autoSpaceDN w:val="0"/>
        <w:adjustRightInd w:val="0"/>
        <w:spacing w:after="180"/>
        <w:textAlignment w:val="baseline"/>
      </w:pPr>
      <w:r>
        <w:t xml:space="preserve">How to address MUSM gap priorities and </w:t>
      </w:r>
      <w:r w:rsidR="001929C1">
        <w:t>Type-1 gap</w:t>
      </w:r>
      <w:r>
        <w:t>s?</w:t>
      </w:r>
    </w:p>
    <w:p w14:paraId="36A383C2" w14:textId="1932A8D0" w:rsidR="001929C1" w:rsidRDefault="001929C1" w:rsidP="001929C1">
      <w:pPr>
        <w:pStyle w:val="CommentText"/>
        <w:overflowPunct w:val="0"/>
        <w:autoSpaceDE w:val="0"/>
        <w:autoSpaceDN w:val="0"/>
        <w:adjustRightInd w:val="0"/>
        <w:spacing w:after="180"/>
        <w:textAlignment w:val="baseline"/>
      </w:pPr>
      <w:r>
        <w:t xml:space="preserve">Hence, we are fine with P2 from last meeting: </w:t>
      </w:r>
      <w:r>
        <w:rPr>
          <w:color w:val="000000" w:themeColor="text1"/>
        </w:rPr>
        <w:t>RAN4 to postpone multiple gap collision issue until RAN4 has a clear understanding on MUSIM gaps’ priority</w:t>
      </w:r>
      <w:r w:rsidR="00903C5B">
        <w:rPr>
          <w:color w:val="000000" w:themeColor="text1"/>
        </w:rPr>
        <w:t>.</w:t>
      </w:r>
      <w:r w:rsidR="00F17C51">
        <w:rPr>
          <w:color w:val="000000" w:themeColor="text1"/>
        </w:rPr>
        <w:t xml:space="preserve"> Additionally, RAN4 now </w:t>
      </w:r>
      <w:proofErr w:type="gramStart"/>
      <w:r w:rsidR="00F17C51">
        <w:rPr>
          <w:color w:val="000000" w:themeColor="text1"/>
        </w:rPr>
        <w:t>have to</w:t>
      </w:r>
      <w:proofErr w:type="gramEnd"/>
      <w:r w:rsidR="00F17C51">
        <w:rPr>
          <w:color w:val="000000" w:themeColor="text1"/>
        </w:rPr>
        <w:t xml:space="preserve"> understand how the optional ‘keep’ solution </w:t>
      </w:r>
      <w:r w:rsidR="006072F7">
        <w:rPr>
          <w:color w:val="000000" w:themeColor="text1"/>
        </w:rPr>
        <w:t>works with collisions.</w:t>
      </w:r>
    </w:p>
    <w:p w14:paraId="3A026E7C" w14:textId="3C3524FD" w:rsidR="001929C1" w:rsidRDefault="001929C1" w:rsidP="001929C1">
      <w:pPr>
        <w:pStyle w:val="RAN4proposal"/>
      </w:pPr>
      <w:r>
        <w:t xml:space="preserve">RAN4 to postpone multiple gap collision issue until RAN4 has a clear understanding on </w:t>
      </w:r>
      <w:r w:rsidR="00F17C51">
        <w:t xml:space="preserve">overall </w:t>
      </w:r>
      <w:r>
        <w:t>MUSIM gap priority</w:t>
      </w:r>
      <w:r w:rsidR="00F17C51">
        <w:t xml:space="preserve"> handling and ‘keep solution’</w:t>
      </w:r>
      <w:r w:rsidR="00044E64">
        <w:t>.</w:t>
      </w:r>
    </w:p>
    <w:p w14:paraId="0A55700E" w14:textId="77777777" w:rsidR="001929C1" w:rsidRDefault="001929C1" w:rsidP="001929C1"/>
    <w:p w14:paraId="22051941" w14:textId="256A0210" w:rsidR="006D60B4" w:rsidRDefault="0037158E" w:rsidP="0037158E">
      <w:pPr>
        <w:pStyle w:val="RAN4H3"/>
      </w:pPr>
      <w:r>
        <w:rPr>
          <w:lang w:eastAsia="ko-KR"/>
        </w:rPr>
        <w:t>Further clarifications on MUSIM gap priority</w:t>
      </w:r>
    </w:p>
    <w:p w14:paraId="10FF63F9" w14:textId="4BAEDFF6" w:rsidR="00395ABE" w:rsidRDefault="004827BB" w:rsidP="00EE6EA8">
      <w:r>
        <w:t>In RAN4#107 the agreed WF [1] captures:</w:t>
      </w:r>
    </w:p>
    <w:p w14:paraId="4C2F2FEB" w14:textId="77777777" w:rsidR="0005617B" w:rsidRDefault="0005617B" w:rsidP="0005617B">
      <w:pPr>
        <w:pStyle w:val="ListParagraph"/>
        <w:numPr>
          <w:ilvl w:val="0"/>
          <w:numId w:val="35"/>
        </w:numPr>
        <w:spacing w:after="120" w:line="256" w:lineRule="auto"/>
        <w:ind w:left="720"/>
        <w:contextualSpacing w:val="0"/>
        <w:rPr>
          <w:color w:val="000000" w:themeColor="text1"/>
          <w:szCs w:val="24"/>
          <w:lang w:eastAsia="zh-CN"/>
        </w:rPr>
      </w:pPr>
      <w:r>
        <w:rPr>
          <w:color w:val="000000" w:themeColor="text1"/>
          <w:szCs w:val="24"/>
          <w:lang w:eastAsia="zh-CN"/>
        </w:rPr>
        <w:t>Proposals:</w:t>
      </w:r>
    </w:p>
    <w:p w14:paraId="494E1CDE" w14:textId="77777777" w:rsidR="0005617B" w:rsidRDefault="0005617B" w:rsidP="0005617B">
      <w:pPr>
        <w:pStyle w:val="ListParagraph"/>
        <w:numPr>
          <w:ilvl w:val="1"/>
          <w:numId w:val="35"/>
        </w:numPr>
        <w:spacing w:after="120" w:line="256" w:lineRule="auto"/>
        <w:contextualSpacing w:val="0"/>
        <w:jc w:val="both"/>
        <w:rPr>
          <w:color w:val="000000" w:themeColor="text1"/>
        </w:rPr>
      </w:pPr>
      <w:r w:rsidRPr="00F8029F">
        <w:rPr>
          <w:color w:val="000000" w:themeColor="text1"/>
        </w:rPr>
        <w:t xml:space="preserve">P1: </w:t>
      </w:r>
      <w:r w:rsidRPr="00F8029F">
        <w:rPr>
          <w:rFonts w:eastAsiaTheme="minorEastAsia"/>
          <w:color w:val="000000" w:themeColor="text1"/>
          <w:lang w:eastAsia="zh-CN"/>
        </w:rPr>
        <w:t>The priorities among all configured gaps shall be comparable, including MUSIM and non-MUSIM gaps</w:t>
      </w:r>
      <w:r w:rsidRPr="00F8029F">
        <w:rPr>
          <w:color w:val="000000" w:themeColor="text1"/>
        </w:rPr>
        <w:t xml:space="preserve"> (Nokia)</w:t>
      </w:r>
    </w:p>
    <w:p w14:paraId="54B649F6" w14:textId="77777777" w:rsidR="0005617B" w:rsidRPr="00ED003A" w:rsidRDefault="0005617B" w:rsidP="0005617B">
      <w:pPr>
        <w:spacing w:after="120" w:line="256" w:lineRule="auto"/>
        <w:ind w:firstLine="505"/>
        <w:jc w:val="both"/>
        <w:rPr>
          <w:color w:val="000000" w:themeColor="text1"/>
        </w:rPr>
      </w:pPr>
      <w:r>
        <w:rPr>
          <w:rFonts w:eastAsiaTheme="minorEastAsia"/>
          <w:i/>
          <w:color w:val="000000" w:themeColor="text1"/>
          <w:lang w:eastAsia="zh-CN"/>
        </w:rPr>
        <w:t>Recommendations: This issue can be discussed under issue 2-2-2-1</w:t>
      </w:r>
    </w:p>
    <w:p w14:paraId="43052E88" w14:textId="75DFB57B" w:rsidR="004827BB" w:rsidRDefault="0005617B" w:rsidP="00EE6EA8">
      <w:r>
        <w:t xml:space="preserve">However, </w:t>
      </w:r>
      <w:r w:rsidR="000D018D">
        <w:t xml:space="preserve">the discussion we raised in our paper in last meeting was not only related to </w:t>
      </w:r>
      <w:r w:rsidR="007A23F3">
        <w:t>collision between different MUSIM gaps. It also related to collision between MUSIM gaps and non-MUSIM gaps (type-1 and type-2 gaps)</w:t>
      </w:r>
      <w:r w:rsidR="00E82929">
        <w:t>.</w:t>
      </w:r>
    </w:p>
    <w:p w14:paraId="342CE4EA" w14:textId="0BA85EF1" w:rsidR="00051B5E" w:rsidRDefault="00051B5E" w:rsidP="00EE6EA8">
      <w:r>
        <w:t>We have raised (and are still discussing) several aspects for which there are still some open aspects:</w:t>
      </w:r>
    </w:p>
    <w:p w14:paraId="060E908F" w14:textId="77777777" w:rsidR="00C35E4A" w:rsidRPr="00452F75" w:rsidRDefault="00C35E4A" w:rsidP="00C35E4A">
      <w:pPr>
        <w:pStyle w:val="ListParagraph"/>
        <w:numPr>
          <w:ilvl w:val="0"/>
          <w:numId w:val="40"/>
        </w:numPr>
        <w:spacing w:after="120" w:line="256" w:lineRule="auto"/>
        <w:jc w:val="both"/>
        <w:rPr>
          <w:color w:val="000000" w:themeColor="text1"/>
        </w:rPr>
      </w:pPr>
      <w:r w:rsidRPr="00452F75">
        <w:rPr>
          <w:color w:val="000000" w:themeColor="text1"/>
        </w:rPr>
        <w:t>P1: MUSIM gaps and non-MUSIM gaps cannot have same priority (Nokia)</w:t>
      </w:r>
    </w:p>
    <w:p w14:paraId="77CC73BF" w14:textId="77777777" w:rsidR="00C35E4A" w:rsidRPr="00452F75" w:rsidRDefault="00C35E4A" w:rsidP="00C35E4A">
      <w:pPr>
        <w:pStyle w:val="ListParagraph"/>
        <w:numPr>
          <w:ilvl w:val="0"/>
          <w:numId w:val="40"/>
        </w:numPr>
        <w:spacing w:after="120" w:line="256" w:lineRule="auto"/>
        <w:jc w:val="both"/>
        <w:rPr>
          <w:color w:val="000000" w:themeColor="text1"/>
        </w:rPr>
      </w:pPr>
      <w:r w:rsidRPr="00452F75">
        <w:rPr>
          <w:color w:val="000000" w:themeColor="text1"/>
        </w:rPr>
        <w:t>P2: RAN4 need to agree on enabling assignment of priority to all gaps. (Nokia)</w:t>
      </w:r>
    </w:p>
    <w:p w14:paraId="79815042" w14:textId="77777777" w:rsidR="00C35E4A" w:rsidRPr="00452F75" w:rsidRDefault="00C35E4A" w:rsidP="00C35E4A">
      <w:pPr>
        <w:pStyle w:val="ListParagraph"/>
        <w:numPr>
          <w:ilvl w:val="0"/>
          <w:numId w:val="40"/>
        </w:numPr>
        <w:spacing w:after="120" w:line="256" w:lineRule="auto"/>
        <w:jc w:val="both"/>
        <w:rPr>
          <w:color w:val="000000" w:themeColor="text1"/>
        </w:rPr>
      </w:pPr>
      <w:r w:rsidRPr="00452F75">
        <w:rPr>
          <w:color w:val="000000" w:themeColor="text1"/>
        </w:rPr>
        <w:t>P3: MUSIM priority levels and other MGs priority levels shall be comparable. (Charter)</w:t>
      </w:r>
    </w:p>
    <w:p w14:paraId="70F0E724" w14:textId="77777777" w:rsidR="00C35E4A" w:rsidRDefault="00C35E4A" w:rsidP="00C35E4A">
      <w:pPr>
        <w:pStyle w:val="ListParagraph"/>
        <w:numPr>
          <w:ilvl w:val="0"/>
          <w:numId w:val="40"/>
        </w:numPr>
        <w:spacing w:after="120" w:line="256" w:lineRule="auto"/>
        <w:jc w:val="both"/>
        <w:rPr>
          <w:color w:val="000000" w:themeColor="text1"/>
        </w:rPr>
      </w:pPr>
      <w:r w:rsidRPr="00452F75">
        <w:rPr>
          <w:color w:val="000000" w:themeColor="text1"/>
        </w:rPr>
        <w:t>P4: The priority rules shall be based on the gapPriority-r17 IE and the associated priority levels (16 levels defined in Rel-17). (Charter)</w:t>
      </w:r>
    </w:p>
    <w:p w14:paraId="5091BC51" w14:textId="39872D43" w:rsidR="00FF4AF6" w:rsidRDefault="00FF4AF6" w:rsidP="00C35E4A">
      <w:pPr>
        <w:spacing w:after="120" w:line="256" w:lineRule="auto"/>
        <w:jc w:val="both"/>
        <w:rPr>
          <w:color w:val="000000" w:themeColor="text1"/>
        </w:rPr>
      </w:pPr>
      <w:r>
        <w:rPr>
          <w:color w:val="000000" w:themeColor="text1"/>
        </w:rPr>
        <w:t>Non-MUSIM gaps include gaps which are not related to MUSIM. In this discussion non-MUSIM gaps refer to type-1 and type-2 gaps.</w:t>
      </w:r>
    </w:p>
    <w:p w14:paraId="64E030F5" w14:textId="77353DD3" w:rsidR="00C35E4A" w:rsidRDefault="00C35E4A" w:rsidP="00C35E4A">
      <w:pPr>
        <w:spacing w:after="120" w:line="256" w:lineRule="auto"/>
        <w:jc w:val="both"/>
        <w:rPr>
          <w:color w:val="000000" w:themeColor="text1"/>
        </w:rPr>
      </w:pPr>
      <w:r>
        <w:rPr>
          <w:color w:val="000000" w:themeColor="text1"/>
        </w:rPr>
        <w:t>For P1, RAN4 has agreements. The UE can request MUSIM gap priorities and network can assign priorities for all MUSIM gaps even if priority is not requested for a MUSIM gap by the UE.</w:t>
      </w:r>
      <w:r w:rsidR="00D055AD">
        <w:rPr>
          <w:color w:val="000000" w:themeColor="text1"/>
        </w:rPr>
        <w:t xml:space="preserve"> However, type-1 handling is </w:t>
      </w:r>
      <w:r w:rsidR="008D6D1B">
        <w:rPr>
          <w:color w:val="000000" w:themeColor="text1"/>
        </w:rPr>
        <w:t>open.</w:t>
      </w:r>
    </w:p>
    <w:p w14:paraId="07C321F7" w14:textId="60B65A7F" w:rsidR="00C35E4A" w:rsidRDefault="00C35E4A" w:rsidP="00C35E4A">
      <w:pPr>
        <w:spacing w:after="120" w:line="256" w:lineRule="auto"/>
        <w:jc w:val="both"/>
        <w:rPr>
          <w:color w:val="000000" w:themeColor="text1"/>
        </w:rPr>
      </w:pPr>
      <w:r>
        <w:rPr>
          <w:color w:val="000000" w:themeColor="text1"/>
        </w:rPr>
        <w:t>P2</w:t>
      </w:r>
      <w:r w:rsidR="008D6D1B">
        <w:rPr>
          <w:color w:val="000000" w:themeColor="text1"/>
        </w:rPr>
        <w:t>,</w:t>
      </w:r>
      <w:r>
        <w:rPr>
          <w:color w:val="000000" w:themeColor="text1"/>
        </w:rPr>
        <w:t xml:space="preserve"> RAN4 need a solution how to handle the scenarios where either UE or network does not support Type-2 gaps, and MUSIM gaps are supported.</w:t>
      </w:r>
    </w:p>
    <w:p w14:paraId="63FAB6FA" w14:textId="18904C0F" w:rsidR="00C35E4A" w:rsidRDefault="00C35E4A" w:rsidP="00C35E4A">
      <w:pPr>
        <w:spacing w:after="120" w:line="256" w:lineRule="auto"/>
        <w:jc w:val="both"/>
        <w:rPr>
          <w:color w:val="000000" w:themeColor="text1"/>
        </w:rPr>
      </w:pPr>
      <w:r>
        <w:rPr>
          <w:color w:val="000000" w:themeColor="text1"/>
        </w:rPr>
        <w:t>P3 addresses the same issue of how to account all types of measurement gaps (Type-1 and Type-2) together with MUSIM gaps and priorities.</w:t>
      </w:r>
    </w:p>
    <w:p w14:paraId="244A8225" w14:textId="77777777" w:rsidR="00C35E4A" w:rsidRPr="00452F75" w:rsidRDefault="00C35E4A" w:rsidP="00C35E4A">
      <w:pPr>
        <w:spacing w:after="120" w:line="256" w:lineRule="auto"/>
        <w:jc w:val="both"/>
        <w:rPr>
          <w:color w:val="000000" w:themeColor="text1"/>
        </w:rPr>
      </w:pPr>
      <w:r>
        <w:rPr>
          <w:color w:val="000000" w:themeColor="text1"/>
        </w:rPr>
        <w:t xml:space="preserve">Concerning P4 we think this is a very reasonable approach for the situations where the network and the UE supports the Rel-17 feature. </w:t>
      </w:r>
    </w:p>
    <w:p w14:paraId="0A269AD5" w14:textId="0EBC43FD" w:rsidR="00C35E4A" w:rsidRDefault="00C35E4A" w:rsidP="00EE6EA8">
      <w:r>
        <w:lastRenderedPageBreak/>
        <w:t>However, we are fine discussing these aspects in relevant sections</w:t>
      </w:r>
      <w:r w:rsidR="004A1DE0">
        <w:t xml:space="preserve"> in section 2.3 (</w:t>
      </w:r>
      <w:r w:rsidR="004A1DE0" w:rsidRPr="00731A9A">
        <w:t>On collision between different MUSIM gaps</w:t>
      </w:r>
      <w:r w:rsidR="004A1DE0">
        <w:t>) and 2.4 (</w:t>
      </w:r>
      <w:r w:rsidR="004A1DE0" w:rsidRPr="00731A9A">
        <w:t>On collision between MUSIM and legacy gaps</w:t>
      </w:r>
      <w:r w:rsidR="004A1DE0">
        <w:t xml:space="preserve">). However, the aspects are important and cannot be ignored. </w:t>
      </w:r>
    </w:p>
    <w:p w14:paraId="4D2761AD" w14:textId="3F3ED57A" w:rsidR="00130FEC" w:rsidRDefault="00130FEC" w:rsidP="00EE6EA8">
      <w:r>
        <w:t>In next section we address the issue of type-1 gaps</w:t>
      </w:r>
      <w:r w:rsidR="00741B49">
        <w:t>. The discussion and proposals from RAN4#107 somehow already made some implicit assumptions on type-1 gaps.</w:t>
      </w:r>
    </w:p>
    <w:p w14:paraId="2A6D3E7D" w14:textId="77777777" w:rsidR="004827BB" w:rsidRDefault="004827BB" w:rsidP="00EE6EA8"/>
    <w:p w14:paraId="30AAF311" w14:textId="77777777" w:rsidR="00395ABE" w:rsidRDefault="00395ABE" w:rsidP="00395ABE">
      <w:pPr>
        <w:pStyle w:val="RAN4H3"/>
        <w:rPr>
          <w:lang w:val="en-GB"/>
        </w:rPr>
      </w:pPr>
      <w:r>
        <w:t>MUSIM gaps and priority and Type-1 gaps (2-1-7)</w:t>
      </w:r>
    </w:p>
    <w:p w14:paraId="293BA214" w14:textId="4EB5E425" w:rsidR="00395ABE" w:rsidRDefault="00395ABE" w:rsidP="00395ABE">
      <w:pPr>
        <w:rPr>
          <w:lang w:val="en-GB"/>
        </w:rPr>
      </w:pPr>
      <w:r>
        <w:rPr>
          <w:lang w:val="en-GB"/>
        </w:rPr>
        <w:t xml:space="preserve">From the current requirements </w:t>
      </w:r>
      <w:proofErr w:type="gramStart"/>
      <w:r>
        <w:rPr>
          <w:lang w:val="en-GB"/>
        </w:rPr>
        <w:t>it is clear that using</w:t>
      </w:r>
      <w:proofErr w:type="gramEnd"/>
      <w:r>
        <w:rPr>
          <w:lang w:val="en-GB"/>
        </w:rPr>
        <w:t xml:space="preserve"> gap priorities, as introduced in Rel-17 when concurrent gaps w</w:t>
      </w:r>
      <w:r w:rsidR="00193B32">
        <w:rPr>
          <w:lang w:val="en-GB"/>
        </w:rPr>
        <w:t>ere</w:t>
      </w:r>
      <w:r>
        <w:rPr>
          <w:lang w:val="en-GB"/>
        </w:rPr>
        <w:t xml:space="preserve"> introduced (Type-2 gaps), will the used to address when non-MUSIM gaps</w:t>
      </w:r>
      <w:r w:rsidR="00FB3815">
        <w:rPr>
          <w:lang w:val="en-GB"/>
        </w:rPr>
        <w:t xml:space="preserve"> (type-2)</w:t>
      </w:r>
      <w:r>
        <w:rPr>
          <w:lang w:val="en-GB"/>
        </w:rPr>
        <w:t xml:space="preserve"> and MUSM gaps collide.</w:t>
      </w:r>
    </w:p>
    <w:p w14:paraId="6FC59701" w14:textId="4D33DDFC" w:rsidR="00395ABE" w:rsidRDefault="00395ABE" w:rsidP="00395ABE">
      <w:pPr>
        <w:ind w:firstLine="720"/>
        <w:rPr>
          <w:lang w:val="en-GB"/>
        </w:rPr>
      </w:pPr>
      <w:r>
        <w:rPr>
          <w:lang w:val="en-GB"/>
        </w:rPr>
        <w:t>Note: Non-MUSIM gaps here refer to any gap which is not a MUSIM gap</w:t>
      </w:r>
      <w:r w:rsidR="00290773">
        <w:rPr>
          <w:lang w:val="en-GB"/>
        </w:rPr>
        <w:t xml:space="preserve"> (type-1 and type-2 gaps)</w:t>
      </w:r>
      <w:r>
        <w:rPr>
          <w:lang w:val="en-GB"/>
        </w:rPr>
        <w:t>.</w:t>
      </w:r>
    </w:p>
    <w:p w14:paraId="0A3EF4FB" w14:textId="1DD1E431" w:rsidR="00395ABE" w:rsidRDefault="00395ABE" w:rsidP="00395ABE">
      <w:pPr>
        <w:rPr>
          <w:lang w:val="en-GB"/>
        </w:rPr>
      </w:pPr>
      <w:r>
        <w:rPr>
          <w:lang w:val="en-GB"/>
        </w:rPr>
        <w:t xml:space="preserve">This solution is also very suitable if the UE </w:t>
      </w:r>
      <w:r w:rsidR="007E7AEB">
        <w:rPr>
          <w:lang w:val="en-GB"/>
        </w:rPr>
        <w:t>supporting and</w:t>
      </w:r>
      <w:r>
        <w:rPr>
          <w:lang w:val="en-GB"/>
        </w:rPr>
        <w:t xml:space="preserve"> configured with Type-2 gaps. However, this may not always be the case:</w:t>
      </w:r>
    </w:p>
    <w:p w14:paraId="2C48FF27" w14:textId="5CE2D208" w:rsidR="00395ABE" w:rsidRDefault="00395ABE" w:rsidP="00395ABE">
      <w:pPr>
        <w:pStyle w:val="ListParagraph"/>
        <w:numPr>
          <w:ilvl w:val="0"/>
          <w:numId w:val="38"/>
        </w:numPr>
        <w:rPr>
          <w:lang w:val="en-GB"/>
        </w:rPr>
      </w:pPr>
      <w:r>
        <w:rPr>
          <w:lang w:val="en-GB"/>
        </w:rPr>
        <w:t>Network does support Type-2 gaps</w:t>
      </w:r>
      <w:r w:rsidR="00C54F0E">
        <w:rPr>
          <w:lang w:val="en-GB"/>
        </w:rPr>
        <w:t>.</w:t>
      </w:r>
      <w:r>
        <w:rPr>
          <w:lang w:val="en-GB"/>
        </w:rPr>
        <w:t xml:space="preserve"> </w:t>
      </w:r>
      <w:r w:rsidR="00C54F0E">
        <w:rPr>
          <w:lang w:val="en-GB"/>
        </w:rPr>
        <w:t>UE supports</w:t>
      </w:r>
      <w:r w:rsidR="00026738">
        <w:rPr>
          <w:lang w:val="en-GB"/>
        </w:rPr>
        <w:t xml:space="preserve">, </w:t>
      </w:r>
      <w:r>
        <w:rPr>
          <w:lang w:val="en-GB"/>
        </w:rPr>
        <w:t>but the UE is configured with Type-1 measurement gaps.</w:t>
      </w:r>
    </w:p>
    <w:p w14:paraId="077136F7" w14:textId="65863F72" w:rsidR="00395ABE" w:rsidRDefault="00395ABE" w:rsidP="00395ABE">
      <w:pPr>
        <w:pStyle w:val="ListParagraph"/>
        <w:numPr>
          <w:ilvl w:val="0"/>
          <w:numId w:val="38"/>
        </w:numPr>
        <w:rPr>
          <w:lang w:val="en-GB"/>
        </w:rPr>
      </w:pPr>
      <w:r>
        <w:rPr>
          <w:lang w:val="en-GB"/>
        </w:rPr>
        <w:t>If the network does not support Type-</w:t>
      </w:r>
      <w:r w:rsidR="007E7AEB">
        <w:rPr>
          <w:lang w:val="en-GB"/>
        </w:rPr>
        <w:t>2</w:t>
      </w:r>
      <w:r>
        <w:rPr>
          <w:lang w:val="en-GB"/>
        </w:rPr>
        <w:t xml:space="preserve"> gaps.</w:t>
      </w:r>
    </w:p>
    <w:p w14:paraId="180139FB" w14:textId="09257E7E" w:rsidR="00026738" w:rsidRPr="00994580" w:rsidRDefault="00026738" w:rsidP="00395ABE">
      <w:pPr>
        <w:pStyle w:val="ListParagraph"/>
        <w:numPr>
          <w:ilvl w:val="0"/>
          <w:numId w:val="38"/>
        </w:numPr>
        <w:rPr>
          <w:lang w:val="en-GB"/>
        </w:rPr>
      </w:pPr>
      <w:r>
        <w:rPr>
          <w:lang w:val="en-GB"/>
        </w:rPr>
        <w:t>If the UE does not support type-2 gaps.</w:t>
      </w:r>
    </w:p>
    <w:p w14:paraId="1D565343" w14:textId="77777777" w:rsidR="00395ABE" w:rsidRDefault="00395ABE" w:rsidP="00395ABE">
      <w:pPr>
        <w:rPr>
          <w:lang w:val="en-GB"/>
        </w:rPr>
      </w:pPr>
      <w:r>
        <w:rPr>
          <w:lang w:val="en-GB"/>
        </w:rPr>
        <w:t>The 1</w:t>
      </w:r>
      <w:r w:rsidRPr="00452F75">
        <w:rPr>
          <w:vertAlign w:val="superscript"/>
          <w:lang w:val="en-GB"/>
        </w:rPr>
        <w:t>st</w:t>
      </w:r>
      <w:r>
        <w:rPr>
          <w:lang w:val="en-GB"/>
        </w:rPr>
        <w:t xml:space="preserve"> scenario can easily be addressed by having the network to configure the UE with appropriate Type-2 gaps and MUSIM gaps – all with priorities. This of course is under the assumption that the UE support Type-2 gaps.</w:t>
      </w:r>
    </w:p>
    <w:p w14:paraId="13C4E74B" w14:textId="77777777" w:rsidR="00395ABE" w:rsidRDefault="00395ABE" w:rsidP="00395ABE">
      <w:pPr>
        <w:rPr>
          <w:lang w:val="en-GB"/>
        </w:rPr>
      </w:pPr>
      <w:r>
        <w:rPr>
          <w:lang w:val="en-GB"/>
        </w:rPr>
        <w:t>The 2</w:t>
      </w:r>
      <w:r w:rsidRPr="00452F75">
        <w:rPr>
          <w:vertAlign w:val="superscript"/>
          <w:lang w:val="en-GB"/>
        </w:rPr>
        <w:t>nd</w:t>
      </w:r>
      <w:r>
        <w:rPr>
          <w:lang w:val="en-GB"/>
        </w:rPr>
        <w:t xml:space="preserve"> scenario cannot be handled in similarly simple way. In this case the problem is that the </w:t>
      </w:r>
      <w:proofErr w:type="spellStart"/>
      <w:r>
        <w:rPr>
          <w:lang w:val="en-GB"/>
        </w:rPr>
        <w:t>gNB</w:t>
      </w:r>
      <w:proofErr w:type="spellEnd"/>
      <w:r>
        <w:rPr>
          <w:lang w:val="en-GB"/>
        </w:rPr>
        <w:t xml:space="preserve"> may not support Type-2 gaps feature but only MUSIM gaps. </w:t>
      </w:r>
    </w:p>
    <w:p w14:paraId="03E9D355" w14:textId="34ECD6B0" w:rsidR="00395ABE" w:rsidRDefault="00395ABE" w:rsidP="00395ABE">
      <w:pPr>
        <w:rPr>
          <w:lang w:val="en-GB"/>
        </w:rPr>
      </w:pPr>
      <w:r>
        <w:rPr>
          <w:lang w:val="en-GB"/>
        </w:rPr>
        <w:t>Additionally, it is not fully clear if a UE which support MUSIM gaps as a prerequisite shall support Type-2 gaps? If this is not a pre-requisite, then 1</w:t>
      </w:r>
      <w:r w:rsidRPr="00452F75">
        <w:rPr>
          <w:vertAlign w:val="superscript"/>
          <w:lang w:val="en-GB"/>
        </w:rPr>
        <w:t>st</w:t>
      </w:r>
      <w:r>
        <w:rPr>
          <w:lang w:val="en-GB"/>
        </w:rPr>
        <w:t xml:space="preserve"> scenario cannot be so easily handled by a network reconfiguration</w:t>
      </w:r>
      <w:r w:rsidR="00896FD9">
        <w:rPr>
          <w:lang w:val="en-GB"/>
        </w:rPr>
        <w:t>,</w:t>
      </w:r>
      <w:r w:rsidR="00563ED6">
        <w:rPr>
          <w:lang w:val="en-GB"/>
        </w:rPr>
        <w:t xml:space="preserve"> and we have the 3</w:t>
      </w:r>
      <w:r w:rsidR="00563ED6" w:rsidRPr="00563ED6">
        <w:rPr>
          <w:vertAlign w:val="superscript"/>
          <w:lang w:val="en-GB"/>
        </w:rPr>
        <w:t>rd</w:t>
      </w:r>
      <w:r w:rsidR="00563ED6">
        <w:rPr>
          <w:lang w:val="en-GB"/>
        </w:rPr>
        <w:t xml:space="preserve"> scenario</w:t>
      </w:r>
      <w:r>
        <w:rPr>
          <w:lang w:val="en-GB"/>
        </w:rPr>
        <w:t>.</w:t>
      </w:r>
    </w:p>
    <w:p w14:paraId="3C5D285D" w14:textId="77777777" w:rsidR="00395ABE" w:rsidRDefault="00395ABE" w:rsidP="00395ABE">
      <w:pPr>
        <w:rPr>
          <w:lang w:val="en-GB"/>
        </w:rPr>
      </w:pPr>
      <w:r>
        <w:rPr>
          <w:lang w:val="en-GB"/>
        </w:rPr>
        <w:t>Hence, it seems rather clear that RAN4 must discuss how to address the MUSIM priority together with Type-1 gaps.</w:t>
      </w:r>
    </w:p>
    <w:p w14:paraId="5CE2525F" w14:textId="0E409779" w:rsidR="00395ABE" w:rsidRDefault="00395ABE" w:rsidP="00395ABE">
      <w:pPr>
        <w:pStyle w:val="RAN4proposal"/>
        <w:rPr>
          <w:lang w:val="en-GB"/>
        </w:rPr>
      </w:pPr>
      <w:r>
        <w:rPr>
          <w:lang w:val="en-GB"/>
        </w:rPr>
        <w:t xml:space="preserve">RAN4 must discuss how to address the MUSIM </w:t>
      </w:r>
      <w:r w:rsidR="00420BD9">
        <w:rPr>
          <w:lang w:val="en-GB"/>
        </w:rPr>
        <w:t xml:space="preserve">gaps and MUSIM </w:t>
      </w:r>
      <w:r>
        <w:rPr>
          <w:lang w:val="en-GB"/>
        </w:rPr>
        <w:t>priorit</w:t>
      </w:r>
      <w:r w:rsidR="00420BD9">
        <w:rPr>
          <w:lang w:val="en-GB"/>
        </w:rPr>
        <w:t>ies</w:t>
      </w:r>
      <w:r>
        <w:rPr>
          <w:lang w:val="en-GB"/>
        </w:rPr>
        <w:t xml:space="preserve"> together with Type-1 gaps.</w:t>
      </w:r>
    </w:p>
    <w:p w14:paraId="717EF780" w14:textId="77777777" w:rsidR="00395ABE" w:rsidRDefault="00395ABE" w:rsidP="00395ABE">
      <w:pPr>
        <w:rPr>
          <w:lang w:val="en-GB"/>
        </w:rPr>
      </w:pPr>
      <w:r>
        <w:rPr>
          <w:lang w:val="en-GB"/>
        </w:rPr>
        <w:t xml:space="preserve">We are open to discuss different solution how to address this. Most important is that Type-1 gaps must be accounted as part of the overall MUSIM requirements discussion and solution. In the simplest way, it is specified that the UE is to prioritise Type-1 gaps if configured when also MUSIM gaps are configured. </w:t>
      </w:r>
    </w:p>
    <w:p w14:paraId="6C63B91F" w14:textId="77777777" w:rsidR="006D60B4" w:rsidRDefault="006D60B4" w:rsidP="00300956"/>
    <w:p w14:paraId="68124307" w14:textId="17EDD158" w:rsidR="008E2161" w:rsidRDefault="00EB190C" w:rsidP="00EB190C">
      <w:pPr>
        <w:pStyle w:val="RAN4H2"/>
      </w:pPr>
      <w:r w:rsidRPr="00731A9A">
        <w:t>On collision between different MUSIM gaps</w:t>
      </w:r>
    </w:p>
    <w:p w14:paraId="7EBE88E8" w14:textId="2EB8E460" w:rsidR="00085575" w:rsidRDefault="0067228A" w:rsidP="0067228A">
      <w:pPr>
        <w:pStyle w:val="RAN4H3"/>
      </w:pPr>
      <w:r>
        <w:rPr>
          <w:lang w:eastAsia="ko-KR"/>
        </w:rPr>
        <w:t>Definition of the collision between different MUSIM gaps</w:t>
      </w:r>
    </w:p>
    <w:p w14:paraId="397298B5" w14:textId="4E0C6313" w:rsidR="00085575" w:rsidRDefault="008B63C6" w:rsidP="00085575">
      <w:r>
        <w:t xml:space="preserve">From our view it is important to firstly understand how RAN4 defines </w:t>
      </w:r>
      <w:r w:rsidR="00C3760F">
        <w:t xml:space="preserve">‘a collision’ between different MUSIM gaps. Otherwise, it is very difficult to understand </w:t>
      </w:r>
      <w:r w:rsidR="00041903">
        <w:t xml:space="preserve">and discuss solutions for and their impact </w:t>
      </w:r>
      <w:r w:rsidR="007233D8">
        <w:t xml:space="preserve">of the solutions for collisions. Hence, it will not be possible to </w:t>
      </w:r>
      <w:r w:rsidR="00846EE1">
        <w:t>evaluate the different solutions</w:t>
      </w:r>
      <w:r w:rsidR="0051207F">
        <w:t>,</w:t>
      </w:r>
      <w:r w:rsidR="00846EE1">
        <w:t xml:space="preserve"> based for example on their impact</w:t>
      </w:r>
      <w:r w:rsidR="0051207F">
        <w:t xml:space="preserve">, and have a reasonable </w:t>
      </w:r>
      <w:r w:rsidR="007C52C1">
        <w:t>justification why one solution would be more suitable than another.</w:t>
      </w:r>
    </w:p>
    <w:p w14:paraId="0FB4BD34" w14:textId="0C308C5E" w:rsidR="007C52C1" w:rsidRDefault="007C52C1" w:rsidP="00BA0B5B">
      <w:pPr>
        <w:pStyle w:val="RAN4proposal"/>
      </w:pPr>
      <w:r>
        <w:t xml:space="preserve">RAN4 need to define </w:t>
      </w:r>
      <w:r w:rsidR="00BA0B5B">
        <w:t>when collision between different MUSIM gaps occur.</w:t>
      </w:r>
    </w:p>
    <w:p w14:paraId="582F8E30" w14:textId="3A610219" w:rsidR="00F03A10" w:rsidRDefault="002E0AA2" w:rsidP="00085575">
      <w:r>
        <w:t xml:space="preserve">Our </w:t>
      </w:r>
      <w:r w:rsidR="006B3D64">
        <w:t xml:space="preserve">initial preference was a relatively </w:t>
      </w:r>
      <w:r w:rsidR="0074123C">
        <w:t xml:space="preserve">straight forward solution where MUSIM gaps are given unique priorities compared to type-2 gaps. In </w:t>
      </w:r>
      <w:r w:rsidR="00061266">
        <w:t xml:space="preserve">the spirit of type-2 gaps, also MUSIM gaps would be given different priorities. </w:t>
      </w:r>
      <w:r w:rsidR="007742B6">
        <w:t>As an outcome the U</w:t>
      </w:r>
      <w:r w:rsidR="00F03A10">
        <w:t>E</w:t>
      </w:r>
      <w:r w:rsidR="007742B6">
        <w:t xml:space="preserve"> would be configured with MUSIM gaps and (if configured as well) type-2 gaps, all with own separate and unique priority.</w:t>
      </w:r>
    </w:p>
    <w:p w14:paraId="4132A009" w14:textId="6BAA5D3D" w:rsidR="000549F5" w:rsidRDefault="000549F5" w:rsidP="00085575">
      <w:r>
        <w:t>However, currently RAN4 has decided to</w:t>
      </w:r>
      <w:r w:rsidR="000A2005">
        <w:t xml:space="preserve"> work on 2 solutions for collisions between different MUSIM gaps:</w:t>
      </w:r>
    </w:p>
    <w:p w14:paraId="05643101" w14:textId="77777777" w:rsidR="00057DE3" w:rsidRPr="00356006" w:rsidRDefault="00057DE3" w:rsidP="00057DE3">
      <w:pPr>
        <w:pStyle w:val="ListParagraph"/>
        <w:numPr>
          <w:ilvl w:val="0"/>
          <w:numId w:val="35"/>
        </w:numPr>
        <w:overflowPunct w:val="0"/>
        <w:autoSpaceDE w:val="0"/>
        <w:autoSpaceDN w:val="0"/>
        <w:adjustRightInd w:val="0"/>
        <w:spacing w:after="120" w:line="252" w:lineRule="auto"/>
        <w:contextualSpacing w:val="0"/>
        <w:rPr>
          <w:rFonts w:eastAsia="SimSun"/>
          <w:color w:val="000000" w:themeColor="text1"/>
          <w:szCs w:val="24"/>
          <w:lang w:eastAsia="zh-CN"/>
        </w:rPr>
      </w:pPr>
      <w:r w:rsidRPr="00356006">
        <w:rPr>
          <w:rFonts w:eastAsia="SimSun"/>
          <w:color w:val="000000" w:themeColor="text1"/>
          <w:szCs w:val="24"/>
          <w:lang w:eastAsia="zh-CN"/>
        </w:rPr>
        <w:t xml:space="preserve">Define two solutions for collision handling between different MUSIM </w:t>
      </w:r>
      <w:proofErr w:type="gramStart"/>
      <w:r w:rsidRPr="00356006">
        <w:rPr>
          <w:rFonts w:eastAsia="SimSun"/>
          <w:color w:val="000000" w:themeColor="text1"/>
          <w:szCs w:val="24"/>
          <w:lang w:eastAsia="zh-CN"/>
        </w:rPr>
        <w:t>gaps</w:t>
      </w:r>
      <w:proofErr w:type="gramEnd"/>
    </w:p>
    <w:p w14:paraId="6FB8B8E5" w14:textId="72781A4B" w:rsidR="00057DE3" w:rsidRPr="00356006" w:rsidRDefault="00057DE3" w:rsidP="00057DE3">
      <w:pPr>
        <w:pStyle w:val="ListParagraph"/>
        <w:numPr>
          <w:ilvl w:val="1"/>
          <w:numId w:val="41"/>
        </w:numPr>
        <w:overflowPunct w:val="0"/>
        <w:autoSpaceDE w:val="0"/>
        <w:autoSpaceDN w:val="0"/>
        <w:adjustRightInd w:val="0"/>
        <w:spacing w:after="120" w:line="252" w:lineRule="auto"/>
        <w:contextualSpacing w:val="0"/>
        <w:rPr>
          <w:rFonts w:eastAsia="SimSun"/>
          <w:color w:val="000000" w:themeColor="text1"/>
          <w:szCs w:val="24"/>
          <w:lang w:eastAsia="zh-CN"/>
        </w:rPr>
      </w:pPr>
      <w:r w:rsidRPr="00356006">
        <w:rPr>
          <w:rFonts w:eastAsia="SimSun"/>
          <w:color w:val="000000" w:themeColor="text1"/>
          <w:szCs w:val="24"/>
          <w:lang w:eastAsia="zh-CN"/>
        </w:rPr>
        <w:lastRenderedPageBreak/>
        <w:t>Priority based solution (i.e., network controls the MUSIM gaps priority)</w:t>
      </w:r>
    </w:p>
    <w:p w14:paraId="1C9A189D" w14:textId="09C46730" w:rsidR="00057DE3" w:rsidRPr="00356006" w:rsidRDefault="00057DE3" w:rsidP="00057DE3">
      <w:pPr>
        <w:pStyle w:val="ListParagraph"/>
        <w:numPr>
          <w:ilvl w:val="1"/>
          <w:numId w:val="41"/>
        </w:numPr>
        <w:overflowPunct w:val="0"/>
        <w:autoSpaceDE w:val="0"/>
        <w:autoSpaceDN w:val="0"/>
        <w:adjustRightInd w:val="0"/>
        <w:spacing w:after="120" w:line="252" w:lineRule="auto"/>
        <w:contextualSpacing w:val="0"/>
        <w:rPr>
          <w:rFonts w:eastAsia="SimSun"/>
          <w:color w:val="000000" w:themeColor="text1"/>
          <w:szCs w:val="24"/>
          <w:lang w:eastAsia="zh-CN"/>
        </w:rPr>
      </w:pPr>
      <w:r w:rsidRPr="00356006">
        <w:rPr>
          <w:rFonts w:eastAsia="SimSun"/>
          <w:color w:val="000000" w:themeColor="text1"/>
          <w:szCs w:val="24"/>
          <w:lang w:eastAsia="zh-CN"/>
        </w:rPr>
        <w:t>“Keep” solution (i.e., keep all collided MUSIM gaps)</w:t>
      </w:r>
    </w:p>
    <w:p w14:paraId="253535F8" w14:textId="17EAEA60" w:rsidR="00057DE3" w:rsidRDefault="00057DE3" w:rsidP="00085575">
      <w:r>
        <w:t xml:space="preserve">Additionally, it is open whether same priority </w:t>
      </w:r>
      <w:r w:rsidR="005F4F6C">
        <w:t>between different MUSIM gaps can be requested and assigned.</w:t>
      </w:r>
    </w:p>
    <w:p w14:paraId="46859990" w14:textId="6A86E20A" w:rsidR="005F4F6C" w:rsidRDefault="002B7E80" w:rsidP="00085575">
      <w:r>
        <w:t>To discuss ‘</w:t>
      </w:r>
      <w:r w:rsidR="007A089E">
        <w:t>collision</w:t>
      </w:r>
      <w:r>
        <w:t xml:space="preserve">’ between MUSIM gaps, RAN4 first </w:t>
      </w:r>
      <w:r w:rsidR="00E9782D">
        <w:t>must</w:t>
      </w:r>
      <w:r>
        <w:t xml:space="preserve"> </w:t>
      </w:r>
      <w:r w:rsidR="007A089E">
        <w:t xml:space="preserve">agree what is </w:t>
      </w:r>
      <w:r w:rsidR="00E130F0">
        <w:t>defined</w:t>
      </w:r>
      <w:r w:rsidR="007A089E">
        <w:t xml:space="preserve"> as a collision between MUSIM gaps.</w:t>
      </w:r>
      <w:r w:rsidR="00E130F0">
        <w:t xml:space="preserve"> </w:t>
      </w:r>
      <w:r w:rsidR="00FB4750">
        <w:t>Last meeting provided some options:</w:t>
      </w:r>
    </w:p>
    <w:p w14:paraId="38600A13" w14:textId="77777777" w:rsidR="00CF2324" w:rsidRDefault="00CF2324" w:rsidP="00CF2324">
      <w:pPr>
        <w:pStyle w:val="ListParagraph"/>
        <w:numPr>
          <w:ilvl w:val="0"/>
          <w:numId w:val="35"/>
        </w:numPr>
        <w:spacing w:after="120" w:line="240" w:lineRule="auto"/>
        <w:contextualSpacing w:val="0"/>
        <w:rPr>
          <w:rFonts w:eastAsia="SimSun"/>
          <w:color w:val="000000" w:themeColor="text1"/>
          <w:szCs w:val="24"/>
          <w:lang w:eastAsia="zh-CN"/>
        </w:rPr>
      </w:pPr>
      <w:r>
        <w:rPr>
          <w:rFonts w:eastAsia="SimSun"/>
          <w:color w:val="000000" w:themeColor="text1"/>
          <w:szCs w:val="24"/>
          <w:lang w:eastAsia="zh-CN"/>
        </w:rPr>
        <w:t xml:space="preserve">Option 1: The gap proximity condition for the Rel-17 concurrent gap collision should be reused </w:t>
      </w:r>
      <w:r>
        <w:rPr>
          <w:rFonts w:eastAsia="SimSun" w:hint="eastAsia"/>
          <w:color w:val="000000" w:themeColor="text1"/>
          <w:szCs w:val="24"/>
          <w:lang w:eastAsia="zh-CN"/>
        </w:rPr>
        <w:t>for</w:t>
      </w:r>
      <w:r>
        <w:rPr>
          <w:rFonts w:eastAsia="SimSun"/>
          <w:color w:val="000000" w:themeColor="text1"/>
          <w:szCs w:val="24"/>
          <w:lang w:eastAsia="zh-CN"/>
        </w:rPr>
        <w:t xml:space="preserve"> the collision between different MUSIM gap when priority rules are used to handle the collision between MUSIM gaps (CMCC Apple </w:t>
      </w:r>
      <w:proofErr w:type="spellStart"/>
      <w:r>
        <w:rPr>
          <w:rFonts w:eastAsia="SimSun"/>
          <w:color w:val="000000" w:themeColor="text1"/>
          <w:szCs w:val="24"/>
          <w:lang w:eastAsia="zh-CN"/>
        </w:rPr>
        <w:t>xiaomi</w:t>
      </w:r>
      <w:proofErr w:type="spellEnd"/>
      <w:r>
        <w:rPr>
          <w:rFonts w:eastAsia="SimSun"/>
          <w:color w:val="000000" w:themeColor="text1"/>
          <w:szCs w:val="24"/>
          <w:lang w:eastAsia="zh-CN"/>
        </w:rPr>
        <w:t xml:space="preserve"> ZTE oppo MTK vivo)</w:t>
      </w:r>
    </w:p>
    <w:p w14:paraId="576F454E" w14:textId="77777777" w:rsidR="00CF2324" w:rsidRDefault="00CF2324" w:rsidP="00CF2324">
      <w:pPr>
        <w:pStyle w:val="ListParagraph"/>
        <w:numPr>
          <w:ilvl w:val="0"/>
          <w:numId w:val="35"/>
        </w:numPr>
        <w:spacing w:after="120" w:line="240" w:lineRule="auto"/>
        <w:contextualSpacing w:val="0"/>
        <w:rPr>
          <w:rFonts w:eastAsia="SimSun"/>
          <w:color w:val="000000" w:themeColor="text1"/>
          <w:szCs w:val="24"/>
          <w:lang w:eastAsia="zh-CN"/>
        </w:rPr>
      </w:pPr>
      <w:r>
        <w:rPr>
          <w:rFonts w:eastAsia="SimSun"/>
          <w:color w:val="000000" w:themeColor="text1"/>
          <w:szCs w:val="24"/>
          <w:lang w:eastAsia="zh-CN"/>
        </w:rPr>
        <w:t>Option 2: Postpone the discussion till issue 2-2-2 is stable (Huawei)</w:t>
      </w:r>
    </w:p>
    <w:p w14:paraId="62C2A956" w14:textId="77777777" w:rsidR="00CF2324" w:rsidRDefault="00CF2324" w:rsidP="00CF2324">
      <w:pPr>
        <w:pStyle w:val="ListParagraph"/>
        <w:numPr>
          <w:ilvl w:val="0"/>
          <w:numId w:val="35"/>
        </w:numPr>
        <w:spacing w:after="120" w:line="240" w:lineRule="auto"/>
        <w:contextualSpacing w:val="0"/>
        <w:rPr>
          <w:rFonts w:eastAsia="SimSun"/>
          <w:color w:val="000000" w:themeColor="text1"/>
          <w:szCs w:val="24"/>
          <w:lang w:eastAsia="zh-CN"/>
        </w:rPr>
      </w:pPr>
      <w:r w:rsidRPr="00C50FCB">
        <w:rPr>
          <w:rFonts w:eastAsia="SimSun"/>
          <w:color w:val="000000" w:themeColor="text1"/>
          <w:szCs w:val="24"/>
          <w:lang w:eastAsia="zh-CN"/>
        </w:rPr>
        <w:t>Option 3: A collision between MUSIM gaps means a physical overlap in time domain between two MUSIM gaps and RAN4 does not define ‘proximity’ for collisions between MUSIM gaps. Considering the following cases:</w:t>
      </w:r>
      <w:r>
        <w:rPr>
          <w:rFonts w:eastAsia="SimSun"/>
          <w:color w:val="000000" w:themeColor="text1"/>
          <w:szCs w:val="24"/>
          <w:lang w:eastAsia="zh-CN"/>
        </w:rPr>
        <w:t xml:space="preserve"> </w:t>
      </w:r>
      <w:r w:rsidRPr="00C50FCB">
        <w:rPr>
          <w:rFonts w:eastAsia="SimSun"/>
          <w:color w:val="000000" w:themeColor="text1"/>
          <w:szCs w:val="24"/>
          <w:lang w:eastAsia="zh-CN"/>
        </w:rPr>
        <w:t>(Nokia)</w:t>
      </w:r>
    </w:p>
    <w:p w14:paraId="60E72693" w14:textId="77777777" w:rsidR="00CF2324" w:rsidRPr="00C50FCB" w:rsidRDefault="00CF2324" w:rsidP="00CF2324">
      <w:pPr>
        <w:pStyle w:val="RAN4proposal"/>
        <w:numPr>
          <w:ilvl w:val="1"/>
          <w:numId w:val="35"/>
        </w:numPr>
        <w:rPr>
          <w:b w:val="0"/>
        </w:rPr>
      </w:pPr>
      <w:r w:rsidRPr="00C50FCB">
        <w:rPr>
          <w:b w:val="0"/>
        </w:rPr>
        <w:t>Fully non-overlapping MUSIM gaps: All MUSIM gaps are disjoint in time.</w:t>
      </w:r>
    </w:p>
    <w:p w14:paraId="1EBFC98B" w14:textId="77777777" w:rsidR="00CF2324" w:rsidRPr="00C50FCB" w:rsidRDefault="00CF2324" w:rsidP="00CF2324">
      <w:pPr>
        <w:pStyle w:val="RAN4proposal"/>
        <w:numPr>
          <w:ilvl w:val="1"/>
          <w:numId w:val="35"/>
        </w:numPr>
        <w:rPr>
          <w:b w:val="0"/>
        </w:rPr>
      </w:pPr>
      <w:r w:rsidRPr="00C50FCB">
        <w:rPr>
          <w:b w:val="0"/>
        </w:rPr>
        <w:t>Fully non-overlapping MUSIM gaps and non-MUSIM gaps: All MUSIM gaps and non-MUSIM gaps are disjoint in time.</w:t>
      </w:r>
    </w:p>
    <w:p w14:paraId="3EA3A1CD" w14:textId="77777777" w:rsidR="00CF2324" w:rsidRPr="00C50FCB" w:rsidRDefault="00CF2324" w:rsidP="00CF2324">
      <w:pPr>
        <w:pStyle w:val="RAN4proposal"/>
        <w:numPr>
          <w:ilvl w:val="1"/>
          <w:numId w:val="35"/>
        </w:numPr>
        <w:rPr>
          <w:b w:val="0"/>
        </w:rPr>
      </w:pPr>
      <w:r w:rsidRPr="00C50FCB">
        <w:rPr>
          <w:b w:val="0"/>
        </w:rPr>
        <w:t>Fully overlapping MUSIM gaps: Every MUSIM gap occasion of one MUSIM MG pattern is fully covered by every MUSIM gap occasion of another MUSIM MG pattern.</w:t>
      </w:r>
    </w:p>
    <w:p w14:paraId="26831A2E" w14:textId="77777777" w:rsidR="00CF2324" w:rsidRPr="00C50FCB" w:rsidRDefault="00CF2324" w:rsidP="00CF2324">
      <w:pPr>
        <w:pStyle w:val="RAN4proposal"/>
        <w:numPr>
          <w:ilvl w:val="1"/>
          <w:numId w:val="35"/>
        </w:numPr>
        <w:rPr>
          <w:b w:val="0"/>
        </w:rPr>
      </w:pPr>
      <w:r w:rsidRPr="00C50FCB">
        <w:rPr>
          <w:b w:val="0"/>
        </w:rPr>
        <w:t>Fully overlapping MUSIM gaps and non-MUSIM gaps: Every MUSIM gap occasion of one MUSIM MG pattern is fully covered by every gap occasion of a non-MUSIM MG pattern.</w:t>
      </w:r>
    </w:p>
    <w:p w14:paraId="0E900EFC" w14:textId="77777777" w:rsidR="00CF2324" w:rsidRPr="00C50FCB" w:rsidRDefault="00CF2324" w:rsidP="00CF2324">
      <w:pPr>
        <w:pStyle w:val="RAN4proposal"/>
        <w:numPr>
          <w:ilvl w:val="1"/>
          <w:numId w:val="35"/>
        </w:numPr>
        <w:rPr>
          <w:b w:val="0"/>
        </w:rPr>
      </w:pPr>
      <w:r w:rsidRPr="00C50FCB">
        <w:rPr>
          <w:b w:val="0"/>
        </w:rPr>
        <w:t>Fully Partial overlapped MUSIM gaps: Every MUSIM gap occasion of one MUSIM MG pattern is partially overlapped by every MUSIM gap occasion of another MUSIM MG pattern.</w:t>
      </w:r>
    </w:p>
    <w:p w14:paraId="479B9CD5" w14:textId="77777777" w:rsidR="00CF2324" w:rsidRPr="00C50FCB" w:rsidRDefault="00CF2324" w:rsidP="00CF2324">
      <w:pPr>
        <w:pStyle w:val="RAN4proposal"/>
        <w:numPr>
          <w:ilvl w:val="1"/>
          <w:numId w:val="35"/>
        </w:numPr>
        <w:rPr>
          <w:b w:val="0"/>
        </w:rPr>
      </w:pPr>
      <w:r w:rsidRPr="00C50FCB">
        <w:rPr>
          <w:b w:val="0"/>
        </w:rPr>
        <w:t>Fully Partial overlapped MUSIM gaps and non-MUSIM gaps: Every MUSIM gap occasion of one MUSIM MG pattern is partially overlapped by every gap occasion of a non-MUSIM MG pattern.</w:t>
      </w:r>
    </w:p>
    <w:p w14:paraId="37DC7591" w14:textId="77777777" w:rsidR="00CF2324" w:rsidRPr="00C50FCB" w:rsidRDefault="00CF2324" w:rsidP="00CF2324">
      <w:pPr>
        <w:pStyle w:val="RAN4proposal"/>
        <w:numPr>
          <w:ilvl w:val="1"/>
          <w:numId w:val="35"/>
        </w:numPr>
        <w:rPr>
          <w:b w:val="0"/>
        </w:rPr>
      </w:pPr>
      <w:r w:rsidRPr="00C50FCB">
        <w:rPr>
          <w:b w:val="0"/>
        </w:rPr>
        <w:t>Partially fully overlapped MUSIM gaps: every gap occasion of a MUSIM MG pattern is fully overlapped by another MUSIM MG pattern with different MGRP.</w:t>
      </w:r>
    </w:p>
    <w:p w14:paraId="1F96FB84" w14:textId="77777777" w:rsidR="00CF2324" w:rsidRPr="00C50FCB" w:rsidRDefault="00CF2324" w:rsidP="00CF2324">
      <w:pPr>
        <w:pStyle w:val="RAN4proposal"/>
        <w:numPr>
          <w:ilvl w:val="1"/>
          <w:numId w:val="35"/>
        </w:numPr>
        <w:rPr>
          <w:b w:val="0"/>
        </w:rPr>
      </w:pPr>
      <w:r w:rsidRPr="00C50FCB">
        <w:rPr>
          <w:b w:val="0"/>
        </w:rPr>
        <w:t>Partially fully overlapped MUSIM gaps and non-MUSIM gaps: Every MUSIM gap occasion of one MUSIM MG pattern is fully overlapped by a gap occasion of a non-MUSIM MG pattern with different MGRP.</w:t>
      </w:r>
    </w:p>
    <w:p w14:paraId="7E3BC77F" w14:textId="77777777" w:rsidR="00CF2324" w:rsidRPr="00C50FCB" w:rsidRDefault="00CF2324" w:rsidP="00CF2324">
      <w:pPr>
        <w:pStyle w:val="RAN4proposal"/>
        <w:numPr>
          <w:ilvl w:val="1"/>
          <w:numId w:val="35"/>
        </w:numPr>
        <w:rPr>
          <w:b w:val="0"/>
        </w:rPr>
      </w:pPr>
      <w:r w:rsidRPr="00C50FCB">
        <w:rPr>
          <w:b w:val="0"/>
        </w:rPr>
        <w:t>Partially partial overlapped MUSIM gaps: Every MUSIM gap occasion of one MUSIM MG pattern is partially overlapped with a gap occasion of another MUSIM MG pattern with different MGRP.</w:t>
      </w:r>
    </w:p>
    <w:p w14:paraId="56615D74" w14:textId="77777777" w:rsidR="00CF2324" w:rsidRPr="00C50FCB" w:rsidRDefault="00CF2324" w:rsidP="00CF2324">
      <w:pPr>
        <w:pStyle w:val="RAN4proposal"/>
        <w:numPr>
          <w:ilvl w:val="1"/>
          <w:numId w:val="35"/>
        </w:numPr>
        <w:rPr>
          <w:b w:val="0"/>
        </w:rPr>
      </w:pPr>
      <w:r w:rsidRPr="00C50FCB">
        <w:rPr>
          <w:b w:val="0"/>
        </w:rPr>
        <w:t>Partially partial overlapped MUSIM gaps and non-MUSIM gaps: Every MUSIM gap occasion of one MUSIM MG pattern is partially overlapped with a gap occasion of a non-MUSIM MG pattern with different MGRP.</w:t>
      </w:r>
    </w:p>
    <w:p w14:paraId="321CDE3D" w14:textId="28143131" w:rsidR="00FB4750" w:rsidRDefault="0073011D" w:rsidP="00085575">
      <w:r>
        <w:t>Option 1 is clear an</w:t>
      </w:r>
      <w:r w:rsidR="00694C67">
        <w:t>d</w:t>
      </w:r>
      <w:r>
        <w:t xml:space="preserve"> simply copies what was </w:t>
      </w:r>
      <w:r w:rsidR="00CE742A">
        <w:t>RAN4 defined as collision for Rel-17 Concurrent gaps (type-2 gaps).</w:t>
      </w:r>
    </w:p>
    <w:p w14:paraId="708B5878" w14:textId="26547E76" w:rsidR="00694C67" w:rsidRDefault="00694C67" w:rsidP="00085575">
      <w:r>
        <w:t xml:space="preserve">Option 2 is clear </w:t>
      </w:r>
      <w:r w:rsidR="00336814">
        <w:t xml:space="preserve">and suggests </w:t>
      </w:r>
      <w:r w:rsidR="00AD72ED">
        <w:t>postponing</w:t>
      </w:r>
      <w:r w:rsidR="00336814">
        <w:t xml:space="preserve"> the discussion and discuss solutions on how to solve the collisions first.</w:t>
      </w:r>
    </w:p>
    <w:p w14:paraId="74D9F0D2" w14:textId="777BF68E" w:rsidR="00336814" w:rsidRDefault="00336814" w:rsidP="00085575">
      <w:r>
        <w:t xml:space="preserve">Option 3 is clear and suggest </w:t>
      </w:r>
      <w:r w:rsidR="00AD72ED">
        <w:t>discussing</w:t>
      </w:r>
      <w:r w:rsidR="00C1576A">
        <w:t xml:space="preserve"> not suing type-2 gaps proximity solution</w:t>
      </w:r>
      <w:r w:rsidR="00E7297B">
        <w:t xml:space="preserve"> but instead use physical overlap </w:t>
      </w:r>
      <w:r w:rsidR="00AD72ED">
        <w:t>between gaps.</w:t>
      </w:r>
    </w:p>
    <w:p w14:paraId="00838AFD" w14:textId="77777777" w:rsidR="00E24609" w:rsidRDefault="00C571FD" w:rsidP="00085575">
      <w:r>
        <w:t>Considering MUSIM gaps and related UE requirements is a new feature</w:t>
      </w:r>
      <w:r w:rsidR="00AD76BA">
        <w:t xml:space="preserve">, it must also be expected that a UE which supports MUSM gaps must be able to provide certain enhancements in terms of measurement performance. It does not seem reasonable to just assume legacy performance. </w:t>
      </w:r>
      <w:r w:rsidR="008F5FA4">
        <w:t xml:space="preserve">Reason being that this UE is designed with the MUSIM feature which is know being a feature which specifically requires additional measurement </w:t>
      </w:r>
      <w:r w:rsidR="00E24609">
        <w:t xml:space="preserve">performance from the UE side. </w:t>
      </w:r>
    </w:p>
    <w:p w14:paraId="473C535F" w14:textId="76B0D24E" w:rsidR="00A56B0B" w:rsidRDefault="00E24609" w:rsidP="00085575">
      <w:r>
        <w:t>Hence, such UE is designed to be able to perform for example cell detection, measurements and paging reception from another network than serving network.</w:t>
      </w:r>
      <w:r w:rsidR="00A5325F">
        <w:t xml:space="preserve"> Therefore, it does not seem</w:t>
      </w:r>
      <w:r w:rsidR="00542C3B">
        <w:t xml:space="preserve"> reasonable </w:t>
      </w:r>
      <w:r w:rsidR="004046BD">
        <w:t xml:space="preserve">assuming that there </w:t>
      </w:r>
      <w:proofErr w:type="gramStart"/>
      <w:r w:rsidR="004046BD">
        <w:t>is</w:t>
      </w:r>
      <w:proofErr w:type="gramEnd"/>
      <w:r w:rsidR="004046BD">
        <w:t xml:space="preserve"> no expectations </w:t>
      </w:r>
      <w:r w:rsidR="00553355">
        <w:lastRenderedPageBreak/>
        <w:t>related to UE enhancements.</w:t>
      </w:r>
      <w:r w:rsidR="008D0BC1">
        <w:t xml:space="preserve"> As minimum, one should assume that there is no need for proximity</w:t>
      </w:r>
      <w:r w:rsidR="00660209">
        <w:t xml:space="preserve"> similar </w:t>
      </w:r>
      <w:proofErr w:type="spellStart"/>
      <w:r w:rsidR="00660209">
        <w:t>towhat</w:t>
      </w:r>
      <w:proofErr w:type="spellEnd"/>
      <w:r w:rsidR="00660209">
        <w:t xml:space="preserve"> was defined for type-2 gaps</w:t>
      </w:r>
      <w:r w:rsidR="00B92292">
        <w:t>.</w:t>
      </w:r>
    </w:p>
    <w:p w14:paraId="439DDB4E" w14:textId="77777777" w:rsidR="00731EA1" w:rsidRDefault="00731EA1" w:rsidP="00731EA1">
      <w:pPr>
        <w:pStyle w:val="RAN4proposal"/>
      </w:pPr>
      <w:r>
        <w:t>RAN4 does not define ‘proximity’ for collisions between MUSIM gaps.</w:t>
      </w:r>
    </w:p>
    <w:p w14:paraId="2E2027DF" w14:textId="09018CB0" w:rsidR="001F2265" w:rsidRDefault="001F2265" w:rsidP="001F2265">
      <w:r>
        <w:t xml:space="preserve">We propose that a collision between MUSIM gaps is </w:t>
      </w:r>
      <w:r w:rsidR="0083609E">
        <w:t>defined as a collision when two MUSIM gaps</w:t>
      </w:r>
      <w:r>
        <w:t xml:space="preserve"> physically overlap in time domain – fully or partial.</w:t>
      </w:r>
    </w:p>
    <w:p w14:paraId="03666B09" w14:textId="0697D50D" w:rsidR="0093061F" w:rsidRDefault="0093061F" w:rsidP="0093061F">
      <w:r>
        <w:t>Following is a simple illustration</w:t>
      </w:r>
      <w:r w:rsidR="00524BC4">
        <w:t xml:space="preserve"> of two scenarios </w:t>
      </w:r>
      <w:r w:rsidR="00B243CD">
        <w:t>of collision between MUS</w:t>
      </w:r>
      <w:r w:rsidR="00C15C88">
        <w:t>IM</w:t>
      </w:r>
      <w:r w:rsidR="00B243CD">
        <w:t xml:space="preserve"> gaps</w:t>
      </w:r>
      <w:r w:rsidR="00C15C88">
        <w:t>. H</w:t>
      </w:r>
      <w:r w:rsidR="00524BC4">
        <w:t>ere the SMTC is the SMTC of NW-B:</w:t>
      </w:r>
    </w:p>
    <w:p w14:paraId="4F3195C6" w14:textId="63F03EC6" w:rsidR="00524BC4" w:rsidRDefault="00C15C88" w:rsidP="00524BC4">
      <w:pPr>
        <w:pStyle w:val="ListParagraph"/>
        <w:numPr>
          <w:ilvl w:val="0"/>
          <w:numId w:val="42"/>
        </w:numPr>
      </w:pPr>
      <w:r>
        <w:t>UE has been allocated MUSIM gap#</w:t>
      </w:r>
      <w:r w:rsidR="001D1AAC">
        <w:t>1</w:t>
      </w:r>
      <w:r>
        <w:t xml:space="preserve"> and MUS</w:t>
      </w:r>
      <w:r w:rsidR="001D1AAC">
        <w:t>IM</w:t>
      </w:r>
      <w:r>
        <w:t xml:space="preserve"> gap#</w:t>
      </w:r>
      <w:r w:rsidR="001D1AAC">
        <w:t>2.1. There is</w:t>
      </w:r>
      <w:r w:rsidR="003E49FA">
        <w:t xml:space="preserve"> </w:t>
      </w:r>
      <w:r w:rsidR="007767A4">
        <w:t xml:space="preserve">collision between </w:t>
      </w:r>
      <w:r w:rsidR="001D1AAC">
        <w:t>the MUSIM gaps.</w:t>
      </w:r>
    </w:p>
    <w:p w14:paraId="627EE231" w14:textId="1C8185FC" w:rsidR="001D1AAC" w:rsidRPr="0093061F" w:rsidRDefault="001D1AAC" w:rsidP="00524BC4">
      <w:pPr>
        <w:pStyle w:val="ListParagraph"/>
        <w:numPr>
          <w:ilvl w:val="0"/>
          <w:numId w:val="42"/>
        </w:numPr>
      </w:pPr>
      <w:r>
        <w:t>UE has been allocated MUSIM gap#1 and MUSIM gap#2.2. There is no collision between the MUSIM gaps.</w:t>
      </w:r>
    </w:p>
    <w:p w14:paraId="32C5248A" w14:textId="77777777" w:rsidR="000825FA" w:rsidRDefault="00956CD1" w:rsidP="000825FA">
      <w:pPr>
        <w:keepNext/>
      </w:pPr>
      <w:r w:rsidRPr="00956CD1">
        <w:rPr>
          <w:noProof/>
          <w:color w:val="2B579A"/>
          <w:shd w:val="clear" w:color="auto" w:fill="E6E6E6"/>
        </w:rPr>
        <w:drawing>
          <wp:inline distT="0" distB="0" distL="0" distR="0" wp14:anchorId="0A769530" wp14:editId="7894EF16">
            <wp:extent cx="6113145" cy="155194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13145" cy="1551940"/>
                    </a:xfrm>
                    <a:prstGeom prst="rect">
                      <a:avLst/>
                    </a:prstGeom>
                    <a:noFill/>
                    <a:ln>
                      <a:noFill/>
                    </a:ln>
                  </pic:spPr>
                </pic:pic>
              </a:graphicData>
            </a:graphic>
          </wp:inline>
        </w:drawing>
      </w:r>
    </w:p>
    <w:p w14:paraId="08742229" w14:textId="57E82FA9" w:rsidR="00B92292" w:rsidRDefault="000825FA" w:rsidP="007975E7">
      <w:pPr>
        <w:pStyle w:val="Caption"/>
      </w:pPr>
      <w:r>
        <w:t xml:space="preserve">Figure </w:t>
      </w:r>
      <w:r>
        <w:rPr>
          <w:color w:val="2B579A"/>
          <w:shd w:val="clear" w:color="auto" w:fill="E6E6E6"/>
        </w:rPr>
        <w:fldChar w:fldCharType="begin"/>
      </w:r>
      <w:r>
        <w:instrText>SEQ Figure \* ARABIC</w:instrText>
      </w:r>
      <w:r>
        <w:rPr>
          <w:color w:val="2B579A"/>
          <w:shd w:val="clear" w:color="auto" w:fill="E6E6E6"/>
        </w:rPr>
        <w:fldChar w:fldCharType="separate"/>
      </w:r>
      <w:r w:rsidR="00C405D0">
        <w:rPr>
          <w:noProof/>
        </w:rPr>
        <w:t>1</w:t>
      </w:r>
      <w:r>
        <w:rPr>
          <w:color w:val="2B579A"/>
          <w:shd w:val="clear" w:color="auto" w:fill="E6E6E6"/>
        </w:rPr>
        <w:fldChar w:fldCharType="end"/>
      </w:r>
      <w:r>
        <w:t xml:space="preserve">Illustration of </w:t>
      </w:r>
      <w:r w:rsidR="007975E7">
        <w:t>collision</w:t>
      </w:r>
      <w:r>
        <w:t xml:space="preserve"> between MUSIM gaps</w:t>
      </w:r>
    </w:p>
    <w:p w14:paraId="6C3FC499" w14:textId="77777777" w:rsidR="005161ED" w:rsidRDefault="005161ED" w:rsidP="005161ED">
      <w:pPr>
        <w:pStyle w:val="RAN4proposal"/>
      </w:pPr>
      <w:r>
        <w:t>A collision between two MUSIM gaps means a full or partial overlap between the two MUSIM gaps in time domain.</w:t>
      </w:r>
    </w:p>
    <w:p w14:paraId="5F4AF6BE" w14:textId="77777777" w:rsidR="008B63C6" w:rsidRDefault="008B63C6" w:rsidP="00085575"/>
    <w:p w14:paraId="3FBE52F4" w14:textId="03812B7E" w:rsidR="002A11BD" w:rsidRDefault="002A11BD" w:rsidP="002A11BD">
      <w:pPr>
        <w:pStyle w:val="RAN4H3"/>
      </w:pPr>
      <w:r>
        <w:rPr>
          <w:lang w:eastAsia="ko-KR"/>
        </w:rPr>
        <w:t>Solutions for collision between different MUSIM gaps</w:t>
      </w:r>
    </w:p>
    <w:p w14:paraId="68D897D2" w14:textId="6CB66E54" w:rsidR="00871918" w:rsidRDefault="00BC797E" w:rsidP="00871918">
      <w:r>
        <w:t>C</w:t>
      </w:r>
      <w:r w:rsidR="00871918">
        <w:t>urrently RAN4 has decided to work on 2 solutions for collisions between different MUSIM gaps:</w:t>
      </w:r>
    </w:p>
    <w:p w14:paraId="5845324C" w14:textId="77777777" w:rsidR="00871918" w:rsidRPr="00356006" w:rsidRDefault="00871918" w:rsidP="00871918">
      <w:pPr>
        <w:pStyle w:val="ListParagraph"/>
        <w:numPr>
          <w:ilvl w:val="0"/>
          <w:numId w:val="35"/>
        </w:numPr>
        <w:overflowPunct w:val="0"/>
        <w:autoSpaceDE w:val="0"/>
        <w:autoSpaceDN w:val="0"/>
        <w:adjustRightInd w:val="0"/>
        <w:spacing w:after="120" w:line="252" w:lineRule="auto"/>
        <w:contextualSpacing w:val="0"/>
        <w:rPr>
          <w:rFonts w:eastAsia="SimSun"/>
          <w:color w:val="000000" w:themeColor="text1"/>
          <w:szCs w:val="24"/>
          <w:lang w:eastAsia="zh-CN"/>
        </w:rPr>
      </w:pPr>
      <w:r w:rsidRPr="00356006">
        <w:rPr>
          <w:rFonts w:eastAsia="SimSun"/>
          <w:color w:val="000000" w:themeColor="text1"/>
          <w:szCs w:val="24"/>
          <w:lang w:eastAsia="zh-CN"/>
        </w:rPr>
        <w:t xml:space="preserve">Define two solutions for collision handling between different MUSIM </w:t>
      </w:r>
      <w:proofErr w:type="gramStart"/>
      <w:r w:rsidRPr="00356006">
        <w:rPr>
          <w:rFonts w:eastAsia="SimSun"/>
          <w:color w:val="000000" w:themeColor="text1"/>
          <w:szCs w:val="24"/>
          <w:lang w:eastAsia="zh-CN"/>
        </w:rPr>
        <w:t>gaps</w:t>
      </w:r>
      <w:proofErr w:type="gramEnd"/>
    </w:p>
    <w:p w14:paraId="71A773BC" w14:textId="77777777" w:rsidR="00871918" w:rsidRPr="00356006" w:rsidRDefault="00871918" w:rsidP="00871918">
      <w:pPr>
        <w:pStyle w:val="ListParagraph"/>
        <w:numPr>
          <w:ilvl w:val="1"/>
          <w:numId w:val="41"/>
        </w:numPr>
        <w:overflowPunct w:val="0"/>
        <w:autoSpaceDE w:val="0"/>
        <w:autoSpaceDN w:val="0"/>
        <w:adjustRightInd w:val="0"/>
        <w:spacing w:after="120" w:line="252" w:lineRule="auto"/>
        <w:contextualSpacing w:val="0"/>
        <w:rPr>
          <w:rFonts w:eastAsia="SimSun"/>
          <w:color w:val="000000" w:themeColor="text1"/>
          <w:szCs w:val="24"/>
          <w:lang w:eastAsia="zh-CN"/>
        </w:rPr>
      </w:pPr>
      <w:r w:rsidRPr="00356006">
        <w:rPr>
          <w:rFonts w:eastAsia="SimSun"/>
          <w:color w:val="000000" w:themeColor="text1"/>
          <w:szCs w:val="24"/>
          <w:lang w:eastAsia="zh-CN"/>
        </w:rPr>
        <w:t>Priority based solution (i.e., network controls the MUSIM gaps priority)</w:t>
      </w:r>
    </w:p>
    <w:p w14:paraId="400FE33D" w14:textId="77777777" w:rsidR="00871918" w:rsidRPr="00356006" w:rsidRDefault="00871918" w:rsidP="00871918">
      <w:pPr>
        <w:pStyle w:val="ListParagraph"/>
        <w:numPr>
          <w:ilvl w:val="1"/>
          <w:numId w:val="41"/>
        </w:numPr>
        <w:overflowPunct w:val="0"/>
        <w:autoSpaceDE w:val="0"/>
        <w:autoSpaceDN w:val="0"/>
        <w:adjustRightInd w:val="0"/>
        <w:spacing w:after="120" w:line="252" w:lineRule="auto"/>
        <w:contextualSpacing w:val="0"/>
        <w:rPr>
          <w:rFonts w:eastAsia="SimSun"/>
          <w:color w:val="000000" w:themeColor="text1"/>
          <w:szCs w:val="24"/>
          <w:lang w:eastAsia="zh-CN"/>
        </w:rPr>
      </w:pPr>
      <w:r w:rsidRPr="00356006">
        <w:rPr>
          <w:rFonts w:eastAsia="SimSun"/>
          <w:color w:val="000000" w:themeColor="text1"/>
          <w:szCs w:val="24"/>
          <w:lang w:eastAsia="zh-CN"/>
        </w:rPr>
        <w:t>“Keep” solution (i.e., keep all collided MUSIM gaps)</w:t>
      </w:r>
    </w:p>
    <w:p w14:paraId="4AD11B5D" w14:textId="77777777" w:rsidR="00997466" w:rsidRDefault="0006547C" w:rsidP="00085575">
      <w:r>
        <w:t xml:space="preserve">Our understanding </w:t>
      </w:r>
      <w:r w:rsidR="00A82717">
        <w:t xml:space="preserve">of the </w:t>
      </w:r>
      <w:r w:rsidR="007975E7">
        <w:t>priority-based</w:t>
      </w:r>
      <w:r w:rsidR="00A82717">
        <w:t xml:space="preserve"> solution </w:t>
      </w:r>
      <w:r>
        <w:t>is</w:t>
      </w:r>
      <w:r w:rsidR="00F700C4">
        <w:t>, with reference to figure 1</w:t>
      </w:r>
      <w:r w:rsidR="00997466">
        <w:t>:</w:t>
      </w:r>
    </w:p>
    <w:p w14:paraId="039FB39A" w14:textId="76276419" w:rsidR="00085575" w:rsidRDefault="00F700C4" w:rsidP="00F71A13">
      <w:pPr>
        <w:pStyle w:val="ListParagraph"/>
        <w:numPr>
          <w:ilvl w:val="0"/>
          <w:numId w:val="35"/>
        </w:numPr>
      </w:pPr>
      <w:r>
        <w:t>if the UE is allocated with MUSIM#0 and MUSIM gap#2.1</w:t>
      </w:r>
      <w:r w:rsidR="00A14317">
        <w:t xml:space="preserve"> </w:t>
      </w:r>
      <w:r w:rsidR="00F71A13">
        <w:t>(</w:t>
      </w:r>
      <w:r w:rsidR="00A14317">
        <w:t>where MUSIM gap#2.1 has higher priority than MUSIM gap#0</w:t>
      </w:r>
      <w:r w:rsidR="00F71A13">
        <w:t>)</w:t>
      </w:r>
      <w:r w:rsidR="00A14317">
        <w:t xml:space="preserve">, then at the </w:t>
      </w:r>
      <w:r w:rsidR="00963BFB">
        <w:t>collision</w:t>
      </w:r>
      <w:r w:rsidR="00A14317">
        <w:t xml:space="preserve"> </w:t>
      </w:r>
      <w:r w:rsidR="00963BFB">
        <w:t>occasions between the two allocated MUSIM gaps, the UE will drop the MUSIM#</w:t>
      </w:r>
      <w:r w:rsidR="00997466">
        <w:t>0 and keep MUSIM gap#2.1.</w:t>
      </w:r>
      <w:r w:rsidR="00963BFB">
        <w:t xml:space="preserve"> </w:t>
      </w:r>
    </w:p>
    <w:p w14:paraId="75785005" w14:textId="5461D967" w:rsidR="00B755F9" w:rsidRDefault="00B755F9" w:rsidP="00B755F9">
      <w:r>
        <w:t xml:space="preserve">Our understanding of the </w:t>
      </w:r>
      <w:r w:rsidR="0083356A">
        <w:t>keep</w:t>
      </w:r>
      <w:r>
        <w:t>-based solution is, with reference to figure 1:</w:t>
      </w:r>
    </w:p>
    <w:p w14:paraId="08A9ED41" w14:textId="5492BE2C" w:rsidR="00F11647" w:rsidRDefault="00F11647" w:rsidP="00B755F9">
      <w:pPr>
        <w:pStyle w:val="ListParagraph"/>
        <w:numPr>
          <w:ilvl w:val="0"/>
          <w:numId w:val="35"/>
        </w:numPr>
      </w:pPr>
      <w:r>
        <w:t xml:space="preserve">If UE has indicated that ‘keep’ can apply for </w:t>
      </w:r>
      <w:r w:rsidR="004C7C15">
        <w:t>MUSIM gap#0 and MUSIM gap#2.1, and</w:t>
      </w:r>
    </w:p>
    <w:p w14:paraId="78BC02AB" w14:textId="31847108" w:rsidR="0006547C" w:rsidRDefault="004C7C15" w:rsidP="00B755F9">
      <w:pPr>
        <w:pStyle w:val="ListParagraph"/>
        <w:numPr>
          <w:ilvl w:val="0"/>
          <w:numId w:val="35"/>
        </w:numPr>
      </w:pPr>
      <w:r>
        <w:t>I</w:t>
      </w:r>
      <w:r w:rsidR="00B755F9">
        <w:t xml:space="preserve">f the UE is allocated with MUSIM#0 and MUSIM gap#2.1, then at the collision occasions between the two allocated MUSIM gaps, the UE will </w:t>
      </w:r>
      <w:r w:rsidR="00CA5475">
        <w:t xml:space="preserve">not </w:t>
      </w:r>
      <w:r w:rsidR="00B755F9">
        <w:t xml:space="preserve">drop MUSIM#0 </w:t>
      </w:r>
      <w:r w:rsidR="001312D8">
        <w:t>but</w:t>
      </w:r>
      <w:r w:rsidR="00B755F9">
        <w:t xml:space="preserve"> keep MUSIM gap#</w:t>
      </w:r>
      <w:r w:rsidR="001312D8">
        <w:t>0 and MUSIM gap#2.1</w:t>
      </w:r>
      <w:r w:rsidR="00B755F9">
        <w:t>.</w:t>
      </w:r>
    </w:p>
    <w:p w14:paraId="2E173AF4" w14:textId="77777777" w:rsidR="009D6422" w:rsidRDefault="00F47DDE" w:rsidP="00085575">
      <w:r>
        <w:t>Based on the agreements from last meeting</w:t>
      </w:r>
      <w:r w:rsidR="00415BD2">
        <w:t xml:space="preserve">, RAN4 will introduce </w:t>
      </w:r>
      <w:r w:rsidR="00E64964">
        <w:t xml:space="preserve">both priority and keep based </w:t>
      </w:r>
      <w:r w:rsidR="00415BD2">
        <w:t>solutio</w:t>
      </w:r>
      <w:r w:rsidR="005652A5">
        <w:t xml:space="preserve">ns for </w:t>
      </w:r>
      <w:r w:rsidR="00E64964">
        <w:t xml:space="preserve">addressing </w:t>
      </w:r>
      <w:r w:rsidR="005652A5">
        <w:t>MUSM gaps collisions</w:t>
      </w:r>
      <w:r w:rsidR="00E64964">
        <w:t>.</w:t>
      </w:r>
    </w:p>
    <w:p w14:paraId="66C569AE" w14:textId="0CC3A5D3" w:rsidR="00B03A9C" w:rsidRDefault="009D6422" w:rsidP="00085575">
      <w:r>
        <w:t>Therefore</w:t>
      </w:r>
      <w:r w:rsidR="00B03A9C">
        <w:t>,</w:t>
      </w:r>
      <w:r>
        <w:t xml:space="preserve"> it needs to be clear how these solutions differ</w:t>
      </w:r>
      <w:r w:rsidR="00AE59BF">
        <w:t>,</w:t>
      </w:r>
      <w:r w:rsidR="00B03A9C">
        <w:t xml:space="preserve"> and which solution is to be applied by the UE.</w:t>
      </w:r>
      <w:r w:rsidR="00AE59BF">
        <w:t xml:space="preserve"> We do not necessarily see that keep solution and </w:t>
      </w:r>
      <w:proofErr w:type="gramStart"/>
      <w:r w:rsidR="00AE59BF">
        <w:t>priority based</w:t>
      </w:r>
      <w:proofErr w:type="gramEnd"/>
      <w:r w:rsidR="00AE59BF">
        <w:t xml:space="preserve"> solutions are mutually exclusive, but they could both be in use simultaneously.</w:t>
      </w:r>
    </w:p>
    <w:p w14:paraId="4EF0E0B9" w14:textId="02468DAE" w:rsidR="00031746" w:rsidRDefault="00031746" w:rsidP="00085575">
      <w:r>
        <w:t>With reference to figure 2 we illustrate our view on the differen</w:t>
      </w:r>
      <w:r w:rsidR="007409F8">
        <w:t>t solutions for collision between MUSIM gaps</w:t>
      </w:r>
      <w:r>
        <w:t xml:space="preserve"> </w:t>
      </w:r>
      <w:r w:rsidR="007409F8">
        <w:t xml:space="preserve">for </w:t>
      </w:r>
      <w:proofErr w:type="gramStart"/>
      <w:r>
        <w:t>priority based</w:t>
      </w:r>
      <w:proofErr w:type="gramEnd"/>
      <w:r>
        <w:t xml:space="preserve"> solution (including same priority </w:t>
      </w:r>
      <w:r w:rsidR="00C405D0">
        <w:t xml:space="preserve">for the purpose of discussion) and the keep solution. </w:t>
      </w:r>
    </w:p>
    <w:p w14:paraId="3326EAA2" w14:textId="77777777" w:rsidR="00701BF4" w:rsidRDefault="00701BF4" w:rsidP="00085575"/>
    <w:p w14:paraId="25ADEEDD" w14:textId="77777777" w:rsidR="00C405D0" w:rsidRDefault="00F323FA" w:rsidP="00C405D0">
      <w:pPr>
        <w:keepNext/>
      </w:pPr>
      <w:r w:rsidRPr="00F323FA">
        <w:rPr>
          <w:noProof/>
          <w:color w:val="2B579A"/>
          <w:shd w:val="clear" w:color="auto" w:fill="E6E6E6"/>
        </w:rPr>
        <w:lastRenderedPageBreak/>
        <w:drawing>
          <wp:inline distT="0" distB="0" distL="0" distR="0" wp14:anchorId="316E56C6" wp14:editId="1EAB1959">
            <wp:extent cx="6113145" cy="186309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13145" cy="1863090"/>
                    </a:xfrm>
                    <a:prstGeom prst="rect">
                      <a:avLst/>
                    </a:prstGeom>
                    <a:noFill/>
                    <a:ln>
                      <a:noFill/>
                    </a:ln>
                  </pic:spPr>
                </pic:pic>
              </a:graphicData>
            </a:graphic>
          </wp:inline>
        </w:drawing>
      </w:r>
    </w:p>
    <w:p w14:paraId="5CF9F33E" w14:textId="2C02815A" w:rsidR="00F323FA" w:rsidRDefault="00C405D0" w:rsidP="0059366F">
      <w:pPr>
        <w:pStyle w:val="Caption"/>
      </w:pPr>
      <w:r>
        <w:t xml:space="preserve">Figure </w:t>
      </w:r>
      <w:r>
        <w:rPr>
          <w:color w:val="2B579A"/>
          <w:shd w:val="clear" w:color="auto" w:fill="E6E6E6"/>
        </w:rPr>
        <w:fldChar w:fldCharType="begin"/>
      </w:r>
      <w:r>
        <w:instrText>SEQ Figure \* ARABIC</w:instrText>
      </w:r>
      <w:r>
        <w:rPr>
          <w:color w:val="2B579A"/>
          <w:shd w:val="clear" w:color="auto" w:fill="E6E6E6"/>
        </w:rPr>
        <w:fldChar w:fldCharType="separate"/>
      </w:r>
      <w:r>
        <w:rPr>
          <w:noProof/>
        </w:rPr>
        <w:t>2</w:t>
      </w:r>
      <w:r>
        <w:rPr>
          <w:color w:val="2B579A"/>
          <w:shd w:val="clear" w:color="auto" w:fill="E6E6E6"/>
        </w:rPr>
        <w:fldChar w:fldCharType="end"/>
      </w:r>
      <w:r>
        <w:t xml:space="preserve"> Illustration for the discussing </w:t>
      </w:r>
      <w:r w:rsidR="00562FD4">
        <w:t>priority</w:t>
      </w:r>
      <w:r>
        <w:t>-based and keep-based solutions.</w:t>
      </w:r>
    </w:p>
    <w:p w14:paraId="44D3629A" w14:textId="77777777" w:rsidR="006C02D0" w:rsidRPr="006C02D0" w:rsidRDefault="0059366F" w:rsidP="0059366F">
      <w:pPr>
        <w:rPr>
          <w:b/>
          <w:bCs/>
          <w:u w:val="single"/>
        </w:rPr>
      </w:pPr>
      <w:r w:rsidRPr="006C02D0">
        <w:rPr>
          <w:b/>
          <w:bCs/>
          <w:u w:val="single"/>
        </w:rPr>
        <w:t>Priority</w:t>
      </w:r>
      <w:r w:rsidR="002D3F95" w:rsidRPr="006C02D0">
        <w:rPr>
          <w:b/>
          <w:bCs/>
          <w:u w:val="single"/>
        </w:rPr>
        <w:t xml:space="preserve"> based solution</w:t>
      </w:r>
      <w:r w:rsidRPr="006C02D0">
        <w:rPr>
          <w:b/>
          <w:bCs/>
          <w:u w:val="single"/>
        </w:rPr>
        <w:t xml:space="preserve">: </w:t>
      </w:r>
    </w:p>
    <w:p w14:paraId="6BF74C81" w14:textId="2DB70BCF" w:rsidR="00494E22" w:rsidRPr="001B57DA" w:rsidRDefault="00494E22" w:rsidP="0059366F">
      <w:pPr>
        <w:rPr>
          <w:u w:val="single"/>
        </w:rPr>
      </w:pPr>
      <w:r w:rsidRPr="001B57DA">
        <w:rPr>
          <w:u w:val="single"/>
        </w:rPr>
        <w:t>Different priorities for all MUSIM gaps:</w:t>
      </w:r>
    </w:p>
    <w:p w14:paraId="76F06D6F" w14:textId="293D605E" w:rsidR="00F50B02" w:rsidRDefault="00146F40" w:rsidP="0059366F">
      <w:r>
        <w:t xml:space="preserve">UE has been allocated with </w:t>
      </w:r>
      <w:r w:rsidR="00822B4F">
        <w:t>MUSIM gaps #</w:t>
      </w:r>
      <w:r w:rsidR="00AA2844">
        <w:t>1</w:t>
      </w:r>
      <w:r w:rsidR="00F50B02">
        <w:t>, #2 and #3 which are all periodic MUSIM gaps. Gap#</w:t>
      </w:r>
      <w:r w:rsidR="00AA2844">
        <w:t>1</w:t>
      </w:r>
      <w:r w:rsidR="00F50B02">
        <w:t xml:space="preserve"> has priority</w:t>
      </w:r>
      <w:r w:rsidR="00724F22">
        <w:t xml:space="preserve"> 1 (hi</w:t>
      </w:r>
      <w:r w:rsidR="001A763B">
        <w:t>ghest)</w:t>
      </w:r>
      <w:r w:rsidR="00F50B02">
        <w:t>, Gap#2 has priority</w:t>
      </w:r>
      <w:r w:rsidR="00724F22">
        <w:t xml:space="preserve"> 2</w:t>
      </w:r>
      <w:r w:rsidR="00F50B02">
        <w:t xml:space="preserve"> and Gap#3 has priority</w:t>
      </w:r>
      <w:r w:rsidR="001A763B">
        <w:t xml:space="preserve"> 3 (lowest)</w:t>
      </w:r>
      <w:r w:rsidR="00F50B02">
        <w:t>.</w:t>
      </w:r>
    </w:p>
    <w:p w14:paraId="5F249CFE" w14:textId="52595863" w:rsidR="001B57DA" w:rsidRDefault="00166A5D" w:rsidP="004C4C90">
      <w:pPr>
        <w:pStyle w:val="ListParagraph"/>
        <w:numPr>
          <w:ilvl w:val="0"/>
          <w:numId w:val="43"/>
        </w:numPr>
      </w:pPr>
      <w:r>
        <w:t>At occasions where there is collision between gap#</w:t>
      </w:r>
      <w:r w:rsidR="00AA2844">
        <w:t>1</w:t>
      </w:r>
      <w:r>
        <w:t xml:space="preserve"> and </w:t>
      </w:r>
      <w:r w:rsidR="00E50BBA">
        <w:t>gap#2, UE will drop MUSIM gap#2 as gap#1 has higher priority than gap#2.</w:t>
      </w:r>
    </w:p>
    <w:p w14:paraId="2A25B75C" w14:textId="31BC77EF" w:rsidR="00CD334B" w:rsidRDefault="00CD334B" w:rsidP="00CD334B">
      <w:pPr>
        <w:pStyle w:val="ListParagraph"/>
        <w:numPr>
          <w:ilvl w:val="0"/>
          <w:numId w:val="43"/>
        </w:numPr>
      </w:pPr>
      <w:r>
        <w:t>At occasions where there is collision between gap#1 and gap#3, UE will drop MUSIM gap#3 as gap#1 has higher priority than gap#</w:t>
      </w:r>
      <w:r w:rsidR="00EA39B6">
        <w:t>3</w:t>
      </w:r>
      <w:r>
        <w:t>.</w:t>
      </w:r>
    </w:p>
    <w:p w14:paraId="33F71D24" w14:textId="624C2B72" w:rsidR="00CD334B" w:rsidRDefault="007E5E5C" w:rsidP="007E5E5C">
      <w:r>
        <w:t>When a gap is dropped</w:t>
      </w:r>
      <w:r w:rsidR="00EF21CE">
        <w:t>,</w:t>
      </w:r>
      <w:r>
        <w:t xml:space="preserve"> the UE </w:t>
      </w:r>
      <w:r w:rsidR="00EF21CE">
        <w:t>is</w:t>
      </w:r>
      <w:r>
        <w:t xml:space="preserve"> not </w:t>
      </w:r>
      <w:r w:rsidR="00EF21CE">
        <w:t xml:space="preserve">required to </w:t>
      </w:r>
      <w:r>
        <w:t>perform the action otherwise scheduled to be performed within the dropped gaps.</w:t>
      </w:r>
    </w:p>
    <w:p w14:paraId="557E34A1" w14:textId="695CDBF9" w:rsidR="00EF21CE" w:rsidRDefault="00EF21CE" w:rsidP="007E5E5C">
      <w:r>
        <w:t xml:space="preserve">When a gap is kept the UE will be required to perform the action scheduled to be performed within the </w:t>
      </w:r>
      <w:r w:rsidR="0054582B">
        <w:t xml:space="preserve">kept </w:t>
      </w:r>
      <w:r>
        <w:t>gaps.</w:t>
      </w:r>
    </w:p>
    <w:p w14:paraId="0ACE2E0A" w14:textId="7D2C51CC" w:rsidR="00162C29" w:rsidRDefault="00D71A71" w:rsidP="00205C0C">
      <w:pPr>
        <w:pStyle w:val="RAN4proposal"/>
      </w:pPr>
      <w:r>
        <w:t xml:space="preserve">For </w:t>
      </w:r>
      <w:r w:rsidR="00205C0C">
        <w:t>priority-based</w:t>
      </w:r>
      <w:r>
        <w:t xml:space="preserve"> solution </w:t>
      </w:r>
      <w:r w:rsidR="00C47289">
        <w:t xml:space="preserve">without ‘same priority’, </w:t>
      </w:r>
      <w:r>
        <w:t xml:space="preserve">the UE selects </w:t>
      </w:r>
      <w:r w:rsidR="00F22532">
        <w:t xml:space="preserve">which of the colliding MUSIM gaps to </w:t>
      </w:r>
      <w:r w:rsidR="0001546B">
        <w:t>keep</w:t>
      </w:r>
      <w:r w:rsidR="00C47289">
        <w:t xml:space="preserve"> based on the </w:t>
      </w:r>
      <w:r w:rsidR="00205C0C">
        <w:t>distinct priority of the MUSIM gaps.</w:t>
      </w:r>
    </w:p>
    <w:p w14:paraId="051912C2" w14:textId="77777777" w:rsidR="00D71A71" w:rsidRDefault="00D71A71" w:rsidP="007E5E5C"/>
    <w:p w14:paraId="1D4C2033" w14:textId="3FF6E317" w:rsidR="0054277C" w:rsidRPr="001B57DA" w:rsidRDefault="001B57DA" w:rsidP="0059366F">
      <w:pPr>
        <w:rPr>
          <w:u w:val="single"/>
        </w:rPr>
      </w:pPr>
      <w:r w:rsidRPr="001B57DA">
        <w:rPr>
          <w:u w:val="single"/>
        </w:rPr>
        <w:t>Same priority for MUSIM gaps #</w:t>
      </w:r>
      <w:r w:rsidR="00AA2844">
        <w:rPr>
          <w:u w:val="single"/>
        </w:rPr>
        <w:t>1</w:t>
      </w:r>
      <w:r w:rsidRPr="001B57DA">
        <w:rPr>
          <w:u w:val="single"/>
        </w:rPr>
        <w:t xml:space="preserve"> and #3:</w:t>
      </w:r>
    </w:p>
    <w:p w14:paraId="0C7C14B4" w14:textId="0B55F1F5" w:rsidR="0054277C" w:rsidRDefault="0054277C" w:rsidP="0054277C">
      <w:r>
        <w:t>UE has been allocated with MUSIM gaps #</w:t>
      </w:r>
      <w:r w:rsidR="00AA2844">
        <w:t>1</w:t>
      </w:r>
      <w:r>
        <w:t>, #2 and #3 which are all periodic MUSIM gaps. Gap#</w:t>
      </w:r>
      <w:r w:rsidR="00AA2844">
        <w:t>1</w:t>
      </w:r>
      <w:r>
        <w:t xml:space="preserve"> has priority 1</w:t>
      </w:r>
      <w:r w:rsidR="001A763B">
        <w:t xml:space="preserve"> (highest)</w:t>
      </w:r>
      <w:r>
        <w:t>, Gap#2 has priority</w:t>
      </w:r>
      <w:r w:rsidR="00724F22">
        <w:t xml:space="preserve"> 2</w:t>
      </w:r>
      <w:r>
        <w:t xml:space="preserve"> and Gap#3 has priority</w:t>
      </w:r>
      <w:r w:rsidR="00494E22">
        <w:t xml:space="preserve"> 1</w:t>
      </w:r>
      <w:r>
        <w:t>.</w:t>
      </w:r>
    </w:p>
    <w:p w14:paraId="63F4194D" w14:textId="790FD0AD" w:rsidR="00EA39B6" w:rsidRDefault="00EA39B6" w:rsidP="00EA39B6">
      <w:pPr>
        <w:pStyle w:val="ListParagraph"/>
        <w:numPr>
          <w:ilvl w:val="0"/>
          <w:numId w:val="44"/>
        </w:numPr>
      </w:pPr>
      <w:r>
        <w:t>At occasions where there is collision between gap#1 and gap#2, UE will drop MUSIM gap#2 as gap#1 has higher priority than gap#2.</w:t>
      </w:r>
    </w:p>
    <w:p w14:paraId="267B9669" w14:textId="54A88205" w:rsidR="00EA39B6" w:rsidRDefault="00EA39B6" w:rsidP="00EA39B6">
      <w:pPr>
        <w:pStyle w:val="ListParagraph"/>
        <w:numPr>
          <w:ilvl w:val="0"/>
          <w:numId w:val="44"/>
        </w:numPr>
      </w:pPr>
      <w:r>
        <w:t xml:space="preserve">At occasions where there is collision between gap#1 and gap#3, UE will </w:t>
      </w:r>
      <w:r w:rsidR="00E14B8F">
        <w:t>keep</w:t>
      </w:r>
      <w:r>
        <w:t xml:space="preserve"> MUSIM gap#3 </w:t>
      </w:r>
      <w:r w:rsidR="00E14B8F">
        <w:t>and</w:t>
      </w:r>
      <w:r>
        <w:t xml:space="preserve"> gap#1 as </w:t>
      </w:r>
      <w:r w:rsidR="00E14B8F">
        <w:t xml:space="preserve">gap#1 and gap#3 has same </w:t>
      </w:r>
      <w:r>
        <w:t>priority.</w:t>
      </w:r>
    </w:p>
    <w:p w14:paraId="1D9D0132" w14:textId="77777777" w:rsidR="00162C29" w:rsidRDefault="00162C29" w:rsidP="00162C29">
      <w:r>
        <w:t>When a gap is dropped, the UE is not required to perform the action otherwise scheduled to be performed within the dropped gaps.</w:t>
      </w:r>
    </w:p>
    <w:p w14:paraId="2B43A0B3" w14:textId="1CB81582" w:rsidR="00162C29" w:rsidRDefault="00162C29" w:rsidP="00162C29">
      <w:r>
        <w:t xml:space="preserve">When a gap is kept the UE will be required to perform the action scheduled to be performed within the </w:t>
      </w:r>
      <w:r w:rsidR="0054582B">
        <w:t>kept</w:t>
      </w:r>
      <w:r>
        <w:t xml:space="preserve"> gaps. Hence, if two MUSIM overlaps and both are </w:t>
      </w:r>
      <w:r w:rsidR="00CD3C73">
        <w:t xml:space="preserve">kept due to having same priority, the UE is required to </w:t>
      </w:r>
      <w:r w:rsidR="0054582B">
        <w:t>perform the action</w:t>
      </w:r>
      <w:r w:rsidR="00684E6B">
        <w:t>s</w:t>
      </w:r>
      <w:r w:rsidR="0054582B">
        <w:t xml:space="preserve"> scheduled to be performed within the </w:t>
      </w:r>
      <w:r w:rsidR="00684E6B">
        <w:t xml:space="preserve">kept </w:t>
      </w:r>
      <w:r w:rsidR="0054582B">
        <w:t>gaps</w:t>
      </w:r>
      <w:r w:rsidR="00684E6B">
        <w:t>.</w:t>
      </w:r>
    </w:p>
    <w:p w14:paraId="284AEB62" w14:textId="53FD90E1" w:rsidR="00205C0C" w:rsidRDefault="00205C0C" w:rsidP="005C42B4">
      <w:pPr>
        <w:pStyle w:val="RAN4proposal"/>
      </w:pPr>
      <w:r>
        <w:t>For priority-based solution with ‘same priority’, the UE selects which of the colliding MUSIM gaps to keep based on the priority of the MUSIM gaps.</w:t>
      </w:r>
    </w:p>
    <w:p w14:paraId="3D5FC1DD" w14:textId="77777777" w:rsidR="00162C29" w:rsidRDefault="00162C29" w:rsidP="0059366F"/>
    <w:p w14:paraId="121B8602" w14:textId="77777777" w:rsidR="006C02D0" w:rsidRPr="006C02D0" w:rsidRDefault="0059366F" w:rsidP="0059366F">
      <w:pPr>
        <w:rPr>
          <w:b/>
          <w:bCs/>
          <w:u w:val="single"/>
        </w:rPr>
      </w:pPr>
      <w:r w:rsidRPr="006C02D0">
        <w:rPr>
          <w:b/>
          <w:bCs/>
          <w:u w:val="single"/>
        </w:rPr>
        <w:t>Keep</w:t>
      </w:r>
      <w:r w:rsidR="006C02D0" w:rsidRPr="006C02D0">
        <w:rPr>
          <w:b/>
          <w:bCs/>
          <w:u w:val="single"/>
        </w:rPr>
        <w:t xml:space="preserve"> based solution:</w:t>
      </w:r>
    </w:p>
    <w:p w14:paraId="28B3A285" w14:textId="6DF0A52F" w:rsidR="0059366F" w:rsidRDefault="00D37C75" w:rsidP="0059366F">
      <w:r>
        <w:t>When keep solution is applied it means that the UE shall</w:t>
      </w:r>
      <w:r w:rsidR="0059366F">
        <w:t xml:space="preserve"> not drop any </w:t>
      </w:r>
      <w:r w:rsidR="00A31F40">
        <w:t xml:space="preserve">colliding </w:t>
      </w:r>
      <w:r w:rsidR="0059366F">
        <w:t>MUSIM gap</w:t>
      </w:r>
      <w:r w:rsidR="00A31F40">
        <w:t>s</w:t>
      </w:r>
      <w:r w:rsidR="0059366F">
        <w:t xml:space="preserve">. </w:t>
      </w:r>
      <w:r w:rsidR="003C46E0">
        <w:t>Hence, Keep means that the UE shall keep all MUSIM gaps</w:t>
      </w:r>
      <w:r w:rsidR="00583606">
        <w:t>,</w:t>
      </w:r>
      <w:r w:rsidR="0083080D">
        <w:t xml:space="preserve"> </w:t>
      </w:r>
      <w:r w:rsidR="00583606">
        <w:t>and it a</w:t>
      </w:r>
      <w:r w:rsidR="0059366F">
        <w:t>pplies for all colliding gaps for any MUSIM gap (agreement).</w:t>
      </w:r>
    </w:p>
    <w:p w14:paraId="112E65C1" w14:textId="601DB4CD" w:rsidR="00337E42" w:rsidRDefault="00337E42" w:rsidP="00337E42">
      <w:r>
        <w:lastRenderedPageBreak/>
        <w:t>UE has been allocated with MUSIM gaps #1, #2 and #3 which are all periodic MUSIM gaps. Gap#1 has priority 1 (highest), Gap#2 has priority 2 and Gap#3 has priority 1.</w:t>
      </w:r>
      <w:r w:rsidR="00966D34">
        <w:t xml:space="preserve"> Keep solution is configured. Note: priorities are given due to earlier RAN4 agreement </w:t>
      </w:r>
      <w:r w:rsidR="009954AF">
        <w:t>although they are not used when keep solution is applied.</w:t>
      </w:r>
    </w:p>
    <w:p w14:paraId="3C02461A" w14:textId="1894CC81" w:rsidR="00337E42" w:rsidRDefault="00337E42" w:rsidP="00337E42">
      <w:pPr>
        <w:pStyle w:val="ListParagraph"/>
        <w:numPr>
          <w:ilvl w:val="0"/>
          <w:numId w:val="45"/>
        </w:numPr>
      </w:pPr>
      <w:r>
        <w:t xml:space="preserve">At occasions where there is collision between gap#1 and gap#2, UE will </w:t>
      </w:r>
      <w:r w:rsidR="009954AF">
        <w:t>keep</w:t>
      </w:r>
      <w:r>
        <w:t xml:space="preserve"> MUSIM gap#2 a</w:t>
      </w:r>
      <w:r w:rsidR="00D3250F">
        <w:t>nd</w:t>
      </w:r>
      <w:r>
        <w:t xml:space="preserve"> gap#1.</w:t>
      </w:r>
    </w:p>
    <w:p w14:paraId="3E4814A2" w14:textId="7C08BB78" w:rsidR="00337E42" w:rsidRDefault="00337E42" w:rsidP="00337E42">
      <w:pPr>
        <w:pStyle w:val="ListParagraph"/>
        <w:numPr>
          <w:ilvl w:val="0"/>
          <w:numId w:val="45"/>
        </w:numPr>
      </w:pPr>
      <w:r>
        <w:t>At occasions where there is collision between gap#1 and gap#3, UE will keep MUSIM gap#3 and gap#1.</w:t>
      </w:r>
    </w:p>
    <w:p w14:paraId="6E4C65BD" w14:textId="63F77B21" w:rsidR="00337E42" w:rsidRDefault="00D3250F" w:rsidP="00337E42">
      <w:r>
        <w:t xml:space="preserve">Hence, when Keep solution is used UE will </w:t>
      </w:r>
      <w:r w:rsidR="00BA62FE">
        <w:t>keep all colliding MUSIM gaps</w:t>
      </w:r>
      <w:r w:rsidR="00337E42">
        <w:t>.</w:t>
      </w:r>
    </w:p>
    <w:p w14:paraId="03E7EA2B" w14:textId="67DB690A" w:rsidR="00337E42" w:rsidRDefault="00337E42" w:rsidP="00337E42">
      <w:r>
        <w:t xml:space="preserve">When a gap is kept the UE will be required to perform the action scheduled to be performed within the kept gaps. Hence, </w:t>
      </w:r>
      <w:r w:rsidR="00BA62FE">
        <w:t>when</w:t>
      </w:r>
      <w:r>
        <w:t xml:space="preserve"> two MUSIM overlaps and both are kept due to </w:t>
      </w:r>
      <w:r w:rsidR="00BA62FE">
        <w:t>keep solution</w:t>
      </w:r>
      <w:r>
        <w:t>, the UE is required to perform the actions scheduled to be performed within the kept gaps.</w:t>
      </w:r>
    </w:p>
    <w:p w14:paraId="2CC16990" w14:textId="491AB9A1" w:rsidR="000B02C1" w:rsidRDefault="000B02C1" w:rsidP="00A358B3">
      <w:pPr>
        <w:pStyle w:val="RAN4proposal"/>
      </w:pPr>
      <w:r>
        <w:t xml:space="preserve">For keep-based solution, the UE keep colliding MUSIM gaps </w:t>
      </w:r>
      <w:r w:rsidR="00A358B3">
        <w:t>irrespective of the</w:t>
      </w:r>
      <w:r>
        <w:t xml:space="preserve"> priority of the MUSIM gaps.</w:t>
      </w:r>
    </w:p>
    <w:p w14:paraId="6EA78C61" w14:textId="77777777" w:rsidR="000B02C1" w:rsidRDefault="000B02C1" w:rsidP="0059366F"/>
    <w:p w14:paraId="00172B39" w14:textId="4775DD97" w:rsidR="00231666" w:rsidRDefault="00D83012" w:rsidP="00085575">
      <w:r>
        <w:t xml:space="preserve">We see the keep solution and using same priority as being </w:t>
      </w:r>
      <w:r w:rsidR="00237541">
        <w:t>quite</w:t>
      </w:r>
      <w:r>
        <w:t xml:space="preserve"> similar solutions </w:t>
      </w:r>
      <w:r w:rsidR="002453AC">
        <w:t xml:space="preserve">and enables to ensure that the UE can keep </w:t>
      </w:r>
      <w:r w:rsidR="008B07FE">
        <w:t>overlapping MUS</w:t>
      </w:r>
      <w:r w:rsidR="00B3420C">
        <w:t>I</w:t>
      </w:r>
      <w:r w:rsidR="008B07FE">
        <w:t>M gaps. The difference is in the granularity of the drop/</w:t>
      </w:r>
      <w:proofErr w:type="gramStart"/>
      <w:r w:rsidR="008B07FE">
        <w:t>keep</w:t>
      </w:r>
      <w:proofErr w:type="gramEnd"/>
      <w:r w:rsidR="008B07FE">
        <w:t xml:space="preserve"> rule</w:t>
      </w:r>
      <w:r w:rsidR="00FA2943">
        <w:t xml:space="preserve">s. When using same priority, it </w:t>
      </w:r>
      <w:r w:rsidR="00B3420C">
        <w:t xml:space="preserve">is </w:t>
      </w:r>
      <w:r w:rsidR="00FA2943">
        <w:t xml:space="preserve">applied </w:t>
      </w:r>
      <w:r w:rsidR="0089380F">
        <w:t>between</w:t>
      </w:r>
      <w:r w:rsidR="00FA2943">
        <w:t xml:space="preserve"> MUSIM gap</w:t>
      </w:r>
      <w:r w:rsidR="00432749">
        <w:t>s while keep solution applied for all colliding MUSIM gaps.</w:t>
      </w:r>
      <w:r w:rsidR="0089380F">
        <w:t xml:space="preserve"> If all MUSIM gaps have same priority, keep solution and priority solution seems similar.</w:t>
      </w:r>
    </w:p>
    <w:p w14:paraId="4A2310B6" w14:textId="0900B6EA" w:rsidR="002F2843" w:rsidRDefault="00F933E5" w:rsidP="00085575">
      <w:r>
        <w:t xml:space="preserve">Our preference is to use </w:t>
      </w:r>
      <w:r w:rsidR="00997A31">
        <w:t>priority-based</w:t>
      </w:r>
      <w:r>
        <w:t xml:space="preserve"> solutions for handling collisions between MUSIM gaps</w:t>
      </w:r>
      <w:r w:rsidR="003A1354">
        <w:t xml:space="preserve"> (for simplicity)</w:t>
      </w:r>
      <w:r w:rsidR="005366DB">
        <w:t xml:space="preserve">. We do see some </w:t>
      </w:r>
      <w:r w:rsidR="006E7222">
        <w:t xml:space="preserve">scenarios when there would be </w:t>
      </w:r>
      <w:r w:rsidR="005366DB">
        <w:t xml:space="preserve">benefits </w:t>
      </w:r>
      <w:r w:rsidR="006E7222">
        <w:t xml:space="preserve">from not doing hard </w:t>
      </w:r>
      <w:r w:rsidR="004A70AC">
        <w:t>priority-based</w:t>
      </w:r>
      <w:r w:rsidR="006E7222">
        <w:t xml:space="preserve"> selection among colliding MUSIM gaps</w:t>
      </w:r>
      <w:r w:rsidR="006E6602">
        <w:t xml:space="preserve"> but allow </w:t>
      </w:r>
      <w:r w:rsidR="00352889">
        <w:t xml:space="preserve">UE not dropping </w:t>
      </w:r>
      <w:r w:rsidR="00B17616">
        <w:t xml:space="preserve">any MUSIM gap in case of collision. For example, if the SSB occurs just before paging </w:t>
      </w:r>
      <w:r w:rsidR="00024799">
        <w:t>r</w:t>
      </w:r>
      <w:r w:rsidR="00B17616">
        <w:t>eception.</w:t>
      </w:r>
    </w:p>
    <w:p w14:paraId="5848A1E9" w14:textId="4CE02802" w:rsidR="00B755F9" w:rsidRDefault="00B755F9" w:rsidP="00085575"/>
    <w:p w14:paraId="7E040FC7" w14:textId="3AB1D600" w:rsidR="001A1A95" w:rsidRDefault="001A1A95" w:rsidP="001A1A95">
      <w:pPr>
        <w:pStyle w:val="RAN4H3"/>
      </w:pPr>
      <w:r>
        <w:rPr>
          <w:lang w:eastAsia="ko-KR"/>
        </w:rPr>
        <w:t xml:space="preserve">Conditions when “keep solution” is </w:t>
      </w:r>
      <w:proofErr w:type="gramStart"/>
      <w:r>
        <w:rPr>
          <w:lang w:eastAsia="ko-KR"/>
        </w:rPr>
        <w:t>used</w:t>
      </w:r>
      <w:proofErr w:type="gramEnd"/>
    </w:p>
    <w:p w14:paraId="761A1679" w14:textId="206D0BA8" w:rsidR="001A1A95" w:rsidRDefault="004307BE" w:rsidP="00085575">
      <w:r>
        <w:t xml:space="preserve">From RAN4#107 meeting </w:t>
      </w:r>
      <w:r w:rsidR="00B769F3">
        <w:t>following was agreed [1]:</w:t>
      </w:r>
    </w:p>
    <w:p w14:paraId="4EBBCD40" w14:textId="77777777" w:rsidR="007B1E34" w:rsidRDefault="007B1E34" w:rsidP="007B1E34">
      <w:pPr>
        <w:rPr>
          <w:rFonts w:eastAsiaTheme="minorEastAsia"/>
          <w:i/>
          <w:color w:val="000000" w:themeColor="text1"/>
          <w:lang w:eastAsia="zh-CN"/>
        </w:rPr>
      </w:pPr>
      <w:r>
        <w:rPr>
          <w:rFonts w:eastAsiaTheme="minorEastAsia"/>
          <w:i/>
          <w:color w:val="000000" w:themeColor="text1"/>
          <w:lang w:eastAsia="zh-CN"/>
        </w:rPr>
        <w:t>A</w:t>
      </w:r>
      <w:r w:rsidRPr="00F41BB3">
        <w:rPr>
          <w:rFonts w:eastAsiaTheme="minorEastAsia"/>
          <w:i/>
          <w:color w:val="000000" w:themeColor="text1"/>
          <w:lang w:eastAsia="zh-CN"/>
        </w:rPr>
        <w:t>greement</w:t>
      </w:r>
      <w:r w:rsidRPr="00F41BB3">
        <w:rPr>
          <w:rFonts w:eastAsiaTheme="minorEastAsia" w:hint="eastAsia"/>
          <w:i/>
          <w:color w:val="000000" w:themeColor="text1"/>
          <w:lang w:eastAsia="zh-CN"/>
        </w:rPr>
        <w:t>:</w:t>
      </w:r>
      <w:r w:rsidRPr="00F41BB3">
        <w:rPr>
          <w:rFonts w:eastAsiaTheme="minorEastAsia"/>
          <w:i/>
          <w:color w:val="000000" w:themeColor="text1"/>
          <w:lang w:eastAsia="zh-CN"/>
        </w:rPr>
        <w:t xml:space="preserve">  </w:t>
      </w:r>
    </w:p>
    <w:p w14:paraId="15BDFDDF" w14:textId="77777777" w:rsidR="007B1E34" w:rsidRDefault="007B1E34" w:rsidP="007B1E34">
      <w:pPr>
        <w:rPr>
          <w:rFonts w:eastAsiaTheme="minorEastAsia"/>
          <w:i/>
          <w:color w:val="000000" w:themeColor="text1"/>
          <w:lang w:eastAsia="zh-CN"/>
        </w:rPr>
      </w:pPr>
      <w:r>
        <w:rPr>
          <w:rFonts w:eastAsiaTheme="minorEastAsia"/>
          <w:i/>
          <w:color w:val="000000" w:themeColor="text1"/>
          <w:lang w:eastAsia="zh-CN"/>
        </w:rPr>
        <w:t>Focus on option 1 and option 2:</w:t>
      </w:r>
    </w:p>
    <w:p w14:paraId="34C123E3" w14:textId="77777777" w:rsidR="007B1E34" w:rsidRDefault="007B1E34" w:rsidP="007B1E34">
      <w:pPr>
        <w:rPr>
          <w:rFonts w:eastAsia="SimSun"/>
          <w:color w:val="000000" w:themeColor="text1"/>
          <w:szCs w:val="24"/>
          <w:lang w:eastAsia="zh-CN"/>
        </w:rPr>
      </w:pPr>
      <w:r>
        <w:rPr>
          <w:rFonts w:eastAsiaTheme="minorEastAsia"/>
          <w:i/>
          <w:color w:val="000000" w:themeColor="text1"/>
          <w:lang w:eastAsia="zh-CN"/>
        </w:rPr>
        <w:t xml:space="preserve">Option 1: </w:t>
      </w:r>
      <w:r>
        <w:rPr>
          <w:rFonts w:eastAsia="SimSun"/>
          <w:color w:val="000000" w:themeColor="text1"/>
          <w:szCs w:val="24"/>
          <w:lang w:eastAsia="zh-CN"/>
        </w:rPr>
        <w:t xml:space="preserve">Use priority information when UE requests MUSIM gaps to indicate when “keep solution” is used, details are </w:t>
      </w:r>
      <w:proofErr w:type="gramStart"/>
      <w:r>
        <w:rPr>
          <w:rFonts w:eastAsia="SimSun"/>
          <w:color w:val="000000" w:themeColor="text1"/>
          <w:szCs w:val="24"/>
          <w:lang w:eastAsia="zh-CN"/>
        </w:rPr>
        <w:t>FFS</w:t>
      </w:r>
      <w:proofErr w:type="gramEnd"/>
    </w:p>
    <w:p w14:paraId="708A8711" w14:textId="77777777" w:rsidR="007B1E34" w:rsidRDefault="007B1E34" w:rsidP="007B1E34">
      <w:pPr>
        <w:rPr>
          <w:rFonts w:eastAsia="SimSun"/>
          <w:color w:val="000000" w:themeColor="text1"/>
          <w:szCs w:val="24"/>
          <w:lang w:eastAsia="zh-CN"/>
        </w:rPr>
      </w:pPr>
      <w:r>
        <w:rPr>
          <w:rFonts w:eastAsiaTheme="minorEastAsia"/>
          <w:i/>
          <w:color w:val="000000" w:themeColor="text1"/>
          <w:lang w:eastAsia="zh-CN"/>
        </w:rPr>
        <w:t xml:space="preserve">Option 2: </w:t>
      </w:r>
      <w:r>
        <w:rPr>
          <w:rFonts w:eastAsia="SimSun"/>
          <w:color w:val="000000" w:themeColor="text1"/>
          <w:szCs w:val="24"/>
          <w:lang w:eastAsia="zh-CN"/>
        </w:rPr>
        <w:t xml:space="preserve">Use explicit </w:t>
      </w:r>
      <w:proofErr w:type="spellStart"/>
      <w:r>
        <w:rPr>
          <w:rFonts w:eastAsia="SimSun"/>
          <w:color w:val="000000" w:themeColor="text1"/>
          <w:szCs w:val="24"/>
          <w:lang w:eastAsia="zh-CN"/>
        </w:rPr>
        <w:t>signalling</w:t>
      </w:r>
      <w:proofErr w:type="spellEnd"/>
      <w:r>
        <w:rPr>
          <w:rFonts w:eastAsia="SimSun"/>
          <w:color w:val="000000" w:themeColor="text1"/>
          <w:szCs w:val="24"/>
          <w:lang w:eastAsia="zh-CN"/>
        </w:rPr>
        <w:t xml:space="preserve"> to indicate when “keep solution” is used, details are </w:t>
      </w:r>
      <w:proofErr w:type="gramStart"/>
      <w:r>
        <w:rPr>
          <w:rFonts w:eastAsia="SimSun"/>
          <w:color w:val="000000" w:themeColor="text1"/>
          <w:szCs w:val="24"/>
          <w:lang w:eastAsia="zh-CN"/>
        </w:rPr>
        <w:t>FFS</w:t>
      </w:r>
      <w:proofErr w:type="gramEnd"/>
    </w:p>
    <w:p w14:paraId="0D6C7B95" w14:textId="77777777" w:rsidR="007B1E34" w:rsidRDefault="007B1E34" w:rsidP="007B1E34">
      <w:pPr>
        <w:rPr>
          <w:rFonts w:eastAsiaTheme="minorEastAsia"/>
          <w:i/>
          <w:color w:val="000000" w:themeColor="text1"/>
          <w:lang w:eastAsia="zh-CN"/>
        </w:rPr>
      </w:pPr>
      <w:r>
        <w:rPr>
          <w:rFonts w:eastAsiaTheme="minorEastAsia"/>
          <w:i/>
          <w:color w:val="000000" w:themeColor="text1"/>
          <w:lang w:eastAsia="zh-CN"/>
        </w:rPr>
        <w:t xml:space="preserve">Other solutions are not </w:t>
      </w:r>
      <w:proofErr w:type="gramStart"/>
      <w:r>
        <w:rPr>
          <w:rFonts w:eastAsiaTheme="minorEastAsia"/>
          <w:i/>
          <w:color w:val="000000" w:themeColor="text1"/>
          <w:lang w:eastAsia="zh-CN"/>
        </w:rPr>
        <w:t>precluded</w:t>
      </w:r>
      <w:proofErr w:type="gramEnd"/>
    </w:p>
    <w:p w14:paraId="12A60A04" w14:textId="18494F6B" w:rsidR="00C46F21" w:rsidRDefault="00F20ED0" w:rsidP="00085575">
      <w:r>
        <w:t>We believe signaling details shall be left for RAN2</w:t>
      </w:r>
      <w:r w:rsidR="003760F4">
        <w:t>. In RAN4 we can discuss what assistance information needs to be exchanged to enable the feature and U</w:t>
      </w:r>
      <w:r w:rsidR="007C45A3">
        <w:t>E requirements. For the issue of when keep solution is used and not used our view is</w:t>
      </w:r>
      <w:r w:rsidR="0044350E">
        <w:t xml:space="preserve"> that the UE may indicate in the MUSIM gap request to network, whether keep solution is </w:t>
      </w:r>
      <w:r w:rsidR="00C46F21">
        <w:t xml:space="preserve">requested (if the UE supports the keep solution). Based on the request the network can indicate to the UE if keep solution shall be used or not. </w:t>
      </w:r>
    </w:p>
    <w:p w14:paraId="60EA9CA9" w14:textId="359114FD" w:rsidR="002206F2" w:rsidRDefault="002206F2" w:rsidP="00085575">
      <w:r>
        <w:t xml:space="preserve">Based on the discussion we believe a simple indication of requesting and granting using the keep solution is </w:t>
      </w:r>
      <w:r w:rsidR="00B1383D">
        <w:t>enough.</w:t>
      </w:r>
    </w:p>
    <w:p w14:paraId="6EA1C2D1" w14:textId="3839BF22" w:rsidR="007B1E34" w:rsidRDefault="00B1383D" w:rsidP="004843DA">
      <w:pPr>
        <w:pStyle w:val="RAN4proposal"/>
      </w:pPr>
      <w:r>
        <w:t xml:space="preserve">UE </w:t>
      </w:r>
      <w:r w:rsidR="00B76F2E">
        <w:t>may</w:t>
      </w:r>
      <w:r>
        <w:t xml:space="preserve"> request use of the keep solution </w:t>
      </w:r>
      <w:r w:rsidR="004843DA">
        <w:t xml:space="preserve">when requesting the MUSIM gaps </w:t>
      </w:r>
      <w:r>
        <w:t>from the network</w:t>
      </w:r>
      <w:r w:rsidR="004843DA">
        <w:t>.</w:t>
      </w:r>
    </w:p>
    <w:p w14:paraId="165CD79D" w14:textId="1A913DEF" w:rsidR="00B1383D" w:rsidRDefault="00B1383D" w:rsidP="00B76F2E">
      <w:pPr>
        <w:pStyle w:val="RAN4proposal"/>
      </w:pPr>
      <w:r>
        <w:t xml:space="preserve">Network </w:t>
      </w:r>
      <w:r w:rsidR="00B76F2E">
        <w:t>may</w:t>
      </w:r>
      <w:r>
        <w:t xml:space="preserve"> grant </w:t>
      </w:r>
      <w:r w:rsidR="00B76F2E">
        <w:t xml:space="preserve">the </w:t>
      </w:r>
      <w:r>
        <w:t>use of the keep solution when confi</w:t>
      </w:r>
      <w:r w:rsidR="004843DA">
        <w:t>guring the MUSM gaps.</w:t>
      </w:r>
    </w:p>
    <w:p w14:paraId="0C6D0109" w14:textId="77777777" w:rsidR="007B1E34" w:rsidRDefault="007B1E34" w:rsidP="00085575"/>
    <w:p w14:paraId="2AE65B59" w14:textId="7CE54686" w:rsidR="00EC2128" w:rsidRDefault="00EC2128" w:rsidP="00EC2128">
      <w:pPr>
        <w:pStyle w:val="RAN4H3"/>
      </w:pPr>
      <w:r>
        <w:rPr>
          <w:lang w:eastAsia="ko-KR"/>
        </w:rPr>
        <w:t xml:space="preserve">When </w:t>
      </w:r>
      <w:proofErr w:type="gramStart"/>
      <w:r>
        <w:rPr>
          <w:lang w:eastAsia="ko-KR"/>
        </w:rPr>
        <w:t>priority based</w:t>
      </w:r>
      <w:proofErr w:type="gramEnd"/>
      <w:r>
        <w:rPr>
          <w:lang w:eastAsia="ko-KR"/>
        </w:rPr>
        <w:t xml:space="preserve"> solution is used</w:t>
      </w:r>
    </w:p>
    <w:p w14:paraId="6741AC93" w14:textId="67C25E3E" w:rsidR="00372AD7" w:rsidRDefault="004307F1" w:rsidP="00085575">
      <w:r>
        <w:t xml:space="preserve">RAN4 </w:t>
      </w:r>
      <w:r w:rsidR="00B12535">
        <w:t>has earlier</w:t>
      </w:r>
      <w:r>
        <w:t xml:space="preserve"> agreed:</w:t>
      </w:r>
    </w:p>
    <w:p w14:paraId="26A655AE" w14:textId="77777777" w:rsidR="00B12535" w:rsidRDefault="00B12535" w:rsidP="00B12535">
      <w:r>
        <w:t>In the RAN4#106bis meeting following agreements were reached [3]:</w:t>
      </w:r>
    </w:p>
    <w:p w14:paraId="5631AFEE" w14:textId="77777777" w:rsidR="00B12535" w:rsidRDefault="00B12535" w:rsidP="00B12535">
      <w:pPr>
        <w:rPr>
          <w:b/>
          <w:color w:val="000000" w:themeColor="text1"/>
          <w:u w:val="single"/>
          <w:lang w:eastAsia="ko-KR"/>
        </w:rPr>
      </w:pPr>
      <w:r>
        <w:rPr>
          <w:b/>
          <w:color w:val="000000" w:themeColor="text1"/>
          <w:u w:val="single"/>
          <w:lang w:eastAsia="ko-KR"/>
        </w:rPr>
        <w:lastRenderedPageBreak/>
        <w:t>Priority/usage indication on MUSIM gaps from UE side (2-1-2)</w:t>
      </w:r>
    </w:p>
    <w:p w14:paraId="4B370E62" w14:textId="77777777" w:rsidR="00B12535" w:rsidRPr="00452F75" w:rsidRDefault="00B12535" w:rsidP="00B12535">
      <w:pPr>
        <w:pStyle w:val="ListParagraph"/>
        <w:numPr>
          <w:ilvl w:val="0"/>
          <w:numId w:val="30"/>
        </w:numPr>
        <w:rPr>
          <w:rFonts w:eastAsiaTheme="minorEastAsia"/>
          <w:i/>
          <w:color w:val="000000" w:themeColor="text1"/>
          <w:lang w:eastAsia="zh-CN"/>
        </w:rPr>
      </w:pPr>
      <w:r w:rsidRPr="00452F75">
        <w:rPr>
          <w:rFonts w:eastAsia="SimSun"/>
          <w:color w:val="000000" w:themeColor="text1"/>
          <w:szCs w:val="24"/>
          <w:lang w:eastAsia="zh-CN"/>
        </w:rPr>
        <w:t xml:space="preserve">Network A assigns priority levels to all configured periodic MUSIM gaps even if UE does not indicate preferred priority for one or some periodic MUSIM </w:t>
      </w:r>
      <w:proofErr w:type="gramStart"/>
      <w:r w:rsidRPr="00452F75">
        <w:rPr>
          <w:rFonts w:eastAsia="SimSun"/>
          <w:color w:val="000000" w:themeColor="text1"/>
          <w:szCs w:val="24"/>
          <w:lang w:eastAsia="zh-CN"/>
        </w:rPr>
        <w:t>gaps</w:t>
      </w:r>
      <w:proofErr w:type="gramEnd"/>
    </w:p>
    <w:p w14:paraId="4FDF4873" w14:textId="018306D3" w:rsidR="00ED0F47" w:rsidRDefault="004307F1" w:rsidP="00085575">
      <w:r>
        <w:t>Hence</w:t>
      </w:r>
      <w:r w:rsidR="00FA6433">
        <w:t>,</w:t>
      </w:r>
      <w:r>
        <w:t xml:space="preserve"> priorit</w:t>
      </w:r>
      <w:r w:rsidR="00CE3A9B">
        <w:t>y levels</w:t>
      </w:r>
      <w:r>
        <w:t xml:space="preserve"> </w:t>
      </w:r>
      <w:r w:rsidR="00CE3A9B">
        <w:t>are</w:t>
      </w:r>
      <w:r>
        <w:t xml:space="preserve"> always provided </w:t>
      </w:r>
      <w:r w:rsidR="00FA6433">
        <w:t xml:space="preserve">for each configured periodic MUSIM gap. </w:t>
      </w:r>
      <w:r w:rsidR="00ED0F47">
        <w:t xml:space="preserve">This means that </w:t>
      </w:r>
      <w:r w:rsidR="009607D1">
        <w:t>priority-based</w:t>
      </w:r>
      <w:r w:rsidR="001C30CB">
        <w:t xml:space="preserve"> solution </w:t>
      </w:r>
      <w:r w:rsidR="00ED0F47">
        <w:t xml:space="preserve">is used per default unless </w:t>
      </w:r>
      <w:r w:rsidR="009607D1">
        <w:t xml:space="preserve">use of </w:t>
      </w:r>
      <w:r w:rsidR="00ED0F47">
        <w:t xml:space="preserve">keep </w:t>
      </w:r>
      <w:r w:rsidR="001C30CB">
        <w:t xml:space="preserve">based solution </w:t>
      </w:r>
      <w:r w:rsidR="00ED0F47">
        <w:t>is granted by the network.</w:t>
      </w:r>
    </w:p>
    <w:p w14:paraId="7EE2B00C" w14:textId="65AF76E1" w:rsidR="001661BA" w:rsidRDefault="001661BA" w:rsidP="001661BA">
      <w:pPr>
        <w:pStyle w:val="RAN4proposal"/>
      </w:pPr>
      <w:r>
        <w:t>Priority-based solution is used per default unless use of keep based solution is granted by the network.</w:t>
      </w:r>
    </w:p>
    <w:p w14:paraId="16A651EE" w14:textId="77777777" w:rsidR="000A58D1" w:rsidRDefault="000A58D1" w:rsidP="00085575"/>
    <w:p w14:paraId="5B6AD6F2" w14:textId="0A171E95" w:rsidR="001E50DC" w:rsidRDefault="001E50DC" w:rsidP="001E50DC">
      <w:pPr>
        <w:pStyle w:val="RAN4H3"/>
      </w:pPr>
      <w:r>
        <w:rPr>
          <w:lang w:eastAsia="ko-KR"/>
        </w:rPr>
        <w:t>UE behavi</w:t>
      </w:r>
      <w:r w:rsidR="00DD1B8A">
        <w:rPr>
          <w:lang w:eastAsia="ko-KR"/>
        </w:rPr>
        <w:t>o</w:t>
      </w:r>
      <w:r>
        <w:rPr>
          <w:lang w:eastAsia="ko-KR"/>
        </w:rPr>
        <w:t>r a</w:t>
      </w:r>
      <w:r>
        <w:rPr>
          <w:rFonts w:hint="eastAsia"/>
          <w:lang w:eastAsia="zh-CN"/>
        </w:rPr>
        <w:t>fter</w:t>
      </w:r>
      <w:r>
        <w:rPr>
          <w:lang w:eastAsia="zh-CN"/>
        </w:rPr>
        <w:t xml:space="preserve"> </w:t>
      </w:r>
      <w:r>
        <w:rPr>
          <w:lang w:eastAsia="ko-KR"/>
        </w:rPr>
        <w:t xml:space="preserve">a MUSIM gap is dropped by using priority based </w:t>
      </w:r>
      <w:proofErr w:type="gramStart"/>
      <w:r>
        <w:rPr>
          <w:lang w:eastAsia="ko-KR"/>
        </w:rPr>
        <w:t>rule</w:t>
      </w:r>
      <w:proofErr w:type="gramEnd"/>
    </w:p>
    <w:p w14:paraId="54CBDB02" w14:textId="77777777" w:rsidR="00B173FC" w:rsidRDefault="00B173FC" w:rsidP="00B173FC">
      <w:r>
        <w:t>It is also our understanding that if a MUSIM gap is not used by the UE due to a MUSIM gap being dropped according to the defined RAN4 rules, the UE can be scheduled during the dropped MUSIM gap occasion. This would be similar behavior as agreed in Rel-17 for concurrent gaps.</w:t>
      </w:r>
    </w:p>
    <w:p w14:paraId="2B9DC381" w14:textId="77777777" w:rsidR="00B173FC" w:rsidRDefault="00B173FC" w:rsidP="00B173FC">
      <w:pPr>
        <w:pStyle w:val="RAN4proposal"/>
      </w:pPr>
      <w:r>
        <w:t>A UE can be scheduled during a MUSIM gap occasion if the MUSM gap is dropped.</w:t>
      </w:r>
    </w:p>
    <w:p w14:paraId="5E61F54B" w14:textId="77777777" w:rsidR="00B173FC" w:rsidRDefault="00B173FC" w:rsidP="00B173FC">
      <w:r>
        <w:t>Hence, it is important for the network to known when a MUSM is dropped and when it is not dropped.</w:t>
      </w:r>
    </w:p>
    <w:p w14:paraId="2A5D510A" w14:textId="77777777" w:rsidR="00B173FC" w:rsidRDefault="00B173FC" w:rsidP="00085575"/>
    <w:p w14:paraId="1558BE14" w14:textId="0880C6AF" w:rsidR="00085575" w:rsidRDefault="00085575" w:rsidP="00085575">
      <w:pPr>
        <w:pStyle w:val="RAN4H2"/>
      </w:pPr>
      <w:r w:rsidRPr="00731A9A">
        <w:t>On collision between MUSIM and legacy gaps</w:t>
      </w:r>
    </w:p>
    <w:p w14:paraId="155F0AD0" w14:textId="482A089B" w:rsidR="002645C3" w:rsidRDefault="00CF464A" w:rsidP="00CF464A">
      <w:pPr>
        <w:pStyle w:val="RAN4H3"/>
      </w:pPr>
      <w:r>
        <w:rPr>
          <w:lang w:eastAsia="ko-KR"/>
        </w:rPr>
        <w:t>Solutions for collision between MUSIM gap and Type-1 MG or any configured gap without priority</w:t>
      </w:r>
    </w:p>
    <w:p w14:paraId="6912C085" w14:textId="5FAB5B74" w:rsidR="002645C3" w:rsidRDefault="00707063" w:rsidP="002645C3">
      <w:r>
        <w:t xml:space="preserve">Outcome </w:t>
      </w:r>
      <w:r w:rsidR="00A34D8C">
        <w:t xml:space="preserve">of the discussion </w:t>
      </w:r>
      <w:r>
        <w:t>from RAN4#107</w:t>
      </w:r>
      <w:r w:rsidR="00A34D8C">
        <w:t xml:space="preserve"> [1]:</w:t>
      </w:r>
    </w:p>
    <w:p w14:paraId="79CEFDAC" w14:textId="77777777" w:rsidR="00834E85" w:rsidRDefault="00834E85" w:rsidP="00834E85">
      <w:pPr>
        <w:pStyle w:val="ListParagraph"/>
        <w:numPr>
          <w:ilvl w:val="0"/>
          <w:numId w:val="35"/>
        </w:numPr>
        <w:spacing w:after="120" w:line="240" w:lineRule="auto"/>
        <w:ind w:left="720"/>
        <w:contextualSpacing w:val="0"/>
        <w:rPr>
          <w:rFonts w:eastAsia="SimSun"/>
          <w:color w:val="000000" w:themeColor="text1"/>
          <w:szCs w:val="24"/>
          <w:lang w:eastAsia="zh-CN"/>
        </w:rPr>
      </w:pPr>
      <w:r>
        <w:rPr>
          <w:rFonts w:eastAsia="SimSun"/>
          <w:color w:val="000000" w:themeColor="text1"/>
          <w:szCs w:val="24"/>
          <w:lang w:eastAsia="zh-CN"/>
        </w:rPr>
        <w:t>Proposals</w:t>
      </w:r>
    </w:p>
    <w:p w14:paraId="14E69DC8" w14:textId="77777777" w:rsidR="00834E85" w:rsidRDefault="00834E85" w:rsidP="00834E85">
      <w:pPr>
        <w:pStyle w:val="ListParagraph"/>
        <w:numPr>
          <w:ilvl w:val="1"/>
          <w:numId w:val="35"/>
        </w:numPr>
        <w:spacing w:after="120" w:line="240" w:lineRule="auto"/>
        <w:ind w:left="1440"/>
        <w:contextualSpacing w:val="0"/>
        <w:rPr>
          <w:rFonts w:eastAsia="SimSun"/>
          <w:color w:val="000000" w:themeColor="text1"/>
          <w:szCs w:val="24"/>
          <w:lang w:eastAsia="zh-CN"/>
        </w:rPr>
      </w:pPr>
      <w:r>
        <w:rPr>
          <w:rFonts w:eastAsia="SimSun"/>
          <w:color w:val="000000" w:themeColor="text1"/>
          <w:szCs w:val="24"/>
          <w:lang w:eastAsia="zh-CN"/>
        </w:rPr>
        <w:t>P1: When a MUSIM gap collides with a legacy MG, requirements shall not apply if any one of the collided gaps is not assigned a priority. (</w:t>
      </w:r>
      <w:proofErr w:type="gramStart"/>
      <w:r>
        <w:rPr>
          <w:rFonts w:eastAsia="SimSun"/>
          <w:color w:val="000000" w:themeColor="text1"/>
          <w:szCs w:val="24"/>
          <w:lang w:eastAsia="zh-CN"/>
        </w:rPr>
        <w:t>vivo</w:t>
      </w:r>
      <w:proofErr w:type="gramEnd"/>
      <w:r>
        <w:rPr>
          <w:rFonts w:eastAsia="SimSun"/>
          <w:color w:val="000000" w:themeColor="text1"/>
          <w:szCs w:val="24"/>
          <w:lang w:eastAsia="zh-CN"/>
        </w:rPr>
        <w:t xml:space="preserve"> Apple </w:t>
      </w:r>
      <w:proofErr w:type="spellStart"/>
      <w:r>
        <w:rPr>
          <w:rFonts w:eastAsia="SimSun"/>
          <w:color w:val="000000" w:themeColor="text1"/>
          <w:szCs w:val="24"/>
          <w:lang w:eastAsia="zh-CN"/>
        </w:rPr>
        <w:t>xiaomi</w:t>
      </w:r>
      <w:proofErr w:type="spellEnd"/>
      <w:r>
        <w:rPr>
          <w:rFonts w:eastAsia="SimSun"/>
          <w:color w:val="000000" w:themeColor="text1"/>
          <w:szCs w:val="24"/>
          <w:lang w:eastAsia="zh-CN"/>
        </w:rPr>
        <w:t xml:space="preserve"> oppo)</w:t>
      </w:r>
    </w:p>
    <w:p w14:paraId="6E3FC384" w14:textId="77777777" w:rsidR="00834E85" w:rsidRDefault="00834E85" w:rsidP="00834E85">
      <w:pPr>
        <w:pStyle w:val="ListParagraph"/>
        <w:numPr>
          <w:ilvl w:val="1"/>
          <w:numId w:val="35"/>
        </w:numPr>
        <w:spacing w:after="120" w:line="240" w:lineRule="auto"/>
        <w:ind w:left="1440"/>
        <w:contextualSpacing w:val="0"/>
        <w:rPr>
          <w:rFonts w:eastAsia="SimSun"/>
          <w:color w:val="000000" w:themeColor="text1"/>
          <w:szCs w:val="24"/>
          <w:lang w:eastAsia="zh-CN"/>
        </w:rPr>
      </w:pPr>
      <w:r>
        <w:rPr>
          <w:rFonts w:eastAsia="SimSun"/>
          <w:color w:val="000000" w:themeColor="text1"/>
          <w:szCs w:val="24"/>
          <w:lang w:eastAsia="zh-CN"/>
        </w:rPr>
        <w:t>P2: MUSIM gaps are assumed to have higher priority than a Type-1 MG when either MUSIM gaps or Type-1 MG (or both) are not assigned priorities by the network. (Qualcomm)</w:t>
      </w:r>
    </w:p>
    <w:p w14:paraId="1F3C9232" w14:textId="77777777" w:rsidR="00834E85" w:rsidRDefault="00834E85" w:rsidP="00834E85">
      <w:pPr>
        <w:pStyle w:val="ListParagraph"/>
        <w:numPr>
          <w:ilvl w:val="1"/>
          <w:numId w:val="35"/>
        </w:numPr>
        <w:spacing w:after="120" w:line="240" w:lineRule="auto"/>
        <w:ind w:left="1440"/>
        <w:contextualSpacing w:val="0"/>
        <w:rPr>
          <w:rFonts w:eastAsia="SimSun"/>
          <w:color w:val="000000" w:themeColor="text1"/>
          <w:szCs w:val="24"/>
          <w:lang w:eastAsia="zh-CN"/>
        </w:rPr>
      </w:pPr>
      <w:r>
        <w:rPr>
          <w:rFonts w:eastAsia="SimSun"/>
          <w:color w:val="000000" w:themeColor="text1"/>
          <w:szCs w:val="24"/>
          <w:lang w:eastAsia="zh-CN"/>
        </w:rPr>
        <w:t xml:space="preserve">P3: </w:t>
      </w:r>
      <w:r w:rsidRPr="00C30D63">
        <w:rPr>
          <w:rFonts w:eastAsia="SimSun" w:hint="eastAsia"/>
          <w:color w:val="000000" w:themeColor="text1"/>
          <w:szCs w:val="24"/>
          <w:lang w:eastAsia="zh-CN"/>
        </w:rPr>
        <w:t>Collision is be handled based on the MGRP of the collided gaps</w:t>
      </w:r>
      <w:r>
        <w:rPr>
          <w:rFonts w:eastAsia="SimSun"/>
          <w:color w:val="000000" w:themeColor="text1"/>
          <w:szCs w:val="24"/>
          <w:lang w:eastAsia="zh-CN"/>
        </w:rPr>
        <w:t xml:space="preserve"> (vivo ZTE Ericsson Huawei MTK)</w:t>
      </w:r>
    </w:p>
    <w:p w14:paraId="71C149B9" w14:textId="77777777" w:rsidR="00834E85" w:rsidRDefault="00834E85" w:rsidP="00834E85">
      <w:pPr>
        <w:pStyle w:val="ListParagraph"/>
        <w:numPr>
          <w:ilvl w:val="2"/>
          <w:numId w:val="35"/>
        </w:numPr>
        <w:spacing w:after="120" w:line="240" w:lineRule="auto"/>
        <w:contextualSpacing w:val="0"/>
        <w:rPr>
          <w:rFonts w:eastAsia="SimSun"/>
          <w:color w:val="000000" w:themeColor="text1"/>
          <w:szCs w:val="24"/>
          <w:lang w:eastAsia="zh-CN"/>
        </w:rPr>
      </w:pPr>
      <w:r>
        <w:rPr>
          <w:rFonts w:eastAsia="SimSun"/>
          <w:color w:val="000000" w:themeColor="text1"/>
          <w:szCs w:val="24"/>
          <w:lang w:eastAsia="zh-CN"/>
        </w:rPr>
        <w:t>P3-1: RAN4 to prioritize the gap with longer MGRP when: 1. Any of the collision gaps is Type-1 MG; 2. NW-A doesn’t configure a priority associated with any of the collision gaps. (</w:t>
      </w:r>
      <w:proofErr w:type="gramStart"/>
      <w:r>
        <w:rPr>
          <w:rFonts w:eastAsia="SimSun"/>
          <w:color w:val="000000" w:themeColor="text1"/>
          <w:szCs w:val="24"/>
          <w:lang w:eastAsia="zh-CN"/>
        </w:rPr>
        <w:t>vivo</w:t>
      </w:r>
      <w:proofErr w:type="gramEnd"/>
      <w:r>
        <w:rPr>
          <w:rFonts w:eastAsia="SimSun"/>
          <w:color w:val="000000" w:themeColor="text1"/>
          <w:szCs w:val="24"/>
          <w:lang w:eastAsia="zh-CN"/>
        </w:rPr>
        <w:t xml:space="preserve"> Ericsson Huawei MTK)</w:t>
      </w:r>
    </w:p>
    <w:p w14:paraId="1F363BF0" w14:textId="77777777" w:rsidR="00834E85" w:rsidRDefault="00834E85" w:rsidP="00834E85">
      <w:pPr>
        <w:pStyle w:val="ListParagraph"/>
        <w:numPr>
          <w:ilvl w:val="2"/>
          <w:numId w:val="35"/>
        </w:numPr>
        <w:spacing w:after="120" w:line="240" w:lineRule="auto"/>
        <w:contextualSpacing w:val="0"/>
        <w:rPr>
          <w:rFonts w:eastAsia="SimSun"/>
          <w:color w:val="000000" w:themeColor="text1"/>
          <w:szCs w:val="24"/>
          <w:lang w:eastAsia="zh-CN"/>
        </w:rPr>
      </w:pPr>
      <w:r w:rsidRPr="006C4123">
        <w:rPr>
          <w:rFonts w:eastAsia="SimSun"/>
          <w:color w:val="000000" w:themeColor="text1"/>
          <w:szCs w:val="24"/>
          <w:lang w:eastAsia="zh-CN"/>
        </w:rPr>
        <w:t xml:space="preserve">P3-2: No requirements apply if the two gaps have same MGRP. </w:t>
      </w:r>
      <w:r w:rsidRPr="006C4123">
        <w:rPr>
          <w:rFonts w:eastAsia="SimSun" w:hint="eastAsia"/>
          <w:color w:val="000000" w:themeColor="text1"/>
          <w:szCs w:val="24"/>
          <w:lang w:eastAsia="zh-CN"/>
        </w:rPr>
        <w:t>(</w:t>
      </w:r>
      <w:proofErr w:type="gramStart"/>
      <w:r>
        <w:rPr>
          <w:rFonts w:eastAsia="SimSun"/>
          <w:color w:val="000000" w:themeColor="text1"/>
          <w:szCs w:val="24"/>
          <w:lang w:eastAsia="zh-CN"/>
        </w:rPr>
        <w:t>vivo</w:t>
      </w:r>
      <w:proofErr w:type="gramEnd"/>
      <w:r>
        <w:rPr>
          <w:rFonts w:eastAsia="SimSun"/>
          <w:color w:val="000000" w:themeColor="text1"/>
          <w:szCs w:val="24"/>
          <w:lang w:eastAsia="zh-CN"/>
        </w:rPr>
        <w:t xml:space="preserve"> </w:t>
      </w:r>
      <w:r w:rsidRPr="006C4123">
        <w:rPr>
          <w:rFonts w:eastAsia="SimSun"/>
          <w:color w:val="000000" w:themeColor="text1"/>
          <w:szCs w:val="24"/>
          <w:lang w:eastAsia="zh-CN"/>
        </w:rPr>
        <w:t>Huawei)</w:t>
      </w:r>
    </w:p>
    <w:p w14:paraId="7EA6383B" w14:textId="77777777" w:rsidR="00834E85" w:rsidRDefault="00834E85" w:rsidP="00834E85">
      <w:pPr>
        <w:pStyle w:val="ListParagraph"/>
        <w:numPr>
          <w:ilvl w:val="2"/>
          <w:numId w:val="35"/>
        </w:numPr>
        <w:spacing w:after="120" w:line="240" w:lineRule="auto"/>
        <w:contextualSpacing w:val="0"/>
        <w:rPr>
          <w:rFonts w:eastAsia="SimSun"/>
          <w:color w:val="000000" w:themeColor="text1"/>
          <w:szCs w:val="24"/>
          <w:lang w:eastAsia="zh-CN"/>
        </w:rPr>
      </w:pPr>
      <w:r>
        <w:rPr>
          <w:rFonts w:eastAsia="SimSun"/>
          <w:color w:val="000000" w:themeColor="text1"/>
          <w:szCs w:val="24"/>
          <w:lang w:eastAsia="zh-CN"/>
        </w:rPr>
        <w:t xml:space="preserve">P3-3: </w:t>
      </w:r>
      <w:r w:rsidRPr="00464314">
        <w:rPr>
          <w:rFonts w:eastAsia="SimSun"/>
          <w:color w:val="000000" w:themeColor="text1"/>
          <w:szCs w:val="24"/>
          <w:lang w:eastAsia="zh-CN"/>
        </w:rPr>
        <w:t>If the MGRPs of the collided MUSIM gap and Type-1 MG are the same, then prioritize MUSIM gap only if it is configured with the highest priority level; otherwise prioritize Type-1 MG (MTK)</w:t>
      </w:r>
    </w:p>
    <w:p w14:paraId="49C82BAA" w14:textId="77777777" w:rsidR="00834E85" w:rsidRDefault="00834E85" w:rsidP="00834E85">
      <w:pPr>
        <w:pStyle w:val="ListParagraph"/>
        <w:numPr>
          <w:ilvl w:val="1"/>
          <w:numId w:val="35"/>
        </w:numPr>
        <w:spacing w:after="120" w:line="240" w:lineRule="auto"/>
        <w:ind w:left="1440"/>
        <w:contextualSpacing w:val="0"/>
        <w:rPr>
          <w:rFonts w:eastAsia="SimSun"/>
          <w:color w:val="000000" w:themeColor="text1"/>
          <w:szCs w:val="24"/>
          <w:lang w:eastAsia="zh-CN"/>
        </w:rPr>
      </w:pPr>
      <w:r>
        <w:rPr>
          <w:rFonts w:eastAsia="SimSun"/>
          <w:color w:val="000000" w:themeColor="text1"/>
          <w:szCs w:val="24"/>
          <w:lang w:eastAsia="zh-CN"/>
        </w:rPr>
        <w:t>P4</w:t>
      </w:r>
      <w:r>
        <w:rPr>
          <w:rFonts w:eastAsia="SimSun" w:hint="eastAsia"/>
          <w:color w:val="000000" w:themeColor="text1"/>
          <w:szCs w:val="24"/>
          <w:lang w:eastAsia="zh-CN"/>
        </w:rPr>
        <w:t>:</w:t>
      </w:r>
      <w:r>
        <w:rPr>
          <w:rFonts w:eastAsia="SimSun"/>
          <w:color w:val="000000" w:themeColor="text1"/>
          <w:szCs w:val="24"/>
          <w:lang w:eastAsia="zh-CN"/>
        </w:rPr>
        <w:t xml:space="preserve"> </w:t>
      </w:r>
      <w:r>
        <w:t>Introduce priority for Type-1 MG when MUSIM gaps are configured when also having Type-1 measurement gaps allocated (Nokia)</w:t>
      </w:r>
    </w:p>
    <w:p w14:paraId="4110EE95" w14:textId="534CC1EB" w:rsidR="00A34D8C" w:rsidRDefault="00834E85" w:rsidP="002645C3">
      <w:r>
        <w:t xml:space="preserve">We copy here the discussion from section </w:t>
      </w:r>
      <w:r w:rsidR="00320058">
        <w:t>2.2.6:</w:t>
      </w:r>
    </w:p>
    <w:p w14:paraId="4A4E0DFF" w14:textId="77777777" w:rsidR="00320058" w:rsidRDefault="00320058" w:rsidP="00320058">
      <w:pPr>
        <w:ind w:left="720"/>
        <w:rPr>
          <w:lang w:val="en-GB"/>
        </w:rPr>
      </w:pPr>
      <w:r>
        <w:rPr>
          <w:lang w:val="en-GB"/>
        </w:rPr>
        <w:t xml:space="preserve">From the current requirements </w:t>
      </w:r>
      <w:proofErr w:type="gramStart"/>
      <w:r>
        <w:rPr>
          <w:lang w:val="en-GB"/>
        </w:rPr>
        <w:t>it is clear that using</w:t>
      </w:r>
      <w:proofErr w:type="gramEnd"/>
      <w:r>
        <w:rPr>
          <w:lang w:val="en-GB"/>
        </w:rPr>
        <w:t xml:space="preserve"> gap priorities, as introduced in Rel-17 when concurrent gaps were introduced (Type-2 gaps), will the used to address when non-MUSIM gaps (type-2) and MUSM gaps collide.</w:t>
      </w:r>
    </w:p>
    <w:p w14:paraId="2F7BD2B1" w14:textId="77777777" w:rsidR="00320058" w:rsidRDefault="00320058" w:rsidP="00320058">
      <w:pPr>
        <w:ind w:left="720" w:firstLine="720"/>
        <w:rPr>
          <w:lang w:val="en-GB"/>
        </w:rPr>
      </w:pPr>
      <w:r>
        <w:rPr>
          <w:lang w:val="en-GB"/>
        </w:rPr>
        <w:t>Note: Non-MUSIM gaps here refer to any gap which is not a MUSIM gap (type-1 and type-2 gaps).</w:t>
      </w:r>
    </w:p>
    <w:p w14:paraId="3C4EAF16" w14:textId="77777777" w:rsidR="00320058" w:rsidRDefault="00320058" w:rsidP="00320058">
      <w:pPr>
        <w:ind w:left="720"/>
        <w:rPr>
          <w:lang w:val="en-GB"/>
        </w:rPr>
      </w:pPr>
      <w:r>
        <w:rPr>
          <w:lang w:val="en-GB"/>
        </w:rPr>
        <w:t>This solution is also very suitable if the UE supporting and configured with Type-2 gaps. However, this may not always be the case:</w:t>
      </w:r>
    </w:p>
    <w:p w14:paraId="319FB037" w14:textId="77777777" w:rsidR="00320058" w:rsidRDefault="00320058" w:rsidP="00320058">
      <w:pPr>
        <w:pStyle w:val="ListParagraph"/>
        <w:numPr>
          <w:ilvl w:val="0"/>
          <w:numId w:val="46"/>
        </w:numPr>
        <w:ind w:left="1440"/>
        <w:rPr>
          <w:lang w:val="en-GB"/>
        </w:rPr>
      </w:pPr>
      <w:r>
        <w:rPr>
          <w:lang w:val="en-GB"/>
        </w:rPr>
        <w:lastRenderedPageBreak/>
        <w:t>Network does support Type-2 gaps. UE supports, but the UE is configured with Type-1 measurement gaps.</w:t>
      </w:r>
    </w:p>
    <w:p w14:paraId="563803EC" w14:textId="77777777" w:rsidR="00320058" w:rsidRDefault="00320058" w:rsidP="00320058">
      <w:pPr>
        <w:pStyle w:val="ListParagraph"/>
        <w:numPr>
          <w:ilvl w:val="0"/>
          <w:numId w:val="46"/>
        </w:numPr>
        <w:ind w:left="1440"/>
        <w:rPr>
          <w:lang w:val="en-GB"/>
        </w:rPr>
      </w:pPr>
      <w:r>
        <w:rPr>
          <w:lang w:val="en-GB"/>
        </w:rPr>
        <w:t>If the network does not support Type-2 gaps.</w:t>
      </w:r>
    </w:p>
    <w:p w14:paraId="3DFB5BB0" w14:textId="77777777" w:rsidR="00320058" w:rsidRPr="00994580" w:rsidRDefault="00320058" w:rsidP="00320058">
      <w:pPr>
        <w:pStyle w:val="ListParagraph"/>
        <w:numPr>
          <w:ilvl w:val="0"/>
          <w:numId w:val="46"/>
        </w:numPr>
        <w:ind w:left="1440"/>
        <w:rPr>
          <w:lang w:val="en-GB"/>
        </w:rPr>
      </w:pPr>
      <w:r>
        <w:rPr>
          <w:lang w:val="en-GB"/>
        </w:rPr>
        <w:t>If the UE does not support type-2 gaps.</w:t>
      </w:r>
    </w:p>
    <w:p w14:paraId="6EF93871" w14:textId="77777777" w:rsidR="00320058" w:rsidRDefault="00320058" w:rsidP="00320058">
      <w:pPr>
        <w:ind w:left="720"/>
        <w:rPr>
          <w:lang w:val="en-GB"/>
        </w:rPr>
      </w:pPr>
      <w:r>
        <w:rPr>
          <w:lang w:val="en-GB"/>
        </w:rPr>
        <w:t>The 1</w:t>
      </w:r>
      <w:r w:rsidRPr="00452F75">
        <w:rPr>
          <w:vertAlign w:val="superscript"/>
          <w:lang w:val="en-GB"/>
        </w:rPr>
        <w:t>st</w:t>
      </w:r>
      <w:r>
        <w:rPr>
          <w:lang w:val="en-GB"/>
        </w:rPr>
        <w:t xml:space="preserve"> scenario can easily be addressed by having the network to configure the UE with appropriate Type-2 gaps and MUSIM gaps – all with priorities. This of course is under the assumption that the UE support Type-2 gaps.</w:t>
      </w:r>
    </w:p>
    <w:p w14:paraId="69F72828" w14:textId="77777777" w:rsidR="00320058" w:rsidRDefault="00320058" w:rsidP="00320058">
      <w:pPr>
        <w:ind w:left="720"/>
        <w:rPr>
          <w:lang w:val="en-GB"/>
        </w:rPr>
      </w:pPr>
      <w:r>
        <w:rPr>
          <w:lang w:val="en-GB"/>
        </w:rPr>
        <w:t>The 2</w:t>
      </w:r>
      <w:r w:rsidRPr="00452F75">
        <w:rPr>
          <w:vertAlign w:val="superscript"/>
          <w:lang w:val="en-GB"/>
        </w:rPr>
        <w:t>nd</w:t>
      </w:r>
      <w:r>
        <w:rPr>
          <w:lang w:val="en-GB"/>
        </w:rPr>
        <w:t xml:space="preserve"> scenario cannot be handled in similarly simple way. In this case the problem is that the </w:t>
      </w:r>
      <w:proofErr w:type="spellStart"/>
      <w:r>
        <w:rPr>
          <w:lang w:val="en-GB"/>
        </w:rPr>
        <w:t>gNB</w:t>
      </w:r>
      <w:proofErr w:type="spellEnd"/>
      <w:r>
        <w:rPr>
          <w:lang w:val="en-GB"/>
        </w:rPr>
        <w:t xml:space="preserve"> may not support Type-2 gaps feature but only MUSIM gaps. </w:t>
      </w:r>
    </w:p>
    <w:p w14:paraId="49CC6FF5" w14:textId="77777777" w:rsidR="00320058" w:rsidRDefault="00320058" w:rsidP="00320058">
      <w:pPr>
        <w:ind w:left="720"/>
        <w:rPr>
          <w:lang w:val="en-GB"/>
        </w:rPr>
      </w:pPr>
      <w:r>
        <w:rPr>
          <w:lang w:val="en-GB"/>
        </w:rPr>
        <w:t>Additionally, it is not fully clear if a UE which support MUSIM gaps as a prerequisite shall support Type-2 gaps? If this is not a pre-requisite, then 1</w:t>
      </w:r>
      <w:r w:rsidRPr="00452F75">
        <w:rPr>
          <w:vertAlign w:val="superscript"/>
          <w:lang w:val="en-GB"/>
        </w:rPr>
        <w:t>st</w:t>
      </w:r>
      <w:r>
        <w:rPr>
          <w:lang w:val="en-GB"/>
        </w:rPr>
        <w:t xml:space="preserve"> scenario cannot be so easily handled by a network reconfiguration, and we have the 3</w:t>
      </w:r>
      <w:r w:rsidRPr="00563ED6">
        <w:rPr>
          <w:vertAlign w:val="superscript"/>
          <w:lang w:val="en-GB"/>
        </w:rPr>
        <w:t>rd</w:t>
      </w:r>
      <w:r>
        <w:rPr>
          <w:lang w:val="en-GB"/>
        </w:rPr>
        <w:t xml:space="preserve"> scenario.</w:t>
      </w:r>
    </w:p>
    <w:p w14:paraId="3097CADB" w14:textId="3323CE15" w:rsidR="00320058" w:rsidRDefault="00263764" w:rsidP="002645C3">
      <w:r>
        <w:t xml:space="preserve">Based on this status </w:t>
      </w:r>
      <w:r w:rsidR="00576B0B">
        <w:t xml:space="preserve">we </w:t>
      </w:r>
      <w:r w:rsidR="00B33688">
        <w:t>have some concerns on proposed solutions proposed in RAN4#107:</w:t>
      </w:r>
    </w:p>
    <w:p w14:paraId="17E70F2C" w14:textId="0A93DC4D" w:rsidR="00B33688" w:rsidRDefault="00B33688" w:rsidP="002645C3">
      <w:r>
        <w:t xml:space="preserve">P1: </w:t>
      </w:r>
      <w:r w:rsidR="00335167">
        <w:t>Type-1 gaps cannot be assigned a priority and hence this proposal means that in case any MUSM gap collides with any Type-1 gap there will be no UE requirements.</w:t>
      </w:r>
      <w:r w:rsidR="00630957">
        <w:t xml:space="preserve"> It is not fully clear which ‘requirements’ P1 refers to</w:t>
      </w:r>
      <w:r w:rsidR="00D956E1">
        <w:t xml:space="preserve">. However, we do not see it uncommon that Type-1 will have to be used together with MUSIM gaps and fully avoiding any </w:t>
      </w:r>
      <w:r w:rsidR="00196F70">
        <w:t>collisions</w:t>
      </w:r>
      <w:r w:rsidR="00D956E1">
        <w:t xml:space="preserve"> between type-1 </w:t>
      </w:r>
      <w:r w:rsidR="00196F70">
        <w:t>gaps and MUSIM seems very difficult in practice.</w:t>
      </w:r>
      <w:r w:rsidR="00DE4793">
        <w:t xml:space="preserve"> Hence, we have concerns on P1.</w:t>
      </w:r>
    </w:p>
    <w:p w14:paraId="2861083C" w14:textId="56BDAFE7" w:rsidR="00DE4793" w:rsidRDefault="00DE4793" w:rsidP="002645C3">
      <w:r>
        <w:t xml:space="preserve">P2: </w:t>
      </w:r>
      <w:r w:rsidR="00AE7521">
        <w:t xml:space="preserve">This proposal, as type-1 gaps cannot be assigned a priority, </w:t>
      </w:r>
      <w:r w:rsidR="003409FC">
        <w:t>de facto means that MUSIM gaps will always have the highest priority</w:t>
      </w:r>
      <w:r w:rsidR="002C7F05">
        <w:t>. Hence, we have concerns on P2.</w:t>
      </w:r>
    </w:p>
    <w:p w14:paraId="4B31F62B" w14:textId="111F87CA" w:rsidR="00250A8D" w:rsidRDefault="00FF25FD" w:rsidP="002645C3">
      <w:r>
        <w:t xml:space="preserve">P3: </w:t>
      </w:r>
      <w:r w:rsidR="00AD1125">
        <w:t>It is not clear exactly how this would work if the type-1 MGRP is 40ms and the MGRP of the periodic MUSIM gap is 40ms</w:t>
      </w:r>
      <w:r w:rsidR="004835C7">
        <w:t xml:space="preserve"> except P3-2 may then apply. Not having any </w:t>
      </w:r>
      <w:r w:rsidR="002C103A">
        <w:t>requirements applied is a concern.</w:t>
      </w:r>
      <w:r w:rsidR="003A56A8">
        <w:t xml:space="preserve"> </w:t>
      </w:r>
      <w:r w:rsidR="00E242C6">
        <w:t>Alternative</w:t>
      </w:r>
      <w:r w:rsidR="003A56A8">
        <w:t xml:space="preserve"> is P3-3</w:t>
      </w:r>
      <w:r w:rsidR="00CC272F">
        <w:t xml:space="preserve">. But when MGRP is the is the same this would mean that MUSIM gaps would </w:t>
      </w:r>
      <w:r w:rsidR="00964304">
        <w:t>be highest priority. Hence, we have concerns on P3 in general.</w:t>
      </w:r>
    </w:p>
    <w:p w14:paraId="6F2E98B8" w14:textId="583AB722" w:rsidR="00F0241D" w:rsidRDefault="00F0241D" w:rsidP="00F0241D">
      <w:pPr>
        <w:pStyle w:val="RAN4proposal"/>
      </w:pPr>
      <w:r>
        <w:t>Introduce priority for Type-1 MG when MUSIM gaps are configured when also having Type-1 measurement gaps allocated.</w:t>
      </w:r>
    </w:p>
    <w:p w14:paraId="70AA7892" w14:textId="77777777" w:rsidR="002645C3" w:rsidRDefault="002645C3" w:rsidP="002645C3"/>
    <w:p w14:paraId="7D614837" w14:textId="181C58C6" w:rsidR="002645C3" w:rsidRPr="002645C3" w:rsidRDefault="002645C3" w:rsidP="002645C3">
      <w:pPr>
        <w:pStyle w:val="RAN4H2"/>
      </w:pPr>
      <w:r w:rsidRPr="00731A9A">
        <w:t>On collision between MUSIM gaps and NW A signals</w:t>
      </w:r>
    </w:p>
    <w:p w14:paraId="388BA9E6" w14:textId="63759401" w:rsidR="00AD5A71" w:rsidRDefault="004E00F2" w:rsidP="004E00F2">
      <w:pPr>
        <w:pStyle w:val="RAN4H3"/>
      </w:pPr>
      <w:r>
        <w:rPr>
          <w:lang w:eastAsia="ko-KR"/>
        </w:rPr>
        <w:t xml:space="preserve">Collision between SMTC and MUSIM gaps for handover and </w:t>
      </w:r>
      <w:proofErr w:type="spellStart"/>
      <w:r>
        <w:rPr>
          <w:lang w:eastAsia="ko-KR"/>
        </w:rPr>
        <w:t>Scell</w:t>
      </w:r>
      <w:proofErr w:type="spellEnd"/>
      <w:r>
        <w:rPr>
          <w:lang w:eastAsia="ko-KR"/>
        </w:rPr>
        <w:t xml:space="preserve"> activation</w:t>
      </w:r>
    </w:p>
    <w:p w14:paraId="3C3D9E9B" w14:textId="004B3062" w:rsidR="00F3271B" w:rsidRDefault="00F36C29" w:rsidP="00300956">
      <w:r>
        <w:t xml:space="preserve">In RAN4#107 </w:t>
      </w:r>
      <w:r w:rsidR="00FD7617">
        <w:t>some progress was made on this topic:</w:t>
      </w:r>
    </w:p>
    <w:p w14:paraId="1D3BF323" w14:textId="77777777" w:rsidR="00AB18E7" w:rsidRPr="00023FD3" w:rsidRDefault="00AB18E7" w:rsidP="00AB18E7">
      <w:pPr>
        <w:spacing w:after="120" w:line="252" w:lineRule="auto"/>
        <w:rPr>
          <w:rFonts w:eastAsia="SimSun"/>
          <w:color w:val="000000" w:themeColor="text1"/>
          <w:szCs w:val="24"/>
          <w:lang w:eastAsia="zh-CN"/>
        </w:rPr>
      </w:pPr>
      <w:r w:rsidRPr="00023FD3">
        <w:rPr>
          <w:rFonts w:eastAsia="SimSun"/>
          <w:color w:val="000000" w:themeColor="text1"/>
          <w:szCs w:val="24"/>
          <w:lang w:eastAsia="zh-CN"/>
        </w:rPr>
        <w:t>Agreements</w:t>
      </w:r>
    </w:p>
    <w:p w14:paraId="1FEB3CA4" w14:textId="77777777" w:rsidR="00AB18E7" w:rsidRPr="00023FD3" w:rsidRDefault="00AB18E7" w:rsidP="00AB18E7">
      <w:pPr>
        <w:pStyle w:val="ListParagraph"/>
        <w:numPr>
          <w:ilvl w:val="0"/>
          <w:numId w:val="35"/>
        </w:numPr>
        <w:overflowPunct w:val="0"/>
        <w:autoSpaceDE w:val="0"/>
        <w:autoSpaceDN w:val="0"/>
        <w:adjustRightInd w:val="0"/>
        <w:spacing w:after="120" w:line="252" w:lineRule="auto"/>
        <w:contextualSpacing w:val="0"/>
        <w:rPr>
          <w:rFonts w:eastAsia="SimSun"/>
          <w:color w:val="000000" w:themeColor="text1"/>
          <w:szCs w:val="24"/>
          <w:lang w:eastAsia="zh-CN"/>
        </w:rPr>
      </w:pPr>
      <w:r w:rsidRPr="00023FD3">
        <w:rPr>
          <w:rFonts w:eastAsia="SimSun"/>
          <w:color w:val="000000" w:themeColor="text1"/>
          <w:szCs w:val="24"/>
          <w:lang w:eastAsia="zh-CN"/>
        </w:rPr>
        <w:t xml:space="preserve">When MUSIM gaps are configured, UE is still required to meet </w:t>
      </w:r>
      <w:proofErr w:type="spellStart"/>
      <w:r w:rsidRPr="00023FD3">
        <w:rPr>
          <w:rFonts w:eastAsia="SimSun"/>
          <w:color w:val="000000" w:themeColor="text1"/>
          <w:szCs w:val="24"/>
          <w:lang w:eastAsia="zh-CN"/>
        </w:rPr>
        <w:t>Scell</w:t>
      </w:r>
      <w:proofErr w:type="spellEnd"/>
      <w:r w:rsidRPr="00023FD3">
        <w:rPr>
          <w:rFonts w:eastAsia="SimSun"/>
          <w:color w:val="000000" w:themeColor="text1"/>
          <w:szCs w:val="24"/>
          <w:lang w:eastAsia="zh-CN"/>
        </w:rPr>
        <w:t xml:space="preserve"> activation RRM requirements for NW-A. FFS whether to capture this conclusion in the specifications.</w:t>
      </w:r>
    </w:p>
    <w:p w14:paraId="1E821887" w14:textId="77777777" w:rsidR="00AB18E7" w:rsidRPr="00023FD3" w:rsidRDefault="00AB18E7" w:rsidP="00AB18E7">
      <w:pPr>
        <w:pStyle w:val="ListParagraph"/>
        <w:numPr>
          <w:ilvl w:val="2"/>
          <w:numId w:val="35"/>
        </w:numPr>
        <w:overflowPunct w:val="0"/>
        <w:autoSpaceDE w:val="0"/>
        <w:autoSpaceDN w:val="0"/>
        <w:adjustRightInd w:val="0"/>
        <w:spacing w:after="120" w:line="252" w:lineRule="auto"/>
        <w:contextualSpacing w:val="0"/>
        <w:rPr>
          <w:rFonts w:eastAsia="SimSun"/>
          <w:color w:val="000000" w:themeColor="text1"/>
          <w:szCs w:val="24"/>
          <w:lang w:eastAsia="zh-CN"/>
        </w:rPr>
      </w:pPr>
      <w:r w:rsidRPr="00023FD3">
        <w:rPr>
          <w:rFonts w:eastAsia="SimSun"/>
          <w:color w:val="000000" w:themeColor="text1"/>
          <w:szCs w:val="24"/>
          <w:lang w:eastAsia="zh-CN"/>
        </w:rPr>
        <w:t xml:space="preserve">No test case will be defined to verify this </w:t>
      </w:r>
      <w:proofErr w:type="gramStart"/>
      <w:r w:rsidRPr="00023FD3">
        <w:rPr>
          <w:rFonts w:eastAsia="SimSun"/>
          <w:color w:val="000000" w:themeColor="text1"/>
          <w:szCs w:val="24"/>
          <w:lang w:eastAsia="zh-CN"/>
        </w:rPr>
        <w:t>case</w:t>
      </w:r>
      <w:proofErr w:type="gramEnd"/>
    </w:p>
    <w:p w14:paraId="7FF3A850" w14:textId="77777777" w:rsidR="00AB18E7" w:rsidRPr="00023FD3" w:rsidRDefault="00AB18E7" w:rsidP="00AB18E7">
      <w:pPr>
        <w:pStyle w:val="ListParagraph"/>
        <w:numPr>
          <w:ilvl w:val="0"/>
          <w:numId w:val="35"/>
        </w:numPr>
        <w:overflowPunct w:val="0"/>
        <w:autoSpaceDE w:val="0"/>
        <w:autoSpaceDN w:val="0"/>
        <w:adjustRightInd w:val="0"/>
        <w:spacing w:after="120" w:line="252" w:lineRule="auto"/>
        <w:contextualSpacing w:val="0"/>
        <w:rPr>
          <w:rFonts w:eastAsia="SimSun"/>
          <w:color w:val="000000" w:themeColor="text1"/>
          <w:szCs w:val="24"/>
          <w:lang w:eastAsia="zh-CN"/>
        </w:rPr>
      </w:pPr>
      <w:r w:rsidRPr="00023FD3">
        <w:rPr>
          <w:rFonts w:eastAsia="SimSun"/>
          <w:color w:val="000000" w:themeColor="text1"/>
          <w:szCs w:val="24"/>
          <w:lang w:eastAsia="zh-CN"/>
        </w:rPr>
        <w:t xml:space="preserve">FFS whether the agreement applies for </w:t>
      </w:r>
      <w:proofErr w:type="gramStart"/>
      <w:r w:rsidRPr="00023FD3">
        <w:rPr>
          <w:rFonts w:eastAsia="SimSun"/>
          <w:color w:val="000000" w:themeColor="text1"/>
          <w:szCs w:val="24"/>
          <w:lang w:eastAsia="zh-CN"/>
        </w:rPr>
        <w:t>handover</w:t>
      </w:r>
      <w:proofErr w:type="gramEnd"/>
    </w:p>
    <w:p w14:paraId="68E10C99" w14:textId="05544DD9" w:rsidR="00F36C29" w:rsidRDefault="00FD7617" w:rsidP="00F36C29">
      <w:pPr>
        <w:rPr>
          <w:lang w:eastAsia="zh-CN"/>
        </w:rPr>
      </w:pPr>
      <w:r>
        <w:rPr>
          <w:lang w:eastAsia="zh-CN"/>
        </w:rPr>
        <w:t xml:space="preserve">Hence, one aspect </w:t>
      </w:r>
      <w:r w:rsidR="000C32F9">
        <w:rPr>
          <w:lang w:eastAsia="zh-CN"/>
        </w:rPr>
        <w:t xml:space="preserve">related to HO is still open. </w:t>
      </w:r>
      <w:r w:rsidR="00F36C29">
        <w:rPr>
          <w:lang w:eastAsia="zh-CN"/>
        </w:rPr>
        <w:t xml:space="preserve">Our preference for this aspect is to follow existing rules related to measurement gaps and requirements. Hence, in general the UE requirements do not address the impact of a measurement gap on for example </w:t>
      </w:r>
      <w:r w:rsidR="008701D5">
        <w:rPr>
          <w:lang w:eastAsia="zh-CN"/>
        </w:rPr>
        <w:t>Handover (and agreed for SCell activation)</w:t>
      </w:r>
      <w:r w:rsidR="00F36C29">
        <w:rPr>
          <w:lang w:eastAsia="zh-CN"/>
        </w:rPr>
        <w:t>. We believe a reasonable implementation will handle these scenarios in a reasonable manner.</w:t>
      </w:r>
    </w:p>
    <w:p w14:paraId="1CAD36C1" w14:textId="4385FEFF" w:rsidR="00F36C29" w:rsidRDefault="00F36C29" w:rsidP="00F36C29">
      <w:pPr>
        <w:pStyle w:val="RAN4proposal"/>
        <w:rPr>
          <w:lang w:eastAsia="ko-KR"/>
        </w:rPr>
      </w:pPr>
      <w:r>
        <w:rPr>
          <w:lang w:eastAsia="zh-CN"/>
        </w:rPr>
        <w:t>Follow existing principles related to c</w:t>
      </w:r>
      <w:r w:rsidRPr="006246EF">
        <w:rPr>
          <w:lang w:eastAsia="ko-KR"/>
        </w:rPr>
        <w:t xml:space="preserve">ollision between MUSIM gaps </w:t>
      </w:r>
      <w:r>
        <w:rPr>
          <w:lang w:eastAsia="ko-KR"/>
        </w:rPr>
        <w:t xml:space="preserve">and </w:t>
      </w:r>
      <w:r w:rsidRPr="006246EF">
        <w:rPr>
          <w:lang w:eastAsia="ko-KR"/>
        </w:rPr>
        <w:t xml:space="preserve">SMTC for </w:t>
      </w:r>
      <w:r>
        <w:rPr>
          <w:lang w:eastAsia="ko-KR"/>
        </w:rPr>
        <w:t xml:space="preserve">RRM procedures, </w:t>
      </w:r>
      <w:proofErr w:type="gramStart"/>
      <w:r>
        <w:rPr>
          <w:lang w:eastAsia="ko-KR"/>
        </w:rPr>
        <w:t>e.g.</w:t>
      </w:r>
      <w:proofErr w:type="gramEnd"/>
      <w:r>
        <w:rPr>
          <w:lang w:eastAsia="ko-KR"/>
        </w:rPr>
        <w:t xml:space="preserve"> </w:t>
      </w:r>
      <w:r w:rsidRPr="006246EF">
        <w:rPr>
          <w:lang w:eastAsia="ko-KR"/>
        </w:rPr>
        <w:t>handover</w:t>
      </w:r>
      <w:r>
        <w:rPr>
          <w:lang w:eastAsia="ko-KR"/>
        </w:rPr>
        <w:t>.</w:t>
      </w:r>
    </w:p>
    <w:p w14:paraId="274FC0AE" w14:textId="77777777" w:rsidR="0060543D" w:rsidRPr="008C39F7" w:rsidRDefault="0060543D" w:rsidP="0060543D"/>
    <w:p w14:paraId="399F89C2" w14:textId="77777777" w:rsidR="00CD7492" w:rsidRPr="008C39F7" w:rsidRDefault="00CD7492" w:rsidP="00A37002">
      <w:pPr>
        <w:pStyle w:val="RAN4H1"/>
      </w:pPr>
      <w:bookmarkStart w:id="8" w:name="_Toc116995848"/>
      <w:r w:rsidRPr="008C39F7">
        <w:lastRenderedPageBreak/>
        <w:t>Conclusion</w:t>
      </w:r>
      <w:bookmarkEnd w:id="8"/>
    </w:p>
    <w:p w14:paraId="43A66E26" w14:textId="77777777" w:rsidR="00AE3FCC" w:rsidRDefault="00AE3FCC" w:rsidP="00AE3FCC">
      <w:r>
        <w:t xml:space="preserve">Several agreements were reached regarding collisions between MUSIM gaps, MUSIM gaps and other gaps and the related priority rules. The RAN4 agreements are captured in [1] which also capture </w:t>
      </w:r>
      <w:proofErr w:type="gramStart"/>
      <w:r>
        <w:t>a number of</w:t>
      </w:r>
      <w:proofErr w:type="gramEnd"/>
      <w:r>
        <w:t xml:space="preserve"> open aspects to be discussed further.</w:t>
      </w:r>
    </w:p>
    <w:p w14:paraId="245DF5AB" w14:textId="3CA308A2" w:rsidR="00AE3FCC" w:rsidRDefault="00AE3FCC" w:rsidP="00AE3FCC">
      <w:r>
        <w:t>We will address these open issues further in this paper.</w:t>
      </w:r>
      <w:r>
        <w:t xml:space="preserve"> Based on the discussion we have following proposals:</w:t>
      </w:r>
    </w:p>
    <w:p w14:paraId="6D5E282D" w14:textId="683624E4" w:rsidR="00AE3FCC" w:rsidRPr="00AE3FCC" w:rsidRDefault="00AE3FCC" w:rsidP="00AE3FCC">
      <w:pPr>
        <w:rPr>
          <w:u w:val="single"/>
        </w:rPr>
      </w:pPr>
      <w:r w:rsidRPr="00AE3FCC">
        <w:rPr>
          <w:u w:val="single"/>
          <w:lang w:eastAsia="ko-KR"/>
        </w:rPr>
        <w:t>Constraints on MUSIM gap priority configuration from NW A</w:t>
      </w:r>
    </w:p>
    <w:p w14:paraId="225A1F71" w14:textId="77777777" w:rsidR="00AE3FCC" w:rsidRDefault="00AE3FCC" w:rsidP="00AE3FCC">
      <w:pPr>
        <w:pStyle w:val="RAN4proposal"/>
        <w:numPr>
          <w:ilvl w:val="0"/>
          <w:numId w:val="47"/>
        </w:numPr>
      </w:pPr>
      <w:r>
        <w:t xml:space="preserve">If network can assign the requested MUSIM gaps, and UE has requested more than 1 MUSIM gap with </w:t>
      </w:r>
      <w:r w:rsidRPr="00AE3FCC">
        <w:rPr>
          <w:u w:val="single"/>
        </w:rPr>
        <w:t>different</w:t>
      </w:r>
      <w:r>
        <w:t xml:space="preserve"> priorities, the network will follow the MUSIM gap priority, at least according to the relative order of the requested MUSIM gap priorities.</w:t>
      </w:r>
    </w:p>
    <w:p w14:paraId="67E5343B" w14:textId="77777777" w:rsidR="00AE3FCC" w:rsidRDefault="00AE3FCC" w:rsidP="00AE3FCC">
      <w:pPr>
        <w:pStyle w:val="RAN4proposal"/>
        <w:numPr>
          <w:ilvl w:val="0"/>
          <w:numId w:val="47"/>
        </w:numPr>
      </w:pPr>
      <w:r>
        <w:t>If the network cannot fulfill the UE priority requests the network may chose not to assign the requested MUSIM gaps.</w:t>
      </w:r>
    </w:p>
    <w:p w14:paraId="3FADC2B9" w14:textId="77777777" w:rsidR="00AE3FCC" w:rsidRDefault="00AE3FCC" w:rsidP="00AE3FCC">
      <w:pPr>
        <w:pStyle w:val="RAN4proposal"/>
        <w:numPr>
          <w:ilvl w:val="0"/>
          <w:numId w:val="47"/>
        </w:numPr>
      </w:pPr>
      <w:r w:rsidRPr="00AE3FCC">
        <w:rPr>
          <w:lang w:val="en-GB"/>
        </w:rPr>
        <w:t>The priorities among all configured gaps shall be comparable, including MUSIM and non-MUSIM gaps (type-1 and type-2).</w:t>
      </w:r>
    </w:p>
    <w:p w14:paraId="157F5472" w14:textId="5CCE184D" w:rsidR="00AE3FCC" w:rsidRPr="00AE3FCC" w:rsidRDefault="00AE3FCC" w:rsidP="00AE3FCC">
      <w:pPr>
        <w:rPr>
          <w:u w:val="single"/>
        </w:rPr>
      </w:pPr>
      <w:r w:rsidRPr="00AE3FCC">
        <w:rPr>
          <w:u w:val="single"/>
          <w:lang w:eastAsia="ko-KR"/>
        </w:rPr>
        <w:t>Constraints on MUSIM gap request from UE side</w:t>
      </w:r>
    </w:p>
    <w:p w14:paraId="6E26D28F" w14:textId="77777777" w:rsidR="00AE3FCC" w:rsidRPr="00AE3FCC" w:rsidRDefault="00AE3FCC" w:rsidP="00AE3FCC">
      <w:pPr>
        <w:pStyle w:val="RAN4Observation"/>
        <w:numPr>
          <w:ilvl w:val="0"/>
          <w:numId w:val="48"/>
        </w:numPr>
        <w:rPr>
          <w:lang w:val="en-GB"/>
        </w:rPr>
      </w:pPr>
      <w:r w:rsidRPr="00AE3FCC">
        <w:rPr>
          <w:lang w:val="en-GB"/>
        </w:rPr>
        <w:t>RAN4 has no agreement whether UE is allowed to request multiple MUSIM gaps with the same priority.</w:t>
      </w:r>
    </w:p>
    <w:p w14:paraId="787CB605" w14:textId="77777777" w:rsidR="00AE3FCC" w:rsidRPr="00EB61C4" w:rsidRDefault="00AE3FCC" w:rsidP="00AE3FCC">
      <w:pPr>
        <w:pStyle w:val="RAN4proposal"/>
        <w:rPr>
          <w:lang w:eastAsia="zh-CN"/>
        </w:rPr>
      </w:pPr>
      <w:r>
        <w:rPr>
          <w:lang w:eastAsia="zh-CN"/>
        </w:rPr>
        <w:t>RAN4 need to decide if UE is allowed to request MUSIM gaps with same priority or not.</w:t>
      </w:r>
    </w:p>
    <w:p w14:paraId="3D56485B" w14:textId="77777777" w:rsidR="00AE3FCC" w:rsidRDefault="00AE3FCC" w:rsidP="00AE3FCC">
      <w:pPr>
        <w:pStyle w:val="RAN4proposal"/>
        <w:rPr>
          <w:lang w:eastAsia="zh-CN"/>
        </w:rPr>
      </w:pPr>
      <w:r>
        <w:rPr>
          <w:lang w:eastAsia="zh-CN"/>
        </w:rPr>
        <w:t>RAN4 need to decide if network is allowed to assign MUSIM gaps with same priority or not.</w:t>
      </w:r>
    </w:p>
    <w:p w14:paraId="741494A2" w14:textId="77777777" w:rsidR="00AE3FCC" w:rsidRDefault="00AE3FCC" w:rsidP="00AE3FCC">
      <w:pPr>
        <w:pStyle w:val="RAN4proposal"/>
        <w:rPr>
          <w:lang w:val="en-GB"/>
        </w:rPr>
      </w:pPr>
      <w:r>
        <w:rPr>
          <w:lang w:eastAsia="zh-CN"/>
        </w:rPr>
        <w:t>If the UE requests priority for more than 1 MUSIM gap, the MUSIM gap priorities levels shall be different.</w:t>
      </w:r>
    </w:p>
    <w:p w14:paraId="3E4B6F64" w14:textId="77777777" w:rsidR="00AE3FCC" w:rsidRDefault="00AE3FCC" w:rsidP="00AE3FCC">
      <w:pPr>
        <w:pStyle w:val="RAN4proposal"/>
      </w:pPr>
      <w:r>
        <w:rPr>
          <w:lang w:eastAsia="zh-CN"/>
        </w:rPr>
        <w:t>There shall be a minimum MGRP defined for the requested MUSIM gap pattern.</w:t>
      </w:r>
    </w:p>
    <w:p w14:paraId="5A61E435" w14:textId="028E37DF" w:rsidR="00AE3FCC" w:rsidRPr="00AE3FCC" w:rsidRDefault="00AE3FCC" w:rsidP="00AE3FCC">
      <w:pPr>
        <w:rPr>
          <w:u w:val="single"/>
        </w:rPr>
      </w:pPr>
      <w:r w:rsidRPr="00AE3FCC">
        <w:rPr>
          <w:u w:val="single"/>
          <w:lang w:eastAsia="ko-KR"/>
        </w:rPr>
        <w:t>Pr</w:t>
      </w:r>
      <w:r w:rsidRPr="00AE3FCC">
        <w:rPr>
          <w:u w:val="single"/>
          <w:lang w:eastAsia="zh-CN"/>
        </w:rPr>
        <w:t>i</w:t>
      </w:r>
      <w:r w:rsidRPr="00AE3FCC">
        <w:rPr>
          <w:u w:val="single"/>
          <w:lang w:eastAsia="ko-KR"/>
        </w:rPr>
        <w:t xml:space="preserve">ority setting for </w:t>
      </w:r>
      <w:r w:rsidRPr="00AE3FCC">
        <w:rPr>
          <w:rFonts w:hint="eastAsia"/>
          <w:u w:val="single"/>
          <w:lang w:eastAsia="zh-CN"/>
        </w:rPr>
        <w:t>ape</w:t>
      </w:r>
      <w:r w:rsidRPr="00AE3FCC">
        <w:rPr>
          <w:u w:val="single"/>
          <w:lang w:eastAsia="ko-KR"/>
        </w:rPr>
        <w:t xml:space="preserve">riodic MUSIM </w:t>
      </w:r>
      <w:proofErr w:type="gramStart"/>
      <w:r w:rsidRPr="00AE3FCC">
        <w:rPr>
          <w:u w:val="single"/>
          <w:lang w:eastAsia="ko-KR"/>
        </w:rPr>
        <w:t>gaps</w:t>
      </w:r>
      <w:proofErr w:type="gramEnd"/>
    </w:p>
    <w:p w14:paraId="7F04DD21" w14:textId="77777777" w:rsidR="00AE3FCC" w:rsidRDefault="00AE3FCC" w:rsidP="00AE3FCC">
      <w:pPr>
        <w:pStyle w:val="RAN4proposal"/>
      </w:pPr>
      <w:r>
        <w:t>For aperiodic MUSIM gaps: UE may request, and network may assign a priority for an aperiodic MUSIM gap.</w:t>
      </w:r>
    </w:p>
    <w:p w14:paraId="2DBFA44C" w14:textId="4F519A9E" w:rsidR="00AE3FCC" w:rsidRPr="00AE3FCC" w:rsidRDefault="00AE3FCC" w:rsidP="00AE3FCC">
      <w:pPr>
        <w:rPr>
          <w:u w:val="single"/>
        </w:rPr>
      </w:pPr>
      <w:r w:rsidRPr="00AE3FCC">
        <w:rPr>
          <w:u w:val="single"/>
          <w:lang w:eastAsia="ko-KR"/>
        </w:rPr>
        <w:t xml:space="preserve">Order for applying the </w:t>
      </w:r>
      <w:proofErr w:type="gramStart"/>
      <w:r w:rsidRPr="00AE3FCC">
        <w:rPr>
          <w:u w:val="single"/>
          <w:lang w:eastAsia="ko-KR"/>
        </w:rPr>
        <w:t>priority</w:t>
      </w:r>
      <w:proofErr w:type="gramEnd"/>
    </w:p>
    <w:p w14:paraId="505E9CE4" w14:textId="77777777" w:rsidR="00AE3FCC" w:rsidRDefault="00AE3FCC" w:rsidP="00AE3FCC">
      <w:pPr>
        <w:pStyle w:val="RAN4proposal"/>
      </w:pPr>
      <w:r>
        <w:t>RAN4 to postpone multiple gap collision issue until RAN4 has a clear understanding on overall MUSIM gap priority handling and ‘keep solution’.</w:t>
      </w:r>
    </w:p>
    <w:p w14:paraId="5FAA9F6E" w14:textId="3087CCDE" w:rsidR="00AE3FCC" w:rsidRPr="00AE3FCC" w:rsidRDefault="00AE3FCC" w:rsidP="00AE3FCC">
      <w:pPr>
        <w:rPr>
          <w:u w:val="single"/>
        </w:rPr>
      </w:pPr>
      <w:r w:rsidRPr="00AE3FCC">
        <w:rPr>
          <w:u w:val="single"/>
        </w:rPr>
        <w:t>MUSIM gaps and priority and Type-1 gaps</w:t>
      </w:r>
    </w:p>
    <w:p w14:paraId="64FED05A" w14:textId="77777777" w:rsidR="00AE3FCC" w:rsidRDefault="00AE3FCC" w:rsidP="00AE3FCC">
      <w:pPr>
        <w:pStyle w:val="RAN4proposal"/>
        <w:rPr>
          <w:lang w:val="en-GB"/>
        </w:rPr>
      </w:pPr>
      <w:r>
        <w:rPr>
          <w:lang w:val="en-GB"/>
        </w:rPr>
        <w:t>RAN4 must discuss how to address the MUSIM gaps and MUSIM priorities together with Type-1 gaps.</w:t>
      </w:r>
    </w:p>
    <w:p w14:paraId="069A0D54" w14:textId="79F511F8" w:rsidR="00AE3FCC" w:rsidRPr="00AE3FCC" w:rsidRDefault="00AE3FCC" w:rsidP="00AE3FCC">
      <w:pPr>
        <w:rPr>
          <w:u w:val="single"/>
        </w:rPr>
      </w:pPr>
      <w:r w:rsidRPr="00AE3FCC">
        <w:rPr>
          <w:u w:val="single"/>
          <w:lang w:eastAsia="ko-KR"/>
        </w:rPr>
        <w:t>Definition of the collision between different MUSIM gaps</w:t>
      </w:r>
    </w:p>
    <w:p w14:paraId="143B2AAC" w14:textId="77777777" w:rsidR="00AE3FCC" w:rsidRDefault="00AE3FCC" w:rsidP="00AE3FCC">
      <w:pPr>
        <w:pStyle w:val="RAN4proposal"/>
      </w:pPr>
      <w:r>
        <w:t>RAN4 need to define when collision between different MUSIM gaps occur.</w:t>
      </w:r>
    </w:p>
    <w:p w14:paraId="16B9C578" w14:textId="77777777" w:rsidR="00AE3FCC" w:rsidRDefault="00AE3FCC" w:rsidP="00AE3FCC">
      <w:pPr>
        <w:pStyle w:val="RAN4proposal"/>
      </w:pPr>
      <w:r>
        <w:t>RAN4 does not define ‘proximity’ for collisions between MUSIM gaps.</w:t>
      </w:r>
    </w:p>
    <w:p w14:paraId="348D94CB" w14:textId="77777777" w:rsidR="00AE3FCC" w:rsidRDefault="00AE3FCC" w:rsidP="00AE3FCC">
      <w:pPr>
        <w:pStyle w:val="RAN4proposal"/>
      </w:pPr>
      <w:r>
        <w:t>A collision between two MUSIM gaps means a full or partial overlap between the two MUSIM gaps in time domain.</w:t>
      </w:r>
    </w:p>
    <w:p w14:paraId="50025040" w14:textId="1B419445" w:rsidR="00AE3FCC" w:rsidRPr="00AE3FCC" w:rsidRDefault="00AE3FCC" w:rsidP="00AE3FCC">
      <w:pPr>
        <w:rPr>
          <w:u w:val="single"/>
        </w:rPr>
      </w:pPr>
      <w:r w:rsidRPr="00AE3FCC">
        <w:rPr>
          <w:u w:val="single"/>
          <w:lang w:eastAsia="ko-KR"/>
        </w:rPr>
        <w:t>Solutions for collision between different MUSIM gaps</w:t>
      </w:r>
    </w:p>
    <w:p w14:paraId="1F2E936B" w14:textId="77777777" w:rsidR="00AE3FCC" w:rsidRDefault="00AE3FCC" w:rsidP="00AE3FCC">
      <w:pPr>
        <w:pStyle w:val="RAN4proposal"/>
      </w:pPr>
      <w:r>
        <w:t>For priority-based solution without ‘same priority’, the UE selects which of the colliding MUSIM gaps to keep based on the distinct priority of the MUSIM gaps.</w:t>
      </w:r>
    </w:p>
    <w:p w14:paraId="45680989" w14:textId="77777777" w:rsidR="00AE3FCC" w:rsidRDefault="00AE3FCC" w:rsidP="00AE3FCC">
      <w:pPr>
        <w:pStyle w:val="RAN4proposal"/>
      </w:pPr>
      <w:r>
        <w:lastRenderedPageBreak/>
        <w:t>For priority-based solution with ‘same priority’, the UE selects which of the colliding MUSIM gaps to keep based on the priority of the MUSIM gaps.</w:t>
      </w:r>
    </w:p>
    <w:p w14:paraId="279E420B" w14:textId="77777777" w:rsidR="00F51FFE" w:rsidRDefault="00F51FFE" w:rsidP="00F51FFE">
      <w:pPr>
        <w:pStyle w:val="RAN4proposal"/>
      </w:pPr>
      <w:r>
        <w:t>For keep-based solution, the UE keep colliding MUSIM gaps irrespective of the priority of the MUSIM gaps.</w:t>
      </w:r>
    </w:p>
    <w:p w14:paraId="7D068AB9" w14:textId="4544240E" w:rsidR="00AE3FCC" w:rsidRPr="00F51FFE" w:rsidRDefault="00F51FFE" w:rsidP="00AE3FCC">
      <w:pPr>
        <w:rPr>
          <w:u w:val="single"/>
        </w:rPr>
      </w:pPr>
      <w:r w:rsidRPr="00F51FFE">
        <w:rPr>
          <w:u w:val="single"/>
          <w:lang w:eastAsia="ko-KR"/>
        </w:rPr>
        <w:t xml:space="preserve">Conditions when “keep solution” is </w:t>
      </w:r>
      <w:proofErr w:type="gramStart"/>
      <w:r w:rsidRPr="00F51FFE">
        <w:rPr>
          <w:u w:val="single"/>
          <w:lang w:eastAsia="ko-KR"/>
        </w:rPr>
        <w:t>used</w:t>
      </w:r>
      <w:proofErr w:type="gramEnd"/>
    </w:p>
    <w:p w14:paraId="6FC92932" w14:textId="77777777" w:rsidR="00F51FFE" w:rsidRDefault="00F51FFE" w:rsidP="00F51FFE">
      <w:pPr>
        <w:pStyle w:val="RAN4proposal"/>
      </w:pPr>
      <w:r>
        <w:t>UE may request use of the keep solution when requesting the MUSIM gaps from the network.</w:t>
      </w:r>
    </w:p>
    <w:p w14:paraId="5B57403E" w14:textId="77777777" w:rsidR="00F51FFE" w:rsidRDefault="00F51FFE" w:rsidP="00F51FFE">
      <w:pPr>
        <w:pStyle w:val="RAN4proposal"/>
      </w:pPr>
      <w:r>
        <w:t>Network may grant the use of the keep solution when configuring the MUSM gaps.</w:t>
      </w:r>
    </w:p>
    <w:p w14:paraId="1DFF16AA" w14:textId="1E392A35" w:rsidR="00AE3FCC" w:rsidRPr="00F51FFE" w:rsidRDefault="00F51FFE" w:rsidP="00AE3FCC">
      <w:pPr>
        <w:rPr>
          <w:u w:val="single"/>
        </w:rPr>
      </w:pPr>
      <w:r w:rsidRPr="00F51FFE">
        <w:rPr>
          <w:u w:val="single"/>
          <w:lang w:eastAsia="ko-KR"/>
        </w:rPr>
        <w:t xml:space="preserve">When </w:t>
      </w:r>
      <w:proofErr w:type="gramStart"/>
      <w:r w:rsidRPr="00F51FFE">
        <w:rPr>
          <w:u w:val="single"/>
          <w:lang w:eastAsia="ko-KR"/>
        </w:rPr>
        <w:t>priority based</w:t>
      </w:r>
      <w:proofErr w:type="gramEnd"/>
      <w:r w:rsidRPr="00F51FFE">
        <w:rPr>
          <w:u w:val="single"/>
          <w:lang w:eastAsia="ko-KR"/>
        </w:rPr>
        <w:t xml:space="preserve"> solution is used</w:t>
      </w:r>
    </w:p>
    <w:p w14:paraId="13CC5BA7" w14:textId="77777777" w:rsidR="00F51FFE" w:rsidRDefault="00F51FFE" w:rsidP="00F51FFE">
      <w:pPr>
        <w:pStyle w:val="RAN4proposal"/>
      </w:pPr>
      <w:r>
        <w:t>Priority-based solution is used per default unless use of keep based solution is granted by the network.</w:t>
      </w:r>
    </w:p>
    <w:p w14:paraId="71F6B71D" w14:textId="627B114D" w:rsidR="00AE3FCC" w:rsidRPr="00F51FFE" w:rsidRDefault="00F51FFE" w:rsidP="00AE3FCC">
      <w:pPr>
        <w:rPr>
          <w:u w:val="single"/>
        </w:rPr>
      </w:pPr>
      <w:r w:rsidRPr="00F51FFE">
        <w:rPr>
          <w:u w:val="single"/>
          <w:lang w:eastAsia="ko-KR"/>
        </w:rPr>
        <w:t>UE behavior a</w:t>
      </w:r>
      <w:r w:rsidRPr="00F51FFE">
        <w:rPr>
          <w:rFonts w:hint="eastAsia"/>
          <w:u w:val="single"/>
          <w:lang w:eastAsia="zh-CN"/>
        </w:rPr>
        <w:t>fter</w:t>
      </w:r>
      <w:r w:rsidRPr="00F51FFE">
        <w:rPr>
          <w:u w:val="single"/>
          <w:lang w:eastAsia="zh-CN"/>
        </w:rPr>
        <w:t xml:space="preserve"> </w:t>
      </w:r>
      <w:r w:rsidRPr="00F51FFE">
        <w:rPr>
          <w:u w:val="single"/>
          <w:lang w:eastAsia="ko-KR"/>
        </w:rPr>
        <w:t xml:space="preserve">a MUSIM gap is dropped by using priority based </w:t>
      </w:r>
      <w:proofErr w:type="gramStart"/>
      <w:r w:rsidRPr="00F51FFE">
        <w:rPr>
          <w:u w:val="single"/>
          <w:lang w:eastAsia="ko-KR"/>
        </w:rPr>
        <w:t>rule</w:t>
      </w:r>
      <w:proofErr w:type="gramEnd"/>
    </w:p>
    <w:p w14:paraId="13FA7E9E" w14:textId="77777777" w:rsidR="00F51FFE" w:rsidRDefault="00F51FFE" w:rsidP="00F51FFE">
      <w:pPr>
        <w:pStyle w:val="RAN4proposal"/>
      </w:pPr>
      <w:r>
        <w:t>A UE can be scheduled during a MUSIM gap occasion if the MUSM gap is dropped.</w:t>
      </w:r>
    </w:p>
    <w:p w14:paraId="2C680AA2" w14:textId="7FD95FB7" w:rsidR="00AE3FCC" w:rsidRPr="00F51FFE" w:rsidRDefault="00F51FFE" w:rsidP="00AE3FCC">
      <w:pPr>
        <w:rPr>
          <w:u w:val="single"/>
        </w:rPr>
      </w:pPr>
      <w:r w:rsidRPr="00F51FFE">
        <w:rPr>
          <w:u w:val="single"/>
          <w:lang w:eastAsia="ko-KR"/>
        </w:rPr>
        <w:t>Solutions for collision between MUSIM gap and Type-1 MG or any configured gap without priority</w:t>
      </w:r>
    </w:p>
    <w:p w14:paraId="07A3C6E5" w14:textId="77777777" w:rsidR="00F51FFE" w:rsidRDefault="00F51FFE" w:rsidP="00F51FFE">
      <w:pPr>
        <w:pStyle w:val="RAN4proposal"/>
      </w:pPr>
      <w:r>
        <w:t>Introduce priority for Type-1 MG when MUSIM gaps are configured when also having Type-1 measurement gaps allocated.</w:t>
      </w:r>
    </w:p>
    <w:p w14:paraId="6F09CBAE" w14:textId="160DB906" w:rsidR="00F51FFE" w:rsidRPr="00F51FFE" w:rsidRDefault="00F51FFE" w:rsidP="00AE3FCC">
      <w:pPr>
        <w:rPr>
          <w:u w:val="single"/>
        </w:rPr>
      </w:pPr>
      <w:r w:rsidRPr="00F51FFE">
        <w:rPr>
          <w:u w:val="single"/>
          <w:lang w:eastAsia="ko-KR"/>
        </w:rPr>
        <w:t xml:space="preserve">Collision between SMTC and MUSIM gaps for handover and </w:t>
      </w:r>
      <w:proofErr w:type="spellStart"/>
      <w:r w:rsidRPr="00F51FFE">
        <w:rPr>
          <w:u w:val="single"/>
          <w:lang w:eastAsia="ko-KR"/>
        </w:rPr>
        <w:t>Scell</w:t>
      </w:r>
      <w:proofErr w:type="spellEnd"/>
      <w:r w:rsidRPr="00F51FFE">
        <w:rPr>
          <w:u w:val="single"/>
          <w:lang w:eastAsia="ko-KR"/>
        </w:rPr>
        <w:t xml:space="preserve"> activation</w:t>
      </w:r>
    </w:p>
    <w:p w14:paraId="418017E9" w14:textId="77777777" w:rsidR="00F51FFE" w:rsidRDefault="00F51FFE" w:rsidP="00F51FFE">
      <w:pPr>
        <w:pStyle w:val="RAN4proposal"/>
        <w:rPr>
          <w:lang w:eastAsia="ko-KR"/>
        </w:rPr>
      </w:pPr>
      <w:r>
        <w:rPr>
          <w:lang w:eastAsia="zh-CN"/>
        </w:rPr>
        <w:t>Follow existing principles related to c</w:t>
      </w:r>
      <w:r w:rsidRPr="006246EF">
        <w:rPr>
          <w:lang w:eastAsia="ko-KR"/>
        </w:rPr>
        <w:t xml:space="preserve">ollision between MUSIM gaps </w:t>
      </w:r>
      <w:r>
        <w:rPr>
          <w:lang w:eastAsia="ko-KR"/>
        </w:rPr>
        <w:t xml:space="preserve">and </w:t>
      </w:r>
      <w:r w:rsidRPr="006246EF">
        <w:rPr>
          <w:lang w:eastAsia="ko-KR"/>
        </w:rPr>
        <w:t xml:space="preserve">SMTC for </w:t>
      </w:r>
      <w:r>
        <w:rPr>
          <w:lang w:eastAsia="ko-KR"/>
        </w:rPr>
        <w:t xml:space="preserve">RRM procedures, </w:t>
      </w:r>
      <w:proofErr w:type="gramStart"/>
      <w:r>
        <w:rPr>
          <w:lang w:eastAsia="ko-KR"/>
        </w:rPr>
        <w:t>e.g.</w:t>
      </w:r>
      <w:proofErr w:type="gramEnd"/>
      <w:r>
        <w:rPr>
          <w:lang w:eastAsia="ko-KR"/>
        </w:rPr>
        <w:t xml:space="preserve"> </w:t>
      </w:r>
      <w:r w:rsidRPr="006246EF">
        <w:rPr>
          <w:lang w:eastAsia="ko-KR"/>
        </w:rPr>
        <w:t>handover</w:t>
      </w:r>
      <w:r>
        <w:rPr>
          <w:lang w:eastAsia="ko-KR"/>
        </w:rPr>
        <w:t>.</w:t>
      </w:r>
    </w:p>
    <w:p w14:paraId="76B89A6D" w14:textId="1240692F" w:rsidR="00847264" w:rsidRPr="008C39F7" w:rsidRDefault="00847264" w:rsidP="008C39F7">
      <w:bookmarkStart w:id="9" w:name="_Toc116995849"/>
    </w:p>
    <w:p w14:paraId="23094DB9" w14:textId="77777777" w:rsidR="003B659E" w:rsidRPr="008C39F7" w:rsidRDefault="003B659E" w:rsidP="0060543D">
      <w:pPr>
        <w:pStyle w:val="RAN4H1"/>
        <w:numPr>
          <w:ilvl w:val="0"/>
          <w:numId w:val="0"/>
        </w:numPr>
        <w:ind w:left="360" w:hanging="360"/>
      </w:pPr>
      <w:r w:rsidRPr="008C39F7">
        <w:t>References</w:t>
      </w:r>
      <w:bookmarkEnd w:id="9"/>
    </w:p>
    <w:p w14:paraId="351D49D3" w14:textId="77777777" w:rsidR="001A3A03" w:rsidRDefault="001A3A03" w:rsidP="001A3A03">
      <w:pPr>
        <w:pStyle w:val="ListParagraph"/>
        <w:numPr>
          <w:ilvl w:val="0"/>
          <w:numId w:val="21"/>
        </w:numPr>
        <w:ind w:right="-22"/>
      </w:pPr>
      <w:bookmarkStart w:id="10" w:name="_Ref114500673"/>
      <w:bookmarkEnd w:id="10"/>
      <w:r w:rsidRPr="00B22663">
        <w:t>R4-2310165</w:t>
      </w:r>
      <w:r>
        <w:t xml:space="preserve">, </w:t>
      </w:r>
      <w:r w:rsidRPr="00B22663">
        <w:t>WF on MUSIM RRM requirements</w:t>
      </w:r>
      <w:r>
        <w:t>, vivo</w:t>
      </w:r>
    </w:p>
    <w:p w14:paraId="3FA606B5" w14:textId="77777777" w:rsidR="001A3A03" w:rsidRDefault="001A3A03" w:rsidP="001A3A03">
      <w:pPr>
        <w:pStyle w:val="ListParagraph"/>
        <w:numPr>
          <w:ilvl w:val="0"/>
          <w:numId w:val="21"/>
        </w:numPr>
        <w:ind w:right="-22"/>
      </w:pPr>
      <w:r w:rsidRPr="004163DE">
        <w:t>R4-2308772</w:t>
      </w:r>
      <w:r>
        <w:t xml:space="preserve">, </w:t>
      </w:r>
      <w:r w:rsidRPr="00DF51AA">
        <w:t>Discussion on General aspects</w:t>
      </w:r>
      <w:r>
        <w:t xml:space="preserve">, </w:t>
      </w:r>
      <w:r w:rsidRPr="00851CAA">
        <w:t>Nokia, Nokia Shanghai Bell</w:t>
      </w:r>
    </w:p>
    <w:p w14:paraId="5F5C2C89" w14:textId="77777777" w:rsidR="001A3A03" w:rsidRPr="007916F3" w:rsidRDefault="001A3A03" w:rsidP="001A3A03">
      <w:pPr>
        <w:pStyle w:val="ListParagraph"/>
        <w:numPr>
          <w:ilvl w:val="0"/>
          <w:numId w:val="21"/>
        </w:numPr>
        <w:ind w:right="-22"/>
      </w:pPr>
      <w:r w:rsidRPr="007916F3">
        <w:t xml:space="preserve">R4-2303248, WF on NR Dual </w:t>
      </w:r>
      <w:proofErr w:type="spellStart"/>
      <w:r w:rsidRPr="007916F3">
        <w:t>TxRx</w:t>
      </w:r>
      <w:proofErr w:type="spellEnd"/>
      <w:r w:rsidRPr="007916F3">
        <w:t xml:space="preserve"> Multi-SIM, vivo </w:t>
      </w:r>
    </w:p>
    <w:p w14:paraId="6E257B5A" w14:textId="77777777" w:rsidR="001A3A03" w:rsidRPr="007916F3" w:rsidRDefault="001A3A03" w:rsidP="001A3A03">
      <w:pPr>
        <w:numPr>
          <w:ilvl w:val="0"/>
          <w:numId w:val="21"/>
        </w:numPr>
        <w:overflowPunct w:val="0"/>
        <w:autoSpaceDE w:val="0"/>
        <w:autoSpaceDN w:val="0"/>
        <w:adjustRightInd w:val="0"/>
        <w:spacing w:after="120" w:line="240" w:lineRule="auto"/>
        <w:ind w:right="-22"/>
        <w:jc w:val="both"/>
        <w:textAlignment w:val="baseline"/>
      </w:pPr>
      <w:bookmarkStart w:id="11" w:name="_Hlk118745904"/>
      <w:bookmarkStart w:id="12" w:name="_Ref431017336"/>
      <w:r w:rsidRPr="007916F3">
        <w:rPr>
          <w:rFonts w:eastAsia="Times New Roman" w:cs="Times New Roman"/>
          <w:szCs w:val="20"/>
          <w:lang w:val="en-GB"/>
        </w:rPr>
        <w:t xml:space="preserve">R4-2217261, </w:t>
      </w:r>
      <w:r w:rsidRPr="007916F3">
        <w:rPr>
          <w:rFonts w:eastAsia="Times New Roman" w:cs="Times New Roman"/>
          <w:bCs/>
          <w:szCs w:val="20"/>
          <w:lang w:val="en-GB"/>
        </w:rPr>
        <w:t>WF on RRM requirements for Rel-17 MUSIM gaps</w:t>
      </w:r>
      <w:r w:rsidRPr="007916F3">
        <w:rPr>
          <w:rFonts w:eastAsia="Times New Roman" w:cs="Times New Roman"/>
          <w:szCs w:val="20"/>
          <w:lang w:val="en-GB"/>
        </w:rPr>
        <w:t>, vivo</w:t>
      </w:r>
      <w:bookmarkEnd w:id="11"/>
      <w:r w:rsidRPr="007916F3">
        <w:rPr>
          <w:rFonts w:eastAsia="Times New Roman" w:cs="Times New Roman"/>
          <w:szCs w:val="20"/>
          <w:lang w:val="en-GB"/>
        </w:rPr>
        <w:t>.</w:t>
      </w:r>
      <w:r w:rsidRPr="007916F3" w:rsidDel="00C651B9">
        <w:rPr>
          <w:rFonts w:eastAsia="Times New Roman" w:cs="Times New Roman"/>
          <w:szCs w:val="20"/>
          <w:lang w:val="en-GB"/>
        </w:rPr>
        <w:t xml:space="preserve"> </w:t>
      </w:r>
      <w:bookmarkEnd w:id="12"/>
    </w:p>
    <w:p w14:paraId="2EFA2801" w14:textId="77777777" w:rsidR="001A3A03" w:rsidRDefault="001A3A03" w:rsidP="001A3A03">
      <w:pPr>
        <w:numPr>
          <w:ilvl w:val="0"/>
          <w:numId w:val="21"/>
        </w:numPr>
        <w:overflowPunct w:val="0"/>
        <w:autoSpaceDE w:val="0"/>
        <w:autoSpaceDN w:val="0"/>
        <w:adjustRightInd w:val="0"/>
        <w:spacing w:after="120" w:line="240" w:lineRule="auto"/>
        <w:ind w:right="-22"/>
        <w:jc w:val="both"/>
        <w:textAlignment w:val="baseline"/>
      </w:pPr>
      <w:r w:rsidRPr="007916F3">
        <w:rPr>
          <w:rFonts w:eastAsia="Times New Roman" w:cs="Times New Roman"/>
          <w:szCs w:val="20"/>
          <w:lang w:val="en-GB"/>
        </w:rPr>
        <w:t>R4-2220443, WF on NR Dual Tx/Rx Multi-SIM, vivo</w:t>
      </w:r>
      <w:r w:rsidRPr="007916F3">
        <w:t>.</w:t>
      </w:r>
    </w:p>
    <w:p w14:paraId="4DDD6F07" w14:textId="77777777" w:rsidR="001A3A03" w:rsidRPr="007916F3" w:rsidRDefault="001A3A03" w:rsidP="001A3A03">
      <w:pPr>
        <w:numPr>
          <w:ilvl w:val="0"/>
          <w:numId w:val="21"/>
        </w:numPr>
        <w:overflowPunct w:val="0"/>
        <w:autoSpaceDE w:val="0"/>
        <w:autoSpaceDN w:val="0"/>
        <w:adjustRightInd w:val="0"/>
        <w:spacing w:after="120" w:line="240" w:lineRule="auto"/>
        <w:ind w:right="-22"/>
        <w:jc w:val="both"/>
        <w:textAlignment w:val="baseline"/>
      </w:pPr>
      <w:r w:rsidRPr="004C5C0A">
        <w:t>R4-2306357</w:t>
      </w:r>
      <w:r>
        <w:t xml:space="preserve">, </w:t>
      </w:r>
      <w:r w:rsidRPr="007916F3">
        <w:rPr>
          <w:rFonts w:eastAsia="Times New Roman" w:cs="Times New Roman"/>
          <w:szCs w:val="20"/>
          <w:lang w:val="en-GB"/>
        </w:rPr>
        <w:t>WF on NR Dual Tx/Rx Multi-SIM, vivo</w:t>
      </w:r>
    </w:p>
    <w:p w14:paraId="4CD3B2EF" w14:textId="53E195A2" w:rsidR="000040DC" w:rsidRPr="00847264" w:rsidRDefault="000040DC" w:rsidP="001A3A03">
      <w:pPr>
        <w:pStyle w:val="ListParagraph"/>
        <w:ind w:right="-22"/>
      </w:pPr>
      <w:r w:rsidRPr="008C39F7">
        <w:t xml:space="preserve"> </w:t>
      </w:r>
    </w:p>
    <w:sectPr w:rsidR="000040DC" w:rsidRPr="00847264"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309881" w14:textId="77777777" w:rsidR="000E669E" w:rsidRDefault="000E669E" w:rsidP="00001C9B">
      <w:pPr>
        <w:spacing w:after="0" w:line="240" w:lineRule="auto"/>
      </w:pPr>
      <w:r>
        <w:separator/>
      </w:r>
    </w:p>
  </w:endnote>
  <w:endnote w:type="continuationSeparator" w:id="0">
    <w:p w14:paraId="2FC34E68" w14:textId="77777777" w:rsidR="000E669E" w:rsidRDefault="000E669E"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PSMT"/>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Nokia Pure Headline">
    <w:panose1 w:val="020B0504040602060303"/>
    <w:charset w:val="00"/>
    <w:family w:val="swiss"/>
    <w:pitch w:val="variable"/>
    <w:sig w:usb0="A00006EF" w:usb1="5000205B" w:usb2="00000000" w:usb3="00000000" w:csb0="0000019F" w:csb1="00000000"/>
  </w:font>
  <w:font w:name="MS Mincho">
    <w:altName w:val="Yu Gothic"/>
    <w:panose1 w:val="02020609040205080304"/>
    <w:charset w:val="80"/>
    <w:family w:val="roma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F3A642" w14:textId="77777777" w:rsidR="000E669E" w:rsidRDefault="000E669E" w:rsidP="00001C9B">
      <w:pPr>
        <w:spacing w:after="0" w:line="240" w:lineRule="auto"/>
      </w:pPr>
      <w:r>
        <w:separator/>
      </w:r>
    </w:p>
  </w:footnote>
  <w:footnote w:type="continuationSeparator" w:id="0">
    <w:p w14:paraId="33927990" w14:textId="77777777" w:rsidR="000E669E" w:rsidRDefault="000E669E"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F3051"/>
    <w:multiLevelType w:val="hybridMultilevel"/>
    <w:tmpl w:val="DD5E1814"/>
    <w:lvl w:ilvl="0" w:tplc="040B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8AF42A3"/>
    <w:multiLevelType w:val="hybridMultilevel"/>
    <w:tmpl w:val="84CA9EDE"/>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CEA1338"/>
    <w:multiLevelType w:val="hybridMultilevel"/>
    <w:tmpl w:val="6772D708"/>
    <w:lvl w:ilvl="0" w:tplc="0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126C6137"/>
    <w:multiLevelType w:val="hybridMultilevel"/>
    <w:tmpl w:val="48E63754"/>
    <w:lvl w:ilvl="0" w:tplc="0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174C0426"/>
    <w:multiLevelType w:val="hybridMultilevel"/>
    <w:tmpl w:val="DD5E181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A58527C"/>
    <w:multiLevelType w:val="hybridMultilevel"/>
    <w:tmpl w:val="32DA64DC"/>
    <w:lvl w:ilvl="0" w:tplc="040B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20AC280C"/>
    <w:multiLevelType w:val="hybridMultilevel"/>
    <w:tmpl w:val="3FA614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3400021"/>
    <w:multiLevelType w:val="hybridMultilevel"/>
    <w:tmpl w:val="F0CC64F6"/>
    <w:lvl w:ilvl="0" w:tplc="FFFFFFFF">
      <w:start w:val="1"/>
      <w:numFmt w:val="bullet"/>
      <w:lvlText w:val=""/>
      <w:lvlJc w:val="left"/>
      <w:pPr>
        <w:ind w:left="936" w:hanging="360"/>
      </w:pPr>
      <w:rPr>
        <w:rFonts w:ascii="Symbol" w:hAnsi="Symbol" w:hint="default"/>
      </w:rPr>
    </w:lvl>
    <w:lvl w:ilvl="1" w:tplc="0809000F">
      <w:start w:val="1"/>
      <w:numFmt w:val="decimal"/>
      <w:lvlText w:val="%2."/>
      <w:lvlJc w:val="left"/>
      <w:pPr>
        <w:ind w:left="1656" w:hanging="360"/>
      </w:pPr>
    </w:lvl>
    <w:lvl w:ilvl="2" w:tplc="FFFFFFFF">
      <w:start w:val="1"/>
      <w:numFmt w:val="bullet"/>
      <w:lvlText w:val=""/>
      <w:lvlJc w:val="left"/>
      <w:pPr>
        <w:ind w:left="2376" w:hanging="360"/>
      </w:pPr>
      <w:rPr>
        <w:rFonts w:ascii="Wingdings" w:hAnsi="Wingdings" w:hint="default"/>
      </w:rPr>
    </w:lvl>
    <w:lvl w:ilvl="3" w:tplc="FFFFFFFF">
      <w:start w:val="1"/>
      <w:numFmt w:val="bullet"/>
      <w:lvlText w:val=""/>
      <w:lvlJc w:val="left"/>
      <w:pPr>
        <w:ind w:left="3096" w:hanging="360"/>
      </w:pPr>
      <w:rPr>
        <w:rFonts w:ascii="Symbol" w:hAnsi="Symbol" w:hint="default"/>
      </w:rPr>
    </w:lvl>
    <w:lvl w:ilvl="4" w:tplc="FFFFFFFF" w:tentative="1">
      <w:start w:val="1"/>
      <w:numFmt w:val="bullet"/>
      <w:lvlText w:val="o"/>
      <w:lvlJc w:val="left"/>
      <w:pPr>
        <w:ind w:left="3816" w:hanging="360"/>
      </w:pPr>
      <w:rPr>
        <w:rFonts w:ascii="Courier New" w:hAnsi="Courier New" w:cs="Courier New" w:hint="default"/>
      </w:rPr>
    </w:lvl>
    <w:lvl w:ilvl="5" w:tplc="FFFFFFFF" w:tentative="1">
      <w:start w:val="1"/>
      <w:numFmt w:val="bullet"/>
      <w:lvlText w:val=""/>
      <w:lvlJc w:val="left"/>
      <w:pPr>
        <w:ind w:left="4536" w:hanging="360"/>
      </w:pPr>
      <w:rPr>
        <w:rFonts w:ascii="Wingdings" w:hAnsi="Wingdings" w:hint="default"/>
      </w:rPr>
    </w:lvl>
    <w:lvl w:ilvl="6" w:tplc="FFFFFFFF" w:tentative="1">
      <w:start w:val="1"/>
      <w:numFmt w:val="bullet"/>
      <w:lvlText w:val=""/>
      <w:lvlJc w:val="left"/>
      <w:pPr>
        <w:ind w:left="5256" w:hanging="360"/>
      </w:pPr>
      <w:rPr>
        <w:rFonts w:ascii="Symbol" w:hAnsi="Symbol" w:hint="default"/>
      </w:rPr>
    </w:lvl>
    <w:lvl w:ilvl="7" w:tplc="FFFFFFFF" w:tentative="1">
      <w:start w:val="1"/>
      <w:numFmt w:val="bullet"/>
      <w:lvlText w:val="o"/>
      <w:lvlJc w:val="left"/>
      <w:pPr>
        <w:ind w:left="5976" w:hanging="360"/>
      </w:pPr>
      <w:rPr>
        <w:rFonts w:ascii="Courier New" w:hAnsi="Courier New" w:cs="Courier New" w:hint="default"/>
      </w:rPr>
    </w:lvl>
    <w:lvl w:ilvl="8" w:tplc="FFFFFFFF" w:tentative="1">
      <w:start w:val="1"/>
      <w:numFmt w:val="bullet"/>
      <w:lvlText w:val=""/>
      <w:lvlJc w:val="left"/>
      <w:pPr>
        <w:ind w:left="6696" w:hanging="360"/>
      </w:pPr>
      <w:rPr>
        <w:rFonts w:ascii="Wingdings" w:hAnsi="Wingdings" w:hint="default"/>
      </w:rPr>
    </w:lvl>
  </w:abstractNum>
  <w:abstractNum w:abstractNumId="12"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1F33EB"/>
    <w:multiLevelType w:val="hybridMultilevel"/>
    <w:tmpl w:val="DD5E181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C792A69"/>
    <w:multiLevelType w:val="multilevel"/>
    <w:tmpl w:val="E8B60F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ind w:left="1440" w:hanging="360"/>
      </w:pPr>
      <w:rPr>
        <w:rFonts w:ascii="Courier New" w:hAnsi="Courier New" w:cs="Courier New" w:hint="default"/>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6" w15:restartNumberingAfterBreak="0">
    <w:nsid w:val="3DEC3DF8"/>
    <w:multiLevelType w:val="hybridMultilevel"/>
    <w:tmpl w:val="84CA9EDE"/>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5A63011"/>
    <w:multiLevelType w:val="hybridMultilevel"/>
    <w:tmpl w:val="8744E0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6B43B9D"/>
    <w:multiLevelType w:val="hybridMultilevel"/>
    <w:tmpl w:val="3F669A2C"/>
    <w:lvl w:ilvl="0" w:tplc="FA88F290">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9C24B84"/>
    <w:multiLevelType w:val="hybridMultilevel"/>
    <w:tmpl w:val="ECE6E7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E803B7B"/>
    <w:multiLevelType w:val="hybridMultilevel"/>
    <w:tmpl w:val="3D764A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8B73482"/>
    <w:multiLevelType w:val="hybridMultilevel"/>
    <w:tmpl w:val="23ACD5C4"/>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5"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A2F029C"/>
    <w:multiLevelType w:val="multilevel"/>
    <w:tmpl w:val="B46E5C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A815791"/>
    <w:multiLevelType w:val="hybridMultilevel"/>
    <w:tmpl w:val="9F14403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E9A7B65"/>
    <w:multiLevelType w:val="hybridMultilevel"/>
    <w:tmpl w:val="42A65A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EFF226C"/>
    <w:multiLevelType w:val="hybridMultilevel"/>
    <w:tmpl w:val="9FF050D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670F003F"/>
    <w:multiLevelType w:val="hybridMultilevel"/>
    <w:tmpl w:val="1ACECA9C"/>
    <w:lvl w:ilvl="0" w:tplc="040B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3"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6945348">
    <w:abstractNumId w:val="2"/>
  </w:num>
  <w:num w:numId="2" w16cid:durableId="1469392472">
    <w:abstractNumId w:val="14"/>
  </w:num>
  <w:num w:numId="3" w16cid:durableId="1792749823">
    <w:abstractNumId w:val="22"/>
  </w:num>
  <w:num w:numId="4" w16cid:durableId="517735681">
    <w:abstractNumId w:val="12"/>
  </w:num>
  <w:num w:numId="5" w16cid:durableId="1142041724">
    <w:abstractNumId w:val="32"/>
  </w:num>
  <w:num w:numId="6" w16cid:durableId="80681869">
    <w:abstractNumId w:val="19"/>
  </w:num>
  <w:num w:numId="7" w16cid:durableId="1566528953">
    <w:abstractNumId w:val="21"/>
  </w:num>
  <w:num w:numId="8" w16cid:durableId="809788981">
    <w:abstractNumId w:val="21"/>
    <w:lvlOverride w:ilvl="0">
      <w:startOverride w:val="1"/>
    </w:lvlOverride>
  </w:num>
  <w:num w:numId="9" w16cid:durableId="1398822153">
    <w:abstractNumId w:val="21"/>
    <w:lvlOverride w:ilvl="0">
      <w:startOverride w:val="1"/>
    </w:lvlOverride>
  </w:num>
  <w:num w:numId="10" w16cid:durableId="1825466284">
    <w:abstractNumId w:val="21"/>
    <w:lvlOverride w:ilvl="0">
      <w:startOverride w:val="1"/>
    </w:lvlOverride>
  </w:num>
  <w:num w:numId="11" w16cid:durableId="1446922321">
    <w:abstractNumId w:val="19"/>
    <w:lvlOverride w:ilvl="0">
      <w:startOverride w:val="1"/>
    </w:lvlOverride>
  </w:num>
  <w:num w:numId="12" w16cid:durableId="122584543">
    <w:abstractNumId w:val="21"/>
    <w:lvlOverride w:ilvl="0">
      <w:startOverride w:val="1"/>
    </w:lvlOverride>
  </w:num>
  <w:num w:numId="13" w16cid:durableId="818807267">
    <w:abstractNumId w:val="19"/>
    <w:lvlOverride w:ilvl="0">
      <w:startOverride w:val="1"/>
    </w:lvlOverride>
  </w:num>
  <w:num w:numId="14" w16cid:durableId="883829348">
    <w:abstractNumId w:val="21"/>
    <w:lvlOverride w:ilvl="0">
      <w:startOverride w:val="1"/>
    </w:lvlOverride>
  </w:num>
  <w:num w:numId="15" w16cid:durableId="438372887">
    <w:abstractNumId w:val="33"/>
  </w:num>
  <w:num w:numId="16" w16cid:durableId="516113510">
    <w:abstractNumId w:val="9"/>
  </w:num>
  <w:num w:numId="17" w16cid:durableId="1456096507">
    <w:abstractNumId w:val="30"/>
  </w:num>
  <w:num w:numId="18" w16cid:durableId="1397970374">
    <w:abstractNumId w:val="30"/>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17"/>
  </w:num>
  <w:num w:numId="21" w16cid:durableId="1659071369">
    <w:abstractNumId w:val="25"/>
  </w:num>
  <w:num w:numId="22" w16cid:durableId="1938362445">
    <w:abstractNumId w:val="19"/>
    <w:lvlOverride w:ilvl="0">
      <w:startOverride w:val="1"/>
    </w:lvlOverride>
  </w:num>
  <w:num w:numId="23" w16cid:durableId="913515990">
    <w:abstractNumId w:val="21"/>
    <w:lvlOverride w:ilvl="0">
      <w:startOverride w:val="1"/>
    </w:lvlOverride>
  </w:num>
  <w:num w:numId="24" w16cid:durableId="978418003">
    <w:abstractNumId w:val="4"/>
  </w:num>
  <w:num w:numId="25" w16cid:durableId="143009612">
    <w:abstractNumId w:val="1"/>
  </w:num>
  <w:num w:numId="26" w16cid:durableId="212620654">
    <w:abstractNumId w:val="1"/>
    <w:lvlOverride w:ilvl="0">
      <w:startOverride w:val="1"/>
    </w:lvlOverride>
  </w:num>
  <w:num w:numId="27" w16cid:durableId="1875314569">
    <w:abstractNumId w:val="29"/>
  </w:num>
  <w:num w:numId="28" w16cid:durableId="1406881740">
    <w:abstractNumId w:val="23"/>
  </w:num>
  <w:num w:numId="29" w16cid:durableId="353380959">
    <w:abstractNumId w:val="18"/>
  </w:num>
  <w:num w:numId="30" w16cid:durableId="1281838121">
    <w:abstractNumId w:val="20"/>
  </w:num>
  <w:num w:numId="31" w16cid:durableId="95291427">
    <w:abstractNumId w:val="10"/>
  </w:num>
  <w:num w:numId="32" w16cid:durableId="1379814832">
    <w:abstractNumId w:val="28"/>
  </w:num>
  <w:num w:numId="33" w16cid:durableId="200823922">
    <w:abstractNumId w:val="15"/>
  </w:num>
  <w:num w:numId="34" w16cid:durableId="1096559836">
    <w:abstractNumId w:val="26"/>
  </w:num>
  <w:num w:numId="35" w16cid:durableId="1892692067">
    <w:abstractNumId w:val="24"/>
  </w:num>
  <w:num w:numId="36" w16cid:durableId="1903831794">
    <w:abstractNumId w:val="27"/>
  </w:num>
  <w:num w:numId="37" w16cid:durableId="1366638196">
    <w:abstractNumId w:val="8"/>
  </w:num>
  <w:num w:numId="38" w16cid:durableId="395519151">
    <w:abstractNumId w:val="3"/>
  </w:num>
  <w:num w:numId="39" w16cid:durableId="1446071741">
    <w:abstractNumId w:val="6"/>
  </w:num>
  <w:num w:numId="40" w16cid:durableId="123158151">
    <w:abstractNumId w:val="5"/>
  </w:num>
  <w:num w:numId="41" w16cid:durableId="577251813">
    <w:abstractNumId w:val="11"/>
  </w:num>
  <w:num w:numId="42" w16cid:durableId="1595744798">
    <w:abstractNumId w:val="31"/>
  </w:num>
  <w:num w:numId="43" w16cid:durableId="1758864155">
    <w:abstractNumId w:val="0"/>
  </w:num>
  <w:num w:numId="44" w16cid:durableId="231934375">
    <w:abstractNumId w:val="13"/>
  </w:num>
  <w:num w:numId="45" w16cid:durableId="1121850135">
    <w:abstractNumId w:val="7"/>
  </w:num>
  <w:num w:numId="46" w16cid:durableId="495193983">
    <w:abstractNumId w:val="16"/>
  </w:num>
  <w:num w:numId="47" w16cid:durableId="798650346">
    <w:abstractNumId w:val="21"/>
    <w:lvlOverride w:ilvl="0">
      <w:startOverride w:val="1"/>
    </w:lvlOverride>
  </w:num>
  <w:num w:numId="48" w16cid:durableId="435101987">
    <w:abstractNumId w:val="19"/>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oofState w:spelling="clean" w:grammar="clean"/>
  <w:attachedTemplate r:id="rId1"/>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5722E4"/>
    <w:rsid w:val="00001C9B"/>
    <w:rsid w:val="000040DC"/>
    <w:rsid w:val="00011784"/>
    <w:rsid w:val="00014131"/>
    <w:rsid w:val="000151EF"/>
    <w:rsid w:val="0001546B"/>
    <w:rsid w:val="000239F5"/>
    <w:rsid w:val="00024799"/>
    <w:rsid w:val="00026738"/>
    <w:rsid w:val="00031746"/>
    <w:rsid w:val="00041903"/>
    <w:rsid w:val="00044E64"/>
    <w:rsid w:val="000474EF"/>
    <w:rsid w:val="00051B5E"/>
    <w:rsid w:val="000549F5"/>
    <w:rsid w:val="0005617B"/>
    <w:rsid w:val="00057DE3"/>
    <w:rsid w:val="00061266"/>
    <w:rsid w:val="0006547C"/>
    <w:rsid w:val="000736B0"/>
    <w:rsid w:val="0007537E"/>
    <w:rsid w:val="000825FA"/>
    <w:rsid w:val="00085575"/>
    <w:rsid w:val="0008612A"/>
    <w:rsid w:val="00090E18"/>
    <w:rsid w:val="000A10BC"/>
    <w:rsid w:val="000A2005"/>
    <w:rsid w:val="000A56B6"/>
    <w:rsid w:val="000A58D1"/>
    <w:rsid w:val="000B0056"/>
    <w:rsid w:val="000B02C1"/>
    <w:rsid w:val="000C32F9"/>
    <w:rsid w:val="000C3C7B"/>
    <w:rsid w:val="000D018D"/>
    <w:rsid w:val="000D0F93"/>
    <w:rsid w:val="000E669E"/>
    <w:rsid w:val="000E756F"/>
    <w:rsid w:val="000F5BEE"/>
    <w:rsid w:val="000F76C6"/>
    <w:rsid w:val="00106416"/>
    <w:rsid w:val="00110481"/>
    <w:rsid w:val="001127C9"/>
    <w:rsid w:val="00114498"/>
    <w:rsid w:val="00115B88"/>
    <w:rsid w:val="00121AE6"/>
    <w:rsid w:val="00130FEC"/>
    <w:rsid w:val="001312D8"/>
    <w:rsid w:val="00132F6A"/>
    <w:rsid w:val="00133229"/>
    <w:rsid w:val="00133813"/>
    <w:rsid w:val="00133913"/>
    <w:rsid w:val="00140221"/>
    <w:rsid w:val="0014411D"/>
    <w:rsid w:val="001444F5"/>
    <w:rsid w:val="00146F40"/>
    <w:rsid w:val="0014713D"/>
    <w:rsid w:val="00162C29"/>
    <w:rsid w:val="001642FC"/>
    <w:rsid w:val="0016496B"/>
    <w:rsid w:val="001661BA"/>
    <w:rsid w:val="00166A5D"/>
    <w:rsid w:val="001743E2"/>
    <w:rsid w:val="001745F8"/>
    <w:rsid w:val="001838CF"/>
    <w:rsid w:val="001868EE"/>
    <w:rsid w:val="0019016B"/>
    <w:rsid w:val="001929C1"/>
    <w:rsid w:val="00193B32"/>
    <w:rsid w:val="00196F70"/>
    <w:rsid w:val="001A1A95"/>
    <w:rsid w:val="001A3A03"/>
    <w:rsid w:val="001A3BA4"/>
    <w:rsid w:val="001A6D1F"/>
    <w:rsid w:val="001A763B"/>
    <w:rsid w:val="001B57DA"/>
    <w:rsid w:val="001C30CB"/>
    <w:rsid w:val="001C3364"/>
    <w:rsid w:val="001C5516"/>
    <w:rsid w:val="001D1AAC"/>
    <w:rsid w:val="001D4C73"/>
    <w:rsid w:val="001D56CD"/>
    <w:rsid w:val="001E1A53"/>
    <w:rsid w:val="001E30F6"/>
    <w:rsid w:val="001E50DC"/>
    <w:rsid w:val="001F2265"/>
    <w:rsid w:val="00205C0C"/>
    <w:rsid w:val="00212035"/>
    <w:rsid w:val="00217EE5"/>
    <w:rsid w:val="002206F2"/>
    <w:rsid w:val="0022089B"/>
    <w:rsid w:val="00231666"/>
    <w:rsid w:val="00234F81"/>
    <w:rsid w:val="00235F5C"/>
    <w:rsid w:val="00237541"/>
    <w:rsid w:val="002453AC"/>
    <w:rsid w:val="00250A8D"/>
    <w:rsid w:val="00257FA3"/>
    <w:rsid w:val="00261C9D"/>
    <w:rsid w:val="00263764"/>
    <w:rsid w:val="002645C3"/>
    <w:rsid w:val="00277B56"/>
    <w:rsid w:val="00290773"/>
    <w:rsid w:val="00292159"/>
    <w:rsid w:val="002A11BD"/>
    <w:rsid w:val="002A19F5"/>
    <w:rsid w:val="002B0C37"/>
    <w:rsid w:val="002B1F55"/>
    <w:rsid w:val="002B4922"/>
    <w:rsid w:val="002B7E80"/>
    <w:rsid w:val="002C103A"/>
    <w:rsid w:val="002C22C3"/>
    <w:rsid w:val="002C2D19"/>
    <w:rsid w:val="002C7F05"/>
    <w:rsid w:val="002D10FA"/>
    <w:rsid w:val="002D1FD2"/>
    <w:rsid w:val="002D3F95"/>
    <w:rsid w:val="002D4C55"/>
    <w:rsid w:val="002E0AA2"/>
    <w:rsid w:val="002E6DED"/>
    <w:rsid w:val="002F2843"/>
    <w:rsid w:val="002F5169"/>
    <w:rsid w:val="00300956"/>
    <w:rsid w:val="003016D7"/>
    <w:rsid w:val="00317187"/>
    <w:rsid w:val="00320058"/>
    <w:rsid w:val="0032499A"/>
    <w:rsid w:val="003341F7"/>
    <w:rsid w:val="00334C52"/>
    <w:rsid w:val="00335167"/>
    <w:rsid w:val="00336814"/>
    <w:rsid w:val="00337E42"/>
    <w:rsid w:val="003409FC"/>
    <w:rsid w:val="00347FEC"/>
    <w:rsid w:val="003509DF"/>
    <w:rsid w:val="00352889"/>
    <w:rsid w:val="00356F45"/>
    <w:rsid w:val="00366B74"/>
    <w:rsid w:val="0037158E"/>
    <w:rsid w:val="00371AF2"/>
    <w:rsid w:val="00372AD7"/>
    <w:rsid w:val="003760F4"/>
    <w:rsid w:val="00384F91"/>
    <w:rsid w:val="00395ABE"/>
    <w:rsid w:val="003960EF"/>
    <w:rsid w:val="003A1354"/>
    <w:rsid w:val="003A5222"/>
    <w:rsid w:val="003A56A8"/>
    <w:rsid w:val="003A710A"/>
    <w:rsid w:val="003B0C27"/>
    <w:rsid w:val="003B659E"/>
    <w:rsid w:val="003C275E"/>
    <w:rsid w:val="003C46E0"/>
    <w:rsid w:val="003C4FDE"/>
    <w:rsid w:val="003E254C"/>
    <w:rsid w:val="003E49FA"/>
    <w:rsid w:val="003E5484"/>
    <w:rsid w:val="003E58DF"/>
    <w:rsid w:val="003E6110"/>
    <w:rsid w:val="004023FB"/>
    <w:rsid w:val="004046BD"/>
    <w:rsid w:val="00404C4C"/>
    <w:rsid w:val="00406BF5"/>
    <w:rsid w:val="0041351F"/>
    <w:rsid w:val="0041423F"/>
    <w:rsid w:val="00414F81"/>
    <w:rsid w:val="0041584D"/>
    <w:rsid w:val="00415BD2"/>
    <w:rsid w:val="0041620B"/>
    <w:rsid w:val="00420BD9"/>
    <w:rsid w:val="0042771F"/>
    <w:rsid w:val="004307BE"/>
    <w:rsid w:val="004307F1"/>
    <w:rsid w:val="00432749"/>
    <w:rsid w:val="004361EC"/>
    <w:rsid w:val="00436A0F"/>
    <w:rsid w:val="00437150"/>
    <w:rsid w:val="0043750A"/>
    <w:rsid w:val="0044327D"/>
    <w:rsid w:val="0044350E"/>
    <w:rsid w:val="00447577"/>
    <w:rsid w:val="004732E9"/>
    <w:rsid w:val="004827BB"/>
    <w:rsid w:val="00482ACA"/>
    <w:rsid w:val="004835C7"/>
    <w:rsid w:val="004843DA"/>
    <w:rsid w:val="004854BB"/>
    <w:rsid w:val="00494493"/>
    <w:rsid w:val="00494E22"/>
    <w:rsid w:val="00496606"/>
    <w:rsid w:val="004A01A5"/>
    <w:rsid w:val="004A1DE0"/>
    <w:rsid w:val="004A4AAD"/>
    <w:rsid w:val="004A620C"/>
    <w:rsid w:val="004A70AC"/>
    <w:rsid w:val="004C3E42"/>
    <w:rsid w:val="004C4C90"/>
    <w:rsid w:val="004C6E7A"/>
    <w:rsid w:val="004C7C15"/>
    <w:rsid w:val="004E00F2"/>
    <w:rsid w:val="004E1123"/>
    <w:rsid w:val="004E5E66"/>
    <w:rsid w:val="004E7ADB"/>
    <w:rsid w:val="004F12B9"/>
    <w:rsid w:val="004F76F4"/>
    <w:rsid w:val="00503B4D"/>
    <w:rsid w:val="00504EE9"/>
    <w:rsid w:val="00511CA9"/>
    <w:rsid w:val="0051207F"/>
    <w:rsid w:val="005161ED"/>
    <w:rsid w:val="00516A60"/>
    <w:rsid w:val="00521576"/>
    <w:rsid w:val="00522280"/>
    <w:rsid w:val="00522C55"/>
    <w:rsid w:val="00524BC4"/>
    <w:rsid w:val="005250E6"/>
    <w:rsid w:val="00531516"/>
    <w:rsid w:val="005366DB"/>
    <w:rsid w:val="0054277C"/>
    <w:rsid w:val="00542C3B"/>
    <w:rsid w:val="00542D23"/>
    <w:rsid w:val="0054442C"/>
    <w:rsid w:val="0054582B"/>
    <w:rsid w:val="00550285"/>
    <w:rsid w:val="00551006"/>
    <w:rsid w:val="00553355"/>
    <w:rsid w:val="00553FBC"/>
    <w:rsid w:val="00562492"/>
    <w:rsid w:val="00562FD4"/>
    <w:rsid w:val="00563ED6"/>
    <w:rsid w:val="005652A5"/>
    <w:rsid w:val="005666F0"/>
    <w:rsid w:val="00567882"/>
    <w:rsid w:val="005722E4"/>
    <w:rsid w:val="00572A20"/>
    <w:rsid w:val="00576B0B"/>
    <w:rsid w:val="00583606"/>
    <w:rsid w:val="005836F8"/>
    <w:rsid w:val="005918FA"/>
    <w:rsid w:val="00591DA4"/>
    <w:rsid w:val="00592321"/>
    <w:rsid w:val="00592A86"/>
    <w:rsid w:val="0059366F"/>
    <w:rsid w:val="005B3569"/>
    <w:rsid w:val="005B4801"/>
    <w:rsid w:val="005B4961"/>
    <w:rsid w:val="005C23A4"/>
    <w:rsid w:val="005C42B4"/>
    <w:rsid w:val="005D1CDF"/>
    <w:rsid w:val="005D2BB7"/>
    <w:rsid w:val="005E61A8"/>
    <w:rsid w:val="005F4F6C"/>
    <w:rsid w:val="005F6419"/>
    <w:rsid w:val="0060543D"/>
    <w:rsid w:val="006072F7"/>
    <w:rsid w:val="006104DD"/>
    <w:rsid w:val="006130B5"/>
    <w:rsid w:val="00617400"/>
    <w:rsid w:val="00630957"/>
    <w:rsid w:val="00632D29"/>
    <w:rsid w:val="006360A4"/>
    <w:rsid w:val="00660209"/>
    <w:rsid w:val="0066109F"/>
    <w:rsid w:val="00664950"/>
    <w:rsid w:val="0067228A"/>
    <w:rsid w:val="00683220"/>
    <w:rsid w:val="00684E6B"/>
    <w:rsid w:val="00687FA0"/>
    <w:rsid w:val="00690F1C"/>
    <w:rsid w:val="00694C67"/>
    <w:rsid w:val="006A3C11"/>
    <w:rsid w:val="006B3D64"/>
    <w:rsid w:val="006B7010"/>
    <w:rsid w:val="006C02D0"/>
    <w:rsid w:val="006C3095"/>
    <w:rsid w:val="006D60B4"/>
    <w:rsid w:val="006E1151"/>
    <w:rsid w:val="006E6311"/>
    <w:rsid w:val="006E6602"/>
    <w:rsid w:val="006E7222"/>
    <w:rsid w:val="00701BF4"/>
    <w:rsid w:val="00707063"/>
    <w:rsid w:val="007145FF"/>
    <w:rsid w:val="00715B2A"/>
    <w:rsid w:val="007233D8"/>
    <w:rsid w:val="00724F22"/>
    <w:rsid w:val="0073011D"/>
    <w:rsid w:val="00731EA1"/>
    <w:rsid w:val="007409F8"/>
    <w:rsid w:val="0074123C"/>
    <w:rsid w:val="00741B49"/>
    <w:rsid w:val="007432BF"/>
    <w:rsid w:val="007450F1"/>
    <w:rsid w:val="00751515"/>
    <w:rsid w:val="007528A9"/>
    <w:rsid w:val="007626B7"/>
    <w:rsid w:val="007742B6"/>
    <w:rsid w:val="00774BBC"/>
    <w:rsid w:val="007767A4"/>
    <w:rsid w:val="0078212B"/>
    <w:rsid w:val="00784DF6"/>
    <w:rsid w:val="00785232"/>
    <w:rsid w:val="0079169C"/>
    <w:rsid w:val="007960EA"/>
    <w:rsid w:val="007975E7"/>
    <w:rsid w:val="007A089E"/>
    <w:rsid w:val="007A23F3"/>
    <w:rsid w:val="007B0CE3"/>
    <w:rsid w:val="007B186C"/>
    <w:rsid w:val="007B1E34"/>
    <w:rsid w:val="007B78E0"/>
    <w:rsid w:val="007C1696"/>
    <w:rsid w:val="007C2A60"/>
    <w:rsid w:val="007C30E7"/>
    <w:rsid w:val="007C3ED0"/>
    <w:rsid w:val="007C45A3"/>
    <w:rsid w:val="007C52C1"/>
    <w:rsid w:val="007C5971"/>
    <w:rsid w:val="007D2188"/>
    <w:rsid w:val="007D41F7"/>
    <w:rsid w:val="007D61A5"/>
    <w:rsid w:val="007E5E5C"/>
    <w:rsid w:val="007E7AEB"/>
    <w:rsid w:val="007F54B9"/>
    <w:rsid w:val="007F56BC"/>
    <w:rsid w:val="00806A76"/>
    <w:rsid w:val="00811C9D"/>
    <w:rsid w:val="00816C80"/>
    <w:rsid w:val="00822B4F"/>
    <w:rsid w:val="0083080D"/>
    <w:rsid w:val="0083356A"/>
    <w:rsid w:val="00834E85"/>
    <w:rsid w:val="0083609E"/>
    <w:rsid w:val="00841BCD"/>
    <w:rsid w:val="00846EE1"/>
    <w:rsid w:val="00847264"/>
    <w:rsid w:val="00851A8E"/>
    <w:rsid w:val="0085231F"/>
    <w:rsid w:val="0085365B"/>
    <w:rsid w:val="008701D5"/>
    <w:rsid w:val="00871918"/>
    <w:rsid w:val="008734CB"/>
    <w:rsid w:val="008826C1"/>
    <w:rsid w:val="00883DFD"/>
    <w:rsid w:val="00886F56"/>
    <w:rsid w:val="0088721D"/>
    <w:rsid w:val="0088752B"/>
    <w:rsid w:val="0089348C"/>
    <w:rsid w:val="0089380F"/>
    <w:rsid w:val="008941C4"/>
    <w:rsid w:val="00896FD9"/>
    <w:rsid w:val="008A1BF7"/>
    <w:rsid w:val="008A5B0E"/>
    <w:rsid w:val="008B07FE"/>
    <w:rsid w:val="008B0961"/>
    <w:rsid w:val="008B53FC"/>
    <w:rsid w:val="008B63C6"/>
    <w:rsid w:val="008C39F7"/>
    <w:rsid w:val="008C6155"/>
    <w:rsid w:val="008D0BC1"/>
    <w:rsid w:val="008D12D0"/>
    <w:rsid w:val="008D1668"/>
    <w:rsid w:val="008D6D1B"/>
    <w:rsid w:val="008E2161"/>
    <w:rsid w:val="008F26BB"/>
    <w:rsid w:val="008F5FA4"/>
    <w:rsid w:val="0090091A"/>
    <w:rsid w:val="00903C5B"/>
    <w:rsid w:val="009042BD"/>
    <w:rsid w:val="00904FE4"/>
    <w:rsid w:val="00906222"/>
    <w:rsid w:val="0093061F"/>
    <w:rsid w:val="00936159"/>
    <w:rsid w:val="00956CD1"/>
    <w:rsid w:val="009607D1"/>
    <w:rsid w:val="00963BFB"/>
    <w:rsid w:val="00964304"/>
    <w:rsid w:val="009649AD"/>
    <w:rsid w:val="00966D34"/>
    <w:rsid w:val="00977B0D"/>
    <w:rsid w:val="00977E1D"/>
    <w:rsid w:val="00992DA6"/>
    <w:rsid w:val="009954AF"/>
    <w:rsid w:val="00997466"/>
    <w:rsid w:val="00997A31"/>
    <w:rsid w:val="009B0573"/>
    <w:rsid w:val="009B754B"/>
    <w:rsid w:val="009B7B4B"/>
    <w:rsid w:val="009B7C21"/>
    <w:rsid w:val="009C768D"/>
    <w:rsid w:val="009D6422"/>
    <w:rsid w:val="009D7B26"/>
    <w:rsid w:val="009D7D21"/>
    <w:rsid w:val="009F3F94"/>
    <w:rsid w:val="00A04992"/>
    <w:rsid w:val="00A1217B"/>
    <w:rsid w:val="00A14317"/>
    <w:rsid w:val="00A147AA"/>
    <w:rsid w:val="00A21D71"/>
    <w:rsid w:val="00A22B78"/>
    <w:rsid w:val="00A25AE5"/>
    <w:rsid w:val="00A31F40"/>
    <w:rsid w:val="00A34D8C"/>
    <w:rsid w:val="00A358B3"/>
    <w:rsid w:val="00A36163"/>
    <w:rsid w:val="00A37002"/>
    <w:rsid w:val="00A4355E"/>
    <w:rsid w:val="00A46F12"/>
    <w:rsid w:val="00A520D9"/>
    <w:rsid w:val="00A52ED3"/>
    <w:rsid w:val="00A5325F"/>
    <w:rsid w:val="00A56B0B"/>
    <w:rsid w:val="00A61426"/>
    <w:rsid w:val="00A6708E"/>
    <w:rsid w:val="00A80013"/>
    <w:rsid w:val="00A82717"/>
    <w:rsid w:val="00A8302E"/>
    <w:rsid w:val="00A92BCD"/>
    <w:rsid w:val="00A97A33"/>
    <w:rsid w:val="00AA1B0E"/>
    <w:rsid w:val="00AA2844"/>
    <w:rsid w:val="00AA47B6"/>
    <w:rsid w:val="00AB18E7"/>
    <w:rsid w:val="00AC163B"/>
    <w:rsid w:val="00AC3291"/>
    <w:rsid w:val="00AC5CA7"/>
    <w:rsid w:val="00AC6058"/>
    <w:rsid w:val="00AD1125"/>
    <w:rsid w:val="00AD5A71"/>
    <w:rsid w:val="00AD72ED"/>
    <w:rsid w:val="00AD76BA"/>
    <w:rsid w:val="00AE21C5"/>
    <w:rsid w:val="00AE2BA5"/>
    <w:rsid w:val="00AE3FCC"/>
    <w:rsid w:val="00AE56B1"/>
    <w:rsid w:val="00AE59BF"/>
    <w:rsid w:val="00AE6D09"/>
    <w:rsid w:val="00AE7521"/>
    <w:rsid w:val="00AF5E20"/>
    <w:rsid w:val="00AF77DF"/>
    <w:rsid w:val="00AF7A7C"/>
    <w:rsid w:val="00B02070"/>
    <w:rsid w:val="00B03A9C"/>
    <w:rsid w:val="00B04AE0"/>
    <w:rsid w:val="00B12535"/>
    <w:rsid w:val="00B1383D"/>
    <w:rsid w:val="00B173FC"/>
    <w:rsid w:val="00B17616"/>
    <w:rsid w:val="00B23548"/>
    <w:rsid w:val="00B2361B"/>
    <w:rsid w:val="00B243CD"/>
    <w:rsid w:val="00B27CB6"/>
    <w:rsid w:val="00B33688"/>
    <w:rsid w:val="00B3420C"/>
    <w:rsid w:val="00B4072E"/>
    <w:rsid w:val="00B408B6"/>
    <w:rsid w:val="00B524B1"/>
    <w:rsid w:val="00B542DA"/>
    <w:rsid w:val="00B640E5"/>
    <w:rsid w:val="00B73862"/>
    <w:rsid w:val="00B73F43"/>
    <w:rsid w:val="00B755F9"/>
    <w:rsid w:val="00B75BBF"/>
    <w:rsid w:val="00B769F3"/>
    <w:rsid w:val="00B76F2E"/>
    <w:rsid w:val="00B805FC"/>
    <w:rsid w:val="00B86BAF"/>
    <w:rsid w:val="00B91AD7"/>
    <w:rsid w:val="00B92292"/>
    <w:rsid w:val="00BA0B5B"/>
    <w:rsid w:val="00BA0D22"/>
    <w:rsid w:val="00BA62FE"/>
    <w:rsid w:val="00BA6B66"/>
    <w:rsid w:val="00BA6E48"/>
    <w:rsid w:val="00BC12CB"/>
    <w:rsid w:val="00BC1C2A"/>
    <w:rsid w:val="00BC797E"/>
    <w:rsid w:val="00BD55A7"/>
    <w:rsid w:val="00BD5784"/>
    <w:rsid w:val="00BD7827"/>
    <w:rsid w:val="00BE0AF6"/>
    <w:rsid w:val="00BE1F03"/>
    <w:rsid w:val="00BE2167"/>
    <w:rsid w:val="00BE2B9A"/>
    <w:rsid w:val="00BE58A7"/>
    <w:rsid w:val="00BE6583"/>
    <w:rsid w:val="00BE7A54"/>
    <w:rsid w:val="00BF2218"/>
    <w:rsid w:val="00BF5AF1"/>
    <w:rsid w:val="00C0426B"/>
    <w:rsid w:val="00C045DF"/>
    <w:rsid w:val="00C1576A"/>
    <w:rsid w:val="00C15C88"/>
    <w:rsid w:val="00C26054"/>
    <w:rsid w:val="00C26D43"/>
    <w:rsid w:val="00C27546"/>
    <w:rsid w:val="00C35E4A"/>
    <w:rsid w:val="00C3760F"/>
    <w:rsid w:val="00C405D0"/>
    <w:rsid w:val="00C42D55"/>
    <w:rsid w:val="00C46548"/>
    <w:rsid w:val="00C46F21"/>
    <w:rsid w:val="00C47289"/>
    <w:rsid w:val="00C504B5"/>
    <w:rsid w:val="00C53624"/>
    <w:rsid w:val="00C54F0E"/>
    <w:rsid w:val="00C571FD"/>
    <w:rsid w:val="00C574D5"/>
    <w:rsid w:val="00C72D4F"/>
    <w:rsid w:val="00C73F32"/>
    <w:rsid w:val="00C7450E"/>
    <w:rsid w:val="00C7548C"/>
    <w:rsid w:val="00C819E3"/>
    <w:rsid w:val="00C87462"/>
    <w:rsid w:val="00C94C4B"/>
    <w:rsid w:val="00CA180C"/>
    <w:rsid w:val="00CA5475"/>
    <w:rsid w:val="00CB22B2"/>
    <w:rsid w:val="00CC272F"/>
    <w:rsid w:val="00CC3EE2"/>
    <w:rsid w:val="00CC5895"/>
    <w:rsid w:val="00CD334B"/>
    <w:rsid w:val="00CD3C73"/>
    <w:rsid w:val="00CD7492"/>
    <w:rsid w:val="00CE3A6B"/>
    <w:rsid w:val="00CE3A9B"/>
    <w:rsid w:val="00CE742A"/>
    <w:rsid w:val="00CF2324"/>
    <w:rsid w:val="00CF464A"/>
    <w:rsid w:val="00D00211"/>
    <w:rsid w:val="00D055AD"/>
    <w:rsid w:val="00D06309"/>
    <w:rsid w:val="00D063CB"/>
    <w:rsid w:val="00D15E6A"/>
    <w:rsid w:val="00D16111"/>
    <w:rsid w:val="00D3083A"/>
    <w:rsid w:val="00D3250F"/>
    <w:rsid w:val="00D351EA"/>
    <w:rsid w:val="00D362F0"/>
    <w:rsid w:val="00D37C75"/>
    <w:rsid w:val="00D40288"/>
    <w:rsid w:val="00D414DB"/>
    <w:rsid w:val="00D43403"/>
    <w:rsid w:val="00D5270B"/>
    <w:rsid w:val="00D62E71"/>
    <w:rsid w:val="00D6430D"/>
    <w:rsid w:val="00D66188"/>
    <w:rsid w:val="00D71A71"/>
    <w:rsid w:val="00D731F6"/>
    <w:rsid w:val="00D740CA"/>
    <w:rsid w:val="00D74BFF"/>
    <w:rsid w:val="00D83012"/>
    <w:rsid w:val="00D85728"/>
    <w:rsid w:val="00D95481"/>
    <w:rsid w:val="00D956E1"/>
    <w:rsid w:val="00DA60D5"/>
    <w:rsid w:val="00DA6423"/>
    <w:rsid w:val="00DC7A13"/>
    <w:rsid w:val="00DD1B8A"/>
    <w:rsid w:val="00DD1D9C"/>
    <w:rsid w:val="00DE4793"/>
    <w:rsid w:val="00DE6ABD"/>
    <w:rsid w:val="00DF2997"/>
    <w:rsid w:val="00DF2999"/>
    <w:rsid w:val="00DF540A"/>
    <w:rsid w:val="00E0351B"/>
    <w:rsid w:val="00E059A9"/>
    <w:rsid w:val="00E10BC4"/>
    <w:rsid w:val="00E130F0"/>
    <w:rsid w:val="00E1415D"/>
    <w:rsid w:val="00E14B8F"/>
    <w:rsid w:val="00E242C6"/>
    <w:rsid w:val="00E24609"/>
    <w:rsid w:val="00E323E9"/>
    <w:rsid w:val="00E338B6"/>
    <w:rsid w:val="00E34018"/>
    <w:rsid w:val="00E437D2"/>
    <w:rsid w:val="00E43BBE"/>
    <w:rsid w:val="00E50BBA"/>
    <w:rsid w:val="00E55751"/>
    <w:rsid w:val="00E62084"/>
    <w:rsid w:val="00E64964"/>
    <w:rsid w:val="00E7297B"/>
    <w:rsid w:val="00E744E2"/>
    <w:rsid w:val="00E82929"/>
    <w:rsid w:val="00E9251F"/>
    <w:rsid w:val="00E9782D"/>
    <w:rsid w:val="00E97D98"/>
    <w:rsid w:val="00EA2311"/>
    <w:rsid w:val="00EA39B6"/>
    <w:rsid w:val="00EB190C"/>
    <w:rsid w:val="00EB61C4"/>
    <w:rsid w:val="00EC014E"/>
    <w:rsid w:val="00EC2128"/>
    <w:rsid w:val="00EC7BC3"/>
    <w:rsid w:val="00ED0F47"/>
    <w:rsid w:val="00ED2A41"/>
    <w:rsid w:val="00ED7600"/>
    <w:rsid w:val="00EE6EA8"/>
    <w:rsid w:val="00EF21CE"/>
    <w:rsid w:val="00EF6073"/>
    <w:rsid w:val="00EF698B"/>
    <w:rsid w:val="00F013B7"/>
    <w:rsid w:val="00F0152D"/>
    <w:rsid w:val="00F0241D"/>
    <w:rsid w:val="00F03A10"/>
    <w:rsid w:val="00F0509D"/>
    <w:rsid w:val="00F11647"/>
    <w:rsid w:val="00F1341C"/>
    <w:rsid w:val="00F1362C"/>
    <w:rsid w:val="00F13AFB"/>
    <w:rsid w:val="00F17C51"/>
    <w:rsid w:val="00F20ED0"/>
    <w:rsid w:val="00F22532"/>
    <w:rsid w:val="00F241DF"/>
    <w:rsid w:val="00F25E24"/>
    <w:rsid w:val="00F27F45"/>
    <w:rsid w:val="00F323FA"/>
    <w:rsid w:val="00F3271B"/>
    <w:rsid w:val="00F36243"/>
    <w:rsid w:val="00F36C29"/>
    <w:rsid w:val="00F414F1"/>
    <w:rsid w:val="00F42F07"/>
    <w:rsid w:val="00F47DDE"/>
    <w:rsid w:val="00F508B8"/>
    <w:rsid w:val="00F50B02"/>
    <w:rsid w:val="00F51FFE"/>
    <w:rsid w:val="00F5396B"/>
    <w:rsid w:val="00F57019"/>
    <w:rsid w:val="00F700C4"/>
    <w:rsid w:val="00F71A13"/>
    <w:rsid w:val="00F72CB1"/>
    <w:rsid w:val="00F74193"/>
    <w:rsid w:val="00F8215E"/>
    <w:rsid w:val="00F824F5"/>
    <w:rsid w:val="00F90FAB"/>
    <w:rsid w:val="00F932AD"/>
    <w:rsid w:val="00F933E5"/>
    <w:rsid w:val="00F9374D"/>
    <w:rsid w:val="00F96316"/>
    <w:rsid w:val="00FA2943"/>
    <w:rsid w:val="00FA6433"/>
    <w:rsid w:val="00FB3815"/>
    <w:rsid w:val="00FB4750"/>
    <w:rsid w:val="00FC29B9"/>
    <w:rsid w:val="00FC6FD3"/>
    <w:rsid w:val="00FC7393"/>
    <w:rsid w:val="00FD3437"/>
    <w:rsid w:val="00FD7617"/>
    <w:rsid w:val="00FE305C"/>
    <w:rsid w:val="00FF0301"/>
    <w:rsid w:val="00FF25FD"/>
    <w:rsid w:val="00FF4AF6"/>
    <w:rsid w:val="484CCD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A80BEE"/>
  <w15:chartTrackingRefBased/>
  <w15:docId w15:val="{4711ED81-8BB0-415D-A9C5-D70B6EFA85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7264"/>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リスト段落,Lista1,列出段落1,中等深浅网格 1 - 着色 21,R4_bullets,列表段落1,—ño’i—Ž,¥¡¡¡¡ì¬º¥¹¥È¶ÎÂä,ÁÐ³ö¶ÎÂä,¥ê¥¹¥È¶ÎÂä,1st level - Bullet List Paragraph,Lettre d'introduction,Paragrafo elenco,Normal bullet "/>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Bullets Char,?? ?? Char,????? Char,???? Char,リスト段落 Char,Lista1 Char,列出段落1 Char,中等深浅网格 1 - 着色 21 Char,R4_bullets Char,列表段落1 Char,—ño’i—Ž Char,¥¡¡¡¡ì¬º¥¹¥È¶ÎÂä Char,ÁÐ³ö¶ÎÂä Char,¥ê¥¹¥È¶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Nokia Pure Headline" w:hAnsi="Nokia Pure Headline"/>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NormalWeb">
    <w:name w:val="Normal (Web)"/>
    <w:basedOn w:val="Normal"/>
    <w:uiPriority w:val="99"/>
    <w:semiHidden/>
    <w:unhideWhenUsed/>
    <w:rsid w:val="00E9251F"/>
    <w:pPr>
      <w:spacing w:before="100" w:beforeAutospacing="1" w:after="100" w:afterAutospacing="1" w:line="240" w:lineRule="auto"/>
    </w:pPr>
    <w:rPr>
      <w:rFonts w:eastAsia="Times New Roman" w:cs="Times New Roman"/>
      <w:sz w:val="24"/>
      <w:szCs w:val="24"/>
      <w:lang w:val="en-GB" w:eastAsia="en-GB"/>
    </w:rPr>
  </w:style>
  <w:style w:type="paragraph" w:customStyle="1" w:styleId="pf0">
    <w:name w:val="pf0"/>
    <w:basedOn w:val="Normal"/>
    <w:rsid w:val="00263764"/>
    <w:pPr>
      <w:spacing w:before="100" w:beforeAutospacing="1" w:after="100" w:afterAutospacing="1" w:line="240" w:lineRule="auto"/>
    </w:pPr>
    <w:rPr>
      <w:rFonts w:eastAsia="Times New Roman" w:cs="Times New Roman"/>
      <w:sz w:val="24"/>
      <w:szCs w:val="24"/>
      <w:lang w:val="en-GB" w:eastAsia="en-GB"/>
    </w:rPr>
  </w:style>
  <w:style w:type="character" w:customStyle="1" w:styleId="cf01">
    <w:name w:val="cf01"/>
    <w:basedOn w:val="DefaultParagraphFont"/>
    <w:rsid w:val="00263764"/>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8372524">
      <w:bodyDiv w:val="1"/>
      <w:marLeft w:val="0"/>
      <w:marRight w:val="0"/>
      <w:marTop w:val="0"/>
      <w:marBottom w:val="0"/>
      <w:divBdr>
        <w:top w:val="none" w:sz="0" w:space="0" w:color="auto"/>
        <w:left w:val="none" w:sz="0" w:space="0" w:color="auto"/>
        <w:bottom w:val="none" w:sz="0" w:space="0" w:color="auto"/>
        <w:right w:val="none" w:sz="0" w:space="0" w:color="auto"/>
      </w:divBdr>
    </w:div>
    <w:div w:id="694114213">
      <w:bodyDiv w:val="1"/>
      <w:marLeft w:val="0"/>
      <w:marRight w:val="0"/>
      <w:marTop w:val="0"/>
      <w:marBottom w:val="0"/>
      <w:divBdr>
        <w:top w:val="none" w:sz="0" w:space="0" w:color="auto"/>
        <w:left w:val="none" w:sz="0" w:space="0" w:color="auto"/>
        <w:bottom w:val="none" w:sz="0" w:space="0" w:color="auto"/>
        <w:right w:val="none" w:sz="0" w:space="0" w:color="auto"/>
      </w:divBdr>
    </w:div>
    <w:div w:id="1753550372">
      <w:bodyDiv w:val="1"/>
      <w:marLeft w:val="0"/>
      <w:marRight w:val="0"/>
      <w:marTop w:val="0"/>
      <w:marBottom w:val="0"/>
      <w:divBdr>
        <w:top w:val="none" w:sz="0" w:space="0" w:color="auto"/>
        <w:left w:val="none" w:sz="0" w:space="0" w:color="auto"/>
        <w:bottom w:val="none" w:sz="0" w:space="0" w:color="auto"/>
        <w:right w:val="none" w:sz="0" w:space="0" w:color="auto"/>
      </w:divBdr>
    </w:div>
    <w:div w:id="1957373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lsgard\OneDrive%20-%20Nokia\My%20Documents\RAN4\RAN4%23108\Drafts\3GPP_Paper_Template_RAN4_%23108_Dimitri_brief.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5AIRPNAIUNRU-1328258698-25190</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https://nokia.sharepoint.com/sites/c5g/5gradio/_layouts/15/DocIdRedir.aspx?ID=5AIRPNAIUNRU-1328258698-25190</Url>
      <Description>5AIRPNAIUNRU-1328258698-25190</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F5FCD08-F788-47C3-B92E-B52168034770}">
  <ds:schemaRefs>
    <ds:schemaRef ds:uri="Microsoft.SharePoint.Taxonomy.ContentTypeSync"/>
  </ds:schemaRefs>
</ds:datastoreItem>
</file>

<file path=customXml/itemProps2.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3.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4.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5.xml><?xml version="1.0" encoding="utf-8"?>
<ds:datastoreItem xmlns:ds="http://schemas.openxmlformats.org/officeDocument/2006/customXml" ds:itemID="{24229671-E0DA-4094-AFA7-CB40F111EDFA}">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0b6aed8e-0313-4d17-80ff-d0e5da4931c5"/>
    <ds:schemaRef ds:uri="3b34c8f0-1ef5-4d1e-bb66-517ce7fe7356"/>
    <ds:schemaRef ds:uri="http://www.w3.org/XML/1998/namespace"/>
    <ds:schemaRef ds:uri="http://purl.org/dc/dcmitype/"/>
  </ds:schemaRefs>
</ds:datastoreItem>
</file>

<file path=customXml/itemProps6.xml><?xml version="1.0" encoding="utf-8"?>
<ds:datastoreItem xmlns:ds="http://schemas.openxmlformats.org/officeDocument/2006/customXml" ds:itemID="{0A47E204-92E1-4D61-A189-7538ADDD09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3GPP_Paper_Template_RAN4_#108_Dimitri_brief.dotx</Template>
  <TotalTime>0</TotalTime>
  <Pages>16</Pages>
  <Words>6826</Words>
  <Characters>38911</Characters>
  <Application>Microsoft Office Word</Application>
  <DocSecurity>0</DocSecurity>
  <Lines>324</Lines>
  <Paragraphs>91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 Networks - Lars</dc:creator>
  <cp:keywords>3GPP;RAN4</cp:keywords>
  <dc:description/>
  <cp:lastModifiedBy>Nokia Networks</cp:lastModifiedBy>
  <cp:revision>2</cp:revision>
  <dcterms:created xsi:type="dcterms:W3CDTF">2023-08-11T16:36:00Z</dcterms:created>
  <dcterms:modified xsi:type="dcterms:W3CDTF">2023-08-11T16:36:00Z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0x01010000E5007003D3004E92B8EDD86D20E8CD</vt:lpwstr>
  </property>
  <property fmtid="{D5CDD505-2E9C-101B-9397-08002B2CF9AE}" pid="10" name="_dlc_DocIdItemGuid">
    <vt:lpwstr>a907f0f5-378e-417c-be81-8cffed4c111f</vt:lpwstr>
  </property>
  <property fmtid="{D5CDD505-2E9C-101B-9397-08002B2CF9AE}" pid="11" name="MediaServiceImageTags">
    <vt:lpwstr/>
  </property>
</Properties>
</file>