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4DB79" w14:textId="74BF9A93"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B331D">
        <w:rPr>
          <w:rFonts w:ascii="Arial" w:eastAsia="SimSun" w:hAnsi="Arial" w:cs="Times New Roman"/>
          <w:b/>
          <w:bCs/>
          <w:sz w:val="24"/>
          <w:szCs w:val="20"/>
        </w:rPr>
        <w:t>3GPP T</w:t>
      </w:r>
      <w:bookmarkStart w:id="2" w:name="_Ref452454252"/>
      <w:bookmarkEnd w:id="2"/>
      <w:r w:rsidRPr="003B331D">
        <w:rPr>
          <w:rFonts w:ascii="Arial" w:eastAsia="SimSun" w:hAnsi="Arial" w:cs="Times New Roman"/>
          <w:b/>
          <w:bCs/>
          <w:sz w:val="24"/>
          <w:szCs w:val="20"/>
        </w:rPr>
        <w:t xml:space="preserve">SG-RAN </w:t>
      </w:r>
      <w:r w:rsidR="00ED7600" w:rsidRPr="003B331D">
        <w:rPr>
          <w:rFonts w:ascii="Arial" w:eastAsia="SimSun" w:hAnsi="Arial" w:cs="Times New Roman"/>
          <w:b/>
          <w:sz w:val="24"/>
          <w:szCs w:val="20"/>
        </w:rPr>
        <w:t>WG4 Meeting #</w:t>
      </w:r>
      <w:r w:rsidR="001868EE" w:rsidRPr="003B331D">
        <w:rPr>
          <w:rFonts w:ascii="Arial" w:eastAsia="SimSun" w:hAnsi="Arial" w:cs="Times New Roman"/>
          <w:b/>
          <w:sz w:val="24"/>
          <w:szCs w:val="20"/>
        </w:rPr>
        <w:t>10</w:t>
      </w:r>
      <w:r w:rsidR="003509DF" w:rsidRPr="003B331D">
        <w:rPr>
          <w:rFonts w:ascii="Arial" w:eastAsia="SimSun" w:hAnsi="Arial" w:cs="Times New Roman"/>
          <w:b/>
          <w:sz w:val="24"/>
          <w:szCs w:val="20"/>
        </w:rPr>
        <w:t>8</w:t>
      </w:r>
      <w:r w:rsidR="006A3C11" w:rsidRPr="003B331D">
        <w:rPr>
          <w:rFonts w:ascii="Arial" w:eastAsia="SimSun" w:hAnsi="Arial" w:cs="Times New Roman"/>
          <w:b/>
          <w:sz w:val="24"/>
          <w:szCs w:val="20"/>
        </w:rPr>
        <w:t xml:space="preserve"> </w:t>
      </w:r>
      <w:r w:rsidRPr="003B331D">
        <w:rPr>
          <w:rFonts w:ascii="Arial" w:eastAsia="SimSun" w:hAnsi="Arial" w:cs="Times New Roman"/>
          <w:b/>
          <w:bCs/>
          <w:sz w:val="24"/>
          <w:szCs w:val="20"/>
        </w:rPr>
        <w:tab/>
      </w:r>
      <w:r w:rsidRPr="003B331D">
        <w:rPr>
          <w:rFonts w:ascii="Arial" w:eastAsia="SimSun" w:hAnsi="Arial" w:cs="Times New Roman"/>
          <w:b/>
          <w:bCs/>
          <w:sz w:val="24"/>
          <w:szCs w:val="20"/>
          <w:lang w:eastAsia="ja-JP"/>
        </w:rPr>
        <w:t>R4-</w:t>
      </w:r>
      <w:r w:rsidR="00AE2BA5" w:rsidRPr="003B331D">
        <w:rPr>
          <w:rFonts w:ascii="Arial" w:eastAsia="SimSun" w:hAnsi="Arial" w:cs="Times New Roman"/>
          <w:b/>
          <w:bCs/>
          <w:sz w:val="24"/>
          <w:szCs w:val="20"/>
          <w:lang w:eastAsia="zh-CN"/>
        </w:rPr>
        <w:t>2</w:t>
      </w:r>
      <w:r w:rsidR="00447577" w:rsidRPr="003B331D">
        <w:rPr>
          <w:rFonts w:ascii="Arial" w:eastAsia="SimSun" w:hAnsi="Arial" w:cs="Times New Roman"/>
          <w:b/>
          <w:bCs/>
          <w:sz w:val="24"/>
          <w:szCs w:val="20"/>
          <w:lang w:eastAsia="zh-CN"/>
        </w:rPr>
        <w:t>3</w:t>
      </w:r>
      <w:r w:rsidR="003B331D" w:rsidRPr="003B331D">
        <w:rPr>
          <w:rFonts w:ascii="Arial" w:eastAsia="SimSun" w:hAnsi="Arial" w:cs="Times New Roman"/>
          <w:b/>
          <w:bCs/>
          <w:sz w:val="24"/>
          <w:szCs w:val="20"/>
          <w:lang w:eastAsia="zh-CN"/>
        </w:rPr>
        <w:t>13361</w:t>
      </w:r>
    </w:p>
    <w:p w14:paraId="49F48A6C"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456F266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4221197"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A09C092" w14:textId="6FB41A54"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ED675C" w:rsidRPr="00ED675C">
        <w:rPr>
          <w:rFonts w:ascii="Arial" w:eastAsia="Calibri" w:hAnsi="Arial" w:cs="Arial"/>
          <w:b/>
          <w:bCs/>
          <w:sz w:val="24"/>
        </w:rPr>
        <w:t>General aspects</w:t>
      </w:r>
      <w:r w:rsidR="007C1696" w:rsidRPr="008C39F7">
        <w:rPr>
          <w:rFonts w:ascii="Arial" w:eastAsia="Calibri" w:hAnsi="Arial" w:cs="Arial"/>
          <w:b/>
          <w:bCs/>
          <w:sz w:val="24"/>
        </w:rPr>
        <w:t xml:space="preserve"> </w:t>
      </w:r>
    </w:p>
    <w:p w14:paraId="232D7E67" w14:textId="7B97A721"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ED675C" w:rsidRPr="00ED675C">
        <w:rPr>
          <w:rFonts w:ascii="Arial" w:eastAsia="MS Mincho" w:hAnsi="Arial" w:cs="Arial"/>
          <w:b/>
          <w:bCs/>
          <w:sz w:val="24"/>
          <w:szCs w:val="20"/>
        </w:rPr>
        <w:t>8</w:t>
      </w:r>
      <w:r w:rsidR="007C1696" w:rsidRPr="00ED675C">
        <w:rPr>
          <w:rFonts w:ascii="Arial" w:eastAsia="MS Mincho" w:hAnsi="Arial" w:cs="Arial"/>
          <w:b/>
          <w:bCs/>
          <w:sz w:val="24"/>
          <w:szCs w:val="20"/>
        </w:rPr>
        <w:t>.</w:t>
      </w:r>
      <w:r w:rsidR="00ED675C" w:rsidRPr="00ED675C">
        <w:rPr>
          <w:rFonts w:ascii="Arial" w:eastAsia="MS Mincho" w:hAnsi="Arial" w:cs="Arial"/>
          <w:b/>
          <w:bCs/>
          <w:sz w:val="24"/>
          <w:szCs w:val="20"/>
        </w:rPr>
        <w:t>25</w:t>
      </w:r>
      <w:r w:rsidR="007C1696" w:rsidRPr="00ED675C">
        <w:rPr>
          <w:rFonts w:ascii="Arial" w:eastAsia="MS Mincho" w:hAnsi="Arial" w:cs="Arial"/>
          <w:b/>
          <w:bCs/>
          <w:sz w:val="24"/>
          <w:szCs w:val="20"/>
        </w:rPr>
        <w:t>.</w:t>
      </w:r>
      <w:r w:rsidR="00ED675C" w:rsidRPr="00ED675C">
        <w:rPr>
          <w:rFonts w:ascii="Arial" w:eastAsia="MS Mincho" w:hAnsi="Arial" w:cs="Arial"/>
          <w:b/>
          <w:bCs/>
          <w:sz w:val="24"/>
          <w:szCs w:val="20"/>
        </w:rPr>
        <w:t>2.1</w:t>
      </w:r>
    </w:p>
    <w:p w14:paraId="2356F55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5A0E9565" w14:textId="77777777" w:rsidR="00E323E9" w:rsidRPr="008C39F7" w:rsidRDefault="00E323E9" w:rsidP="00841BCD">
      <w:pPr>
        <w:tabs>
          <w:tab w:val="left" w:pos="1985"/>
        </w:tabs>
        <w:rPr>
          <w:rFonts w:ascii="Arial" w:eastAsia="Calibri" w:hAnsi="Arial" w:cs="Arial"/>
          <w:b/>
          <w:bCs/>
          <w:sz w:val="24"/>
        </w:rPr>
      </w:pPr>
    </w:p>
    <w:p w14:paraId="7C862385"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F55259A" w14:textId="77777777" w:rsidR="00D9220C" w:rsidRDefault="00D9220C" w:rsidP="00D9220C">
      <w:r>
        <w:t xml:space="preserve">In the last RAN4 meeting, RAN4 discussed the general aspects related to defining UE requirements related to the MUSIM gaps introduced in Rel-17. </w:t>
      </w:r>
    </w:p>
    <w:p w14:paraId="20145453" w14:textId="69F09A7E" w:rsidR="00482208" w:rsidRPr="00482208" w:rsidRDefault="00482208" w:rsidP="002B31A6">
      <w:pPr>
        <w:rPr>
          <w:u w:val="single"/>
        </w:rPr>
      </w:pPr>
      <w:r w:rsidRPr="00482208">
        <w:rPr>
          <w:u w:val="single"/>
        </w:rPr>
        <w:t>RAN4#107:</w:t>
      </w:r>
    </w:p>
    <w:p w14:paraId="3E9D75B9" w14:textId="14C336A7" w:rsidR="002B31A6" w:rsidRDefault="00D9220C" w:rsidP="002B31A6">
      <w:r>
        <w:t xml:space="preserve">In </w:t>
      </w:r>
      <w:r w:rsidR="00714965">
        <w:t>Incheon</w:t>
      </w:r>
      <w:r>
        <w:t xml:space="preserve"> meeting </w:t>
      </w:r>
      <w:r w:rsidR="002B31A6">
        <w:t>RAN4#107 meeting, RAN4 continued discussing ‘general aspects’ with progress on 2 issues [1]:</w:t>
      </w:r>
    </w:p>
    <w:p w14:paraId="39BA11E0" w14:textId="12D035DD" w:rsidR="002B31A6" w:rsidRPr="00762889" w:rsidRDefault="002B31A6" w:rsidP="002B31A6">
      <w:pPr>
        <w:pStyle w:val="ListParagraph"/>
        <w:numPr>
          <w:ilvl w:val="0"/>
          <w:numId w:val="28"/>
        </w:numPr>
      </w:pPr>
      <w:r>
        <w:t xml:space="preserve">It was agreed not to define any </w:t>
      </w:r>
      <w:r>
        <w:rPr>
          <w:color w:val="000000"/>
          <w:szCs w:val="20"/>
        </w:rPr>
        <w:t>overhead cap for MUSIM gaps</w:t>
      </w:r>
      <w:r w:rsidR="009A2DA8">
        <w:rPr>
          <w:color w:val="000000"/>
          <w:szCs w:val="20"/>
        </w:rPr>
        <w:t xml:space="preserve"> (Issue 1-1-2)</w:t>
      </w:r>
      <w:r>
        <w:rPr>
          <w:color w:val="000000"/>
          <w:szCs w:val="20"/>
        </w:rPr>
        <w:t>.</w:t>
      </w:r>
    </w:p>
    <w:p w14:paraId="5B5C95BA" w14:textId="47438D50" w:rsidR="00762889" w:rsidRDefault="00290BAC" w:rsidP="002B31A6">
      <w:pPr>
        <w:pStyle w:val="ListParagraph"/>
        <w:numPr>
          <w:ilvl w:val="0"/>
          <w:numId w:val="28"/>
        </w:numPr>
      </w:pPr>
      <w:r>
        <w:rPr>
          <w:color w:val="000000"/>
          <w:szCs w:val="20"/>
        </w:rPr>
        <w:t xml:space="preserve">It was agreed not to continue the discussion related to </w:t>
      </w:r>
      <w:r w:rsidR="001C2FBF">
        <w:rPr>
          <w:color w:val="000000"/>
          <w:szCs w:val="20"/>
        </w:rPr>
        <w:t>‘</w:t>
      </w:r>
      <w:r w:rsidRPr="00290BAC">
        <w:rPr>
          <w:color w:val="000000"/>
          <w:szCs w:val="20"/>
        </w:rPr>
        <w:t>General rule on properties for NW-A and NW-B procedures</w:t>
      </w:r>
      <w:r w:rsidR="001C2FBF">
        <w:rPr>
          <w:color w:val="000000"/>
          <w:szCs w:val="20"/>
        </w:rPr>
        <w:t>’ (Issue 1-1-4)</w:t>
      </w:r>
      <w:r w:rsidR="00E12FC0">
        <w:rPr>
          <w:color w:val="000000"/>
          <w:szCs w:val="20"/>
        </w:rPr>
        <w:t xml:space="preserve"> under general aspects.</w:t>
      </w:r>
      <w:r w:rsidR="001C2FBF">
        <w:rPr>
          <w:color w:val="000000"/>
          <w:szCs w:val="20"/>
        </w:rPr>
        <w:t xml:space="preserve"> </w:t>
      </w:r>
    </w:p>
    <w:p w14:paraId="44567D93" w14:textId="2E5C1BD5" w:rsidR="00714965" w:rsidRDefault="00572B5F" w:rsidP="00D9220C">
      <w:r>
        <w:t xml:space="preserve">Additionally, in the RAN4#107 meeting, </w:t>
      </w:r>
      <w:r w:rsidR="00915F1F">
        <w:t xml:space="preserve">it was when discussing solutions </w:t>
      </w:r>
      <w:r w:rsidR="00915F1F" w:rsidRPr="00915F1F">
        <w:t>for collision between different MUSIM gaps</w:t>
      </w:r>
      <w:r w:rsidR="00EA3652">
        <w:t>, RAN4 will d</w:t>
      </w:r>
      <w:r w:rsidR="00EA3652" w:rsidRPr="00EA3652">
        <w:t>efine two solutions for collision handling between different MUSIM gaps</w:t>
      </w:r>
      <w:r w:rsidR="00EA3652">
        <w:t>:</w:t>
      </w:r>
    </w:p>
    <w:p w14:paraId="295B8B17" w14:textId="4D29B2FC" w:rsidR="00EA3652" w:rsidRDefault="00F148FB" w:rsidP="00EA3652">
      <w:pPr>
        <w:pStyle w:val="ListParagraph"/>
        <w:numPr>
          <w:ilvl w:val="0"/>
          <w:numId w:val="29"/>
        </w:numPr>
      </w:pPr>
      <w:r w:rsidRPr="00F148FB">
        <w:t>Priority based solution (i.e., network controls the MUSIM gaps priority)</w:t>
      </w:r>
      <w:r>
        <w:t>.</w:t>
      </w:r>
    </w:p>
    <w:p w14:paraId="2A278755" w14:textId="39971210" w:rsidR="00F148FB" w:rsidRDefault="00F148FB" w:rsidP="00EA3652">
      <w:pPr>
        <w:pStyle w:val="ListParagraph"/>
        <w:numPr>
          <w:ilvl w:val="0"/>
          <w:numId w:val="29"/>
        </w:numPr>
      </w:pPr>
      <w:r w:rsidRPr="00F148FB">
        <w:t>“Keep” solution (i.e., keep all collided MUSIM gaps)</w:t>
      </w:r>
      <w:r>
        <w:t>.</w:t>
      </w:r>
    </w:p>
    <w:p w14:paraId="2EDB97E9" w14:textId="283FD172" w:rsidR="00EA3652" w:rsidRDefault="00871D09" w:rsidP="00D9220C">
      <w:r>
        <w:t xml:space="preserve">It was </w:t>
      </w:r>
      <w:r w:rsidR="00AC5105">
        <w:t xml:space="preserve">recommended no longer to discuss any clarifications on the </w:t>
      </w:r>
      <w:r w:rsidR="00027FFB">
        <w:t xml:space="preserve">scope under the general aspects. Any such discussion can be </w:t>
      </w:r>
      <w:r w:rsidR="009A2DA8">
        <w:t>under each Issue if/when needed</w:t>
      </w:r>
      <w:r w:rsidR="00554D0C">
        <w:t xml:space="preserve"> (Issue 1-1-1)</w:t>
      </w:r>
      <w:r w:rsidR="009A2DA8">
        <w:t>.</w:t>
      </w:r>
    </w:p>
    <w:p w14:paraId="504EE424" w14:textId="109F7825" w:rsidR="00482208" w:rsidRPr="00482208" w:rsidRDefault="00482208" w:rsidP="0004523C">
      <w:pPr>
        <w:rPr>
          <w:u w:val="single"/>
        </w:rPr>
      </w:pPr>
      <w:r w:rsidRPr="00482208">
        <w:rPr>
          <w:u w:val="single"/>
        </w:rPr>
        <w:t>RAN4#106bis:</w:t>
      </w:r>
    </w:p>
    <w:p w14:paraId="459A09CF" w14:textId="0AB4AC9E" w:rsidR="0004523C" w:rsidRDefault="0004523C" w:rsidP="0004523C">
      <w:r>
        <w:t>In RAN4#106bis meeting (e-meeting) some agreements were made related to i</w:t>
      </w:r>
      <w:r w:rsidRPr="004C5C0A">
        <w:t>ssue 1-1-3: Total number of gaps when MUSIM gaps are configured</w:t>
      </w:r>
      <w:r>
        <w:t>. However, one part was left open related to issue 1-1-3 (P4).</w:t>
      </w:r>
    </w:p>
    <w:p w14:paraId="7A8C1C1A" w14:textId="2A24D38E" w:rsidR="00482208" w:rsidRPr="00482208" w:rsidRDefault="00482208" w:rsidP="00D9220C">
      <w:pPr>
        <w:rPr>
          <w:u w:val="single"/>
        </w:rPr>
      </w:pPr>
      <w:r w:rsidRPr="00482208">
        <w:rPr>
          <w:u w:val="single"/>
        </w:rPr>
        <w:t>RAN4#106:</w:t>
      </w:r>
    </w:p>
    <w:p w14:paraId="00909363" w14:textId="50D0EFCB" w:rsidR="00D9220C" w:rsidRDefault="00714965" w:rsidP="00D9220C">
      <w:r>
        <w:t xml:space="preserve">In the </w:t>
      </w:r>
      <w:r w:rsidR="00592D3E">
        <w:t>Athens</w:t>
      </w:r>
      <w:r>
        <w:t xml:space="preserve"> </w:t>
      </w:r>
      <w:r w:rsidR="00E37F95">
        <w:t xml:space="preserve">106 </w:t>
      </w:r>
      <w:r w:rsidR="003C23F2">
        <w:t xml:space="preserve">meeting </w:t>
      </w:r>
      <w:r w:rsidR="00E37F95">
        <w:t xml:space="preserve">an </w:t>
      </w:r>
      <w:r w:rsidR="00D9220C">
        <w:t>agreement was reached regarding one-shot RRM mobility procedures where RAN4 agreed that there is n</w:t>
      </w:r>
      <w:r w:rsidR="00D9220C" w:rsidRPr="001901C9">
        <w:t>o need to consider the collision between SMTC and MUSIM gaps for RRC Re-establishment, RRC Connection Release with Redirection</w:t>
      </w:r>
      <w:r w:rsidR="00D9220C">
        <w:t xml:space="preserve"> [</w:t>
      </w:r>
      <w:r w:rsidR="00202F3D">
        <w:t>2</w:t>
      </w:r>
      <w:r w:rsidR="00D9220C">
        <w:t>].</w:t>
      </w:r>
    </w:p>
    <w:p w14:paraId="0AFD8306" w14:textId="4E83840A" w:rsidR="002B31A6" w:rsidRDefault="00F06E60" w:rsidP="00D9220C">
      <w:r>
        <w:t>(</w:t>
      </w:r>
      <w:r w:rsidR="003365A4">
        <w:t>E</w:t>
      </w:r>
      <w:r>
        <w:t xml:space="preserve">arlier meeting agreements </w:t>
      </w:r>
      <w:r w:rsidR="003365A4">
        <w:t xml:space="preserve">are </w:t>
      </w:r>
      <w:r>
        <w:t>not listed).</w:t>
      </w:r>
    </w:p>
    <w:p w14:paraId="67399CCE" w14:textId="00285C6C" w:rsidR="00D9220C" w:rsidRDefault="00D9220C" w:rsidP="00D9220C">
      <w:r>
        <w:t xml:space="preserve">However, </w:t>
      </w:r>
      <w:r w:rsidR="00643DC5">
        <w:t xml:space="preserve">two </w:t>
      </w:r>
      <w:r>
        <w:t xml:space="preserve">aspects </w:t>
      </w:r>
      <w:r w:rsidR="003A007E">
        <w:t xml:space="preserve">remain </w:t>
      </w:r>
      <w:r>
        <w:t xml:space="preserve">open for </w:t>
      </w:r>
      <w:r w:rsidR="0004523C">
        <w:t>further</w:t>
      </w:r>
      <w:r>
        <w:t xml:space="preserve"> discussion after </w:t>
      </w:r>
      <w:r w:rsidR="003A007E">
        <w:t xml:space="preserve">the </w:t>
      </w:r>
      <w:r>
        <w:t>RAN4#10</w:t>
      </w:r>
      <w:r w:rsidR="0004523C">
        <w:t>7</w:t>
      </w:r>
      <w:r>
        <w:t xml:space="preserve"> meeting [</w:t>
      </w:r>
      <w:r w:rsidR="00767528">
        <w:t>1</w:t>
      </w:r>
      <w:r>
        <w:t>]:</w:t>
      </w:r>
    </w:p>
    <w:p w14:paraId="3545B862" w14:textId="7570C78E" w:rsidR="00D9220C" w:rsidRDefault="00D9220C" w:rsidP="00D9220C">
      <w:pPr>
        <w:pStyle w:val="ListParagraph"/>
        <w:numPr>
          <w:ilvl w:val="0"/>
          <w:numId w:val="27"/>
        </w:numPr>
        <w:rPr>
          <w:bCs/>
          <w:color w:val="000000" w:themeColor="text1"/>
          <w:lang w:eastAsia="ko-KR"/>
        </w:rPr>
      </w:pPr>
      <w:r w:rsidRPr="004C5C0A">
        <w:rPr>
          <w:bCs/>
          <w:color w:val="000000" w:themeColor="text1"/>
          <w:lang w:eastAsia="ko-KR"/>
        </w:rPr>
        <w:t>Issue 1-1-</w:t>
      </w:r>
      <w:r w:rsidR="00482208">
        <w:rPr>
          <w:bCs/>
          <w:color w:val="000000" w:themeColor="text1"/>
          <w:lang w:eastAsia="ko-KR"/>
        </w:rPr>
        <w:t>3</w:t>
      </w:r>
      <w:r w:rsidRPr="004C5C0A">
        <w:rPr>
          <w:bCs/>
          <w:color w:val="000000" w:themeColor="text1"/>
          <w:lang w:eastAsia="ko-KR"/>
        </w:rPr>
        <w:t>: Mandatory MUSIM gap patterns</w:t>
      </w:r>
    </w:p>
    <w:p w14:paraId="4EBF6244" w14:textId="5BEA2BF9" w:rsidR="00D9220C" w:rsidRPr="001901C9" w:rsidRDefault="00D9220C" w:rsidP="00D9220C">
      <w:pPr>
        <w:pStyle w:val="ListParagraph"/>
        <w:numPr>
          <w:ilvl w:val="0"/>
          <w:numId w:val="27"/>
        </w:numPr>
        <w:rPr>
          <w:bCs/>
          <w:color w:val="000000" w:themeColor="text1"/>
          <w:lang w:eastAsia="ko-KR"/>
        </w:rPr>
      </w:pPr>
      <w:r w:rsidRPr="00813FB1">
        <w:rPr>
          <w:bCs/>
          <w:color w:val="000000" w:themeColor="text1"/>
          <w:lang w:eastAsia="ko-KR"/>
        </w:rPr>
        <w:t xml:space="preserve">Issue 1-1-5: </w:t>
      </w:r>
      <w:r w:rsidR="00482208">
        <w:rPr>
          <w:bCs/>
          <w:color w:val="000000" w:themeColor="text1"/>
          <w:lang w:eastAsia="ko-KR"/>
        </w:rPr>
        <w:t>Others</w:t>
      </w:r>
    </w:p>
    <w:p w14:paraId="1F299C4D" w14:textId="77777777" w:rsidR="00D9220C" w:rsidRDefault="00D9220C" w:rsidP="00D9220C">
      <w:r>
        <w:t>We will address these issues in this paper.</w:t>
      </w:r>
    </w:p>
    <w:p w14:paraId="36C76717" w14:textId="77777777" w:rsidR="0060543D" w:rsidRPr="008C39F7" w:rsidRDefault="0060543D" w:rsidP="005C23A4"/>
    <w:p w14:paraId="1ACABFF7" w14:textId="77777777" w:rsidR="003B659E" w:rsidRPr="008C39F7" w:rsidRDefault="003B659E" w:rsidP="00AE56B1">
      <w:pPr>
        <w:pStyle w:val="RAN4H1"/>
      </w:pPr>
      <w:bookmarkStart w:id="4" w:name="_Toc116995842"/>
      <w:r w:rsidRPr="008C39F7">
        <w:lastRenderedPageBreak/>
        <w:t>Discussion</w:t>
      </w:r>
      <w:bookmarkEnd w:id="4"/>
    </w:p>
    <w:p w14:paraId="6AEC0C24" w14:textId="64DD9980" w:rsidR="00DD7746" w:rsidRDefault="00DD7746" w:rsidP="00DD7746">
      <w:pPr>
        <w:pStyle w:val="RAN4H2"/>
      </w:pPr>
      <w:r w:rsidRPr="00731A9A">
        <w:rPr>
          <w:lang w:eastAsia="ko-KR"/>
        </w:rPr>
        <w:t>Mandatory MUSIM gap patterns</w:t>
      </w:r>
      <w:r>
        <w:rPr>
          <w:lang w:eastAsia="ko-KR"/>
        </w:rPr>
        <w:t xml:space="preserve"> (1-1-3)</w:t>
      </w:r>
    </w:p>
    <w:p w14:paraId="6BB651E8" w14:textId="23915D4B" w:rsidR="002D6267" w:rsidRDefault="002D6267" w:rsidP="00DD7746">
      <w:r>
        <w:t xml:space="preserve">In RAN4#017 meeting in Incheon the discussion related to </w:t>
      </w:r>
      <w:r w:rsidR="009E5650">
        <w:t>defining one or more mandatory MUSIM gaps surfaced again. The outcome from the meeting is captured in the WF [1]:</w:t>
      </w:r>
    </w:p>
    <w:p w14:paraId="2735816A" w14:textId="77777777" w:rsidR="009E5650" w:rsidRDefault="009E5650" w:rsidP="009E5650">
      <w:pPr>
        <w:spacing w:before="120"/>
        <w:ind w:left="360"/>
        <w:rPr>
          <w:b/>
          <w:color w:val="000000" w:themeColor="text1"/>
          <w:u w:val="single"/>
          <w:lang w:eastAsia="ko-KR"/>
        </w:rPr>
      </w:pPr>
      <w:r>
        <w:rPr>
          <w:b/>
          <w:color w:val="000000" w:themeColor="text1"/>
          <w:u w:val="single"/>
          <w:lang w:eastAsia="ko-KR"/>
        </w:rPr>
        <w:t>Issue 1-1-3: Mandatory MUSIM gap patterns</w:t>
      </w:r>
    </w:p>
    <w:p w14:paraId="4AB282DE" w14:textId="77777777" w:rsidR="009E5650" w:rsidRDefault="009E5650" w:rsidP="009E5650">
      <w:pPr>
        <w:pStyle w:val="ListParagraph"/>
        <w:numPr>
          <w:ilvl w:val="0"/>
          <w:numId w:val="30"/>
        </w:numPr>
        <w:spacing w:after="120" w:line="240" w:lineRule="auto"/>
        <w:ind w:left="1080"/>
        <w:contextualSpacing w:val="0"/>
        <w:rPr>
          <w:rFonts w:eastAsia="SimSun"/>
          <w:color w:val="000000" w:themeColor="text1"/>
          <w:szCs w:val="24"/>
          <w:lang w:eastAsia="zh-CN"/>
        </w:rPr>
      </w:pPr>
      <w:r>
        <w:rPr>
          <w:rFonts w:eastAsia="SimSun"/>
          <w:color w:val="000000" w:themeColor="text1"/>
          <w:szCs w:val="24"/>
          <w:lang w:eastAsia="zh-CN"/>
        </w:rPr>
        <w:t xml:space="preserve">Proposals </w:t>
      </w:r>
    </w:p>
    <w:p w14:paraId="3D5363CD" w14:textId="77777777" w:rsidR="009E5650" w:rsidRDefault="009E5650" w:rsidP="009E5650">
      <w:pPr>
        <w:pStyle w:val="ListParagraph"/>
        <w:numPr>
          <w:ilvl w:val="1"/>
          <w:numId w:val="30"/>
        </w:numPr>
        <w:spacing w:after="120" w:line="240" w:lineRule="auto"/>
        <w:ind w:left="1800"/>
        <w:contextualSpacing w:val="0"/>
        <w:rPr>
          <w:rFonts w:eastAsia="SimSun"/>
          <w:color w:val="000000" w:themeColor="text1"/>
          <w:szCs w:val="24"/>
          <w:lang w:eastAsia="zh-CN"/>
        </w:rPr>
      </w:pPr>
      <w:r>
        <w:rPr>
          <w:rFonts w:eastAsia="SimSun"/>
          <w:color w:val="000000" w:themeColor="text1"/>
          <w:szCs w:val="24"/>
          <w:lang w:eastAsia="zh-CN"/>
        </w:rPr>
        <w:t>P1: No need to discuss further whether to introduce mandatory MUSIM gap patterns (Apple oppo Huawei Nokia Qualcomm MTK)</w:t>
      </w:r>
    </w:p>
    <w:p w14:paraId="4328918E" w14:textId="77777777" w:rsidR="009E5650" w:rsidRDefault="009E5650" w:rsidP="009E5650">
      <w:pPr>
        <w:pStyle w:val="ListParagraph"/>
        <w:numPr>
          <w:ilvl w:val="1"/>
          <w:numId w:val="30"/>
        </w:numPr>
        <w:spacing w:after="120" w:line="240" w:lineRule="auto"/>
        <w:ind w:left="1800"/>
        <w:contextualSpacing w:val="0"/>
        <w:rPr>
          <w:rFonts w:eastAsia="SimSun"/>
          <w:color w:val="000000" w:themeColor="text1"/>
          <w:szCs w:val="24"/>
          <w:lang w:eastAsia="zh-CN"/>
        </w:rPr>
      </w:pPr>
      <w:r>
        <w:rPr>
          <w:rFonts w:eastAsia="SimSun"/>
          <w:color w:val="000000" w:themeColor="text1"/>
          <w:szCs w:val="24"/>
          <w:lang w:eastAsia="zh-CN"/>
        </w:rPr>
        <w:t>P2: RAN4 to define the mandatory MUSIM gap patterns (CMCC Ericsson Nokia)</w:t>
      </w:r>
    </w:p>
    <w:p w14:paraId="0664C583" w14:textId="77777777" w:rsidR="009E5650" w:rsidRPr="008054D2" w:rsidRDefault="009E5650" w:rsidP="009E5650">
      <w:pPr>
        <w:pStyle w:val="ListParagraph"/>
        <w:numPr>
          <w:ilvl w:val="1"/>
          <w:numId w:val="30"/>
        </w:numPr>
        <w:spacing w:after="120" w:line="240" w:lineRule="auto"/>
        <w:ind w:left="1800"/>
        <w:contextualSpacing w:val="0"/>
        <w:rPr>
          <w:rFonts w:eastAsia="SimSun"/>
          <w:color w:val="000000" w:themeColor="text1"/>
          <w:szCs w:val="24"/>
          <w:lang w:eastAsia="zh-CN"/>
        </w:rPr>
      </w:pPr>
      <w:r w:rsidRPr="008054D2">
        <w:rPr>
          <w:rFonts w:eastAsia="SimSun"/>
          <w:color w:val="000000" w:themeColor="text1"/>
          <w:szCs w:val="24"/>
          <w:lang w:eastAsia="zh-CN"/>
        </w:rPr>
        <w:t xml:space="preserve">P3: </w:t>
      </w:r>
      <w:r>
        <w:rPr>
          <w:rFonts w:eastAsia="SimSun"/>
          <w:color w:val="000000" w:themeColor="text1"/>
          <w:szCs w:val="24"/>
          <w:lang w:eastAsia="zh-CN"/>
        </w:rPr>
        <w:t>N</w:t>
      </w:r>
      <w:r w:rsidRPr="008054D2">
        <w:rPr>
          <w:bCs/>
        </w:rPr>
        <w:t>o more discussion if there is no consensus (vivo)</w:t>
      </w:r>
    </w:p>
    <w:p w14:paraId="23E3AD42" w14:textId="77777777" w:rsidR="009E5650" w:rsidRDefault="009E5650" w:rsidP="00DD7746"/>
    <w:p w14:paraId="7C9AB7B0" w14:textId="5852633F" w:rsidR="00DD7746" w:rsidRDefault="00DD7746" w:rsidP="00DD7746">
      <w:r>
        <w:t xml:space="preserve">Although we support the introduction of at least 1 or 2 mandatory MUSIM gaps, we believe the current RAN4 MUSIM work is related to defining UE requirements for the MUSIM gaps RAN4 defined in Rel-17 (without defining any associated UE requirements). </w:t>
      </w:r>
    </w:p>
    <w:p w14:paraId="5C4D7835" w14:textId="1E788FD7" w:rsidR="00DD7746" w:rsidRDefault="00307A82" w:rsidP="00DD7746">
      <w:r>
        <w:t>However, a</w:t>
      </w:r>
      <w:r w:rsidR="00DD7746">
        <w:t xml:space="preserve">s mentioned several times during the discussions, the complexity of supporting MUSIM gaps on </w:t>
      </w:r>
      <w:r w:rsidR="00D2075A">
        <w:t xml:space="preserve">the </w:t>
      </w:r>
      <w:r w:rsidR="00DD7746">
        <w:t xml:space="preserve">network side will be </w:t>
      </w:r>
      <w:r w:rsidR="00E1699D">
        <w:t xml:space="preserve">either be very </w:t>
      </w:r>
      <w:r w:rsidR="00D2075A">
        <w:t xml:space="preserve">large </w:t>
      </w:r>
      <w:r w:rsidR="00E1699D">
        <w:t xml:space="preserve">or the network </w:t>
      </w:r>
      <w:proofErr w:type="gramStart"/>
      <w:r w:rsidR="00E1699D">
        <w:t>has to</w:t>
      </w:r>
      <w:proofErr w:type="gramEnd"/>
      <w:r w:rsidR="00E1699D">
        <w:t xml:space="preserve"> down</w:t>
      </w:r>
      <w:r w:rsidR="00355C87">
        <w:t xml:space="preserve"> select to supporting only a few MUSIM gap patterns. </w:t>
      </w:r>
      <w:r w:rsidR="00782E3B">
        <w:t xml:space="preserve">The network complexity can be </w:t>
      </w:r>
      <w:r w:rsidR="00DD7746">
        <w:t xml:space="preserve">greatly reduced if one or two mandatory MUSIM gaps </w:t>
      </w:r>
      <w:r w:rsidR="00782E3B">
        <w:t>a</w:t>
      </w:r>
      <w:r w:rsidR="00DD7746">
        <w:t>re agreed.</w:t>
      </w:r>
    </w:p>
    <w:p w14:paraId="23096EC9" w14:textId="1232FBE2" w:rsidR="00DD7746" w:rsidRDefault="00DD7746" w:rsidP="00DD7746">
      <w:r>
        <w:t>Without any mandatory MUSIM gaps</w:t>
      </w:r>
      <w:r w:rsidR="00782E3B">
        <w:t>,</w:t>
      </w:r>
      <w:r>
        <w:t xml:space="preserve"> we see following scenarios:</w:t>
      </w:r>
    </w:p>
    <w:p w14:paraId="3BEBCD37" w14:textId="523CDF59" w:rsidR="00DD7746" w:rsidRDefault="00DD7746" w:rsidP="00DD7746">
      <w:pPr>
        <w:pStyle w:val="ListParagraph"/>
        <w:numPr>
          <w:ilvl w:val="0"/>
          <w:numId w:val="30"/>
        </w:numPr>
      </w:pPr>
      <w:r>
        <w:t>Network supports all possible MUSM gaps and hence can handle any MUSIM gap pattern</w:t>
      </w:r>
      <w:r w:rsidR="005B7218">
        <w:t xml:space="preserve"> request from any UE in the field</w:t>
      </w:r>
      <w:r>
        <w:t>.</w:t>
      </w:r>
    </w:p>
    <w:p w14:paraId="602C99A9" w14:textId="69C5CDE9" w:rsidR="00DD7746" w:rsidRDefault="00DD7746" w:rsidP="00DD7746">
      <w:pPr>
        <w:pStyle w:val="ListParagraph"/>
        <w:numPr>
          <w:ilvl w:val="0"/>
          <w:numId w:val="30"/>
        </w:numPr>
      </w:pPr>
      <w:r>
        <w:t>Network supports a limited number of MUSIM gaps</w:t>
      </w:r>
      <w:r w:rsidR="005B7218">
        <w:t>.</w:t>
      </w:r>
      <w:r>
        <w:t xml:space="preserve"> </w:t>
      </w:r>
      <w:r w:rsidR="00E30A93">
        <w:t>MUSIM gaps will only be</w:t>
      </w:r>
      <w:r>
        <w:t xml:space="preserve"> allocate</w:t>
      </w:r>
      <w:r w:rsidR="00E30A93">
        <w:t>d</w:t>
      </w:r>
      <w:r>
        <w:t xml:space="preserve"> if the UE requests </w:t>
      </w:r>
      <w:r w:rsidR="00E30A93">
        <w:t>one of</w:t>
      </w:r>
      <w:r>
        <w:t xml:space="preserve"> the MUSIM gap patterns supported.</w:t>
      </w:r>
    </w:p>
    <w:p w14:paraId="2A0FCAB4" w14:textId="2D842751" w:rsidR="00DD7746" w:rsidRDefault="00392CB2" w:rsidP="00DD7746">
      <w:r>
        <w:t>From a network perspective i</w:t>
      </w:r>
      <w:r w:rsidR="00DD7746">
        <w:t xml:space="preserve">t does not seem realistic that network will </w:t>
      </w:r>
      <w:r>
        <w:t xml:space="preserve">implement </w:t>
      </w:r>
      <w:r w:rsidR="00DD7746">
        <w:t xml:space="preserve">support </w:t>
      </w:r>
      <w:r w:rsidR="000069EE">
        <w:t xml:space="preserve">of </w:t>
      </w:r>
      <w:r w:rsidR="00DD7746">
        <w:t xml:space="preserve">all </w:t>
      </w:r>
      <w:r w:rsidR="000069EE">
        <w:t xml:space="preserve">the </w:t>
      </w:r>
      <w:r w:rsidR="00DD7746">
        <w:t>defined MUSIM gaps.</w:t>
      </w:r>
    </w:p>
    <w:p w14:paraId="3AE01ADB" w14:textId="77777777" w:rsidR="00DD7746" w:rsidRDefault="00DD7746" w:rsidP="00DD7746">
      <w:pPr>
        <w:pStyle w:val="RAN4proposal"/>
      </w:pPr>
      <w:r>
        <w:t>Introduce 1 or 2 mandatory MUSIM gaps.</w:t>
      </w:r>
    </w:p>
    <w:p w14:paraId="19C2280F" w14:textId="266A62E4" w:rsidR="00DD7746" w:rsidRDefault="000069EE" w:rsidP="00300956">
      <w:r>
        <w:t xml:space="preserve">RAN4 can discuss which MUSIM gaps should be mandatory. </w:t>
      </w:r>
      <w:r w:rsidR="00895EF8">
        <w:t xml:space="preserve">Such discussion could account any use case </w:t>
      </w:r>
      <w:proofErr w:type="gramStart"/>
      <w:r w:rsidR="00895EF8">
        <w:t>and also</w:t>
      </w:r>
      <w:proofErr w:type="gramEnd"/>
      <w:r w:rsidR="00895EF8">
        <w:t xml:space="preserve"> the UE NW-B requirements</w:t>
      </w:r>
      <w:r w:rsidR="00A218FF">
        <w:t>.</w:t>
      </w:r>
    </w:p>
    <w:p w14:paraId="11699D6D" w14:textId="77777777" w:rsidR="00DD7746" w:rsidRDefault="00DD7746" w:rsidP="00300956"/>
    <w:p w14:paraId="34EA1B9A" w14:textId="1F8602B4" w:rsidR="00A218FF" w:rsidRDefault="00A218FF" w:rsidP="00A218FF">
      <w:pPr>
        <w:pStyle w:val="RAN4H2"/>
      </w:pPr>
      <w:r>
        <w:rPr>
          <w:lang w:eastAsia="ko-KR"/>
        </w:rPr>
        <w:t>Others (1-1-5)</w:t>
      </w:r>
    </w:p>
    <w:p w14:paraId="0E0BDA74" w14:textId="60DD9B59" w:rsidR="00DD7746" w:rsidRDefault="00022031" w:rsidP="00300956">
      <w:r>
        <w:t>The WF agreed in Incheon included two topics listed un</w:t>
      </w:r>
      <w:r w:rsidR="002346D9">
        <w:t>der</w:t>
      </w:r>
      <w:r>
        <w:t xml:space="preserve"> Others:</w:t>
      </w:r>
    </w:p>
    <w:p w14:paraId="4C426900" w14:textId="77777777" w:rsidR="001D1783" w:rsidRDefault="001D1783" w:rsidP="001D1783">
      <w:pPr>
        <w:pStyle w:val="ListParagraph"/>
        <w:numPr>
          <w:ilvl w:val="0"/>
          <w:numId w:val="30"/>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2AC2FE04" w14:textId="5C7F2A56" w:rsidR="001D1783" w:rsidRDefault="001D1783" w:rsidP="001D1783">
      <w:pPr>
        <w:pStyle w:val="ListParagraph"/>
        <w:numPr>
          <w:ilvl w:val="1"/>
          <w:numId w:val="30"/>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P1: </w:t>
      </w:r>
      <w:r>
        <w:t>UE shall not request MUSIM gaps beyond the UE capacity considering the UEs current configuration.</w:t>
      </w:r>
    </w:p>
    <w:p w14:paraId="1597B134" w14:textId="78186F9F" w:rsidR="001D1783" w:rsidRDefault="001D1783" w:rsidP="001D1783">
      <w:pPr>
        <w:pStyle w:val="ListParagraph"/>
        <w:numPr>
          <w:ilvl w:val="1"/>
          <w:numId w:val="30"/>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P2: </w:t>
      </w:r>
      <w:r>
        <w:t>UE shall not request more MUSIM gaps than it is capable of handling with the current measurement gap allocation.</w:t>
      </w:r>
    </w:p>
    <w:p w14:paraId="32542A8B" w14:textId="77777777" w:rsidR="00731589" w:rsidRDefault="00377C5E" w:rsidP="00300956">
      <w:r>
        <w:t xml:space="preserve">The two proposals arise from the </w:t>
      </w:r>
      <w:r w:rsidR="00C2035E">
        <w:t xml:space="preserve">following </w:t>
      </w:r>
      <w:r>
        <w:t>fact</w:t>
      </w:r>
      <w:r w:rsidR="00C2035E">
        <w:t>s:</w:t>
      </w:r>
      <w:r>
        <w:t xml:space="preserve"> </w:t>
      </w:r>
    </w:p>
    <w:p w14:paraId="4DCE27D5" w14:textId="77777777" w:rsidR="00731589" w:rsidRDefault="00377C5E" w:rsidP="00731589">
      <w:pPr>
        <w:pStyle w:val="ListParagraph"/>
        <w:numPr>
          <w:ilvl w:val="0"/>
          <w:numId w:val="30"/>
        </w:numPr>
      </w:pPr>
      <w:r>
        <w:t>for MUSIM gaps</w:t>
      </w:r>
      <w:r w:rsidR="00731589">
        <w:t>,</w:t>
      </w:r>
      <w:r>
        <w:t xml:space="preserve"> the assumption is that the UE will only request MUSIM gaps which the U</w:t>
      </w:r>
      <w:r w:rsidR="00B02B94">
        <w:t>E</w:t>
      </w:r>
      <w:r>
        <w:t xml:space="preserve"> support</w:t>
      </w:r>
      <w:r w:rsidR="00B02B94">
        <w:t>.</w:t>
      </w:r>
    </w:p>
    <w:p w14:paraId="55FE5828" w14:textId="77777777" w:rsidR="00731589" w:rsidRDefault="00B02B94" w:rsidP="00731589">
      <w:pPr>
        <w:pStyle w:val="ListParagraph"/>
        <w:numPr>
          <w:ilvl w:val="0"/>
          <w:numId w:val="30"/>
        </w:numPr>
      </w:pPr>
      <w:r>
        <w:t>Network can</w:t>
      </w:r>
      <w:r w:rsidR="00881769">
        <w:t>not assume</w:t>
      </w:r>
      <w:r>
        <w:t xml:space="preserve"> that the UE support other MUSIM gaps </w:t>
      </w:r>
      <w:r w:rsidR="00881769">
        <w:t xml:space="preserve">than those requested. </w:t>
      </w:r>
    </w:p>
    <w:p w14:paraId="4D44C793" w14:textId="0695D40A" w:rsidR="00022031" w:rsidRDefault="006D3161" w:rsidP="00731589">
      <w:pPr>
        <w:pStyle w:val="ListParagraph"/>
        <w:numPr>
          <w:ilvl w:val="0"/>
          <w:numId w:val="30"/>
        </w:numPr>
      </w:pPr>
      <w:r>
        <w:t>N</w:t>
      </w:r>
      <w:r w:rsidR="00B02B94">
        <w:t xml:space="preserve">etwork </w:t>
      </w:r>
      <w:r>
        <w:t xml:space="preserve">can </w:t>
      </w:r>
      <w:r w:rsidR="00881769">
        <w:t xml:space="preserve">only </w:t>
      </w:r>
      <w:r>
        <w:t>c</w:t>
      </w:r>
      <w:r w:rsidR="00B02B94">
        <w:t>onfigure</w:t>
      </w:r>
      <w:r w:rsidR="00303D12">
        <w:t xml:space="preserve"> the UE with </w:t>
      </w:r>
      <w:r w:rsidR="00271BA4">
        <w:t>some,</w:t>
      </w:r>
      <w:r w:rsidR="00303D12">
        <w:t xml:space="preserve"> </w:t>
      </w:r>
      <w:r w:rsidR="00E61608">
        <w:t xml:space="preserve">or </w:t>
      </w:r>
      <w:proofErr w:type="gramStart"/>
      <w:r w:rsidR="00E61608">
        <w:t xml:space="preserve">all </w:t>
      </w:r>
      <w:r w:rsidR="00303D12">
        <w:t>of</w:t>
      </w:r>
      <w:proofErr w:type="gramEnd"/>
      <w:r w:rsidR="00303D12">
        <w:t xml:space="preserve"> the </w:t>
      </w:r>
      <w:r w:rsidR="00E61608">
        <w:t xml:space="preserve">UE </w:t>
      </w:r>
      <w:r w:rsidR="00303D12">
        <w:t>requested MUSIM gaps</w:t>
      </w:r>
      <w:r w:rsidR="00E61608">
        <w:t>,</w:t>
      </w:r>
      <w:r w:rsidR="00303D12">
        <w:t xml:space="preserve"> but cannot </w:t>
      </w:r>
      <w:r w:rsidR="00C2035E">
        <w:t xml:space="preserve">change any </w:t>
      </w:r>
      <w:r w:rsidR="00271BA4">
        <w:t xml:space="preserve">of the requested </w:t>
      </w:r>
      <w:r w:rsidR="00C2035E">
        <w:t xml:space="preserve">MUSIM </w:t>
      </w:r>
      <w:r w:rsidR="00E61608">
        <w:t>gap</w:t>
      </w:r>
      <w:r w:rsidR="00271BA4">
        <w:t>s</w:t>
      </w:r>
      <w:r w:rsidR="00C2035E">
        <w:t>.</w:t>
      </w:r>
    </w:p>
    <w:p w14:paraId="07DB35AE" w14:textId="0946D0F9" w:rsidR="00C2035E" w:rsidRDefault="0063441B" w:rsidP="00300956">
      <w:r>
        <w:lastRenderedPageBreak/>
        <w:t>Based on these assumptions we discussed in [2]</w:t>
      </w:r>
      <w:r w:rsidR="00851CAA">
        <w:t xml:space="preserve"> wh</w:t>
      </w:r>
      <w:r w:rsidR="0096178C">
        <w:t>a</w:t>
      </w:r>
      <w:r w:rsidR="00851CAA">
        <w:t xml:space="preserve">t expectations the network may take </w:t>
      </w:r>
      <w:r w:rsidR="0096178C">
        <w:t>as a working assumption when the UE requests MUSIM gaps.</w:t>
      </w:r>
      <w:r w:rsidR="009D700E">
        <w:t xml:space="preserve"> Related to this</w:t>
      </w:r>
      <w:r w:rsidR="00CE57A9">
        <w:t>,</w:t>
      </w:r>
      <w:r w:rsidR="009D700E">
        <w:t xml:space="preserve"> two aspects remain open related to:</w:t>
      </w:r>
    </w:p>
    <w:p w14:paraId="1609D00E" w14:textId="0467CCAE" w:rsidR="009D700E" w:rsidRDefault="00CE57A9" w:rsidP="00CE57A9">
      <w:pPr>
        <w:pStyle w:val="ListParagraph"/>
        <w:numPr>
          <w:ilvl w:val="0"/>
          <w:numId w:val="31"/>
        </w:numPr>
      </w:pPr>
      <w:r>
        <w:t xml:space="preserve">MUSIM </w:t>
      </w:r>
      <w:r w:rsidR="000324C7">
        <w:t xml:space="preserve">gaps </w:t>
      </w:r>
      <w:r>
        <w:t>overhead and UE requested MUSIM gaps.</w:t>
      </w:r>
    </w:p>
    <w:p w14:paraId="600D2BC7" w14:textId="5FB3D737" w:rsidR="00CE57A9" w:rsidRDefault="004B03A6" w:rsidP="00CE57A9">
      <w:pPr>
        <w:pStyle w:val="ListParagraph"/>
        <w:numPr>
          <w:ilvl w:val="0"/>
          <w:numId w:val="31"/>
        </w:numPr>
      </w:pPr>
      <w:r>
        <w:t>The t</w:t>
      </w:r>
      <w:r w:rsidRPr="00986E8F">
        <w:t xml:space="preserve">otal number of gaps when MUSIM gaps are </w:t>
      </w:r>
      <w:r w:rsidR="00196694">
        <w:t>requested.</w:t>
      </w:r>
    </w:p>
    <w:p w14:paraId="5B19B6EE" w14:textId="77777777" w:rsidR="00DD7746" w:rsidRDefault="00DD7746" w:rsidP="00300956"/>
    <w:p w14:paraId="3C796247" w14:textId="17BC0235" w:rsidR="00EE31D2" w:rsidRDefault="00EE31D2" w:rsidP="00EE31D2">
      <w:pPr>
        <w:pStyle w:val="RAN4H3"/>
      </w:pPr>
      <w:r>
        <w:t xml:space="preserve">MUSIM gaps overhead and UE requested MUSIM </w:t>
      </w:r>
      <w:proofErr w:type="gramStart"/>
      <w:r>
        <w:t>gaps</w:t>
      </w:r>
      <w:proofErr w:type="gramEnd"/>
    </w:p>
    <w:p w14:paraId="7C682F6F" w14:textId="69ABC161" w:rsidR="00DD7746" w:rsidRDefault="00EE31D2" w:rsidP="00300956">
      <w:r>
        <w:t xml:space="preserve">In the agreed WF [1] it was recommended </w:t>
      </w:r>
      <w:r w:rsidR="00635998">
        <w:t xml:space="preserve">and agreed </w:t>
      </w:r>
      <w:r>
        <w:t>not to continue the discussion related to defining MUSIM gap overhead.</w:t>
      </w:r>
      <w:r w:rsidR="00454704">
        <w:t xml:space="preserve"> Hence, it is our understanding that it is therefore up to UE not to request </w:t>
      </w:r>
      <w:r w:rsidR="005B64E4">
        <w:t>more MUSIM gaps than what the UE can handle.</w:t>
      </w:r>
    </w:p>
    <w:p w14:paraId="0828A5A0" w14:textId="37A897A0" w:rsidR="00AA1519" w:rsidRDefault="00AA1519" w:rsidP="00AA1519">
      <w:pPr>
        <w:jc w:val="both"/>
      </w:pPr>
      <w:r>
        <w:t xml:space="preserve">Therefore, it needs to be captured that the UE is not to request MUSIM gaps beyond the UE capacity </w:t>
      </w:r>
      <w:proofErr w:type="gramStart"/>
      <w:r>
        <w:t>taking into account</w:t>
      </w:r>
      <w:proofErr w:type="gramEnd"/>
      <w:r>
        <w:t xml:space="preserve"> the UEs current configuration, including measurement gap allocation (both Type-1 and Type 2 gaps).</w:t>
      </w:r>
    </w:p>
    <w:p w14:paraId="1A66A293" w14:textId="35965CE4" w:rsidR="00AA1519" w:rsidRDefault="00AA1519" w:rsidP="00AA1519">
      <w:pPr>
        <w:pStyle w:val="RAN4proposal"/>
      </w:pPr>
      <w:r>
        <w:t xml:space="preserve">UE </w:t>
      </w:r>
      <w:r w:rsidR="00FC7CFF">
        <w:t>is</w:t>
      </w:r>
      <w:r>
        <w:t xml:space="preserve"> not </w:t>
      </w:r>
      <w:r w:rsidR="00FC7CFF">
        <w:t xml:space="preserve">to </w:t>
      </w:r>
      <w:r>
        <w:t>request MUSIM gaps beyond the UE capacity considering the UEs current configuration.</w:t>
      </w:r>
    </w:p>
    <w:p w14:paraId="6AEEAD1A" w14:textId="070C0A4C" w:rsidR="00AA1519" w:rsidRDefault="00FC7CFF" w:rsidP="00300956">
      <w:r>
        <w:t xml:space="preserve">Network </w:t>
      </w:r>
      <w:r w:rsidR="00291F78">
        <w:t>must</w:t>
      </w:r>
      <w:r>
        <w:t xml:space="preserve"> be able to </w:t>
      </w:r>
      <w:r w:rsidR="009E0080">
        <w:t xml:space="preserve">be sure that if all UE requested MUSIM gaps are allocated to the UE, this will not impact current </w:t>
      </w:r>
      <w:r w:rsidR="00382EA1">
        <w:t>configuration beyond what is defined in specification.</w:t>
      </w:r>
      <w:r w:rsidR="00F50BC2">
        <w:t xml:space="preserve"> For example, if the UE is already conf</w:t>
      </w:r>
      <w:r w:rsidR="00FE4A36">
        <w:t xml:space="preserve">igured with a gap pattern, the UE should not request MUSIM gaps which </w:t>
      </w:r>
      <w:r w:rsidR="0056372C">
        <w:t>the UE cannot handle accosting the current gap configuration.</w:t>
      </w:r>
      <w:r w:rsidR="006B2CC4">
        <w:t xml:space="preserve"> </w:t>
      </w:r>
    </w:p>
    <w:p w14:paraId="2F8E21AD" w14:textId="77777777" w:rsidR="00AA1519" w:rsidRDefault="00AA1519" w:rsidP="00300956"/>
    <w:p w14:paraId="1DD825A3" w14:textId="6980421C" w:rsidR="00AA1519" w:rsidRDefault="00291F78" w:rsidP="00291F78">
      <w:pPr>
        <w:pStyle w:val="RAN4H3"/>
      </w:pPr>
      <w:r>
        <w:t>The t</w:t>
      </w:r>
      <w:r w:rsidRPr="00986E8F">
        <w:t xml:space="preserve">otal number of gaps when MUSIM gaps are </w:t>
      </w:r>
      <w:proofErr w:type="gramStart"/>
      <w:r>
        <w:t>requested</w:t>
      </w:r>
      <w:proofErr w:type="gramEnd"/>
    </w:p>
    <w:p w14:paraId="037998EA" w14:textId="3B8759D3" w:rsidR="00DD7746" w:rsidRDefault="00A871C5" w:rsidP="00300956">
      <w:r>
        <w:t>This issue is related to the issue in section 2.2.1 but is slightly different. We also discussed this in [2] and repe</w:t>
      </w:r>
      <w:r w:rsidR="00200350">
        <w:t>a</w:t>
      </w:r>
      <w:r>
        <w:t>t the discussion here.</w:t>
      </w:r>
    </w:p>
    <w:p w14:paraId="5944F1C2" w14:textId="77777777" w:rsidR="00B32E2F" w:rsidRDefault="00B32E2F" w:rsidP="00B32E2F">
      <w:pPr>
        <w:jc w:val="both"/>
      </w:pPr>
      <w:r>
        <w:t>In general, when introducing a new feature, it needs to account existing features. Hence, when introducing MUSIM gaps, it needs to work with existing measurement gaps framework without breaking it.</w:t>
      </w:r>
    </w:p>
    <w:p w14:paraId="44FB8381" w14:textId="77777777" w:rsidR="00B32E2F" w:rsidRDefault="00B32E2F" w:rsidP="00B32E2F">
      <w:pPr>
        <w:jc w:val="both"/>
      </w:pPr>
      <w:r>
        <w:t>RAN4 needs to consider both UEs and networks which do not support concurrent measurement gaps and UE which do support concurrent measurement gaps.</w:t>
      </w:r>
    </w:p>
    <w:p w14:paraId="7FF0D881" w14:textId="77777777" w:rsidR="00B32E2F" w:rsidRDefault="00B32E2F" w:rsidP="00B32E2F">
      <w:pPr>
        <w:jc w:val="both"/>
      </w:pPr>
      <w:r>
        <w:t>In RAN4#106bis, following was agreed:</w:t>
      </w:r>
    </w:p>
    <w:p w14:paraId="55AEDB9A" w14:textId="77777777" w:rsidR="00B32E2F" w:rsidRDefault="00B32E2F" w:rsidP="00B32E2F">
      <w:pPr>
        <w:pStyle w:val="ListParagraph"/>
        <w:numPr>
          <w:ilvl w:val="0"/>
          <w:numId w:val="30"/>
        </w:numPr>
        <w:spacing w:after="120" w:line="256" w:lineRule="auto"/>
        <w:contextualSpacing w:val="0"/>
        <w:rPr>
          <w:color w:val="000000" w:themeColor="text1"/>
        </w:rPr>
      </w:pPr>
      <w:r>
        <w:rPr>
          <w:color w:val="000000" w:themeColor="text1"/>
        </w:rPr>
        <w:t xml:space="preserve">When MUSIM gaps are configured and Rel-17 Con-MGs is not configured </w:t>
      </w:r>
      <w:r w:rsidRPr="0054102C">
        <w:rPr>
          <w:color w:val="000000" w:themeColor="text1"/>
        </w:rPr>
        <w:t>or supported</w:t>
      </w:r>
      <w:r>
        <w:rPr>
          <w:color w:val="000000" w:themeColor="text1"/>
        </w:rPr>
        <w:t xml:space="preserve">, the number of legacy MGs can </w:t>
      </w:r>
      <w:proofErr w:type="gramStart"/>
      <w:r>
        <w:rPr>
          <w:color w:val="000000" w:themeColor="text1"/>
        </w:rPr>
        <w:t>be</w:t>
      </w:r>
      <w:proofErr w:type="gramEnd"/>
    </w:p>
    <w:p w14:paraId="302B7DD6" w14:textId="77777777" w:rsidR="00B32E2F" w:rsidRDefault="00B32E2F" w:rsidP="00B32E2F">
      <w:pPr>
        <w:pStyle w:val="ListParagraph"/>
        <w:numPr>
          <w:ilvl w:val="1"/>
          <w:numId w:val="30"/>
        </w:numPr>
        <w:spacing w:after="120" w:line="256" w:lineRule="auto"/>
        <w:contextualSpacing w:val="0"/>
        <w:rPr>
          <w:color w:val="000000" w:themeColor="text1"/>
        </w:rPr>
      </w:pPr>
      <w:r>
        <w:rPr>
          <w:color w:val="000000" w:themeColor="text1"/>
        </w:rPr>
        <w:t xml:space="preserve">Up to 1 per-UE MG, or </w:t>
      </w:r>
    </w:p>
    <w:p w14:paraId="0F873AE2" w14:textId="77777777" w:rsidR="00B32E2F" w:rsidRDefault="00B32E2F" w:rsidP="00B32E2F">
      <w:pPr>
        <w:pStyle w:val="ListParagraph"/>
        <w:numPr>
          <w:ilvl w:val="1"/>
          <w:numId w:val="30"/>
        </w:numPr>
        <w:spacing w:after="120" w:line="256" w:lineRule="auto"/>
        <w:contextualSpacing w:val="0"/>
        <w:rPr>
          <w:color w:val="000000" w:themeColor="text1"/>
        </w:rPr>
      </w:pPr>
      <w:r>
        <w:rPr>
          <w:color w:val="000000" w:themeColor="text1"/>
        </w:rPr>
        <w:t>Up to 1 per-FR MG in each FR</w:t>
      </w:r>
    </w:p>
    <w:p w14:paraId="51EAB629" w14:textId="77777777" w:rsidR="00B32E2F" w:rsidRDefault="00B32E2F" w:rsidP="00B32E2F">
      <w:pPr>
        <w:pStyle w:val="ListParagraph"/>
        <w:numPr>
          <w:ilvl w:val="0"/>
          <w:numId w:val="30"/>
        </w:numPr>
        <w:spacing w:after="120" w:line="256" w:lineRule="auto"/>
        <w:contextualSpacing w:val="0"/>
        <w:rPr>
          <w:color w:val="000000" w:themeColor="text1"/>
        </w:rPr>
      </w:pPr>
      <w:r>
        <w:rPr>
          <w:color w:val="000000" w:themeColor="text1"/>
        </w:rPr>
        <w:t>When MUSIM gaps are configured, when Rel-17 con-MG is configured, the number of legacy MGs can be one of the following cases:</w:t>
      </w:r>
    </w:p>
    <w:p w14:paraId="345B165E" w14:textId="77777777" w:rsidR="00B32E2F" w:rsidRDefault="00B32E2F" w:rsidP="00B32E2F">
      <w:pPr>
        <w:pStyle w:val="ListParagraph"/>
        <w:numPr>
          <w:ilvl w:val="1"/>
          <w:numId w:val="30"/>
        </w:numPr>
        <w:spacing w:after="120" w:line="256" w:lineRule="auto"/>
        <w:contextualSpacing w:val="0"/>
        <w:rPr>
          <w:color w:val="000000" w:themeColor="text1"/>
        </w:rPr>
      </w:pPr>
      <w:r>
        <w:rPr>
          <w:color w:val="000000" w:themeColor="text1"/>
        </w:rPr>
        <w:t>Up to 2 per-UE MGs</w:t>
      </w:r>
    </w:p>
    <w:p w14:paraId="2575D4F7" w14:textId="77777777" w:rsidR="00B32E2F" w:rsidRDefault="00B32E2F" w:rsidP="00B32E2F">
      <w:pPr>
        <w:pStyle w:val="ListParagraph"/>
        <w:numPr>
          <w:ilvl w:val="1"/>
          <w:numId w:val="30"/>
        </w:numPr>
        <w:spacing w:after="120" w:line="256" w:lineRule="auto"/>
        <w:contextualSpacing w:val="0"/>
        <w:rPr>
          <w:color w:val="000000" w:themeColor="text1"/>
        </w:rPr>
      </w:pPr>
      <w:r>
        <w:rPr>
          <w:color w:val="000000" w:themeColor="text1"/>
        </w:rPr>
        <w:t>Up to 2 per-FR MGs in each FR and up to 3 per-FR MGs across FRs</w:t>
      </w:r>
    </w:p>
    <w:p w14:paraId="3477BFC7" w14:textId="77777777" w:rsidR="00B32E2F" w:rsidRPr="0040559F" w:rsidRDefault="00B32E2F" w:rsidP="00B32E2F">
      <w:pPr>
        <w:pStyle w:val="ListParagraph"/>
        <w:numPr>
          <w:ilvl w:val="1"/>
          <w:numId w:val="30"/>
        </w:numPr>
        <w:spacing w:after="120" w:line="256" w:lineRule="auto"/>
        <w:contextualSpacing w:val="0"/>
        <w:rPr>
          <w:rFonts w:eastAsia="SimSun"/>
          <w:color w:val="000000" w:themeColor="text1"/>
          <w:szCs w:val="24"/>
          <w:lang w:eastAsia="zh-CN"/>
        </w:rPr>
      </w:pPr>
      <w:r>
        <w:rPr>
          <w:color w:val="000000" w:themeColor="text1"/>
        </w:rPr>
        <w:t>Up to 1 per-UE MG and up to 1 per-FR MG in each FR</w:t>
      </w:r>
    </w:p>
    <w:p w14:paraId="71050A09" w14:textId="77777777" w:rsidR="00B32E2F" w:rsidRPr="0040559F" w:rsidRDefault="00B32E2F" w:rsidP="00B32E2F">
      <w:pPr>
        <w:pStyle w:val="ListParagraph"/>
        <w:numPr>
          <w:ilvl w:val="0"/>
          <w:numId w:val="30"/>
        </w:numPr>
        <w:spacing w:after="120" w:line="256" w:lineRule="auto"/>
        <w:contextualSpacing w:val="0"/>
        <w:rPr>
          <w:rFonts w:eastAsia="SimSun"/>
          <w:color w:val="000000" w:themeColor="text1"/>
          <w:szCs w:val="24"/>
          <w:lang w:eastAsia="zh-CN"/>
        </w:rPr>
      </w:pPr>
      <w:r w:rsidRPr="0040559F">
        <w:rPr>
          <w:color w:val="000000" w:themeColor="text1"/>
        </w:rPr>
        <w:t xml:space="preserve">P3: Allocation of MUSIM gaps </w:t>
      </w:r>
      <w:proofErr w:type="gramStart"/>
      <w:r w:rsidRPr="0040559F">
        <w:rPr>
          <w:color w:val="000000" w:themeColor="text1"/>
        </w:rPr>
        <w:t>does</w:t>
      </w:r>
      <w:proofErr w:type="gramEnd"/>
      <w:r w:rsidRPr="0040559F">
        <w:rPr>
          <w:color w:val="000000" w:themeColor="text1"/>
        </w:rPr>
        <w:t xml:space="preserve"> not impact the non-MUSIM gap allocation capability. </w:t>
      </w:r>
    </w:p>
    <w:p w14:paraId="695EE5D1" w14:textId="77777777" w:rsidR="00B32E2F" w:rsidRDefault="00B32E2F" w:rsidP="00B32E2F">
      <w:pPr>
        <w:pStyle w:val="ListParagraph"/>
        <w:spacing w:after="120" w:line="256" w:lineRule="auto"/>
        <w:ind w:left="936"/>
        <w:contextualSpacing w:val="0"/>
        <w:jc w:val="both"/>
        <w:rPr>
          <w:color w:val="4472C4"/>
        </w:rPr>
      </w:pPr>
    </w:p>
    <w:p w14:paraId="78A36827" w14:textId="478D2933" w:rsidR="00B32E2F" w:rsidRDefault="00B32E2F" w:rsidP="00B32E2F">
      <w:pPr>
        <w:jc w:val="both"/>
      </w:pPr>
      <w:r>
        <w:t>For the 1</w:t>
      </w:r>
      <w:r w:rsidRPr="00D33908">
        <w:rPr>
          <w:vertAlign w:val="superscript"/>
        </w:rPr>
        <w:t>st</w:t>
      </w:r>
      <w:r>
        <w:t xml:space="preserve"> part of the proposal</w:t>
      </w:r>
      <w:r w:rsidR="00FB208B">
        <w:t>,</w:t>
      </w:r>
      <w:r>
        <w:t xml:space="preserve"> </w:t>
      </w:r>
      <w:r w:rsidR="00FB208B">
        <w:t>the</w:t>
      </w:r>
      <w:r>
        <w:t xml:space="preserve"> UE can be allocated with MUSIM gaps in addition to having 1 Per-UE or 2 Per-FR non-MUSIM gaps allocated.</w:t>
      </w:r>
    </w:p>
    <w:p w14:paraId="2FDF8938" w14:textId="77777777" w:rsidR="00B32E2F" w:rsidRDefault="00B32E2F" w:rsidP="00B32E2F">
      <w:pPr>
        <w:jc w:val="both"/>
      </w:pPr>
      <w:r>
        <w:t>Similar for the 2</w:t>
      </w:r>
      <w:r w:rsidRPr="00D33908">
        <w:rPr>
          <w:vertAlign w:val="superscript"/>
        </w:rPr>
        <w:t>nd</w:t>
      </w:r>
      <w:r>
        <w:t xml:space="preserve"> part of the proposal. The MUSIM gap requirements are in addition to the current UE capability requirements for concurrent measurement gaps.</w:t>
      </w:r>
    </w:p>
    <w:p w14:paraId="2D9FF64C" w14:textId="77777777" w:rsidR="00B32E2F" w:rsidRDefault="00B32E2F" w:rsidP="00B32E2F">
      <w:pPr>
        <w:jc w:val="both"/>
      </w:pPr>
      <w:r>
        <w:lastRenderedPageBreak/>
        <w:t>The agreement also means, that a UE supporting MUSIM gaps, the allocation of MUSIM gaps is in addition to allocation capability of non-MUSIM gaps. Hence, allocation of MUSIM gaps does not impact the non-MUSIM gap allocation capability. Non-MUSIM gaps includes both Type-1 and Type-2 gaps.</w:t>
      </w:r>
    </w:p>
    <w:p w14:paraId="6CB889FD" w14:textId="77777777" w:rsidR="00B32E2F" w:rsidRDefault="00B32E2F" w:rsidP="00B32E2F">
      <w:pPr>
        <w:jc w:val="both"/>
      </w:pPr>
      <w:r>
        <w:t>However, on proposal was left undecided:</w:t>
      </w:r>
    </w:p>
    <w:p w14:paraId="7E929A94" w14:textId="528DCB52" w:rsidR="00B32E2F" w:rsidRPr="0040559F" w:rsidRDefault="00B32E2F" w:rsidP="00B32E2F">
      <w:pPr>
        <w:pStyle w:val="ListParagraph"/>
        <w:numPr>
          <w:ilvl w:val="0"/>
          <w:numId w:val="30"/>
        </w:numPr>
        <w:spacing w:after="120" w:line="256" w:lineRule="auto"/>
        <w:contextualSpacing w:val="0"/>
        <w:rPr>
          <w:color w:val="000000" w:themeColor="text1"/>
        </w:rPr>
      </w:pPr>
      <w:r>
        <w:rPr>
          <w:color w:val="000000" w:themeColor="text1"/>
        </w:rPr>
        <w:t>P4: UE shall not request more MUSIM gaps than it is capable of handling with the current measurement gap allocation</w:t>
      </w:r>
      <w:r w:rsidR="00200350">
        <w:rPr>
          <w:color w:val="000000" w:themeColor="text1"/>
        </w:rPr>
        <w:t>.</w:t>
      </w:r>
    </w:p>
    <w:p w14:paraId="594120B7" w14:textId="426575F4" w:rsidR="00B32E2F" w:rsidRDefault="00B32E2F" w:rsidP="00B32E2F">
      <w:pPr>
        <w:jc w:val="both"/>
      </w:pPr>
      <w:r>
        <w:t xml:space="preserve">From network point of view this is a very important aspect. Hence, as proposed also in proposal </w:t>
      </w:r>
      <w:r w:rsidR="00FB208B">
        <w:t>2</w:t>
      </w:r>
      <w:r>
        <w:t>, the network can only rely on which MUSIM gaps the UE requests. There are no mandatory gaps, and hence the network can only rely on the UE request</w:t>
      </w:r>
      <w:r w:rsidR="001C5D57">
        <w:t>s supported MUSIM gaps</w:t>
      </w:r>
      <w:r>
        <w:t xml:space="preserve"> and based on </w:t>
      </w:r>
      <w:r w:rsidR="001C5D57">
        <w:t>this request</w:t>
      </w:r>
      <w:r>
        <w:t xml:space="preserve"> decide to allocate all, some, or none of the requested MUSIM gaps. </w:t>
      </w:r>
    </w:p>
    <w:p w14:paraId="3290FD8C" w14:textId="09194750" w:rsidR="00B32E2F" w:rsidRDefault="00B32E2F" w:rsidP="00B32E2F">
      <w:pPr>
        <w:jc w:val="both"/>
      </w:pPr>
      <w:r>
        <w:t xml:space="preserve">In the situation where the network does allocate the UE with all the requested MUSIM gaps, the network must be able to assume that the UE will also apply </w:t>
      </w:r>
      <w:r w:rsidR="005D3E7B">
        <w:t xml:space="preserve">all </w:t>
      </w:r>
      <w:r>
        <w:t>the requested MUSIM</w:t>
      </w:r>
      <w:r w:rsidR="005D3E7B">
        <w:t>.</w:t>
      </w:r>
      <w:r>
        <w:t xml:space="preserve"> </w:t>
      </w:r>
      <w:r w:rsidR="005D3E7B">
        <w:t>O</w:t>
      </w:r>
      <w:r>
        <w:t>therwise</w:t>
      </w:r>
      <w:r w:rsidR="00BC07CA">
        <w:t>,</w:t>
      </w:r>
      <w:r>
        <w:t xml:space="preserve"> this will lead to wasted resources in the system.</w:t>
      </w:r>
    </w:p>
    <w:p w14:paraId="7F5BC15E" w14:textId="5CF3000D" w:rsidR="00B32E2F" w:rsidRDefault="00B32E2F" w:rsidP="00B32E2F">
      <w:pPr>
        <w:jc w:val="both"/>
      </w:pPr>
      <w:r>
        <w:t xml:space="preserve">As it is the UE, which is aware of the UE MUSIM gap capacity and the entity requesting the MUSIM gaps, the UE shall not request more MUSIM gaps than it is capable of handling with </w:t>
      </w:r>
      <w:r w:rsidR="00BC07CA">
        <w:t xml:space="preserve">the </w:t>
      </w:r>
      <w:r>
        <w:t>current measurement gap allocation.</w:t>
      </w:r>
    </w:p>
    <w:p w14:paraId="7E16275C" w14:textId="77777777" w:rsidR="00B32E2F" w:rsidRPr="00986E8F" w:rsidRDefault="00B32E2F" w:rsidP="00B32E2F">
      <w:pPr>
        <w:pStyle w:val="RAN4proposal"/>
        <w:jc w:val="both"/>
      </w:pPr>
      <w:bookmarkStart w:id="5" w:name="_Hlk127544036"/>
      <w:r>
        <w:t>UE shall not request more MUSIM gaps than it is capable of handling with the current measurement gap allocation.</w:t>
      </w:r>
      <w:bookmarkEnd w:id="5"/>
    </w:p>
    <w:p w14:paraId="5DC15801" w14:textId="38C6DA50" w:rsidR="00A871C5" w:rsidRDefault="00A871C5" w:rsidP="00300956"/>
    <w:p w14:paraId="43D3C0C0" w14:textId="77777777" w:rsidR="00CD7492" w:rsidRPr="008C39F7" w:rsidRDefault="00CD7492" w:rsidP="00A37002">
      <w:pPr>
        <w:pStyle w:val="RAN4H1"/>
      </w:pPr>
      <w:bookmarkStart w:id="6" w:name="_Toc116995848"/>
      <w:r w:rsidRPr="008C39F7">
        <w:t>Conclusion</w:t>
      </w:r>
      <w:bookmarkEnd w:id="6"/>
    </w:p>
    <w:p w14:paraId="5A50477C" w14:textId="4FEDB559" w:rsidR="00767528" w:rsidRDefault="003365A4" w:rsidP="00767528">
      <w:r>
        <w:t>In the earlier meetings RAN4 has</w:t>
      </w:r>
      <w:r w:rsidR="00C145F4">
        <w:t xml:space="preserve"> progressed well on the general aspects related to the UE MUSIM gap requirements</w:t>
      </w:r>
      <w:r w:rsidR="005B4801" w:rsidRPr="008C39F7">
        <w:t>.</w:t>
      </w:r>
      <w:r w:rsidR="00C145F4">
        <w:t xml:space="preserve"> </w:t>
      </w:r>
      <w:r w:rsidR="004207B6">
        <w:t xml:space="preserve">From RAN4#107 in Incheon </w:t>
      </w:r>
      <w:r w:rsidR="00767528">
        <w:t>two aspects remain open for further discussion after the RAN4#107 meeting [1]:</w:t>
      </w:r>
    </w:p>
    <w:p w14:paraId="54D34486" w14:textId="77777777" w:rsidR="00767528" w:rsidRDefault="00767528" w:rsidP="00767528">
      <w:pPr>
        <w:pStyle w:val="ListParagraph"/>
        <w:numPr>
          <w:ilvl w:val="0"/>
          <w:numId w:val="27"/>
        </w:numPr>
        <w:rPr>
          <w:bCs/>
          <w:color w:val="000000" w:themeColor="text1"/>
          <w:lang w:eastAsia="ko-KR"/>
        </w:rPr>
      </w:pPr>
      <w:r w:rsidRPr="004C5C0A">
        <w:rPr>
          <w:bCs/>
          <w:color w:val="000000" w:themeColor="text1"/>
          <w:lang w:eastAsia="ko-KR"/>
        </w:rPr>
        <w:t>Issue 1-1-</w:t>
      </w:r>
      <w:r>
        <w:rPr>
          <w:bCs/>
          <w:color w:val="000000" w:themeColor="text1"/>
          <w:lang w:eastAsia="ko-KR"/>
        </w:rPr>
        <w:t>3</w:t>
      </w:r>
      <w:r w:rsidRPr="004C5C0A">
        <w:rPr>
          <w:bCs/>
          <w:color w:val="000000" w:themeColor="text1"/>
          <w:lang w:eastAsia="ko-KR"/>
        </w:rPr>
        <w:t>: Mandatory MUSIM gap patterns</w:t>
      </w:r>
    </w:p>
    <w:p w14:paraId="47F8B8C6" w14:textId="77777777" w:rsidR="00767528" w:rsidRPr="001901C9" w:rsidRDefault="00767528" w:rsidP="00767528">
      <w:pPr>
        <w:pStyle w:val="ListParagraph"/>
        <w:numPr>
          <w:ilvl w:val="0"/>
          <w:numId w:val="27"/>
        </w:numPr>
        <w:rPr>
          <w:bCs/>
          <w:color w:val="000000" w:themeColor="text1"/>
          <w:lang w:eastAsia="ko-KR"/>
        </w:rPr>
      </w:pPr>
      <w:r w:rsidRPr="00813FB1">
        <w:rPr>
          <w:bCs/>
          <w:color w:val="000000" w:themeColor="text1"/>
          <w:lang w:eastAsia="ko-KR"/>
        </w:rPr>
        <w:t xml:space="preserve">Issue 1-1-5: </w:t>
      </w:r>
      <w:r>
        <w:rPr>
          <w:bCs/>
          <w:color w:val="000000" w:themeColor="text1"/>
          <w:lang w:eastAsia="ko-KR"/>
        </w:rPr>
        <w:t>Others</w:t>
      </w:r>
    </w:p>
    <w:p w14:paraId="2D965387" w14:textId="061A0968" w:rsidR="008B0961" w:rsidRDefault="00767528" w:rsidP="00767528">
      <w:r>
        <w:t>In this paper we address</w:t>
      </w:r>
      <w:r w:rsidR="0025075C">
        <w:t>ed</w:t>
      </w:r>
      <w:r>
        <w:t xml:space="preserve"> these issues</w:t>
      </w:r>
      <w:r w:rsidR="0025075C">
        <w:t xml:space="preserve"> and propose:</w:t>
      </w:r>
    </w:p>
    <w:p w14:paraId="75B924FC" w14:textId="77777777" w:rsidR="00E90C8A" w:rsidRDefault="00E90C8A" w:rsidP="00E90C8A">
      <w:pPr>
        <w:pStyle w:val="RAN4proposal"/>
        <w:numPr>
          <w:ilvl w:val="0"/>
          <w:numId w:val="32"/>
        </w:numPr>
      </w:pPr>
      <w:r>
        <w:t>Introduce 1 or 2 mandatory MUSIM gaps.</w:t>
      </w:r>
    </w:p>
    <w:p w14:paraId="2516FE6A" w14:textId="77777777" w:rsidR="00E90C8A" w:rsidRDefault="00E90C8A" w:rsidP="00E90C8A">
      <w:pPr>
        <w:pStyle w:val="RAN4proposal"/>
        <w:numPr>
          <w:ilvl w:val="0"/>
          <w:numId w:val="32"/>
        </w:numPr>
      </w:pPr>
      <w:r>
        <w:t>UE is not to request MUSIM gaps beyond the UE capacity considering the UEs current configuration.</w:t>
      </w:r>
    </w:p>
    <w:p w14:paraId="3D3E092C" w14:textId="77777777" w:rsidR="00E90C8A" w:rsidRPr="00986E8F" w:rsidRDefault="00E90C8A" w:rsidP="00E90C8A">
      <w:pPr>
        <w:pStyle w:val="RAN4proposal"/>
        <w:numPr>
          <w:ilvl w:val="0"/>
          <w:numId w:val="32"/>
        </w:numPr>
        <w:jc w:val="both"/>
      </w:pPr>
      <w:r>
        <w:t>UE shall not request more MUSIM gaps than it is capable of handling with the current measurement gap allocation.</w:t>
      </w:r>
    </w:p>
    <w:p w14:paraId="250FBF9B" w14:textId="4D178CB1" w:rsidR="00847264" w:rsidRPr="008C39F7" w:rsidRDefault="00847264" w:rsidP="008C39F7">
      <w:bookmarkStart w:id="7" w:name="_Toc116995849"/>
    </w:p>
    <w:p w14:paraId="68366098" w14:textId="77777777" w:rsidR="003B659E" w:rsidRPr="008C39F7" w:rsidRDefault="003B659E" w:rsidP="0060543D">
      <w:pPr>
        <w:pStyle w:val="RAN4H1"/>
        <w:numPr>
          <w:ilvl w:val="0"/>
          <w:numId w:val="0"/>
        </w:numPr>
        <w:ind w:left="360" w:hanging="360"/>
      </w:pPr>
      <w:r w:rsidRPr="008C39F7">
        <w:t>References</w:t>
      </w:r>
      <w:bookmarkEnd w:id="7"/>
    </w:p>
    <w:p w14:paraId="51DC062A" w14:textId="434A01F5" w:rsidR="00B516CE" w:rsidRDefault="00B22663" w:rsidP="00B516CE">
      <w:pPr>
        <w:pStyle w:val="ListParagraph"/>
        <w:numPr>
          <w:ilvl w:val="0"/>
          <w:numId w:val="21"/>
        </w:numPr>
        <w:ind w:right="-22"/>
      </w:pPr>
      <w:r w:rsidRPr="00B22663">
        <w:t>R4-2310165</w:t>
      </w:r>
      <w:r>
        <w:t xml:space="preserve">, </w:t>
      </w:r>
      <w:r w:rsidRPr="00B22663">
        <w:t>WF on MUSIM RRM requirements</w:t>
      </w:r>
      <w:r>
        <w:t>, vivo</w:t>
      </w:r>
    </w:p>
    <w:p w14:paraId="587C112E" w14:textId="2FA7E928" w:rsidR="004163DE" w:rsidRDefault="004163DE" w:rsidP="00B516CE">
      <w:pPr>
        <w:pStyle w:val="ListParagraph"/>
        <w:numPr>
          <w:ilvl w:val="0"/>
          <w:numId w:val="21"/>
        </w:numPr>
        <w:ind w:right="-22"/>
      </w:pPr>
      <w:r w:rsidRPr="004163DE">
        <w:t>R4-2308772</w:t>
      </w:r>
      <w:r>
        <w:t xml:space="preserve">, </w:t>
      </w:r>
      <w:r w:rsidR="00DF51AA" w:rsidRPr="00DF51AA">
        <w:t>Discussion on General aspects</w:t>
      </w:r>
      <w:r w:rsidR="00851CAA">
        <w:t xml:space="preserve">, </w:t>
      </w:r>
      <w:r w:rsidR="00851CAA" w:rsidRPr="00851CAA">
        <w:t>Nokia, Nokia Shanghai Bell</w:t>
      </w:r>
    </w:p>
    <w:p w14:paraId="02FA5443" w14:textId="3AF13070" w:rsidR="00B516CE" w:rsidRPr="007916F3" w:rsidRDefault="00B516CE" w:rsidP="00B516CE">
      <w:pPr>
        <w:pStyle w:val="ListParagraph"/>
        <w:numPr>
          <w:ilvl w:val="0"/>
          <w:numId w:val="21"/>
        </w:numPr>
        <w:ind w:right="-22"/>
      </w:pPr>
      <w:r w:rsidRPr="007916F3">
        <w:t xml:space="preserve">R4-2303248, WF on NR Dual </w:t>
      </w:r>
      <w:proofErr w:type="spellStart"/>
      <w:r w:rsidRPr="007916F3">
        <w:t>TxRx</w:t>
      </w:r>
      <w:proofErr w:type="spellEnd"/>
      <w:r w:rsidRPr="007916F3">
        <w:t xml:space="preserve"> Multi-SIM, vivo </w:t>
      </w:r>
    </w:p>
    <w:p w14:paraId="587F4436" w14:textId="77777777" w:rsidR="00B516CE" w:rsidRPr="007916F3" w:rsidRDefault="00B516CE" w:rsidP="00B516CE">
      <w:pPr>
        <w:numPr>
          <w:ilvl w:val="0"/>
          <w:numId w:val="21"/>
        </w:numPr>
        <w:overflowPunct w:val="0"/>
        <w:autoSpaceDE w:val="0"/>
        <w:autoSpaceDN w:val="0"/>
        <w:adjustRightInd w:val="0"/>
        <w:spacing w:after="120" w:line="240" w:lineRule="auto"/>
        <w:ind w:right="-22"/>
        <w:jc w:val="both"/>
        <w:textAlignment w:val="baseline"/>
      </w:pPr>
      <w:bookmarkStart w:id="8" w:name="_Hlk118745904"/>
      <w:bookmarkStart w:id="9" w:name="_Ref431017336"/>
      <w:r w:rsidRPr="007916F3">
        <w:rPr>
          <w:rFonts w:eastAsia="Times New Roman" w:cs="Times New Roman"/>
          <w:szCs w:val="20"/>
          <w:lang w:val="en-GB"/>
        </w:rPr>
        <w:t xml:space="preserve">R4-2217261, </w:t>
      </w:r>
      <w:r w:rsidRPr="007916F3">
        <w:rPr>
          <w:rFonts w:eastAsia="Times New Roman" w:cs="Times New Roman"/>
          <w:bCs/>
          <w:szCs w:val="20"/>
          <w:lang w:val="en-GB"/>
        </w:rPr>
        <w:t>WF on RRM requirements for Rel-17 MUSIM gaps</w:t>
      </w:r>
      <w:r w:rsidRPr="007916F3">
        <w:rPr>
          <w:rFonts w:eastAsia="Times New Roman" w:cs="Times New Roman"/>
          <w:szCs w:val="20"/>
          <w:lang w:val="en-GB"/>
        </w:rPr>
        <w:t>, vivo</w:t>
      </w:r>
      <w:bookmarkEnd w:id="8"/>
      <w:r w:rsidRPr="007916F3">
        <w:rPr>
          <w:rFonts w:eastAsia="Times New Roman" w:cs="Times New Roman"/>
          <w:szCs w:val="20"/>
          <w:lang w:val="en-GB"/>
        </w:rPr>
        <w:t>.</w:t>
      </w:r>
      <w:r w:rsidRPr="007916F3" w:rsidDel="00C651B9">
        <w:rPr>
          <w:rFonts w:eastAsia="Times New Roman" w:cs="Times New Roman"/>
          <w:szCs w:val="20"/>
          <w:lang w:val="en-GB"/>
        </w:rPr>
        <w:t xml:space="preserve"> </w:t>
      </w:r>
      <w:bookmarkEnd w:id="9"/>
    </w:p>
    <w:p w14:paraId="2568BC77" w14:textId="77777777" w:rsidR="00B516CE" w:rsidRDefault="00B516CE" w:rsidP="00B516CE">
      <w:pPr>
        <w:numPr>
          <w:ilvl w:val="0"/>
          <w:numId w:val="21"/>
        </w:numPr>
        <w:overflowPunct w:val="0"/>
        <w:autoSpaceDE w:val="0"/>
        <w:autoSpaceDN w:val="0"/>
        <w:adjustRightInd w:val="0"/>
        <w:spacing w:after="120" w:line="240" w:lineRule="auto"/>
        <w:ind w:right="-22"/>
        <w:jc w:val="both"/>
        <w:textAlignment w:val="baseline"/>
      </w:pPr>
      <w:r w:rsidRPr="007916F3">
        <w:rPr>
          <w:rFonts w:eastAsia="Times New Roman" w:cs="Times New Roman"/>
          <w:szCs w:val="20"/>
          <w:lang w:val="en-GB"/>
        </w:rPr>
        <w:t>R4-2220443, WF on NR Dual Tx/Rx Multi-SIM, vivo</w:t>
      </w:r>
      <w:r w:rsidRPr="007916F3">
        <w:t>.</w:t>
      </w:r>
    </w:p>
    <w:p w14:paraId="3E12DA7A" w14:textId="77777777" w:rsidR="00B516CE" w:rsidRPr="007916F3" w:rsidRDefault="00B516CE" w:rsidP="00B516CE">
      <w:pPr>
        <w:numPr>
          <w:ilvl w:val="0"/>
          <w:numId w:val="21"/>
        </w:numPr>
        <w:overflowPunct w:val="0"/>
        <w:autoSpaceDE w:val="0"/>
        <w:autoSpaceDN w:val="0"/>
        <w:adjustRightInd w:val="0"/>
        <w:spacing w:after="120" w:line="240" w:lineRule="auto"/>
        <w:ind w:right="-22"/>
        <w:jc w:val="both"/>
        <w:textAlignment w:val="baseline"/>
      </w:pPr>
      <w:r w:rsidRPr="004C5C0A">
        <w:t>R4-2306357</w:t>
      </w:r>
      <w:r>
        <w:t xml:space="preserve">, </w:t>
      </w:r>
      <w:r w:rsidRPr="007916F3">
        <w:rPr>
          <w:rFonts w:eastAsia="Times New Roman" w:cs="Times New Roman"/>
          <w:szCs w:val="20"/>
          <w:lang w:val="en-GB"/>
        </w:rPr>
        <w:t>WF on NR Dual Tx/Rx Multi-SIM, vivo</w:t>
      </w:r>
    </w:p>
    <w:p w14:paraId="591EA69E" w14:textId="7CEF4A17" w:rsidR="000040DC" w:rsidRPr="00847264" w:rsidRDefault="000040DC" w:rsidP="00B516CE">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EFAEF" w14:textId="77777777" w:rsidR="00820EBE" w:rsidRDefault="00820EBE" w:rsidP="00001C9B">
      <w:pPr>
        <w:spacing w:after="0" w:line="240" w:lineRule="auto"/>
      </w:pPr>
      <w:r>
        <w:separator/>
      </w:r>
    </w:p>
  </w:endnote>
  <w:endnote w:type="continuationSeparator" w:id="0">
    <w:p w14:paraId="6F77C378" w14:textId="77777777" w:rsidR="00820EBE" w:rsidRDefault="00820EB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Yu Gothic"/>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454AF" w14:textId="77777777" w:rsidR="00820EBE" w:rsidRDefault="00820EBE" w:rsidP="00001C9B">
      <w:pPr>
        <w:spacing w:after="0" w:line="240" w:lineRule="auto"/>
      </w:pPr>
      <w:r>
        <w:separator/>
      </w:r>
    </w:p>
  </w:footnote>
  <w:footnote w:type="continuationSeparator" w:id="0">
    <w:p w14:paraId="3460D174" w14:textId="77777777" w:rsidR="00820EBE" w:rsidRDefault="00820EB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620DF"/>
    <w:multiLevelType w:val="hybridMultilevel"/>
    <w:tmpl w:val="36B65AD8"/>
    <w:lvl w:ilvl="0" w:tplc="8F9A8928">
      <w:start w:val="4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D32A1"/>
    <w:multiLevelType w:val="hybridMultilevel"/>
    <w:tmpl w:val="9D16EF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5B235D"/>
    <w:multiLevelType w:val="hybridMultilevel"/>
    <w:tmpl w:val="B1A6A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0668FE"/>
    <w:multiLevelType w:val="hybridMultilevel"/>
    <w:tmpl w:val="EF263C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8B73482"/>
    <w:multiLevelType w:val="hybridMultilevel"/>
    <w:tmpl w:val="7864F5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6"/>
  </w:num>
  <w:num w:numId="3" w16cid:durableId="1792749823">
    <w:abstractNumId w:val="11"/>
  </w:num>
  <w:num w:numId="4" w16cid:durableId="517735681">
    <w:abstractNumId w:val="5"/>
  </w:num>
  <w:num w:numId="5" w16cid:durableId="1142041724">
    <w:abstractNumId w:val="17"/>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8"/>
  </w:num>
  <w:num w:numId="16" w16cid:durableId="516113510">
    <w:abstractNumId w:val="4"/>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5"/>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521284545">
    <w:abstractNumId w:val="12"/>
  </w:num>
  <w:num w:numId="28" w16cid:durableId="536627066">
    <w:abstractNumId w:val="1"/>
  </w:num>
  <w:num w:numId="29" w16cid:durableId="498279509">
    <w:abstractNumId w:val="13"/>
  </w:num>
  <w:num w:numId="30" w16cid:durableId="171842067">
    <w:abstractNumId w:val="14"/>
  </w:num>
  <w:num w:numId="31" w16cid:durableId="1808543511">
    <w:abstractNumId w:val="7"/>
  </w:num>
  <w:num w:numId="32" w16cid:durableId="2130008597">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D675C"/>
    <w:rsid w:val="00001C9B"/>
    <w:rsid w:val="000040DC"/>
    <w:rsid w:val="000069EE"/>
    <w:rsid w:val="00011784"/>
    <w:rsid w:val="000151EF"/>
    <w:rsid w:val="00022031"/>
    <w:rsid w:val="000239F5"/>
    <w:rsid w:val="00027FFB"/>
    <w:rsid w:val="000324C7"/>
    <w:rsid w:val="0004523C"/>
    <w:rsid w:val="0008612A"/>
    <w:rsid w:val="00090E18"/>
    <w:rsid w:val="000A10BC"/>
    <w:rsid w:val="000B0056"/>
    <w:rsid w:val="000C3C7B"/>
    <w:rsid w:val="000D0F93"/>
    <w:rsid w:val="00106416"/>
    <w:rsid w:val="00110481"/>
    <w:rsid w:val="001127C9"/>
    <w:rsid w:val="00114498"/>
    <w:rsid w:val="00115B88"/>
    <w:rsid w:val="00121590"/>
    <w:rsid w:val="00132F6A"/>
    <w:rsid w:val="00133913"/>
    <w:rsid w:val="00140221"/>
    <w:rsid w:val="001456DD"/>
    <w:rsid w:val="001642FC"/>
    <w:rsid w:val="0016496B"/>
    <w:rsid w:val="001722E9"/>
    <w:rsid w:val="0017274A"/>
    <w:rsid w:val="001743E2"/>
    <w:rsid w:val="001745F8"/>
    <w:rsid w:val="001838CF"/>
    <w:rsid w:val="001868EE"/>
    <w:rsid w:val="00196694"/>
    <w:rsid w:val="001A3BA4"/>
    <w:rsid w:val="001A6D1F"/>
    <w:rsid w:val="001C2FBF"/>
    <w:rsid w:val="001C5D57"/>
    <w:rsid w:val="001D1783"/>
    <w:rsid w:val="001E30F6"/>
    <w:rsid w:val="00200350"/>
    <w:rsid w:val="00202F3D"/>
    <w:rsid w:val="00216183"/>
    <w:rsid w:val="00217EE5"/>
    <w:rsid w:val="0023407F"/>
    <w:rsid w:val="002346D9"/>
    <w:rsid w:val="00235F5C"/>
    <w:rsid w:val="0025075C"/>
    <w:rsid w:val="00257FA3"/>
    <w:rsid w:val="00271BA4"/>
    <w:rsid w:val="00277B56"/>
    <w:rsid w:val="00290BAC"/>
    <w:rsid w:val="00291F78"/>
    <w:rsid w:val="002A19F5"/>
    <w:rsid w:val="002B02BD"/>
    <w:rsid w:val="002B31A6"/>
    <w:rsid w:val="002B4922"/>
    <w:rsid w:val="002C22C3"/>
    <w:rsid w:val="002C2D19"/>
    <w:rsid w:val="002D10FA"/>
    <w:rsid w:val="002D4C55"/>
    <w:rsid w:val="002D6267"/>
    <w:rsid w:val="002E1A4B"/>
    <w:rsid w:val="002E6DED"/>
    <w:rsid w:val="00300956"/>
    <w:rsid w:val="00303D12"/>
    <w:rsid w:val="00307A82"/>
    <w:rsid w:val="00317187"/>
    <w:rsid w:val="0032499A"/>
    <w:rsid w:val="003341F7"/>
    <w:rsid w:val="003365A4"/>
    <w:rsid w:val="00347FEC"/>
    <w:rsid w:val="003509DF"/>
    <w:rsid w:val="00355C87"/>
    <w:rsid w:val="00356F45"/>
    <w:rsid w:val="00366B74"/>
    <w:rsid w:val="00377C5E"/>
    <w:rsid w:val="00382EA1"/>
    <w:rsid w:val="00392CB2"/>
    <w:rsid w:val="003A007E"/>
    <w:rsid w:val="003A710A"/>
    <w:rsid w:val="003B331D"/>
    <w:rsid w:val="003B659E"/>
    <w:rsid w:val="003C23F2"/>
    <w:rsid w:val="003C275E"/>
    <w:rsid w:val="003C4FDE"/>
    <w:rsid w:val="003E58DF"/>
    <w:rsid w:val="004001F2"/>
    <w:rsid w:val="00404C4C"/>
    <w:rsid w:val="0041423F"/>
    <w:rsid w:val="00414F81"/>
    <w:rsid w:val="004163DE"/>
    <w:rsid w:val="004207B6"/>
    <w:rsid w:val="00436A0F"/>
    <w:rsid w:val="00437150"/>
    <w:rsid w:val="0043750A"/>
    <w:rsid w:val="00447577"/>
    <w:rsid w:val="00454704"/>
    <w:rsid w:val="004732E9"/>
    <w:rsid w:val="00482208"/>
    <w:rsid w:val="004854BB"/>
    <w:rsid w:val="00494493"/>
    <w:rsid w:val="00496606"/>
    <w:rsid w:val="004A620C"/>
    <w:rsid w:val="004B03A6"/>
    <w:rsid w:val="004E5E66"/>
    <w:rsid w:val="004E7ADB"/>
    <w:rsid w:val="00503B4D"/>
    <w:rsid w:val="00504EE9"/>
    <w:rsid w:val="00521576"/>
    <w:rsid w:val="005250E6"/>
    <w:rsid w:val="00542D23"/>
    <w:rsid w:val="0054442C"/>
    <w:rsid w:val="00550285"/>
    <w:rsid w:val="00554D0C"/>
    <w:rsid w:val="00562492"/>
    <w:rsid w:val="0056372C"/>
    <w:rsid w:val="00572A20"/>
    <w:rsid w:val="00572B5F"/>
    <w:rsid w:val="005836F8"/>
    <w:rsid w:val="005918FA"/>
    <w:rsid w:val="00592A86"/>
    <w:rsid w:val="00592D3E"/>
    <w:rsid w:val="005B4801"/>
    <w:rsid w:val="005B64E4"/>
    <w:rsid w:val="005B7218"/>
    <w:rsid w:val="005C23A4"/>
    <w:rsid w:val="005D1CDF"/>
    <w:rsid w:val="005D2BB7"/>
    <w:rsid w:val="005D3E7B"/>
    <w:rsid w:val="005E61A8"/>
    <w:rsid w:val="005F6419"/>
    <w:rsid w:val="0060543D"/>
    <w:rsid w:val="006104DD"/>
    <w:rsid w:val="006130B5"/>
    <w:rsid w:val="00617400"/>
    <w:rsid w:val="00632D29"/>
    <w:rsid w:val="0063441B"/>
    <w:rsid w:val="00635998"/>
    <w:rsid w:val="00643DC5"/>
    <w:rsid w:val="00664950"/>
    <w:rsid w:val="00683220"/>
    <w:rsid w:val="00687FA0"/>
    <w:rsid w:val="006A3C11"/>
    <w:rsid w:val="006B2CC4"/>
    <w:rsid w:val="006B7010"/>
    <w:rsid w:val="006C3095"/>
    <w:rsid w:val="006D3161"/>
    <w:rsid w:val="006E1151"/>
    <w:rsid w:val="006E6311"/>
    <w:rsid w:val="00707E0E"/>
    <w:rsid w:val="007145FF"/>
    <w:rsid w:val="00714965"/>
    <w:rsid w:val="00715B2A"/>
    <w:rsid w:val="00731589"/>
    <w:rsid w:val="007450F1"/>
    <w:rsid w:val="00751515"/>
    <w:rsid w:val="007617E7"/>
    <w:rsid w:val="007626B7"/>
    <w:rsid w:val="00762889"/>
    <w:rsid w:val="00767528"/>
    <w:rsid w:val="0078212B"/>
    <w:rsid w:val="00782E3B"/>
    <w:rsid w:val="00784DF6"/>
    <w:rsid w:val="00785232"/>
    <w:rsid w:val="007B186C"/>
    <w:rsid w:val="007C1696"/>
    <w:rsid w:val="007C3ED0"/>
    <w:rsid w:val="007C5971"/>
    <w:rsid w:val="007F54B9"/>
    <w:rsid w:val="00806A76"/>
    <w:rsid w:val="00811C9D"/>
    <w:rsid w:val="00816C80"/>
    <w:rsid w:val="00820EBE"/>
    <w:rsid w:val="00841BCD"/>
    <w:rsid w:val="00847264"/>
    <w:rsid w:val="00851A8E"/>
    <w:rsid w:val="00851CAA"/>
    <w:rsid w:val="0085365B"/>
    <w:rsid w:val="00871D09"/>
    <w:rsid w:val="00876ED4"/>
    <w:rsid w:val="00881769"/>
    <w:rsid w:val="008826C1"/>
    <w:rsid w:val="00883DFD"/>
    <w:rsid w:val="00895EF8"/>
    <w:rsid w:val="008A1BF7"/>
    <w:rsid w:val="008A5B0E"/>
    <w:rsid w:val="008B0961"/>
    <w:rsid w:val="008C39F7"/>
    <w:rsid w:val="0090091A"/>
    <w:rsid w:val="009042BD"/>
    <w:rsid w:val="00904FE4"/>
    <w:rsid w:val="00915F1F"/>
    <w:rsid w:val="00936159"/>
    <w:rsid w:val="0096178C"/>
    <w:rsid w:val="00977E1D"/>
    <w:rsid w:val="009A2DA8"/>
    <w:rsid w:val="009B0573"/>
    <w:rsid w:val="009B7B4B"/>
    <w:rsid w:val="009B7C21"/>
    <w:rsid w:val="009D700E"/>
    <w:rsid w:val="009E0080"/>
    <w:rsid w:val="009E5650"/>
    <w:rsid w:val="00A04992"/>
    <w:rsid w:val="00A147AA"/>
    <w:rsid w:val="00A218FF"/>
    <w:rsid w:val="00A21D71"/>
    <w:rsid w:val="00A22B78"/>
    <w:rsid w:val="00A25AE5"/>
    <w:rsid w:val="00A37002"/>
    <w:rsid w:val="00A4355E"/>
    <w:rsid w:val="00A520D9"/>
    <w:rsid w:val="00A871C5"/>
    <w:rsid w:val="00A92BCD"/>
    <w:rsid w:val="00AA1519"/>
    <w:rsid w:val="00AA1B0E"/>
    <w:rsid w:val="00AA47B6"/>
    <w:rsid w:val="00AA4E4E"/>
    <w:rsid w:val="00AC163B"/>
    <w:rsid w:val="00AC5105"/>
    <w:rsid w:val="00AC5CA7"/>
    <w:rsid w:val="00AC6058"/>
    <w:rsid w:val="00AE2BA5"/>
    <w:rsid w:val="00AE56B1"/>
    <w:rsid w:val="00AE6D09"/>
    <w:rsid w:val="00AF7A7C"/>
    <w:rsid w:val="00B02070"/>
    <w:rsid w:val="00B02B94"/>
    <w:rsid w:val="00B22663"/>
    <w:rsid w:val="00B32E2F"/>
    <w:rsid w:val="00B408B6"/>
    <w:rsid w:val="00B516CE"/>
    <w:rsid w:val="00B542DA"/>
    <w:rsid w:val="00B73862"/>
    <w:rsid w:val="00B73F43"/>
    <w:rsid w:val="00B75BBF"/>
    <w:rsid w:val="00BA6B66"/>
    <w:rsid w:val="00BA6E48"/>
    <w:rsid w:val="00BC07CA"/>
    <w:rsid w:val="00BE0AF6"/>
    <w:rsid w:val="00BE1F03"/>
    <w:rsid w:val="00BE58A7"/>
    <w:rsid w:val="00BF2218"/>
    <w:rsid w:val="00C0426B"/>
    <w:rsid w:val="00C045DF"/>
    <w:rsid w:val="00C145F4"/>
    <w:rsid w:val="00C2035E"/>
    <w:rsid w:val="00C26D43"/>
    <w:rsid w:val="00C46548"/>
    <w:rsid w:val="00C574D5"/>
    <w:rsid w:val="00C73F32"/>
    <w:rsid w:val="00C87462"/>
    <w:rsid w:val="00CA180C"/>
    <w:rsid w:val="00CB22B2"/>
    <w:rsid w:val="00CC3EE2"/>
    <w:rsid w:val="00CD7492"/>
    <w:rsid w:val="00CE3A6B"/>
    <w:rsid w:val="00CE57A9"/>
    <w:rsid w:val="00D00211"/>
    <w:rsid w:val="00D06309"/>
    <w:rsid w:val="00D2075A"/>
    <w:rsid w:val="00D351EA"/>
    <w:rsid w:val="00D40288"/>
    <w:rsid w:val="00D43403"/>
    <w:rsid w:val="00D5270B"/>
    <w:rsid w:val="00D62E71"/>
    <w:rsid w:val="00D6430D"/>
    <w:rsid w:val="00D66188"/>
    <w:rsid w:val="00D731F6"/>
    <w:rsid w:val="00D740CA"/>
    <w:rsid w:val="00D85728"/>
    <w:rsid w:val="00D9220C"/>
    <w:rsid w:val="00D95481"/>
    <w:rsid w:val="00DC7A13"/>
    <w:rsid w:val="00DD7746"/>
    <w:rsid w:val="00DF2997"/>
    <w:rsid w:val="00DF51AA"/>
    <w:rsid w:val="00E10BC4"/>
    <w:rsid w:val="00E12FC0"/>
    <w:rsid w:val="00E1415D"/>
    <w:rsid w:val="00E1699D"/>
    <w:rsid w:val="00E30A93"/>
    <w:rsid w:val="00E323E9"/>
    <w:rsid w:val="00E34018"/>
    <w:rsid w:val="00E37F95"/>
    <w:rsid w:val="00E437D2"/>
    <w:rsid w:val="00E5418C"/>
    <w:rsid w:val="00E55751"/>
    <w:rsid w:val="00E61608"/>
    <w:rsid w:val="00E804A9"/>
    <w:rsid w:val="00E90C8A"/>
    <w:rsid w:val="00EA2311"/>
    <w:rsid w:val="00EA3652"/>
    <w:rsid w:val="00EC7BC3"/>
    <w:rsid w:val="00ED675C"/>
    <w:rsid w:val="00ED7600"/>
    <w:rsid w:val="00EE31D2"/>
    <w:rsid w:val="00EF4F06"/>
    <w:rsid w:val="00EF6073"/>
    <w:rsid w:val="00EF698B"/>
    <w:rsid w:val="00F06E60"/>
    <w:rsid w:val="00F1362C"/>
    <w:rsid w:val="00F148FB"/>
    <w:rsid w:val="00F414F1"/>
    <w:rsid w:val="00F508B8"/>
    <w:rsid w:val="00F50BC2"/>
    <w:rsid w:val="00F72CB1"/>
    <w:rsid w:val="00F8215E"/>
    <w:rsid w:val="00F824F5"/>
    <w:rsid w:val="00F90FAB"/>
    <w:rsid w:val="00F9374D"/>
    <w:rsid w:val="00FB208B"/>
    <w:rsid w:val="00FC29B9"/>
    <w:rsid w:val="00FC6FD3"/>
    <w:rsid w:val="00FC7CFF"/>
    <w:rsid w:val="00FE305C"/>
    <w:rsid w:val="00FE4A36"/>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21CC8"/>
  <w15:chartTrackingRefBased/>
  <w15:docId w15:val="{D318327A-5214-47B7-A35C-17D901A3B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E804A9"/>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8\Draft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5AIRPNAIUNRU-1328258698-25189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https://nokia.sharepoint.com/sites/c5g/5gradio/_layouts/15/DocIdRedir.aspx?ID=5AIRPNAIUNRU-1328258698-25189</Url>
      <Description>5AIRPNAIUNRU-1328258698-25189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C2B856B3-37EE-4F3A-9DB1-DA141A480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3GPP_Paper_Template_RAN4_#108_Dimitri_brief.dotx</Template>
  <TotalTime>1</TotalTime>
  <Pages>4</Pages>
  <Words>1383</Words>
  <Characters>7888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 - Lars</dc:creator>
  <cp:keywords>3GPP;RAN4</cp:keywords>
  <dc:description/>
  <cp:lastModifiedBy>Nokia Networks</cp:lastModifiedBy>
  <cp:revision>3</cp:revision>
  <dcterms:created xsi:type="dcterms:W3CDTF">2023-08-11T16:22:00Z</dcterms:created>
  <dcterms:modified xsi:type="dcterms:W3CDTF">2023-08-11T16:22:00Z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3f1b47ad-e1fd-41eb-9677-31542356ce81</vt:lpwstr>
  </property>
  <property fmtid="{D5CDD505-2E9C-101B-9397-08002B2CF9AE}" pid="11" name="MediaServiceImageTags">
    <vt:lpwstr/>
  </property>
</Properties>
</file>