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7DE576DA" w:rsidR="003B61A8" w:rsidRPr="000E721F"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6C791A">
        <w:rPr>
          <w:rFonts w:cs="Arial"/>
          <w:sz w:val="24"/>
        </w:rPr>
        <w:t>10</w:t>
      </w:r>
      <w:r w:rsidR="00EF696B">
        <w:rPr>
          <w:rFonts w:cs="Arial"/>
          <w:sz w:val="24"/>
        </w:rPr>
        <w:t>8</w:t>
      </w:r>
      <w:r>
        <w:rPr>
          <w:rFonts w:cs="Arial"/>
          <w:i/>
          <w:sz w:val="24"/>
        </w:rPr>
        <w:tab/>
      </w:r>
      <w:r w:rsidRPr="000E721F">
        <w:rPr>
          <w:rFonts w:cs="Arial"/>
          <w:iCs/>
          <w:sz w:val="24"/>
        </w:rPr>
        <w:t>R4-</w:t>
      </w:r>
      <w:r w:rsidR="000E721F" w:rsidRPr="000E721F">
        <w:rPr>
          <w:rFonts w:cs="Arial"/>
          <w:iCs/>
          <w:sz w:val="24"/>
        </w:rPr>
        <w:t>2312379</w:t>
      </w:r>
    </w:p>
    <w:p w14:paraId="225BCA78" w14:textId="24B45C03" w:rsidR="00070795" w:rsidRPr="000E721F" w:rsidRDefault="00EF696B" w:rsidP="00070795">
      <w:pPr>
        <w:pStyle w:val="Header"/>
        <w:tabs>
          <w:tab w:val="right" w:pos="10206"/>
        </w:tabs>
        <w:spacing w:after="120"/>
        <w:rPr>
          <w:rFonts w:cs="Arial"/>
          <w:sz w:val="24"/>
        </w:rPr>
      </w:pPr>
      <w:r w:rsidRPr="000E721F">
        <w:rPr>
          <w:rFonts w:cs="Arial"/>
          <w:sz w:val="24"/>
        </w:rPr>
        <w:t>Toulouse</w:t>
      </w:r>
      <w:r w:rsidR="006C791A" w:rsidRPr="000E721F">
        <w:rPr>
          <w:rFonts w:cs="Arial"/>
          <w:sz w:val="24"/>
        </w:rPr>
        <w:t xml:space="preserve">, </w:t>
      </w:r>
      <w:r w:rsidRPr="000E721F">
        <w:rPr>
          <w:rFonts w:cs="Arial"/>
          <w:sz w:val="24"/>
        </w:rPr>
        <w:t>EU</w:t>
      </w:r>
      <w:r w:rsidR="00070795" w:rsidRPr="000E721F">
        <w:rPr>
          <w:rFonts w:cs="Arial"/>
          <w:sz w:val="24"/>
        </w:rPr>
        <w:t>,</w:t>
      </w:r>
      <w:r w:rsidR="00E01242" w:rsidRPr="000E721F">
        <w:rPr>
          <w:rFonts w:cs="Arial"/>
          <w:sz w:val="24"/>
        </w:rPr>
        <w:t xml:space="preserve"> </w:t>
      </w:r>
      <w:r w:rsidRPr="000E721F">
        <w:rPr>
          <w:rFonts w:cs="Arial"/>
          <w:sz w:val="24"/>
        </w:rPr>
        <w:t>21</w:t>
      </w:r>
      <w:r w:rsidRPr="000E721F">
        <w:rPr>
          <w:rFonts w:cs="Arial"/>
          <w:sz w:val="24"/>
          <w:vertAlign w:val="superscript"/>
        </w:rPr>
        <w:t>st</w:t>
      </w:r>
      <w:r w:rsidR="006C791A" w:rsidRPr="000E721F">
        <w:rPr>
          <w:rFonts w:cs="Arial"/>
          <w:sz w:val="24"/>
        </w:rPr>
        <w:t xml:space="preserve"> to 2</w:t>
      </w:r>
      <w:r w:rsidRPr="000E721F">
        <w:rPr>
          <w:rFonts w:cs="Arial"/>
          <w:sz w:val="24"/>
        </w:rPr>
        <w:t>5</w:t>
      </w:r>
      <w:r w:rsidR="006C791A" w:rsidRPr="000E721F">
        <w:rPr>
          <w:rFonts w:cs="Arial"/>
          <w:sz w:val="24"/>
          <w:vertAlign w:val="superscript"/>
        </w:rPr>
        <w:t>th</w:t>
      </w:r>
      <w:r w:rsidR="006C791A" w:rsidRPr="000E721F">
        <w:rPr>
          <w:rFonts w:cs="Arial"/>
          <w:sz w:val="24"/>
        </w:rPr>
        <w:t xml:space="preserve"> </w:t>
      </w:r>
      <w:r w:rsidRPr="000E721F">
        <w:rPr>
          <w:rFonts w:cs="Arial"/>
          <w:sz w:val="24"/>
        </w:rPr>
        <w:t>August</w:t>
      </w:r>
      <w:r w:rsidR="000D59CF" w:rsidRPr="000E721F">
        <w:rPr>
          <w:rFonts w:cs="Arial"/>
          <w:sz w:val="24"/>
        </w:rPr>
        <w:t xml:space="preserve"> 2023</w:t>
      </w:r>
      <w:r w:rsidR="00A81D3C" w:rsidRPr="000E721F">
        <w:rPr>
          <w:rFonts w:cs="Arial"/>
          <w:sz w:val="24"/>
          <w:vertAlign w:val="superscript"/>
        </w:rPr>
        <w:t xml:space="preserve"> </w:t>
      </w:r>
    </w:p>
    <w:p w14:paraId="5BE65FC9" w14:textId="77777777" w:rsidR="003B61A8" w:rsidRPr="000E721F"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sidRPr="000E721F">
        <w:rPr>
          <w:rFonts w:ascii="Arial" w:hAnsi="Arial" w:cs="Arial"/>
          <w:b/>
        </w:rPr>
        <w:t>Source:</w:t>
      </w:r>
      <w:r w:rsidRPr="000E721F">
        <w:rPr>
          <w:rFonts w:ascii="Arial" w:hAnsi="Arial" w:cs="Arial"/>
          <w:b/>
        </w:rPr>
        <w:tab/>
      </w:r>
      <w:r w:rsidRPr="000E721F">
        <w:rPr>
          <w:rFonts w:ascii="Arial" w:hAnsi="Arial" w:cs="Arial"/>
          <w:bCs/>
        </w:rPr>
        <w:t>Ericsson</w:t>
      </w:r>
    </w:p>
    <w:p w14:paraId="7B57CDA7" w14:textId="7E4F69AC"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C6067F">
        <w:rPr>
          <w:rFonts w:ascii="Arial" w:hAnsi="Arial" w:cs="Arial"/>
        </w:rPr>
        <w:t>On BS RF requirement evolution</w:t>
      </w:r>
    </w:p>
    <w:p w14:paraId="72798C4E" w14:textId="2E36A5BB"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C67BBC" w:rsidRPr="001904B6">
        <w:rPr>
          <w:rFonts w:ascii="Arial" w:hAnsi="Arial" w:cs="Arial"/>
          <w:bCs/>
          <w:lang w:val="en-US"/>
        </w:rPr>
        <w:t>12</w:t>
      </w:r>
    </w:p>
    <w:p w14:paraId="3C088A4A" w14:textId="5FB844A4"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4F6319">
        <w:rPr>
          <w:rFonts w:ascii="Arial" w:hAnsi="Arial" w:cs="Arial"/>
          <w:bCs/>
        </w:rPr>
        <w:t>Discussion</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118E2EFD" w14:textId="4EF7C19D" w:rsidR="000C7A15" w:rsidRPr="007D610C" w:rsidRDefault="00FE3520" w:rsidP="0062745C">
      <w:pPr>
        <w:pStyle w:val="BodyText"/>
      </w:pPr>
      <w:r>
        <w:t>Reaching the end of Rel-18</w:t>
      </w:r>
      <w:r w:rsidR="00D145DE">
        <w:t xml:space="preserve"> RAN4 needs to consider what to include in to Rel-19</w:t>
      </w:r>
      <w:r w:rsidR="00590432">
        <w:t>. With the introduction of AAS</w:t>
      </w:r>
      <w:r w:rsidR="0032150C">
        <w:t xml:space="preserve"> in Rel-13/15 the complexity of the BS increased a lot. </w:t>
      </w:r>
      <w:r w:rsidR="00FB3446">
        <w:t xml:space="preserve">Rather than having a fixed beam, the BS can now focus the power directly to the UE to optimize the performance. </w:t>
      </w:r>
      <w:r w:rsidR="00EB4F60">
        <w:t xml:space="preserve">The </w:t>
      </w:r>
      <w:r w:rsidR="00944367">
        <w:t xml:space="preserve">flexibility by adding beamforming have some impact on simulations for </w:t>
      </w:r>
      <w:r w:rsidR="00860F20">
        <w:t xml:space="preserve">network performance and </w:t>
      </w:r>
      <w:r w:rsidR="00C72420">
        <w:t>coexistence between networks and other services.</w:t>
      </w:r>
      <w:r w:rsidR="00861F5E">
        <w:t xml:space="preserve"> </w:t>
      </w:r>
      <w:r w:rsidR="007D70CA">
        <w:t>After several years of AAS development and deployment</w:t>
      </w:r>
      <w:r w:rsidR="00566B06">
        <w:t xml:space="preserve">, experience has shown </w:t>
      </w:r>
      <w:r w:rsidR="00861F5E">
        <w:t>that AAS</w:t>
      </w:r>
      <w:r w:rsidR="00B55E16">
        <w:t xml:space="preserve"> BS may impact other networks and services depending on implementation parameters. </w:t>
      </w:r>
      <w:r w:rsidR="00420FBD">
        <w:t xml:space="preserve">Hence, new requirements </w:t>
      </w:r>
      <w:r w:rsidR="00BB4FAE">
        <w:t>are</w:t>
      </w:r>
      <w:r w:rsidR="00420FBD">
        <w:t xml:space="preserve"> required to guarantee operation without interference. Also, it is essential </w:t>
      </w:r>
      <w:r w:rsidR="00BB4FAE">
        <w:t xml:space="preserve">to use proper models and parameters when simulations are conducted. </w:t>
      </w:r>
      <w:r w:rsidR="00C72420">
        <w:t xml:space="preserve"> </w:t>
      </w:r>
    </w:p>
    <w:p w14:paraId="2CBDD6AF" w14:textId="4DA4657F" w:rsidR="00DC4418" w:rsidRDefault="00D30AB9" w:rsidP="00FF0D88">
      <w:r>
        <w:t>In ITU-R discussion</w:t>
      </w:r>
      <w:r w:rsidR="005D05B5">
        <w:t>s</w:t>
      </w:r>
      <w:r>
        <w:t xml:space="preserve"> two areas </w:t>
      </w:r>
      <w:r w:rsidR="005D05B5">
        <w:t xml:space="preserve">related to BS RF aspects in RAN4 </w:t>
      </w:r>
      <w:r>
        <w:t xml:space="preserve">have been identified for Rel-19. </w:t>
      </w:r>
    </w:p>
    <w:p w14:paraId="0A7EFA8D" w14:textId="76732566" w:rsidR="00D30AB9" w:rsidRDefault="004F5901" w:rsidP="00D30AB9">
      <w:pPr>
        <w:pStyle w:val="ListParagraph"/>
        <w:numPr>
          <w:ilvl w:val="0"/>
          <w:numId w:val="9"/>
        </w:numPr>
      </w:pPr>
      <w:proofErr w:type="gramStart"/>
      <w:r>
        <w:t xml:space="preserve">A new type of </w:t>
      </w:r>
      <w:r w:rsidR="00D2269E">
        <w:t xml:space="preserve">spatial </w:t>
      </w:r>
      <w:r>
        <w:t>requirement</w:t>
      </w:r>
      <w:r w:rsidR="00D2269E">
        <w:t>,</w:t>
      </w:r>
      <w:proofErr w:type="gramEnd"/>
      <w:r w:rsidR="00D2269E">
        <w:t xml:space="preserve"> expected EIRP</w:t>
      </w:r>
      <w:r w:rsidR="0064485D">
        <w:t xml:space="preserve"> as function of elevation angle above the horizon</w:t>
      </w:r>
      <w:r>
        <w:t xml:space="preserve"> </w:t>
      </w:r>
      <w:r w:rsidR="0065247C">
        <w:t>has</w:t>
      </w:r>
      <w:r>
        <w:t xml:space="preserve"> been proposed for BS</w:t>
      </w:r>
      <w:r w:rsidR="00A078A0">
        <w:t xml:space="preserve"> to allow simultaneous operation co-channel for IMT networks and Fixed Satellite Service (FSS) </w:t>
      </w:r>
      <w:r w:rsidR="0065247C">
        <w:t>uplink</w:t>
      </w:r>
      <w:r w:rsidR="00216200">
        <w:t xml:space="preserve"> </w:t>
      </w:r>
      <w:r w:rsidR="0064485D">
        <w:t>in the 6425</w:t>
      </w:r>
      <w:r w:rsidR="00F037C3">
        <w:t xml:space="preserve"> to 7125 MHz band </w:t>
      </w:r>
      <w:r w:rsidR="00216200">
        <w:t>as described in [1</w:t>
      </w:r>
      <w:r w:rsidR="006F5A2D">
        <w:t>, 2</w:t>
      </w:r>
      <w:r w:rsidR="0025398F">
        <w:t xml:space="preserve"> and page 109 to 110 in </w:t>
      </w:r>
      <w:r w:rsidR="008A2504">
        <w:t>4</w:t>
      </w:r>
      <w:r w:rsidR="00216200">
        <w:t>]</w:t>
      </w:r>
      <w:r w:rsidR="0065247C">
        <w:t xml:space="preserve">. The </w:t>
      </w:r>
      <w:r w:rsidR="00F037C3">
        <w:t>technical conditions</w:t>
      </w:r>
      <w:r w:rsidR="00795B91">
        <w:t xml:space="preserve"> will be finalized in WRC-23 during Nov-Dec 2023.</w:t>
      </w:r>
      <w:r w:rsidR="009C2314">
        <w:t xml:space="preserve"> To harmonize the conformance testing</w:t>
      </w:r>
      <w:r w:rsidR="0018664E">
        <w:t xml:space="preserve"> of such requirement</w:t>
      </w:r>
      <w:r w:rsidR="00F243A8">
        <w:t>,</w:t>
      </w:r>
      <w:r w:rsidR="0018664E">
        <w:t xml:space="preserve"> RAN4 need to study </w:t>
      </w:r>
      <w:r w:rsidR="00C92611">
        <w:t xml:space="preserve">how to capture the requirement in BS RF core specification and conformance test specification. Details </w:t>
      </w:r>
      <w:r w:rsidR="00216200">
        <w:t xml:space="preserve">related to </w:t>
      </w:r>
      <w:r w:rsidR="0018664E">
        <w:t>applicable test methods</w:t>
      </w:r>
      <w:r w:rsidR="00E33FBE">
        <w:t xml:space="preserve"> and corresponding measurement uncertainty</w:t>
      </w:r>
      <w:r w:rsidR="00216200">
        <w:t xml:space="preserve"> needs to be established</w:t>
      </w:r>
      <w:r w:rsidR="00E33FBE">
        <w:t xml:space="preserve">. </w:t>
      </w:r>
    </w:p>
    <w:p w14:paraId="3A4B97DE" w14:textId="77777777" w:rsidR="00CE52A8" w:rsidRDefault="00CE52A8" w:rsidP="001904B6">
      <w:pPr>
        <w:pStyle w:val="ListParagraph"/>
      </w:pPr>
    </w:p>
    <w:p w14:paraId="10357D4E" w14:textId="2F6A165F" w:rsidR="00C170E9" w:rsidRDefault="004A285F" w:rsidP="001904B6">
      <w:pPr>
        <w:pStyle w:val="ListParagraph"/>
        <w:numPr>
          <w:ilvl w:val="0"/>
          <w:numId w:val="9"/>
        </w:numPr>
      </w:pPr>
      <w:r>
        <w:t xml:space="preserve">In the ITU-R WP 5D work measured antenna patterns </w:t>
      </w:r>
      <w:r w:rsidR="00711A8C">
        <w:t xml:space="preserve">have been presented by multiple BS </w:t>
      </w:r>
      <w:r w:rsidR="004E7628">
        <w:t>manufacturers</w:t>
      </w:r>
      <w:r w:rsidR="00FB6896">
        <w:t xml:space="preserve">. The conclusion was that the modelled pattern based on information from RAN4 didn’t match measured pattern from </w:t>
      </w:r>
      <w:r w:rsidR="004E7628">
        <w:t>base stations</w:t>
      </w:r>
      <w:r w:rsidR="008E1710">
        <w:t xml:space="preserve"> </w:t>
      </w:r>
      <w:r w:rsidR="004E7628">
        <w:t>deployed</w:t>
      </w:r>
      <w:r w:rsidR="008E1710">
        <w:t xml:space="preserve"> in networks.</w:t>
      </w:r>
      <w:r w:rsidR="00917365">
        <w:t xml:space="preserve"> To model the base stations</w:t>
      </w:r>
      <w:r w:rsidR="00583534">
        <w:t xml:space="preserve"> in a reasonable fashion a</w:t>
      </w:r>
      <w:r w:rsidR="00BF7C85">
        <w:t>n</w:t>
      </w:r>
      <w:r w:rsidR="00583534">
        <w:t xml:space="preserve"> </w:t>
      </w:r>
      <w:r w:rsidR="00BF7C85">
        <w:t>a</w:t>
      </w:r>
      <w:r w:rsidR="00583534">
        <w:t>rray antenna model extension was provide by RAN4 in a LS to ITU-R</w:t>
      </w:r>
      <w:r w:rsidR="00BF7C85">
        <w:t xml:space="preserve"> [</w:t>
      </w:r>
      <w:r w:rsidR="005D44E7">
        <w:t>3</w:t>
      </w:r>
      <w:r w:rsidR="00BF7C85">
        <w:t>]</w:t>
      </w:r>
      <w:r w:rsidR="00583534">
        <w:t xml:space="preserve">. The model extension added </w:t>
      </w:r>
      <w:r w:rsidR="00BF7C85">
        <w:t xml:space="preserve">the possibility to model sub-array structures properly. </w:t>
      </w:r>
      <w:r w:rsidR="00F20745">
        <w:t xml:space="preserve">It </w:t>
      </w:r>
      <w:r w:rsidR="00D52B0C">
        <w:t>has</w:t>
      </w:r>
      <w:r w:rsidR="00F20745">
        <w:t xml:space="preserve"> also been noticed that antenna parameters used does not really reflect antennas used for implementations. </w:t>
      </w:r>
      <w:r w:rsidR="006F5A2D">
        <w:t>Currently, the AAS BS antenna</w:t>
      </w:r>
      <w:r w:rsidR="00773480">
        <w:t xml:space="preserve"> parameters are described in many different technical reports in a non-consistent manner. </w:t>
      </w:r>
    </w:p>
    <w:p w14:paraId="218FAF02" w14:textId="77777777" w:rsidR="00CE52A8" w:rsidRDefault="00CE52A8" w:rsidP="001904B6">
      <w:pPr>
        <w:pStyle w:val="BodyText"/>
      </w:pPr>
      <w:r>
        <w:t xml:space="preserve">In this contribution we present some proposals for BS RF requirement evaluation to be included within RAN4 Rel-19 schedule. </w:t>
      </w:r>
    </w:p>
    <w:p w14:paraId="45280516" w14:textId="77777777" w:rsidR="00DC4418" w:rsidRDefault="00DC441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4CA947E5" w14:textId="62A91EEC" w:rsidR="00B6662E" w:rsidRDefault="00424981" w:rsidP="0062745C">
      <w:pPr>
        <w:pStyle w:val="BodyText"/>
      </w:pPr>
      <w:r>
        <w:t>Based mostly on discussion</w:t>
      </w:r>
      <w:r w:rsidR="00441976">
        <w:t xml:space="preserve"> ongoing in other groups (ITU-R WP 5D and ECC PT1) we have identified two areas where RAN4 need to cond</w:t>
      </w:r>
      <w:r w:rsidR="0078294A">
        <w:t xml:space="preserve">uct evolution of BS RF aspects. </w:t>
      </w:r>
    </w:p>
    <w:p w14:paraId="60AC83BF" w14:textId="77777777" w:rsidR="00860BEB" w:rsidRDefault="00860BEB" w:rsidP="0062745C">
      <w:pPr>
        <w:pStyle w:val="BodyText"/>
      </w:pPr>
    </w:p>
    <w:p w14:paraId="54B3FB1D" w14:textId="063AAFBA" w:rsidR="00860BEB" w:rsidRPr="00870A43" w:rsidRDefault="008D67B0" w:rsidP="00870A43">
      <w:pPr>
        <w:pStyle w:val="BodyText"/>
        <w:numPr>
          <w:ilvl w:val="1"/>
          <w:numId w:val="5"/>
        </w:numPr>
        <w:ind w:hanging="720"/>
        <w:rPr>
          <w:rFonts w:ascii="Arial" w:hAnsi="Arial" w:cs="Arial"/>
          <w:sz w:val="24"/>
          <w:szCs w:val="24"/>
        </w:rPr>
      </w:pPr>
      <w:r w:rsidRPr="00870A43">
        <w:rPr>
          <w:rFonts w:ascii="Arial" w:hAnsi="Arial" w:cs="Arial"/>
          <w:sz w:val="24"/>
          <w:szCs w:val="24"/>
        </w:rPr>
        <w:t>Protection of FSS UL</w:t>
      </w:r>
    </w:p>
    <w:p w14:paraId="00B47481" w14:textId="757D9442" w:rsidR="009A11CE" w:rsidRDefault="004B3F00" w:rsidP="00E95546">
      <w:r>
        <w:t>Spectrum is a limited resource and in bands where we need to coexist with satellite receivers</w:t>
      </w:r>
      <w:r w:rsidR="000774F3">
        <w:t xml:space="preserve"> where terrestrial IMT needs to </w:t>
      </w:r>
      <w:r w:rsidR="003A6F24">
        <w:t>coexist with Satellite Service</w:t>
      </w:r>
      <w:r>
        <w:t xml:space="preserve">, </w:t>
      </w:r>
      <w:r w:rsidR="003A6F24">
        <w:t>AAS</w:t>
      </w:r>
      <w:r>
        <w:t xml:space="preserve"> emissions above the horizon can have an impact on the satellite services. There is a need to define spatial EIRP requirements for a single base station so that the aggregate interference at the satellite is within the limits. While a conventional requirement on TRP is simple, it is limiting especially for macro base stations as it limits the power towards the UEs (typically below the horizon).</w:t>
      </w:r>
      <w:r w:rsidR="009A11CE">
        <w:t xml:space="preserve"> </w:t>
      </w:r>
    </w:p>
    <w:p w14:paraId="2BDFCB04" w14:textId="47F5BE30" w:rsidR="004B3F00" w:rsidRDefault="004B3F00" w:rsidP="00E95546">
      <w:r>
        <w:t>A new metric called expected (</w:t>
      </w:r>
      <w:r w:rsidR="009A11CE">
        <w:t>i.e.,</w:t>
      </w:r>
      <w:r>
        <w:t xml:space="preserve"> average) EIRP has been proposed for the 6425-7125 MHz band in ITU-R to define the technical conditions (the </w:t>
      </w:r>
      <w:proofErr w:type="gramStart"/>
      <w:r>
        <w:t>final outcome</w:t>
      </w:r>
      <w:proofErr w:type="gramEnd"/>
      <w:r>
        <w:t xml:space="preserve"> will be known only after WRC 2023 in Dec 2023)</w:t>
      </w:r>
      <w:r w:rsidR="00CC23AE">
        <w:t>.</w:t>
      </w:r>
      <w:r>
        <w:t xml:space="preserve"> While </w:t>
      </w:r>
      <w:proofErr w:type="gramStart"/>
      <w:r>
        <w:t>similar to</w:t>
      </w:r>
      <w:proofErr w:type="gramEnd"/>
      <w:r>
        <w:t xml:space="preserve"> TRP, </w:t>
      </w:r>
      <w:r>
        <w:lastRenderedPageBreak/>
        <w:t>this metric calculates the mathematical expectation (</w:t>
      </w:r>
      <w:r w:rsidR="00E95546">
        <w:t>i.e.,</w:t>
      </w:r>
      <w:r>
        <w:t xml:space="preserve"> average) EIRP over different elevation angle ranges above the horizon and beam directions, </w:t>
      </w:r>
      <w:r w:rsidR="00E95546">
        <w:t>i.e.,</w:t>
      </w:r>
      <w:r>
        <w:t xml:space="preserve"> similar to a quasi-TRP with more granularity above the horizon. Introducing such a requirement has implications on conformance testing, vendor declarations and standardization activities and how operators configure the base stations.</w:t>
      </w:r>
    </w:p>
    <w:p w14:paraId="5CBE4F4C" w14:textId="6CE0AC70" w:rsidR="009D61E8" w:rsidRDefault="00391DF5" w:rsidP="00870A43">
      <w:r>
        <w:t xml:space="preserve">The </w:t>
      </w:r>
      <w:r w:rsidR="009D61E8">
        <w:t>work related to RAN4 can be summarized as:</w:t>
      </w:r>
    </w:p>
    <w:p w14:paraId="5B4C71DA" w14:textId="1CB0A206" w:rsidR="009D61E8" w:rsidRDefault="00E71F1D" w:rsidP="009D61E8">
      <w:pPr>
        <w:pStyle w:val="ListParagraph"/>
        <w:numPr>
          <w:ilvl w:val="0"/>
          <w:numId w:val="8"/>
        </w:numPr>
      </w:pPr>
      <w:r>
        <w:t>Defining necessary manufacturer declarations. Number of beam directions and specific details on</w:t>
      </w:r>
      <w:r w:rsidR="0058369D">
        <w:t xml:space="preserve"> corresponding angles.</w:t>
      </w:r>
    </w:p>
    <w:p w14:paraId="1BBE6401" w14:textId="65F731D2" w:rsidR="0058369D" w:rsidRDefault="0058369D" w:rsidP="009D61E8">
      <w:pPr>
        <w:pStyle w:val="ListParagraph"/>
        <w:numPr>
          <w:ilvl w:val="0"/>
          <w:numId w:val="8"/>
        </w:numPr>
      </w:pPr>
      <w:r>
        <w:t xml:space="preserve">Defining post processing </w:t>
      </w:r>
      <w:r w:rsidR="00C75DBB">
        <w:t>required to calculate the expected EIRP mask based on discrete EIRP samples.</w:t>
      </w:r>
    </w:p>
    <w:p w14:paraId="58664889" w14:textId="79500FFE" w:rsidR="00C75DBB" w:rsidRDefault="00285716" w:rsidP="009D61E8">
      <w:pPr>
        <w:pStyle w:val="ListParagraph"/>
        <w:numPr>
          <w:ilvl w:val="0"/>
          <w:numId w:val="8"/>
        </w:numPr>
      </w:pPr>
      <w:r>
        <w:t>Define criteria for largest allowed spatial sampling resolution.</w:t>
      </w:r>
    </w:p>
    <w:p w14:paraId="4CB2DE9D" w14:textId="43CC6DF9" w:rsidR="00285716" w:rsidRDefault="00285716" w:rsidP="00B31F86">
      <w:pPr>
        <w:pStyle w:val="ListParagraph"/>
        <w:numPr>
          <w:ilvl w:val="0"/>
          <w:numId w:val="8"/>
        </w:numPr>
      </w:pPr>
      <w:r>
        <w:t>Evaluate measurement uncertainty for described test method</w:t>
      </w:r>
      <w:r w:rsidR="00304B53">
        <w:t>.</w:t>
      </w:r>
    </w:p>
    <w:p w14:paraId="2F7324CC" w14:textId="77777777" w:rsidR="009A60FA" w:rsidRDefault="00737BB4" w:rsidP="001904B6">
      <w:r>
        <w:t>The post processing needs to be captured in RAN</w:t>
      </w:r>
      <w:r w:rsidR="00605D1A">
        <w:t>4</w:t>
      </w:r>
      <w:r>
        <w:t xml:space="preserve"> BS RF conformance test specification in similar manner </w:t>
      </w:r>
      <w:r w:rsidR="00605D1A">
        <w:t>as for test methods related to measuring TRP.</w:t>
      </w:r>
    </w:p>
    <w:p w14:paraId="75172DFE" w14:textId="23D81BAA" w:rsidR="00202881" w:rsidRDefault="00EF7F96" w:rsidP="001904B6">
      <w:r>
        <w:t xml:space="preserve">The work will prepare </w:t>
      </w:r>
      <w:r w:rsidR="00800D67">
        <w:t xml:space="preserve">RAN4 for the WRC-23 </w:t>
      </w:r>
      <w:r w:rsidR="00DE6C5F">
        <w:t xml:space="preserve">decision </w:t>
      </w:r>
      <w:r w:rsidR="00800D67">
        <w:t xml:space="preserve">later this year. </w:t>
      </w:r>
      <w:r w:rsidR="00A04120">
        <w:t xml:space="preserve">If </w:t>
      </w:r>
      <w:r w:rsidR="00426B17">
        <w:t>WRC adopt the expected EIRP mask</w:t>
      </w:r>
      <w:r w:rsidR="00D0589B">
        <w:t xml:space="preserve"> rather than a </w:t>
      </w:r>
      <w:r w:rsidR="00DE6C5F">
        <w:t xml:space="preserve">general </w:t>
      </w:r>
      <w:r w:rsidR="00D0589B">
        <w:t>TRP requirement</w:t>
      </w:r>
      <w:r w:rsidR="00DC09E0">
        <w:t xml:space="preserve"> RAN4 needs to consider </w:t>
      </w:r>
      <w:r w:rsidR="008D444D">
        <w:t>adding</w:t>
      </w:r>
      <w:r w:rsidR="00DC09E0">
        <w:t xml:space="preserve"> it as a BS RF core requirement as well as include it as BS RF conformance requirement. </w:t>
      </w:r>
      <w:r w:rsidR="00664FA8">
        <w:t>The concept as such for conformance is general a</w:t>
      </w:r>
      <w:r w:rsidR="009203E7">
        <w:t>nd could</w:t>
      </w:r>
      <w:r w:rsidR="00664FA8">
        <w:t xml:space="preserve"> be adopted to other spectrum situations </w:t>
      </w:r>
      <w:r w:rsidR="00672165">
        <w:t>as appropriate</w:t>
      </w:r>
      <w:r w:rsidR="008D444D">
        <w:t>.</w:t>
      </w:r>
      <w:r w:rsidR="00735671">
        <w:t xml:space="preserve"> Conformance test </w:t>
      </w:r>
      <w:r w:rsidR="005E7DEC">
        <w:t>aspects</w:t>
      </w:r>
      <w:r w:rsidR="00735671">
        <w:t xml:space="preserve"> is not discussed in ITU-R</w:t>
      </w:r>
      <w:r w:rsidR="005E7DEC">
        <w:t xml:space="preserve">. It </w:t>
      </w:r>
      <w:r w:rsidR="00E953F3">
        <w:t>would</w:t>
      </w:r>
      <w:r w:rsidR="005E7DEC">
        <w:t xml:space="preserve"> be </w:t>
      </w:r>
      <w:r w:rsidR="00BB10F1">
        <w:t>beneficial</w:t>
      </w:r>
      <w:r w:rsidR="00E953F3">
        <w:t xml:space="preserve"> for the industry</w:t>
      </w:r>
      <w:r w:rsidR="005E7DEC">
        <w:t xml:space="preserve"> if RAN4 </w:t>
      </w:r>
      <w:r w:rsidR="00BB10F1">
        <w:t>develops</w:t>
      </w:r>
      <w:r w:rsidR="005E7DEC">
        <w:t xml:space="preserve"> </w:t>
      </w:r>
      <w:r w:rsidR="00D555BA">
        <w:t xml:space="preserve">a harmonized </w:t>
      </w:r>
      <w:r w:rsidR="00BB10F1">
        <w:t>conformance</w:t>
      </w:r>
      <w:r w:rsidR="005E7DEC">
        <w:t xml:space="preserve"> </w:t>
      </w:r>
      <w:r w:rsidR="00E953F3">
        <w:t>specification</w:t>
      </w:r>
      <w:r w:rsidR="00D555BA">
        <w:t xml:space="preserve"> that can </w:t>
      </w:r>
      <w:r w:rsidR="008477C0">
        <w:t xml:space="preserve">be used for situations where the requirements will be applicable. </w:t>
      </w:r>
    </w:p>
    <w:p w14:paraId="54D8B904" w14:textId="65F72DEE" w:rsidR="008B22E8" w:rsidRDefault="00B9179C" w:rsidP="001904B6">
      <w:r>
        <w:t>This work may well be useful for other spectrum in the future, and it is of importance for 3GPP to be prepared with a measurement solution</w:t>
      </w:r>
      <w:r w:rsidR="00B73724">
        <w:t>.</w:t>
      </w:r>
    </w:p>
    <w:p w14:paraId="72DB11FB" w14:textId="77777777" w:rsidR="00B73724" w:rsidRDefault="00B73724" w:rsidP="001904B6"/>
    <w:p w14:paraId="7E00F818" w14:textId="02B0BD7C" w:rsidR="008D67B0" w:rsidRPr="00870A43" w:rsidRDefault="008D67B0" w:rsidP="00870A43">
      <w:pPr>
        <w:pStyle w:val="BodyText"/>
        <w:numPr>
          <w:ilvl w:val="1"/>
          <w:numId w:val="5"/>
        </w:numPr>
        <w:ind w:hanging="720"/>
        <w:rPr>
          <w:rFonts w:ascii="Arial" w:hAnsi="Arial" w:cs="Arial"/>
          <w:sz w:val="24"/>
          <w:szCs w:val="24"/>
        </w:rPr>
      </w:pPr>
      <w:r w:rsidRPr="00870A43">
        <w:rPr>
          <w:rFonts w:ascii="Arial" w:hAnsi="Arial" w:cs="Arial"/>
          <w:sz w:val="24"/>
          <w:szCs w:val="24"/>
        </w:rPr>
        <w:t>BS simulation assumptions</w:t>
      </w:r>
    </w:p>
    <w:p w14:paraId="462D6925" w14:textId="618A86C1" w:rsidR="00595230" w:rsidRDefault="009A60FA" w:rsidP="0062745C">
      <w:pPr>
        <w:pStyle w:val="BodyText"/>
      </w:pPr>
      <w:r>
        <w:t xml:space="preserve">Currently, the simulation </w:t>
      </w:r>
      <w:r w:rsidR="00C55D60">
        <w:t>assumptions</w:t>
      </w:r>
      <w:r>
        <w:t xml:space="preserve"> related to </w:t>
      </w:r>
      <w:r w:rsidR="001F4DBF">
        <w:t xml:space="preserve">modelling an AAS BS antennas is scattered in many technical reports in RAN1 and RAN4. It </w:t>
      </w:r>
      <w:r w:rsidR="00C55D60">
        <w:t>has</w:t>
      </w:r>
      <w:r w:rsidR="001F4DBF">
        <w:t xml:space="preserve"> been noticed </w:t>
      </w:r>
      <w:r w:rsidR="00260ED5">
        <w:t>in sharing stud</w:t>
      </w:r>
      <w:r w:rsidR="00CE792B">
        <w:t xml:space="preserve">y </w:t>
      </w:r>
      <w:r w:rsidR="00A23016">
        <w:t>activities</w:t>
      </w:r>
      <w:r w:rsidR="00260ED5">
        <w:t xml:space="preserve"> in ITU-R WP 5D </w:t>
      </w:r>
      <w:r w:rsidR="001F4DBF">
        <w:t>that</w:t>
      </w:r>
      <w:r w:rsidR="00C55D60">
        <w:t xml:space="preserve"> currently used simulation assumptions does not </w:t>
      </w:r>
      <w:r w:rsidR="00595230">
        <w:t>align with how base stations are implemented and configured in networks.</w:t>
      </w:r>
      <w:r w:rsidR="00CE792B">
        <w:t xml:space="preserve"> This have been verified by comparing measured data from </w:t>
      </w:r>
      <w:r w:rsidR="00A23016">
        <w:t xml:space="preserve">multiple BS manufacturer with modelled patterns. </w:t>
      </w:r>
    </w:p>
    <w:p w14:paraId="5B2D2781" w14:textId="7F7E05A5" w:rsidR="008D3EA9" w:rsidRDefault="008D3EA9" w:rsidP="0062745C">
      <w:pPr>
        <w:pStyle w:val="BodyText"/>
      </w:pPr>
      <w:r>
        <w:t xml:space="preserve">In current technical reports the antenna </w:t>
      </w:r>
      <w:r w:rsidR="006611B6">
        <w:t>parameters</w:t>
      </w:r>
      <w:r>
        <w:t xml:space="preserve"> have many times been </w:t>
      </w:r>
      <w:r w:rsidR="006611B6">
        <w:t>selected</w:t>
      </w:r>
      <w:r>
        <w:t xml:space="preserve"> in </w:t>
      </w:r>
      <w:r w:rsidR="00B9152E">
        <w:t>a way</w:t>
      </w:r>
      <w:r w:rsidR="00D9768F">
        <w:t xml:space="preserve"> which would result in a significantly large gain normalization</w:t>
      </w:r>
      <w:r w:rsidR="005770A1">
        <w:t>.</w:t>
      </w:r>
      <w:r w:rsidR="00F63BC7">
        <w:t xml:space="preserve"> A more details instruction on how the model works and how parameters</w:t>
      </w:r>
      <w:r w:rsidR="00073F01">
        <w:t xml:space="preserve"> are determined</w:t>
      </w:r>
      <w:r w:rsidR="00F63BC7">
        <w:t xml:space="preserve"> </w:t>
      </w:r>
      <w:r w:rsidR="006611B6">
        <w:t>need</w:t>
      </w:r>
      <w:r w:rsidR="00073F01">
        <w:t>s</w:t>
      </w:r>
      <w:r w:rsidR="00F63BC7">
        <w:t xml:space="preserve"> to be defined </w:t>
      </w:r>
      <w:r w:rsidR="00073F01">
        <w:t>and</w:t>
      </w:r>
      <w:r w:rsidR="006611B6">
        <w:t xml:space="preserve"> added</w:t>
      </w:r>
      <w:r w:rsidR="00073F01">
        <w:t xml:space="preserve"> as technical background</w:t>
      </w:r>
      <w:r w:rsidR="006611B6">
        <w:t xml:space="preserve">. </w:t>
      </w:r>
    </w:p>
    <w:p w14:paraId="6F716A5B" w14:textId="0BC38114" w:rsidR="00CE6F32" w:rsidRDefault="00D968D1" w:rsidP="0062745C">
      <w:pPr>
        <w:pStyle w:val="BodyText"/>
      </w:pPr>
      <w:r>
        <w:t xml:space="preserve">There is a need to collect information in a common technical report to be used by 3GPP </w:t>
      </w:r>
      <w:proofErr w:type="gramStart"/>
      <w:r>
        <w:t xml:space="preserve">and </w:t>
      </w:r>
      <w:r w:rsidR="00CC1246">
        <w:t>also</w:t>
      </w:r>
      <w:proofErr w:type="gramEnd"/>
      <w:r w:rsidR="00CC1246">
        <w:t xml:space="preserve"> externally by ITU-R and CEPT. </w:t>
      </w:r>
      <w:r w:rsidR="00595230">
        <w:t xml:space="preserve"> </w:t>
      </w:r>
    </w:p>
    <w:p w14:paraId="7E713FA3" w14:textId="29C6F123" w:rsidR="00276927" w:rsidRDefault="007C03A8" w:rsidP="0062745C">
      <w:pPr>
        <w:pStyle w:val="BodyText"/>
      </w:pPr>
      <w:r>
        <w:t xml:space="preserve">There is also a need to add missing information relevant for modelling </w:t>
      </w:r>
      <w:r w:rsidR="004E6F78">
        <w:t xml:space="preserve">out-of-carrier gain </w:t>
      </w:r>
      <w:r w:rsidR="00607F65">
        <w:t>roll-</w:t>
      </w:r>
      <w:r w:rsidR="00940160">
        <w:t>off</w:t>
      </w:r>
      <w:r w:rsidR="00607F65">
        <w:t xml:space="preserve"> needed for adjacent </w:t>
      </w:r>
      <w:r w:rsidR="00940160">
        <w:t>services</w:t>
      </w:r>
      <w:r w:rsidR="00607F65">
        <w:t xml:space="preserve"> </w:t>
      </w:r>
      <w:r w:rsidR="00940160">
        <w:t xml:space="preserve">coexistence simulations within the scope of ECC and ITU-R. </w:t>
      </w:r>
    </w:p>
    <w:p w14:paraId="63E6EC07" w14:textId="77777777" w:rsidR="00276927" w:rsidRDefault="00276927" w:rsidP="0062745C">
      <w:pPr>
        <w:pStyle w:val="BodyText"/>
      </w:pPr>
      <w:r>
        <w:t>The work consists of three parts:</w:t>
      </w:r>
    </w:p>
    <w:p w14:paraId="49CF06C3" w14:textId="77777777" w:rsidR="007A309F" w:rsidRDefault="007A309F" w:rsidP="00276927">
      <w:pPr>
        <w:pStyle w:val="BodyText"/>
        <w:numPr>
          <w:ilvl w:val="0"/>
          <w:numId w:val="7"/>
        </w:numPr>
      </w:pPr>
      <w:r>
        <w:t>Document the array antenna model, including the sub-array extension.</w:t>
      </w:r>
    </w:p>
    <w:p w14:paraId="7A550425" w14:textId="77777777" w:rsidR="00404288" w:rsidRDefault="007A309F" w:rsidP="00276927">
      <w:pPr>
        <w:pStyle w:val="BodyText"/>
        <w:numPr>
          <w:ilvl w:val="0"/>
          <w:numId w:val="7"/>
        </w:numPr>
      </w:pPr>
      <w:r>
        <w:t xml:space="preserve">Document simulation parameter values for </w:t>
      </w:r>
      <w:r w:rsidR="00404288">
        <w:t>typical implementations per frequency range</w:t>
      </w:r>
    </w:p>
    <w:p w14:paraId="7FED6195" w14:textId="112F99FE" w:rsidR="00391DF5" w:rsidRDefault="00404288" w:rsidP="00276927">
      <w:pPr>
        <w:pStyle w:val="BodyText"/>
        <w:numPr>
          <w:ilvl w:val="0"/>
          <w:numId w:val="7"/>
        </w:numPr>
      </w:pPr>
      <w:r>
        <w:t xml:space="preserve">Define roll-off characteristics for the array correlation </w:t>
      </w:r>
      <w:r w:rsidR="004875EA">
        <w:t>factor from the edge of the carrier (</w:t>
      </w:r>
      <w:r w:rsidR="004875EA" w:rsidRPr="00B31F86">
        <w:rPr>
          <w:rFonts w:ascii="Symbol" w:hAnsi="Symbol"/>
        </w:rPr>
        <w:t>r</w:t>
      </w:r>
      <w:r w:rsidR="004875EA">
        <w:t xml:space="preserve">=1) to when the array factor </w:t>
      </w:r>
      <w:r w:rsidR="00E573DE">
        <w:t>collapses to 1 (</w:t>
      </w:r>
      <w:r w:rsidR="00E573DE" w:rsidRPr="00B31F86">
        <w:rPr>
          <w:rFonts w:ascii="Symbol" w:hAnsi="Symbol"/>
        </w:rPr>
        <w:t>r</w:t>
      </w:r>
      <w:r w:rsidR="00E573DE">
        <w:t>=0)</w:t>
      </w:r>
      <w:r w:rsidR="00391DF5">
        <w:t>.</w:t>
      </w:r>
      <w:r w:rsidR="002628E3">
        <w:t xml:space="preserve"> The model in TR 37.840, defines</w:t>
      </w:r>
      <w:r w:rsidR="001023F1" w:rsidRPr="00B73724">
        <w:rPr>
          <w:rFonts w:ascii="Symbol" w:hAnsi="Symbol"/>
        </w:rPr>
        <w:t xml:space="preserve"> r</w:t>
      </w:r>
      <w:r w:rsidR="001023F1">
        <w:t xml:space="preserve">, but gives no indications on how the roll-off </w:t>
      </w:r>
      <w:r w:rsidR="00770E00">
        <w:t>characteristics</w:t>
      </w:r>
      <w:r w:rsidR="001023F1">
        <w:t xml:space="preserve"> </w:t>
      </w:r>
      <w:r w:rsidR="003B1789">
        <w:t xml:space="preserve">can be modelled. This information is essential for sharing studies in situations </w:t>
      </w:r>
      <w:r w:rsidR="00770E00">
        <w:t xml:space="preserve">where the victim service is operating in the adjacent channel. </w:t>
      </w:r>
    </w:p>
    <w:p w14:paraId="549A6FFF" w14:textId="77777777" w:rsidR="00C475A6" w:rsidRDefault="00C475A6" w:rsidP="00C475A6">
      <w:r>
        <w:t>An externally referenceable TR documenting an antenna model and associated parameters is an essential tool for external regulatory activities in order that, during discussions on parameters for sharing studies, there is clarity on which model is best understood to capture actual implementations from a 3GPP perspective. The absence of such a TR may lead to confusion on applicable antenna models and the consensus 3GPP model being obscured. The use of RAN4 time in creating such a TR is an important investment in facilitating regulatory work.</w:t>
      </w:r>
    </w:p>
    <w:p w14:paraId="0AFBADAA" w14:textId="77777777" w:rsidR="00B279C8" w:rsidRDefault="00B279C8" w:rsidP="00B279C8">
      <w:pPr>
        <w:pStyle w:val="BodyText"/>
      </w:pPr>
    </w:p>
    <w:p w14:paraId="114C0D91" w14:textId="77777777" w:rsidR="00B279C8" w:rsidRDefault="00B279C8" w:rsidP="00B279C8">
      <w:pPr>
        <w:pStyle w:val="BodyText"/>
      </w:pPr>
    </w:p>
    <w:p w14:paraId="037FCA17" w14:textId="77777777" w:rsidR="00B279C8" w:rsidRDefault="00B279C8" w:rsidP="00B279C8">
      <w:pPr>
        <w:pStyle w:val="BodyText"/>
      </w:pPr>
    </w:p>
    <w:p w14:paraId="79F8C004" w14:textId="77777777" w:rsidR="00B279C8" w:rsidRDefault="00B279C8" w:rsidP="00B279C8">
      <w:pPr>
        <w:pStyle w:val="BodyText"/>
      </w:pP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1F6FA98F" w14:textId="54DD8E5D" w:rsidR="00847687" w:rsidRDefault="00926291" w:rsidP="003B61A8">
      <w:pPr>
        <w:pStyle w:val="BodyText"/>
      </w:pPr>
      <w:r>
        <w:t xml:space="preserve">In this contribution </w:t>
      </w:r>
      <w:r w:rsidR="00D37F56">
        <w:t xml:space="preserve">we have listed two new areas to work with within the scope of Rel-19. </w:t>
      </w:r>
      <w:r w:rsidR="00AF12E0">
        <w:t xml:space="preserve">Both work packages </w:t>
      </w:r>
      <w:r w:rsidR="00D0032B">
        <w:t>fit</w:t>
      </w:r>
      <w:r w:rsidR="00AF12E0">
        <w:t xml:space="preserve"> the plan for</w:t>
      </w:r>
      <w:r w:rsidR="00027629">
        <w:t xml:space="preserve"> 6G</w:t>
      </w:r>
      <w:r w:rsidR="00AF12E0">
        <w:t xml:space="preserve"> where access to new spectrum </w:t>
      </w:r>
      <w:r w:rsidR="00847687">
        <w:t xml:space="preserve">and spectrum sharing will be essential. </w:t>
      </w:r>
    </w:p>
    <w:p w14:paraId="188A849B" w14:textId="457B34A7" w:rsidR="003B61A8" w:rsidRDefault="00176CBE" w:rsidP="003B61A8">
      <w:pPr>
        <w:pStyle w:val="BodyText"/>
      </w:pPr>
      <w:r>
        <w:t xml:space="preserve">With this contribution we present two different areas where RAN4 need to </w:t>
      </w:r>
      <w:r w:rsidR="00D2091A">
        <w:t>work to evolve the BS RF requirement to be ready for 6G.</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2FA3FA19" w14:textId="41AA0D70" w:rsidR="005D44E7" w:rsidRDefault="003B61A8" w:rsidP="008B2D1C">
      <w:pPr>
        <w:ind w:left="709" w:hanging="709"/>
      </w:pPr>
      <w:r>
        <w:t>[</w:t>
      </w:r>
      <w:r w:rsidR="005D44E7">
        <w:t>1</w:t>
      </w:r>
      <w:r>
        <w:t>]</w:t>
      </w:r>
      <w:r>
        <w:tab/>
      </w:r>
      <w:r w:rsidR="00BA0E70" w:rsidRPr="00BA0E70">
        <w:t>Document 5D/1496-E</w:t>
      </w:r>
      <w:r w:rsidR="00BA0E70">
        <w:t>, “</w:t>
      </w:r>
      <w:r w:rsidR="00BE119F" w:rsidRPr="00BE119F">
        <w:t>PROPOSAL OF TECHNICAL CONDITIONS UNDER WRC-23 AGENDA ITEM 1.2 (6 425-7 025 MHz) IN RELATION TO THE USE OF IMT BASE STATION E.I.R.P. MASK AS A FUNCTION OF ELEVATION ANGLE FOR THE PROTECTION OF FSS-UL</w:t>
      </w:r>
      <w:r w:rsidR="00BA0E70">
        <w:t xml:space="preserve">”, </w:t>
      </w:r>
      <w:proofErr w:type="spellStart"/>
      <w:r w:rsidR="006F5A2D" w:rsidRPr="006F5A2D">
        <w:t>Telefon</w:t>
      </w:r>
      <w:proofErr w:type="spellEnd"/>
      <w:r w:rsidR="006F5A2D" w:rsidRPr="006F5A2D">
        <w:t xml:space="preserve"> AB - LM Ericsson, Huawei Technologies Sweden AB, Nokia Corporation</w:t>
      </w:r>
    </w:p>
    <w:p w14:paraId="4794E3A8" w14:textId="47C68C63" w:rsidR="003B61A8" w:rsidRDefault="005D44E7" w:rsidP="008B2D1C">
      <w:pPr>
        <w:ind w:left="709" w:hanging="709"/>
      </w:pPr>
      <w:r>
        <w:t>[2]</w:t>
      </w:r>
      <w:r>
        <w:tab/>
      </w:r>
      <w:r w:rsidR="00683906">
        <w:t>CPM23-2/229-E</w:t>
      </w:r>
      <w:r w:rsidR="00494C07">
        <w:t>, “</w:t>
      </w:r>
      <w:r w:rsidR="008B2D1C">
        <w:t xml:space="preserve">PROPOSED MODIFICATIONS OF THE DRAFT CPM REPORT TO WRC-23 ON AGENDA ITEM 1.2 (6 425-7 025 MHz) IN RELATION TO THE EXPECTED </w:t>
      </w:r>
      <w:proofErr w:type="spellStart"/>
      <w:r w:rsidR="008B2D1C">
        <w:t>e.i.r.p</w:t>
      </w:r>
      <w:proofErr w:type="spellEnd"/>
      <w:r w:rsidR="008B2D1C">
        <w:t>. OF IMT BASE STATIONS AS A FUNCTION OF ELEVATION ANGLE</w:t>
      </w:r>
      <w:r w:rsidR="00494C07">
        <w:t xml:space="preserve">”, </w:t>
      </w:r>
      <w:proofErr w:type="spellStart"/>
      <w:r w:rsidR="00DD25B6">
        <w:t>Telefon</w:t>
      </w:r>
      <w:proofErr w:type="spellEnd"/>
      <w:r w:rsidR="00DD25B6">
        <w:t xml:space="preserve"> AB - LM Ericsson, Huawei Technologies Sweden AB, Nokia Corporation</w:t>
      </w:r>
    </w:p>
    <w:p w14:paraId="35EE84EA" w14:textId="2A6F804D" w:rsidR="003B61A8" w:rsidRDefault="003B61A8" w:rsidP="003B61A8">
      <w:pPr>
        <w:ind w:left="709" w:hanging="709"/>
      </w:pPr>
      <w:r>
        <w:t>[</w:t>
      </w:r>
      <w:r w:rsidR="005D44E7">
        <w:t>3</w:t>
      </w:r>
      <w:r>
        <w:t>]</w:t>
      </w:r>
      <w:r w:rsidR="00291200">
        <w:tab/>
        <w:t>R4</w:t>
      </w:r>
      <w:r w:rsidR="00A902CE">
        <w:t>-2108080, “</w:t>
      </w:r>
      <w:r w:rsidR="007A69E6" w:rsidRPr="007A69E6">
        <w:t>LS to ITU-R and CEPT on extension of IMT array antenna model to support sub-array structures</w:t>
      </w:r>
      <w:r w:rsidR="00A902CE">
        <w:t>”,</w:t>
      </w:r>
      <w:r w:rsidR="007A69E6">
        <w:t xml:space="preserve"> Ericsson</w:t>
      </w:r>
    </w:p>
    <w:p w14:paraId="6CD20435" w14:textId="796BB256" w:rsidR="00D7166D" w:rsidRDefault="00D7166D" w:rsidP="003B61A8">
      <w:pPr>
        <w:ind w:left="709" w:hanging="709"/>
      </w:pPr>
      <w:r>
        <w:t>[4]</w:t>
      </w:r>
      <w:r>
        <w:tab/>
      </w:r>
      <w:hyperlink r:id="rId9" w:history="1">
        <w:r w:rsidR="009930AC">
          <w:rPr>
            <w:rStyle w:val="Hyperlink"/>
          </w:rPr>
          <w:t>Final CPM Report to WRC-23, ITU</w:t>
        </w:r>
      </w:hyperlink>
    </w:p>
    <w:p w14:paraId="62922946" w14:textId="77777777" w:rsidR="007A69E6" w:rsidRDefault="007A69E6" w:rsidP="003B61A8">
      <w:pPr>
        <w:ind w:left="709" w:hanging="709"/>
      </w:pPr>
    </w:p>
    <w:bookmarkEnd w:id="0"/>
    <w:p w14:paraId="360C68C5" w14:textId="77777777" w:rsidR="004247A8" w:rsidRDefault="004247A8" w:rsidP="005C7173"/>
    <w:sectPr w:rsidR="004247A8">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C3606" w14:textId="77777777" w:rsidR="00592B6E" w:rsidRDefault="00592B6E">
      <w:r>
        <w:separator/>
      </w:r>
    </w:p>
  </w:endnote>
  <w:endnote w:type="continuationSeparator" w:id="0">
    <w:p w14:paraId="5E91742E" w14:textId="77777777" w:rsidR="00592B6E" w:rsidRDefault="00592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58183" w14:textId="77777777" w:rsidR="00592B6E" w:rsidRDefault="00592B6E">
      <w:r>
        <w:separator/>
      </w:r>
    </w:p>
  </w:footnote>
  <w:footnote w:type="continuationSeparator" w:id="0">
    <w:p w14:paraId="450A7CA3" w14:textId="77777777" w:rsidR="00592B6E" w:rsidRDefault="00592B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0A839F2"/>
    <w:multiLevelType w:val="hybridMultilevel"/>
    <w:tmpl w:val="392A5616"/>
    <w:lvl w:ilvl="0" w:tplc="5810FAC6">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4" w15:restartNumberingAfterBreak="0">
    <w:nsid w:val="4725250D"/>
    <w:multiLevelType w:val="hybridMultilevel"/>
    <w:tmpl w:val="F40E455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8B209C6"/>
    <w:multiLevelType w:val="multilevel"/>
    <w:tmpl w:val="F6861CA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505F1337"/>
    <w:multiLevelType w:val="hybridMultilevel"/>
    <w:tmpl w:val="9A1A566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1"/>
  </w:num>
  <w:num w:numId="4" w16cid:durableId="458424953">
    <w:abstractNumId w:val="2"/>
  </w:num>
  <w:num w:numId="5" w16cid:durableId="922879894">
    <w:abstractNumId w:val="5"/>
  </w:num>
  <w:num w:numId="6" w16cid:durableId="1466200772">
    <w:abstractNumId w:val="7"/>
  </w:num>
  <w:num w:numId="7" w16cid:durableId="1161655370">
    <w:abstractNumId w:val="4"/>
  </w:num>
  <w:num w:numId="8" w16cid:durableId="1291782758">
    <w:abstractNumId w:val="3"/>
  </w:num>
  <w:num w:numId="9" w16cid:durableId="3215905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C1E"/>
    <w:rsid w:val="00027629"/>
    <w:rsid w:val="00033397"/>
    <w:rsid w:val="0003624E"/>
    <w:rsid w:val="00040095"/>
    <w:rsid w:val="00040C97"/>
    <w:rsid w:val="00051834"/>
    <w:rsid w:val="00054A22"/>
    <w:rsid w:val="000560CC"/>
    <w:rsid w:val="00061B39"/>
    <w:rsid w:val="000655A6"/>
    <w:rsid w:val="00070795"/>
    <w:rsid w:val="00073F01"/>
    <w:rsid w:val="000774F3"/>
    <w:rsid w:val="00080512"/>
    <w:rsid w:val="00091EA0"/>
    <w:rsid w:val="00094D53"/>
    <w:rsid w:val="00096009"/>
    <w:rsid w:val="000A756A"/>
    <w:rsid w:val="000C7A15"/>
    <w:rsid w:val="000D58AB"/>
    <w:rsid w:val="000D59CF"/>
    <w:rsid w:val="000D696C"/>
    <w:rsid w:val="000E1DEA"/>
    <w:rsid w:val="000E5ACF"/>
    <w:rsid w:val="000E632F"/>
    <w:rsid w:val="000E721F"/>
    <w:rsid w:val="000F0805"/>
    <w:rsid w:val="001023F1"/>
    <w:rsid w:val="00106F91"/>
    <w:rsid w:val="00132331"/>
    <w:rsid w:val="00152435"/>
    <w:rsid w:val="00155B44"/>
    <w:rsid w:val="00176C71"/>
    <w:rsid w:val="00176CBE"/>
    <w:rsid w:val="001862BC"/>
    <w:rsid w:val="0018664E"/>
    <w:rsid w:val="001904B6"/>
    <w:rsid w:val="00191E6B"/>
    <w:rsid w:val="00196273"/>
    <w:rsid w:val="001B0597"/>
    <w:rsid w:val="001B3783"/>
    <w:rsid w:val="001C1DF4"/>
    <w:rsid w:val="001D02C2"/>
    <w:rsid w:val="001E62AA"/>
    <w:rsid w:val="001F168B"/>
    <w:rsid w:val="001F33FD"/>
    <w:rsid w:val="001F4DBF"/>
    <w:rsid w:val="00202881"/>
    <w:rsid w:val="00214458"/>
    <w:rsid w:val="00216200"/>
    <w:rsid w:val="00231DE5"/>
    <w:rsid w:val="0023254C"/>
    <w:rsid w:val="002347A2"/>
    <w:rsid w:val="00241D8F"/>
    <w:rsid w:val="00243290"/>
    <w:rsid w:val="0025398F"/>
    <w:rsid w:val="00260ED5"/>
    <w:rsid w:val="002628E3"/>
    <w:rsid w:val="00276927"/>
    <w:rsid w:val="0027787D"/>
    <w:rsid w:val="00280CDB"/>
    <w:rsid w:val="00285716"/>
    <w:rsid w:val="00291200"/>
    <w:rsid w:val="002A0978"/>
    <w:rsid w:val="002A682D"/>
    <w:rsid w:val="002B067D"/>
    <w:rsid w:val="002B0AA9"/>
    <w:rsid w:val="002B0B48"/>
    <w:rsid w:val="002D0AB4"/>
    <w:rsid w:val="002E2D39"/>
    <w:rsid w:val="002F1E03"/>
    <w:rsid w:val="00304B53"/>
    <w:rsid w:val="00311E28"/>
    <w:rsid w:val="003172DC"/>
    <w:rsid w:val="0032150C"/>
    <w:rsid w:val="003348D7"/>
    <w:rsid w:val="00351311"/>
    <w:rsid w:val="0035462D"/>
    <w:rsid w:val="00361E87"/>
    <w:rsid w:val="00367B5A"/>
    <w:rsid w:val="003743A7"/>
    <w:rsid w:val="00391DF5"/>
    <w:rsid w:val="003A2576"/>
    <w:rsid w:val="003A6F24"/>
    <w:rsid w:val="003B1789"/>
    <w:rsid w:val="003B1D4A"/>
    <w:rsid w:val="003B61A8"/>
    <w:rsid w:val="003C0B2F"/>
    <w:rsid w:val="003C3971"/>
    <w:rsid w:val="003E14D3"/>
    <w:rsid w:val="003F16E4"/>
    <w:rsid w:val="003F17A2"/>
    <w:rsid w:val="003F299C"/>
    <w:rsid w:val="003F7077"/>
    <w:rsid w:val="00404288"/>
    <w:rsid w:val="00420FBD"/>
    <w:rsid w:val="00423391"/>
    <w:rsid w:val="004239C7"/>
    <w:rsid w:val="004247A8"/>
    <w:rsid w:val="00424981"/>
    <w:rsid w:val="00424BFB"/>
    <w:rsid w:val="00426B17"/>
    <w:rsid w:val="00441976"/>
    <w:rsid w:val="00445137"/>
    <w:rsid w:val="00454992"/>
    <w:rsid w:val="00460E9A"/>
    <w:rsid w:val="004875EA"/>
    <w:rsid w:val="00494C07"/>
    <w:rsid w:val="004A285F"/>
    <w:rsid w:val="004A4210"/>
    <w:rsid w:val="004B372C"/>
    <w:rsid w:val="004B3F00"/>
    <w:rsid w:val="004B5078"/>
    <w:rsid w:val="004C43A9"/>
    <w:rsid w:val="004D3578"/>
    <w:rsid w:val="004E0C1D"/>
    <w:rsid w:val="004E213A"/>
    <w:rsid w:val="004E29CC"/>
    <w:rsid w:val="004E6F78"/>
    <w:rsid w:val="004E7628"/>
    <w:rsid w:val="004F4D5A"/>
    <w:rsid w:val="004F5901"/>
    <w:rsid w:val="004F6319"/>
    <w:rsid w:val="00527742"/>
    <w:rsid w:val="00543E6C"/>
    <w:rsid w:val="00562810"/>
    <w:rsid w:val="00565087"/>
    <w:rsid w:val="00566B06"/>
    <w:rsid w:val="00567D27"/>
    <w:rsid w:val="005770A1"/>
    <w:rsid w:val="00583534"/>
    <w:rsid w:val="0058369D"/>
    <w:rsid w:val="00590432"/>
    <w:rsid w:val="00592A9D"/>
    <w:rsid w:val="00592B6E"/>
    <w:rsid w:val="00594C0B"/>
    <w:rsid w:val="00594E26"/>
    <w:rsid w:val="00595230"/>
    <w:rsid w:val="005A7644"/>
    <w:rsid w:val="005B3C08"/>
    <w:rsid w:val="005B3C73"/>
    <w:rsid w:val="005B428E"/>
    <w:rsid w:val="005B4A0A"/>
    <w:rsid w:val="005C2897"/>
    <w:rsid w:val="005C7173"/>
    <w:rsid w:val="005D05B5"/>
    <w:rsid w:val="005D2E01"/>
    <w:rsid w:val="005D3EE8"/>
    <w:rsid w:val="005D44E7"/>
    <w:rsid w:val="005E7DEC"/>
    <w:rsid w:val="00605D1A"/>
    <w:rsid w:val="00607F65"/>
    <w:rsid w:val="00612061"/>
    <w:rsid w:val="00614FDF"/>
    <w:rsid w:val="00623463"/>
    <w:rsid w:val="00625621"/>
    <w:rsid w:val="0062745C"/>
    <w:rsid w:val="006437A9"/>
    <w:rsid w:val="0064485D"/>
    <w:rsid w:val="00647309"/>
    <w:rsid w:val="0065247C"/>
    <w:rsid w:val="00652641"/>
    <w:rsid w:val="006611B6"/>
    <w:rsid w:val="006639DB"/>
    <w:rsid w:val="00664FA8"/>
    <w:rsid w:val="00672165"/>
    <w:rsid w:val="00674E7D"/>
    <w:rsid w:val="00683906"/>
    <w:rsid w:val="006A30AF"/>
    <w:rsid w:val="006C791A"/>
    <w:rsid w:val="006D1100"/>
    <w:rsid w:val="006D60B5"/>
    <w:rsid w:val="006E5C86"/>
    <w:rsid w:val="006F48D9"/>
    <w:rsid w:val="006F5A2D"/>
    <w:rsid w:val="00711A8C"/>
    <w:rsid w:val="00712421"/>
    <w:rsid w:val="007148E4"/>
    <w:rsid w:val="00714AEA"/>
    <w:rsid w:val="007170B2"/>
    <w:rsid w:val="00734A5B"/>
    <w:rsid w:val="00735671"/>
    <w:rsid w:val="00737BB4"/>
    <w:rsid w:val="00737D24"/>
    <w:rsid w:val="00744E76"/>
    <w:rsid w:val="007577CB"/>
    <w:rsid w:val="00770E00"/>
    <w:rsid w:val="00771315"/>
    <w:rsid w:val="00773480"/>
    <w:rsid w:val="00781F0F"/>
    <w:rsid w:val="0078294A"/>
    <w:rsid w:val="00787A92"/>
    <w:rsid w:val="00795B91"/>
    <w:rsid w:val="007979F2"/>
    <w:rsid w:val="007A0F21"/>
    <w:rsid w:val="007A2E78"/>
    <w:rsid w:val="007A309F"/>
    <w:rsid w:val="007A69E6"/>
    <w:rsid w:val="007B4A73"/>
    <w:rsid w:val="007C03A8"/>
    <w:rsid w:val="007C4C45"/>
    <w:rsid w:val="007D70CA"/>
    <w:rsid w:val="007E6ABC"/>
    <w:rsid w:val="007F52D4"/>
    <w:rsid w:val="00800D67"/>
    <w:rsid w:val="008028A4"/>
    <w:rsid w:val="00805820"/>
    <w:rsid w:val="00826F97"/>
    <w:rsid w:val="00843454"/>
    <w:rsid w:val="00847687"/>
    <w:rsid w:val="008477C0"/>
    <w:rsid w:val="00860BEB"/>
    <w:rsid w:val="00860F20"/>
    <w:rsid w:val="00861F5E"/>
    <w:rsid w:val="00870A43"/>
    <w:rsid w:val="00872E34"/>
    <w:rsid w:val="008768CA"/>
    <w:rsid w:val="00881EAD"/>
    <w:rsid w:val="0088423B"/>
    <w:rsid w:val="008877E6"/>
    <w:rsid w:val="008947E2"/>
    <w:rsid w:val="008A2504"/>
    <w:rsid w:val="008B22E8"/>
    <w:rsid w:val="008B2D1C"/>
    <w:rsid w:val="008B59BC"/>
    <w:rsid w:val="008B735F"/>
    <w:rsid w:val="008C0085"/>
    <w:rsid w:val="008C0DA0"/>
    <w:rsid w:val="008C2529"/>
    <w:rsid w:val="008C307C"/>
    <w:rsid w:val="008D3EA9"/>
    <w:rsid w:val="008D444D"/>
    <w:rsid w:val="008D67B0"/>
    <w:rsid w:val="008E1710"/>
    <w:rsid w:val="008F2B20"/>
    <w:rsid w:val="008F4BCF"/>
    <w:rsid w:val="008F6912"/>
    <w:rsid w:val="0090271F"/>
    <w:rsid w:val="00902E23"/>
    <w:rsid w:val="0090598A"/>
    <w:rsid w:val="00907978"/>
    <w:rsid w:val="009121A3"/>
    <w:rsid w:val="0091348E"/>
    <w:rsid w:val="00917365"/>
    <w:rsid w:val="00917CCB"/>
    <w:rsid w:val="009203E7"/>
    <w:rsid w:val="009228DF"/>
    <w:rsid w:val="00926291"/>
    <w:rsid w:val="0092774C"/>
    <w:rsid w:val="00937B72"/>
    <w:rsid w:val="00940160"/>
    <w:rsid w:val="00942EC2"/>
    <w:rsid w:val="00944367"/>
    <w:rsid w:val="00944C13"/>
    <w:rsid w:val="00974355"/>
    <w:rsid w:val="009930AC"/>
    <w:rsid w:val="009A0A2A"/>
    <w:rsid w:val="009A11CE"/>
    <w:rsid w:val="009A2D2D"/>
    <w:rsid w:val="009A60FA"/>
    <w:rsid w:val="009B13F6"/>
    <w:rsid w:val="009B5100"/>
    <w:rsid w:val="009C2314"/>
    <w:rsid w:val="009D0FE6"/>
    <w:rsid w:val="009D61E8"/>
    <w:rsid w:val="009F37B7"/>
    <w:rsid w:val="00A04120"/>
    <w:rsid w:val="00A078A0"/>
    <w:rsid w:val="00A10F02"/>
    <w:rsid w:val="00A10F96"/>
    <w:rsid w:val="00A164B4"/>
    <w:rsid w:val="00A23016"/>
    <w:rsid w:val="00A32BDD"/>
    <w:rsid w:val="00A53724"/>
    <w:rsid w:val="00A6396C"/>
    <w:rsid w:val="00A6421D"/>
    <w:rsid w:val="00A81D3C"/>
    <w:rsid w:val="00A82346"/>
    <w:rsid w:val="00A902CE"/>
    <w:rsid w:val="00AB0B6C"/>
    <w:rsid w:val="00AC17A1"/>
    <w:rsid w:val="00AF09C5"/>
    <w:rsid w:val="00AF12E0"/>
    <w:rsid w:val="00B06CF4"/>
    <w:rsid w:val="00B1355D"/>
    <w:rsid w:val="00B14246"/>
    <w:rsid w:val="00B15449"/>
    <w:rsid w:val="00B279C8"/>
    <w:rsid w:val="00B31F86"/>
    <w:rsid w:val="00B476B7"/>
    <w:rsid w:val="00B55E16"/>
    <w:rsid w:val="00B57386"/>
    <w:rsid w:val="00B6662E"/>
    <w:rsid w:val="00B67296"/>
    <w:rsid w:val="00B73724"/>
    <w:rsid w:val="00B9152E"/>
    <w:rsid w:val="00B9179C"/>
    <w:rsid w:val="00B96C0C"/>
    <w:rsid w:val="00BA0E70"/>
    <w:rsid w:val="00BA3AA9"/>
    <w:rsid w:val="00BB10F1"/>
    <w:rsid w:val="00BB4FAE"/>
    <w:rsid w:val="00BC0F7D"/>
    <w:rsid w:val="00BD5C61"/>
    <w:rsid w:val="00BE119F"/>
    <w:rsid w:val="00BF1095"/>
    <w:rsid w:val="00BF18D4"/>
    <w:rsid w:val="00BF1C81"/>
    <w:rsid w:val="00BF4D15"/>
    <w:rsid w:val="00BF7C85"/>
    <w:rsid w:val="00C170E9"/>
    <w:rsid w:val="00C17A60"/>
    <w:rsid w:val="00C316CA"/>
    <w:rsid w:val="00C33079"/>
    <w:rsid w:val="00C35ABB"/>
    <w:rsid w:val="00C371B3"/>
    <w:rsid w:val="00C42538"/>
    <w:rsid w:val="00C45231"/>
    <w:rsid w:val="00C475A6"/>
    <w:rsid w:val="00C55D60"/>
    <w:rsid w:val="00C6035E"/>
    <w:rsid w:val="00C6067F"/>
    <w:rsid w:val="00C628DE"/>
    <w:rsid w:val="00C67BBC"/>
    <w:rsid w:val="00C72420"/>
    <w:rsid w:val="00C72833"/>
    <w:rsid w:val="00C745B2"/>
    <w:rsid w:val="00C74C0A"/>
    <w:rsid w:val="00C75DBB"/>
    <w:rsid w:val="00C90AE0"/>
    <w:rsid w:val="00C92611"/>
    <w:rsid w:val="00C92C8B"/>
    <w:rsid w:val="00C93F40"/>
    <w:rsid w:val="00CA3B1D"/>
    <w:rsid w:val="00CA3D0C"/>
    <w:rsid w:val="00CA3D41"/>
    <w:rsid w:val="00CA47BF"/>
    <w:rsid w:val="00CB380A"/>
    <w:rsid w:val="00CC1246"/>
    <w:rsid w:val="00CC23AE"/>
    <w:rsid w:val="00CC3F7F"/>
    <w:rsid w:val="00CC6802"/>
    <w:rsid w:val="00CD110C"/>
    <w:rsid w:val="00CD2E52"/>
    <w:rsid w:val="00CE4DE3"/>
    <w:rsid w:val="00CE52A8"/>
    <w:rsid w:val="00CE5AE6"/>
    <w:rsid w:val="00CE6F32"/>
    <w:rsid w:val="00CE792B"/>
    <w:rsid w:val="00D0032B"/>
    <w:rsid w:val="00D0589B"/>
    <w:rsid w:val="00D11B3A"/>
    <w:rsid w:val="00D145DE"/>
    <w:rsid w:val="00D15384"/>
    <w:rsid w:val="00D2091A"/>
    <w:rsid w:val="00D209A0"/>
    <w:rsid w:val="00D2269E"/>
    <w:rsid w:val="00D2544C"/>
    <w:rsid w:val="00D30AB9"/>
    <w:rsid w:val="00D3471C"/>
    <w:rsid w:val="00D37F56"/>
    <w:rsid w:val="00D4682F"/>
    <w:rsid w:val="00D52B0C"/>
    <w:rsid w:val="00D555BA"/>
    <w:rsid w:val="00D56778"/>
    <w:rsid w:val="00D7166D"/>
    <w:rsid w:val="00D738D6"/>
    <w:rsid w:val="00D755EB"/>
    <w:rsid w:val="00D878CB"/>
    <w:rsid w:val="00D87E00"/>
    <w:rsid w:val="00D9134D"/>
    <w:rsid w:val="00D9546E"/>
    <w:rsid w:val="00D96451"/>
    <w:rsid w:val="00D968D1"/>
    <w:rsid w:val="00D9768F"/>
    <w:rsid w:val="00DA2DBA"/>
    <w:rsid w:val="00DA7A03"/>
    <w:rsid w:val="00DB1818"/>
    <w:rsid w:val="00DC09E0"/>
    <w:rsid w:val="00DC309B"/>
    <w:rsid w:val="00DC4418"/>
    <w:rsid w:val="00DC4DA2"/>
    <w:rsid w:val="00DD25B6"/>
    <w:rsid w:val="00DE6C5F"/>
    <w:rsid w:val="00DF2B1F"/>
    <w:rsid w:val="00DF4AD9"/>
    <w:rsid w:val="00DF62CD"/>
    <w:rsid w:val="00E01242"/>
    <w:rsid w:val="00E13370"/>
    <w:rsid w:val="00E20B05"/>
    <w:rsid w:val="00E33FBE"/>
    <w:rsid w:val="00E3622A"/>
    <w:rsid w:val="00E41C4A"/>
    <w:rsid w:val="00E448DE"/>
    <w:rsid w:val="00E573DE"/>
    <w:rsid w:val="00E71F1D"/>
    <w:rsid w:val="00E72121"/>
    <w:rsid w:val="00E73B83"/>
    <w:rsid w:val="00E77645"/>
    <w:rsid w:val="00E953F3"/>
    <w:rsid w:val="00E95546"/>
    <w:rsid w:val="00E95F22"/>
    <w:rsid w:val="00EA7C61"/>
    <w:rsid w:val="00EB4F60"/>
    <w:rsid w:val="00EC4A25"/>
    <w:rsid w:val="00EF1994"/>
    <w:rsid w:val="00EF1FC5"/>
    <w:rsid w:val="00EF696B"/>
    <w:rsid w:val="00EF7F96"/>
    <w:rsid w:val="00F025A2"/>
    <w:rsid w:val="00F03195"/>
    <w:rsid w:val="00F037C3"/>
    <w:rsid w:val="00F04712"/>
    <w:rsid w:val="00F13E6C"/>
    <w:rsid w:val="00F20745"/>
    <w:rsid w:val="00F22EC7"/>
    <w:rsid w:val="00F243A8"/>
    <w:rsid w:val="00F264EF"/>
    <w:rsid w:val="00F26CEE"/>
    <w:rsid w:val="00F30FA5"/>
    <w:rsid w:val="00F369F8"/>
    <w:rsid w:val="00F63BC7"/>
    <w:rsid w:val="00F653B8"/>
    <w:rsid w:val="00F9489A"/>
    <w:rsid w:val="00F9748A"/>
    <w:rsid w:val="00FA1266"/>
    <w:rsid w:val="00FA215D"/>
    <w:rsid w:val="00FA5947"/>
    <w:rsid w:val="00FA6EF8"/>
    <w:rsid w:val="00FB3446"/>
    <w:rsid w:val="00FB6896"/>
    <w:rsid w:val="00FC1192"/>
    <w:rsid w:val="00FE11B9"/>
    <w:rsid w:val="00FE181B"/>
    <w:rsid w:val="00FE3520"/>
    <w:rsid w:val="00FF0D88"/>
    <w:rsid w:val="00FF1F5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paragraph" w:styleId="ListParagraph">
    <w:name w:val="List Paragraph"/>
    <w:basedOn w:val="Normal"/>
    <w:uiPriority w:val="34"/>
    <w:qFormat/>
    <w:rsid w:val="009D61E8"/>
    <w:pPr>
      <w:ind w:left="720"/>
      <w:contextualSpacing/>
    </w:pPr>
  </w:style>
  <w:style w:type="character" w:styleId="CommentReference">
    <w:name w:val="annotation reference"/>
    <w:basedOn w:val="DefaultParagraphFont"/>
    <w:rsid w:val="005B428E"/>
    <w:rPr>
      <w:sz w:val="16"/>
      <w:szCs w:val="16"/>
    </w:rPr>
  </w:style>
  <w:style w:type="paragraph" w:styleId="CommentText">
    <w:name w:val="annotation text"/>
    <w:basedOn w:val="Normal"/>
    <w:link w:val="CommentTextChar"/>
    <w:rsid w:val="005B428E"/>
  </w:style>
  <w:style w:type="character" w:customStyle="1" w:styleId="CommentTextChar">
    <w:name w:val="Comment Text Char"/>
    <w:basedOn w:val="DefaultParagraphFont"/>
    <w:link w:val="CommentText"/>
    <w:rsid w:val="005B428E"/>
    <w:rPr>
      <w:lang w:val="en-GB" w:eastAsia="en-US"/>
    </w:rPr>
  </w:style>
  <w:style w:type="paragraph" w:styleId="CommentSubject">
    <w:name w:val="annotation subject"/>
    <w:basedOn w:val="CommentText"/>
    <w:next w:val="CommentText"/>
    <w:link w:val="CommentSubjectChar"/>
    <w:rsid w:val="005B428E"/>
    <w:rPr>
      <w:b/>
      <w:bCs/>
    </w:rPr>
  </w:style>
  <w:style w:type="character" w:customStyle="1" w:styleId="CommentSubjectChar">
    <w:name w:val="Comment Subject Char"/>
    <w:basedOn w:val="CommentTextChar"/>
    <w:link w:val="CommentSubject"/>
    <w:rsid w:val="005B428E"/>
    <w:rPr>
      <w:b/>
      <w:bCs/>
      <w:lang w:val="en-GB" w:eastAsia="en-US"/>
    </w:rPr>
  </w:style>
  <w:style w:type="character" w:styleId="Hyperlink">
    <w:name w:val="Hyperlink"/>
    <w:basedOn w:val="DefaultParagraphFont"/>
    <w:rsid w:val="00152435"/>
    <w:rPr>
      <w:color w:val="0563C1" w:themeColor="hyperlink"/>
      <w:u w:val="single"/>
    </w:rPr>
  </w:style>
  <w:style w:type="character" w:styleId="UnresolvedMention">
    <w:name w:val="Unresolved Mention"/>
    <w:basedOn w:val="DefaultParagraphFont"/>
    <w:uiPriority w:val="99"/>
    <w:semiHidden/>
    <w:unhideWhenUsed/>
    <w:rsid w:val="001524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641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itu.int/md/R19-CPM23.2-R-0001/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214</TotalTime>
  <Pages>3</Pages>
  <Words>1356</Words>
  <Characters>7187</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280</cp:revision>
  <dcterms:created xsi:type="dcterms:W3CDTF">2018-11-16T18:00:00Z</dcterms:created>
  <dcterms:modified xsi:type="dcterms:W3CDTF">2023-08-11T12:33:00Z</dcterms:modified>
</cp:coreProperties>
</file>