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11AA3268" w:rsidR="00940649" w:rsidRPr="00FB3EF4"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B3EF4" w:rsidRPr="00FB3EF4">
        <w:rPr>
          <w:rFonts w:ascii="Arial" w:hAnsi="Arial" w:cs="Arial"/>
          <w:b/>
          <w:noProof/>
          <w:sz w:val="24"/>
          <w:lang w:val="en-CN"/>
        </w:rPr>
        <w:t>R4-2311380</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94FC46E"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821818">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321E86D" w:rsidR="00712CC1" w:rsidRPr="00B75B70" w:rsidRDefault="00712CC1" w:rsidP="00EC7D9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EC7D9E" w:rsidRPr="00EC7D9E">
        <w:rPr>
          <w:rFonts w:ascii="Arial" w:hAnsi="Arial" w:cs="Arial"/>
          <w:b/>
          <w:sz w:val="22"/>
          <w:szCs w:val="22"/>
          <w:lang w:val="en-CN"/>
        </w:rPr>
        <w:t>Discussion on improvement on FR2 SCell/SCG setup delay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1B2AB512" w:rsidR="00437A7D" w:rsidRPr="00B66FBB" w:rsidRDefault="0058312E" w:rsidP="00CA0B7B">
      <w:pPr>
        <w:rPr>
          <w:lang w:val="en-US"/>
        </w:rPr>
      </w:pPr>
      <w:r>
        <w:rPr>
          <w:bCs/>
          <w:lang w:val="en-US"/>
        </w:rPr>
        <w:t>I</w:t>
      </w:r>
      <w:r w:rsidRPr="0058312E">
        <w:rPr>
          <w:bCs/>
          <w:lang w:val="en-CN"/>
        </w:rPr>
        <w:t>mprovement on FR2 SCell/SCG setup delay</w:t>
      </w:r>
      <w:r w:rsidR="003F784F" w:rsidRPr="003F784F">
        <w:rPr>
          <w:b/>
          <w:bCs/>
          <w:lang w:val="en-CN"/>
        </w:rPr>
        <w:t xml:space="preserve"> </w:t>
      </w:r>
      <w:r w:rsidR="00BF3251">
        <w:t>have been discussed widely for several meetings. The latest agreement can be found in the approved WF [1]</w:t>
      </w:r>
      <w:r w:rsidR="00942E24">
        <w:t xml:space="preserve">. There are still </w:t>
      </w:r>
      <w:r w:rsidR="00090A3C">
        <w:t>quite many</w:t>
      </w:r>
      <w:r w:rsidR="00942E24">
        <w:t xml:space="preserv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742889CA" w14:textId="5B8BE0F9" w:rsidR="00276503" w:rsidRDefault="00276503" w:rsidP="00276503">
      <w:pPr>
        <w:pStyle w:val="Heading3"/>
      </w:pPr>
      <w:r>
        <w:t>2.1 Sub-topic 2-1 scope and overall solution</w:t>
      </w:r>
    </w:p>
    <w:p w14:paraId="59520920" w14:textId="77777777" w:rsidR="00230539" w:rsidRDefault="00230539" w:rsidP="00230539">
      <w:pPr>
        <w:rPr>
          <w:b/>
          <w:bCs/>
          <w:color w:val="000000" w:themeColor="text1"/>
          <w:u w:val="single"/>
          <w:lang w:val="en-US" w:eastAsia="ko-KR"/>
        </w:rPr>
      </w:pPr>
      <w:r>
        <w:rPr>
          <w:b/>
          <w:color w:val="000000" w:themeColor="text1"/>
          <w:u w:val="single"/>
          <w:lang w:val="en-US" w:eastAsia="ko-KR"/>
        </w:rPr>
        <w:t>Issue 2-1-2: relationship between R16 EMR and R18 enahcement to SCell/SCG setup delay</w:t>
      </w:r>
    </w:p>
    <w:p w14:paraId="3B350331" w14:textId="77777777" w:rsidR="00230539" w:rsidRDefault="00230539" w:rsidP="00230539">
      <w:pPr>
        <w:pStyle w:val="ListParagraph"/>
        <w:widowControl/>
        <w:numPr>
          <w:ilvl w:val="0"/>
          <w:numId w:val="61"/>
        </w:numPr>
        <w:overflowPunct w:val="0"/>
        <w:spacing w:after="120" w:line="240" w:lineRule="auto"/>
        <w:ind w:firstLineChars="0"/>
        <w:textAlignment w:val="baseline"/>
        <w:rPr>
          <w:color w:val="000000" w:themeColor="text1"/>
          <w:sz w:val="20"/>
          <w:szCs w:val="20"/>
          <w:u w:val="single"/>
          <w:lang w:val="en-US"/>
        </w:rPr>
      </w:pPr>
      <w:r>
        <w:rPr>
          <w:color w:val="000000" w:themeColor="text1"/>
          <w:sz w:val="20"/>
          <w:szCs w:val="20"/>
          <w:u w:val="single"/>
          <w:lang w:val="en-US"/>
        </w:rPr>
        <w:t>Candidate solutions:</w:t>
      </w:r>
    </w:p>
    <w:p w14:paraId="7BC83E39" w14:textId="77777777" w:rsidR="00230539" w:rsidRDefault="00230539" w:rsidP="00230539">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Pr>
          <w:color w:val="000000" w:themeColor="text1"/>
          <w:sz w:val="20"/>
          <w:szCs w:val="20"/>
          <w:lang w:val="en-US"/>
        </w:rPr>
        <w:t>Option 1: Rel-16 EMR and R18 enahcement to SCell/SCG setup delay are independent features. (CMCC, ZTE, Nokia)</w:t>
      </w:r>
    </w:p>
    <w:p w14:paraId="4C07FF3A" w14:textId="77777777" w:rsidR="00230539" w:rsidRDefault="00230539" w:rsidP="00230539">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Pr>
          <w:color w:val="000000" w:themeColor="text1"/>
          <w:sz w:val="20"/>
          <w:szCs w:val="20"/>
          <w:lang w:val="en-US"/>
        </w:rPr>
        <w:t xml:space="preserve">Option 1a: </w:t>
      </w:r>
      <w:r>
        <w:rPr>
          <w:color w:val="000000" w:themeColor="text1"/>
          <w:sz w:val="20"/>
          <w:szCs w:val="20"/>
          <w:lang w:val="en-GB"/>
        </w:rPr>
        <w:t>in R18 enhancement to SCell/SCG setup delay, solutions based on existing cell reselection measurement and enhanced measurement are independent of UE support of R16 EMR. (Apple)</w:t>
      </w:r>
    </w:p>
    <w:p w14:paraId="69D72AE9" w14:textId="77777777" w:rsidR="00230539" w:rsidRDefault="00230539" w:rsidP="00230539">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Pr>
          <w:color w:val="000000" w:themeColor="text1"/>
          <w:sz w:val="20"/>
          <w:szCs w:val="20"/>
          <w:lang w:val="en-GB"/>
        </w:rPr>
        <w:t>Option 2: For UE to utilize the cell reselection measurement as enhancement for Rel-18, to support Rel-16 Idle/Inactie measurement for CA/DC is a pre-requisite. (E///)</w:t>
      </w:r>
    </w:p>
    <w:p w14:paraId="46A592E9" w14:textId="735C97D0" w:rsidR="00FC75B6" w:rsidRDefault="00230539" w:rsidP="00230539">
      <w:pPr>
        <w:rPr>
          <w:lang w:val="en-US" w:eastAsia="x-none"/>
        </w:rPr>
      </w:pPr>
      <w:r>
        <w:rPr>
          <w:lang w:val="en-US" w:eastAsia="x-none"/>
        </w:rPr>
        <w:t xml:space="preserve">So far there are two solutions on the table for this objective. One is based on existing measurement including EMR and cell reselection measurement. The other one is based on enhanced measurement starting from RRC connection setup/resume. </w:t>
      </w:r>
      <w:r w:rsidR="00FC75B6">
        <w:rPr>
          <w:lang w:val="en-US" w:eastAsia="x-none"/>
        </w:rPr>
        <w:t>For solution based on existing measurement, existing measurement here may include EMR measurement and legacy idle/inactive RRM measurement for cell reselection purpose.</w:t>
      </w:r>
      <w:r w:rsidR="00B02FF8">
        <w:rPr>
          <w:lang w:val="en-US" w:eastAsia="x-none"/>
        </w:rPr>
        <w:t xml:space="preserve"> So, the only one that has dependency on R16 EMR is the solution based on existing EMR measurement. Others, including solution based on existing cell reselection measurement and solution based on enhanced measurement do not rely on R16 EMR.</w:t>
      </w:r>
    </w:p>
    <w:p w14:paraId="590837BD" w14:textId="0C83CA28" w:rsidR="00230539" w:rsidRPr="00F81A29" w:rsidRDefault="00230539" w:rsidP="00230539">
      <w:pPr>
        <w:pStyle w:val="Caption"/>
        <w:rPr>
          <w:lang w:val="en-US"/>
        </w:rPr>
      </w:pPr>
      <w:bookmarkStart w:id="3" w:name="_Ref142129239"/>
      <w:r>
        <w:t xml:space="preserve">Proposal </w:t>
      </w:r>
      <w:r>
        <w:fldChar w:fldCharType="begin"/>
      </w:r>
      <w:r>
        <w:instrText xml:space="preserve"> SEQ Proposal \* ARABIC </w:instrText>
      </w:r>
      <w:r>
        <w:fldChar w:fldCharType="separate"/>
      </w:r>
      <w:r w:rsidR="00CC3075">
        <w:rPr>
          <w:noProof/>
        </w:rPr>
        <w:t>1</w:t>
      </w:r>
      <w:r>
        <w:fldChar w:fldCharType="end"/>
      </w:r>
      <w:r>
        <w:t xml:space="preserve">: in R18 enhancement to SCell/SCG setup delay, solutions based on existing </w:t>
      </w:r>
      <w:r w:rsidR="0051038F">
        <w:t xml:space="preserve">idle/inactive </w:t>
      </w:r>
      <w:r>
        <w:t xml:space="preserve">measurement </w:t>
      </w:r>
      <w:r w:rsidR="0051038F">
        <w:t xml:space="preserve">for cell reselection purpose </w:t>
      </w:r>
      <w:r>
        <w:t>and enhanced measurement are independent of UE support of R16 EMR.</w:t>
      </w:r>
      <w:bookmarkEnd w:id="3"/>
    </w:p>
    <w:p w14:paraId="21A5FA64" w14:textId="77777777" w:rsidR="00230539" w:rsidRDefault="00230539" w:rsidP="004036A3">
      <w:pPr>
        <w:rPr>
          <w:lang w:eastAsia="x-none"/>
        </w:rPr>
      </w:pPr>
    </w:p>
    <w:p w14:paraId="4C817FFA" w14:textId="77777777" w:rsidR="00772BFD" w:rsidRDefault="00772BFD" w:rsidP="00772BFD">
      <w:pPr>
        <w:rPr>
          <w:b/>
          <w:color w:val="000000" w:themeColor="text1"/>
          <w:u w:val="single"/>
          <w:lang w:val="en-US" w:eastAsia="ko-KR"/>
        </w:rPr>
      </w:pPr>
      <w:r>
        <w:rPr>
          <w:b/>
          <w:color w:val="000000" w:themeColor="text1"/>
          <w:u w:val="single"/>
          <w:lang w:val="en-US" w:eastAsia="ko-KR"/>
        </w:rPr>
        <w:t>Issue 2-1-3: whether to consider measurement originated from CONNECTED mode before UE enters IDLE/INACTIVE mode</w:t>
      </w:r>
    </w:p>
    <w:p w14:paraId="1F176833" w14:textId="77777777" w:rsidR="00772BFD" w:rsidRDefault="00772BFD" w:rsidP="00772BFD">
      <w:pPr>
        <w:rPr>
          <w:b/>
          <w:color w:val="000000" w:themeColor="text1"/>
          <w:u w:val="single"/>
          <w:lang w:val="en-US" w:eastAsia="ko-KR"/>
        </w:rPr>
      </w:pPr>
      <w:r>
        <w:rPr>
          <w:b/>
          <w:color w:val="000000" w:themeColor="text1"/>
          <w:u w:val="single"/>
          <w:lang w:val="en-US" w:eastAsia="ko-KR"/>
        </w:rPr>
        <w:t xml:space="preserve">clarification on ‘Early measurement’ </w:t>
      </w:r>
    </w:p>
    <w:p w14:paraId="60051FDA" w14:textId="77777777" w:rsidR="00772BFD" w:rsidRDefault="00772BFD" w:rsidP="00772BFD">
      <w:pPr>
        <w:pStyle w:val="ListParagraph"/>
        <w:widowControl/>
        <w:numPr>
          <w:ilvl w:val="0"/>
          <w:numId w:val="61"/>
        </w:numPr>
        <w:overflowPunct w:val="0"/>
        <w:spacing w:after="120" w:line="240" w:lineRule="auto"/>
        <w:ind w:firstLineChars="0"/>
        <w:textAlignment w:val="baseline"/>
        <w:rPr>
          <w:color w:val="000000" w:themeColor="text1"/>
          <w:sz w:val="20"/>
          <w:szCs w:val="20"/>
          <w:u w:val="single"/>
          <w:lang w:val="en-US"/>
        </w:rPr>
      </w:pPr>
      <w:r>
        <w:rPr>
          <w:color w:val="000000" w:themeColor="text1"/>
          <w:sz w:val="20"/>
          <w:szCs w:val="20"/>
          <w:u w:val="single"/>
          <w:lang w:val="en-US"/>
        </w:rPr>
        <w:t>Candidate solutions:</w:t>
      </w:r>
    </w:p>
    <w:p w14:paraId="3FA3D84B" w14:textId="77777777" w:rsidR="00772BFD" w:rsidRDefault="00772BFD" w:rsidP="00772BFD">
      <w:pPr>
        <w:pStyle w:val="ListParagraph"/>
        <w:widowControl/>
        <w:numPr>
          <w:ilvl w:val="1"/>
          <w:numId w:val="61"/>
        </w:numPr>
        <w:overflowPunct w:val="0"/>
        <w:spacing w:after="120" w:line="240" w:lineRule="auto"/>
        <w:ind w:firstLineChars="0"/>
        <w:textAlignment w:val="baseline"/>
        <w:rPr>
          <w:color w:val="000000" w:themeColor="text1"/>
          <w:sz w:val="20"/>
          <w:szCs w:val="20"/>
          <w:u w:val="single"/>
          <w:lang w:val="en-US"/>
        </w:rPr>
      </w:pPr>
      <w:r>
        <w:rPr>
          <w:color w:val="000000" w:themeColor="text1"/>
          <w:sz w:val="20"/>
          <w:szCs w:val="20"/>
          <w:lang w:val="en-US"/>
        </w:rPr>
        <w:t xml:space="preserve">FFS: no. </w:t>
      </w:r>
      <w:r>
        <w:rPr>
          <w:sz w:val="20"/>
          <w:szCs w:val="20"/>
          <w:lang w:val="en-US" w:eastAsia="ko-KR"/>
        </w:rPr>
        <w:t xml:space="preserve">Legacy definition can be used as “Early measurements are performed during IDLE/INACTIVE mode” </w:t>
      </w:r>
    </w:p>
    <w:p w14:paraId="0CA9FB68" w14:textId="7297EBB5" w:rsidR="00230539" w:rsidRDefault="00772BFD" w:rsidP="004036A3">
      <w:pPr>
        <w:rPr>
          <w:bCs/>
          <w:lang w:val="en-US" w:eastAsia="x-none"/>
        </w:rPr>
      </w:pPr>
      <w:r>
        <w:rPr>
          <w:lang w:val="en-US" w:eastAsia="x-none"/>
        </w:rPr>
        <w:t xml:space="preserve">We would like to highlight that this objective has been discussed for a whole year without concrete solution. Using </w:t>
      </w:r>
      <w:r w:rsidRPr="00772BFD">
        <w:rPr>
          <w:bCs/>
          <w:lang w:val="en-US" w:eastAsia="x-none"/>
        </w:rPr>
        <w:t>measurement originated from CONNECTED mode before UE enters IDLE/INACTIVE mode</w:t>
      </w:r>
      <w:r>
        <w:rPr>
          <w:bCs/>
          <w:lang w:val="en-US" w:eastAsia="x-none"/>
        </w:rPr>
        <w:t xml:space="preserve"> would result in extra complexity. On the other hand, the benefit of this approach is not observed. </w:t>
      </w:r>
    </w:p>
    <w:p w14:paraId="39F1F274" w14:textId="3963EE13" w:rsidR="004942D7" w:rsidRPr="00772BFD" w:rsidRDefault="004942D7" w:rsidP="004942D7">
      <w:pPr>
        <w:pStyle w:val="Caption"/>
        <w:rPr>
          <w:lang w:val="en-US"/>
        </w:rPr>
      </w:pPr>
      <w:bookmarkStart w:id="4" w:name="_Ref142129242"/>
      <w:r>
        <w:lastRenderedPageBreak/>
        <w:t xml:space="preserve">Proposal </w:t>
      </w:r>
      <w:r>
        <w:fldChar w:fldCharType="begin"/>
      </w:r>
      <w:r>
        <w:instrText xml:space="preserve"> SEQ Proposal \* ARABIC </w:instrText>
      </w:r>
      <w:r>
        <w:fldChar w:fldCharType="separate"/>
      </w:r>
      <w:r w:rsidR="00CC3075">
        <w:rPr>
          <w:noProof/>
        </w:rPr>
        <w:t>2</w:t>
      </w:r>
      <w:r>
        <w:fldChar w:fldCharType="end"/>
      </w:r>
      <w:r>
        <w:t xml:space="preserve">: NOT </w:t>
      </w:r>
      <w:r w:rsidRPr="004942D7">
        <w:rPr>
          <w:lang w:val="en-US"/>
        </w:rPr>
        <w:t>consider measurement originated from CONNECTED mode before UE enters IDLE/INACTIVE mode.</w:t>
      </w:r>
      <w:bookmarkEnd w:id="4"/>
    </w:p>
    <w:p w14:paraId="5BB350C0" w14:textId="77777777" w:rsidR="00230539" w:rsidRDefault="00230539" w:rsidP="004036A3">
      <w:pPr>
        <w:rPr>
          <w:lang w:eastAsia="x-none"/>
        </w:rPr>
      </w:pPr>
    </w:p>
    <w:p w14:paraId="660C2ADB" w14:textId="7123BADA" w:rsidR="0047368C" w:rsidRDefault="0047368C" w:rsidP="0047368C">
      <w:pPr>
        <w:pStyle w:val="Heading3"/>
      </w:pPr>
      <w:r>
        <w:t xml:space="preserve">2.2 Sub-topic 2-2 solutions based on existing measurement </w:t>
      </w:r>
    </w:p>
    <w:p w14:paraId="7BD4F4D0" w14:textId="77777777" w:rsidR="0047368C" w:rsidRDefault="0047368C" w:rsidP="0047368C">
      <w:pPr>
        <w:rPr>
          <w:b/>
          <w:bCs/>
          <w:color w:val="000000" w:themeColor="text1"/>
          <w:u w:val="single"/>
          <w:lang w:val="en-US" w:eastAsia="ko-KR"/>
        </w:rPr>
      </w:pPr>
      <w:r>
        <w:rPr>
          <w:b/>
          <w:color w:val="000000" w:themeColor="text1"/>
          <w:u w:val="single"/>
          <w:lang w:val="en-US" w:eastAsia="ko-KR"/>
        </w:rPr>
        <w:t>Issue 2-2-1: overall solution for UE which is configured with EMR measurement.</w:t>
      </w:r>
    </w:p>
    <w:p w14:paraId="33C0C6ED" w14:textId="77777777" w:rsidR="0047368C" w:rsidRDefault="0047368C" w:rsidP="0047368C">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059C3337" w14:textId="77777777" w:rsidR="0047368C" w:rsidRDefault="0047368C" w:rsidP="004736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 </w:t>
      </w:r>
      <w:r>
        <w:rPr>
          <w:bCs/>
          <w:color w:val="000000" w:themeColor="text1"/>
          <w:sz w:val="20"/>
          <w:szCs w:val="20"/>
          <w:lang w:val="en-US"/>
        </w:rPr>
        <w:t>introduce indication of availability and/or validity status of measurement results from UE to NW into the [existing] EMR reports.</w:t>
      </w:r>
      <w:r>
        <w:rPr>
          <w:color w:val="000000" w:themeColor="text1"/>
          <w:sz w:val="20"/>
          <w:szCs w:val="20"/>
          <w:lang w:val="en-US"/>
        </w:rPr>
        <w:t xml:space="preserve"> (CATT, vivo)</w:t>
      </w:r>
    </w:p>
    <w:p w14:paraId="54657289" w14:textId="77777777" w:rsidR="0047368C" w:rsidRDefault="0047368C" w:rsidP="004736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2: </w:t>
      </w:r>
      <w:r>
        <w:rPr>
          <w:color w:val="000000" w:themeColor="text1"/>
          <w:sz w:val="20"/>
          <w:szCs w:val="20"/>
          <w:lang w:val="en-GB"/>
        </w:rPr>
        <w:t>introduce validity indication for solution based on existing measurement. (Apple, ZTE, Xiaomi)</w:t>
      </w:r>
    </w:p>
    <w:p w14:paraId="52E7DC64" w14:textId="77777777" w:rsidR="0047368C" w:rsidRDefault="0047368C" w:rsidP="004736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3: </w:t>
      </w:r>
      <w:r>
        <w:rPr>
          <w:color w:val="000000" w:themeColor="text1"/>
          <w:sz w:val="20"/>
          <w:szCs w:val="20"/>
        </w:rPr>
        <w:t>UE does not report the invalid measurement results to NW. All the results reported to NW should be considered valid without additional indication.</w:t>
      </w:r>
      <w:r>
        <w:rPr>
          <w:bCs/>
          <w:color w:val="000000" w:themeColor="text1"/>
          <w:sz w:val="20"/>
          <w:szCs w:val="20"/>
          <w:lang w:val="en-US"/>
        </w:rPr>
        <w:t xml:space="preserve"> (MTK, HW, OPPO, QC)</w:t>
      </w:r>
    </w:p>
    <w:p w14:paraId="23FED460" w14:textId="77777777" w:rsidR="0047368C" w:rsidRDefault="0047368C" w:rsidP="004736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4: Introduce a new indication for validity. But the final decision on validity should be made by the NW, and the UE can provide additional information to help NW decision through the new indication. Additional information could be (LG)</w:t>
      </w:r>
    </w:p>
    <w:p w14:paraId="02263DDF" w14:textId="77777777" w:rsidR="0047368C" w:rsidRDefault="0047368C" w:rsidP="0047368C">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 xml:space="preserve">information about when the measurement result was obtained </w:t>
      </w:r>
    </w:p>
    <w:p w14:paraId="10204312" w14:textId="77777777" w:rsidR="0047368C" w:rsidRDefault="0047368C" w:rsidP="0047368C">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Information about the serving cell to which the UE belongs when the measurement results were obtained.</w:t>
      </w:r>
    </w:p>
    <w:p w14:paraId="40B9BFB7" w14:textId="77777777" w:rsidR="0047368C" w:rsidRDefault="0047368C" w:rsidP="004736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5: </w:t>
      </w:r>
      <w:r>
        <w:rPr>
          <w:color w:val="000000" w:themeColor="text1"/>
          <w:sz w:val="20"/>
          <w:szCs w:val="20"/>
          <w:lang w:val="en-GB"/>
        </w:rPr>
        <w:t xml:space="preserve">RAN4 shall agree on a validity solution based on </w:t>
      </w:r>
      <w:r>
        <w:rPr>
          <w:i/>
          <w:iCs/>
          <w:color w:val="000000" w:themeColor="text1"/>
          <w:sz w:val="20"/>
          <w:szCs w:val="20"/>
          <w:lang w:val="en-GB"/>
        </w:rPr>
        <w:t>VarMeasIdleReport</w:t>
      </w:r>
      <w:r>
        <w:rPr>
          <w:color w:val="000000" w:themeColor="text1"/>
          <w:sz w:val="20"/>
          <w:szCs w:val="20"/>
          <w:lang w:val="en-GB"/>
        </w:rPr>
        <w:t xml:space="preserve"> by providing time stamps for the measurement results when 1 frequency carrier finishes the measurement and stored this time value within this UE variable. Details on how to introduce time stamps shall be upon to the RAN2 discussion. (E///)</w:t>
      </w:r>
    </w:p>
    <w:p w14:paraId="30FCA679" w14:textId="77777777" w:rsidR="0047368C" w:rsidRDefault="0047368C" w:rsidP="0047368C">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GB"/>
        </w:rPr>
        <w:t xml:space="preserve">Option 6: </w:t>
      </w:r>
      <w:bookmarkStart w:id="5" w:name="_Toc135079794"/>
      <w:bookmarkStart w:id="6" w:name="_Ref134893278"/>
      <w:r>
        <w:rPr>
          <w:color w:val="000000" w:themeColor="text1"/>
          <w:sz w:val="20"/>
          <w:szCs w:val="20"/>
          <w:lang w:val="en-GB"/>
        </w:rPr>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5"/>
      <w:bookmarkEnd w:id="6"/>
      <w:r>
        <w:rPr>
          <w:color w:val="000000" w:themeColor="text1"/>
          <w:sz w:val="20"/>
          <w:szCs w:val="20"/>
          <w:lang w:val="en-GB"/>
        </w:rPr>
        <w:t xml:space="preserve"> (Nokia)</w:t>
      </w:r>
    </w:p>
    <w:p w14:paraId="678B4560" w14:textId="77777777" w:rsidR="0047368C" w:rsidRDefault="0047368C" w:rsidP="0047368C">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 xml:space="preserve">1. No measurements available: </w:t>
      </w:r>
      <w:bookmarkStart w:id="7" w:name="_Toc135079797"/>
      <w:r>
        <w:rPr>
          <w:color w:val="000000" w:themeColor="text1"/>
          <w:sz w:val="20"/>
          <w:szCs w:val="20"/>
          <w:lang w:val="en-US"/>
        </w:rPr>
        <w:t>The UE shall indicate “no measurements available” at RRC setup/resume complete and not report measurement results in the following scenarios:</w:t>
      </w:r>
      <w:bookmarkEnd w:id="7"/>
      <w:r>
        <w:rPr>
          <w:color w:val="000000" w:themeColor="text1"/>
          <w:sz w:val="20"/>
          <w:szCs w:val="20"/>
          <w:lang w:val="en-US"/>
        </w:rPr>
        <w:t xml:space="preserve"> </w:t>
      </w:r>
    </w:p>
    <w:p w14:paraId="64F15069" w14:textId="77777777" w:rsidR="0047368C" w:rsidRDefault="0047368C" w:rsidP="0047368C">
      <w:pPr>
        <w:pStyle w:val="ListParagraph"/>
        <w:widowControl/>
        <w:numPr>
          <w:ilvl w:val="3"/>
          <w:numId w:val="26"/>
        </w:numPr>
        <w:autoSpaceDE/>
        <w:autoSpaceDN/>
        <w:adjustRightInd/>
        <w:spacing w:after="120" w:line="240" w:lineRule="auto"/>
        <w:ind w:left="2520" w:firstLineChars="0"/>
        <w:rPr>
          <w:color w:val="000000" w:themeColor="text1"/>
          <w:sz w:val="20"/>
          <w:szCs w:val="20"/>
          <w:lang w:val="en-US"/>
        </w:rPr>
      </w:pPr>
      <w:bookmarkStart w:id="8" w:name="_Toc135079798"/>
      <w:r>
        <w:rPr>
          <w:color w:val="000000" w:themeColor="text1"/>
          <w:sz w:val="20"/>
          <w:szCs w:val="20"/>
          <w:lang w:val="en-US"/>
        </w:rPr>
        <w:t>UE does not have any measurement results available from IDLE/INACTIVE mode, or</w:t>
      </w:r>
      <w:bookmarkEnd w:id="8"/>
      <w:r>
        <w:rPr>
          <w:color w:val="000000" w:themeColor="text1"/>
          <w:sz w:val="20"/>
          <w:szCs w:val="20"/>
          <w:lang w:val="en-US"/>
        </w:rPr>
        <w:t xml:space="preserve"> </w:t>
      </w:r>
    </w:p>
    <w:p w14:paraId="18A6B280" w14:textId="77777777" w:rsidR="0047368C" w:rsidRDefault="0047368C" w:rsidP="0047368C">
      <w:pPr>
        <w:pStyle w:val="ListParagraph"/>
        <w:widowControl/>
        <w:numPr>
          <w:ilvl w:val="3"/>
          <w:numId w:val="26"/>
        </w:numPr>
        <w:autoSpaceDE/>
        <w:autoSpaceDN/>
        <w:adjustRightInd/>
        <w:spacing w:after="120" w:line="240" w:lineRule="auto"/>
        <w:ind w:left="2520" w:firstLineChars="0"/>
        <w:rPr>
          <w:color w:val="000000" w:themeColor="text1"/>
          <w:sz w:val="20"/>
          <w:szCs w:val="20"/>
          <w:lang w:val="en-US"/>
        </w:rPr>
      </w:pPr>
      <w:bookmarkStart w:id="9" w:name="_Toc135079799"/>
      <w:r>
        <w:rPr>
          <w:color w:val="000000" w:themeColor="text1"/>
          <w:sz w:val="20"/>
          <w:szCs w:val="20"/>
          <w:lang w:val="en-US"/>
        </w:rPr>
        <w:t>The available measurements are invalid and the UE is not going to continue enhanced measurements in CONNECTED mode</w:t>
      </w:r>
      <w:bookmarkEnd w:id="9"/>
    </w:p>
    <w:p w14:paraId="4E1A909F" w14:textId="77777777" w:rsidR="0047368C" w:rsidRDefault="0047368C" w:rsidP="0047368C">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GB"/>
        </w:rPr>
        <w:t xml:space="preserve">2. Valid measurements available (based on existing measurement): </w:t>
      </w:r>
      <w:bookmarkStart w:id="10" w:name="_Toc135079800"/>
    </w:p>
    <w:p w14:paraId="6C2AFF79" w14:textId="77777777" w:rsidR="0047368C" w:rsidRDefault="0047368C" w:rsidP="0047368C">
      <w:pPr>
        <w:pStyle w:val="ListParagraph"/>
        <w:widowControl/>
        <w:numPr>
          <w:ilvl w:val="3"/>
          <w:numId w:val="26"/>
        </w:numPr>
        <w:autoSpaceDE/>
        <w:autoSpaceDN/>
        <w:adjustRightInd/>
        <w:spacing w:after="120" w:line="240" w:lineRule="auto"/>
        <w:ind w:left="2520" w:firstLineChars="0"/>
        <w:rPr>
          <w:color w:val="000000" w:themeColor="text1"/>
          <w:sz w:val="20"/>
          <w:szCs w:val="20"/>
          <w:lang w:val="en-US"/>
        </w:rPr>
      </w:pPr>
      <w:r>
        <w:rPr>
          <w:color w:val="000000" w:themeColor="text1"/>
          <w:sz w:val="20"/>
          <w:szCs w:val="20"/>
          <w:lang w:val="en-US"/>
        </w:rPr>
        <w:t>When</w:t>
      </w:r>
      <w:r>
        <w:rPr>
          <w:color w:val="000000" w:themeColor="text1"/>
          <w:sz w:val="20"/>
          <w:szCs w:val="20"/>
          <w:lang w:val="en-GB"/>
        </w:rPr>
        <w:t xml:space="preserve"> the UE has valid measurements available at RRC setup/resume complete, it reports the results immediately based on RAN2 agreed mechanism.</w:t>
      </w:r>
      <w:bookmarkEnd w:id="10"/>
    </w:p>
    <w:p w14:paraId="4897AB62" w14:textId="77777777" w:rsidR="0047368C" w:rsidRDefault="0047368C" w:rsidP="0047368C">
      <w:pPr>
        <w:pStyle w:val="ListParagraph"/>
        <w:widowControl/>
        <w:numPr>
          <w:ilvl w:val="3"/>
          <w:numId w:val="26"/>
        </w:numPr>
        <w:autoSpaceDE/>
        <w:autoSpaceDN/>
        <w:adjustRightInd/>
        <w:spacing w:after="120" w:line="240" w:lineRule="auto"/>
        <w:ind w:left="2520" w:firstLineChars="0"/>
        <w:rPr>
          <w:color w:val="000000" w:themeColor="text1"/>
          <w:sz w:val="20"/>
          <w:szCs w:val="20"/>
          <w:lang w:val="en-US"/>
        </w:rPr>
      </w:pPr>
      <w:bookmarkStart w:id="11" w:name="_Toc135079801"/>
      <w:r>
        <w:rPr>
          <w:color w:val="000000" w:themeColor="text1"/>
          <w:sz w:val="20"/>
          <w:szCs w:val="20"/>
          <w:lang w:val="en-GB"/>
        </w:rPr>
        <w:t xml:space="preserve">When returning from RRC INACTIVE mode, if the UE has </w:t>
      </w:r>
      <w:r>
        <w:rPr>
          <w:i/>
          <w:color w:val="000000" w:themeColor="text1"/>
          <w:sz w:val="20"/>
          <w:szCs w:val="20"/>
          <w:lang w:val="en-GB"/>
        </w:rPr>
        <w:t>valid</w:t>
      </w:r>
      <w:r>
        <w:rPr>
          <w:color w:val="000000" w:themeColor="text1"/>
          <w:sz w:val="20"/>
          <w:szCs w:val="20"/>
          <w:lang w:val="en-GB"/>
        </w:rPr>
        <w:t xml:space="preserve"> measurements available at RRC resume complete, the UE may also directly report the results at this point, similarly to a Rel-16 EMR capable UE.</w:t>
      </w:r>
      <w:bookmarkEnd w:id="11"/>
    </w:p>
    <w:p w14:paraId="7D96B420" w14:textId="77777777" w:rsidR="0047368C" w:rsidRDefault="0047368C" w:rsidP="0047368C">
      <w:pPr>
        <w:pStyle w:val="ListParagraph"/>
        <w:widowControl/>
        <w:numPr>
          <w:ilvl w:val="2"/>
          <w:numId w:val="26"/>
        </w:numPr>
        <w:overflowPunct w:val="0"/>
        <w:spacing w:line="240" w:lineRule="auto"/>
        <w:ind w:left="1800" w:firstLineChars="0"/>
        <w:textAlignment w:val="baseline"/>
        <w:rPr>
          <w:color w:val="000000" w:themeColor="text1"/>
          <w:sz w:val="20"/>
          <w:szCs w:val="20"/>
          <w:lang w:val="en-US"/>
        </w:rPr>
      </w:pPr>
      <w:r>
        <w:rPr>
          <w:color w:val="000000" w:themeColor="text1"/>
          <w:sz w:val="20"/>
          <w:szCs w:val="20"/>
          <w:lang w:val="en-GB"/>
        </w:rPr>
        <w:t xml:space="preserve">3. Measurements ongoing </w:t>
      </w:r>
    </w:p>
    <w:p w14:paraId="1989348D" w14:textId="77777777" w:rsidR="0047368C" w:rsidRDefault="0047368C" w:rsidP="0047368C">
      <w:pPr>
        <w:pStyle w:val="ListParagraph"/>
        <w:widowControl/>
        <w:numPr>
          <w:ilvl w:val="3"/>
          <w:numId w:val="26"/>
        </w:numPr>
        <w:overflowPunct w:val="0"/>
        <w:spacing w:line="240" w:lineRule="auto"/>
        <w:ind w:left="2520" w:firstLineChars="0"/>
        <w:textAlignment w:val="baseline"/>
        <w:rPr>
          <w:color w:val="000000" w:themeColor="text1"/>
          <w:sz w:val="20"/>
          <w:szCs w:val="20"/>
          <w:lang w:val="en-US"/>
        </w:rPr>
      </w:pPr>
      <w:r>
        <w:rPr>
          <w:color w:val="000000" w:themeColor="text1"/>
          <w:sz w:val="20"/>
          <w:szCs w:val="20"/>
          <w:lang w:val="en-GB"/>
        </w:rPr>
        <w:t>UE continues measurement (solution based on enhanced measurements)</w:t>
      </w:r>
    </w:p>
    <w:p w14:paraId="34D62A92" w14:textId="26C40856" w:rsidR="005505EF" w:rsidRPr="00E40FEC" w:rsidRDefault="0047368C" w:rsidP="005505EF">
      <w:pPr>
        <w:pStyle w:val="ListParagraph"/>
        <w:widowControl/>
        <w:numPr>
          <w:ilvl w:val="3"/>
          <w:numId w:val="26"/>
        </w:numPr>
        <w:overflowPunct w:val="0"/>
        <w:spacing w:line="240" w:lineRule="auto"/>
        <w:ind w:left="2520" w:firstLineChars="0"/>
        <w:textAlignment w:val="baseline"/>
        <w:rPr>
          <w:color w:val="000000" w:themeColor="text1"/>
          <w:sz w:val="20"/>
          <w:szCs w:val="20"/>
          <w:lang w:val="en-US"/>
        </w:rPr>
      </w:pPr>
      <w:bookmarkStart w:id="12" w:name="_Toc135079802"/>
      <w:r>
        <w:rPr>
          <w:color w:val="000000" w:themeColor="text1"/>
          <w:sz w:val="20"/>
          <w:szCs w:val="20"/>
          <w:lang w:val="en-GB"/>
        </w:rPr>
        <w:t xml:space="preserve">When the UE continues enhanced measurements in </w:t>
      </w:r>
      <w:r>
        <w:rPr>
          <w:color w:val="000000" w:themeColor="text1"/>
          <w:sz w:val="20"/>
          <w:szCs w:val="20"/>
          <w:lang w:val="en-US"/>
        </w:rPr>
        <w:t>CONNECTED</w:t>
      </w:r>
      <w:r>
        <w:rPr>
          <w:color w:val="000000" w:themeColor="text1"/>
          <w:sz w:val="20"/>
          <w:szCs w:val="20"/>
          <w:lang w:val="en-GB"/>
        </w:rPr>
        <w:t xml:space="preserve"> mode, enhance the reporting mechanism so that the UE can report as soon as valid measurement results are available.</w:t>
      </w:r>
      <w:bookmarkEnd w:id="12"/>
    </w:p>
    <w:p w14:paraId="0BE64C58" w14:textId="77777777" w:rsidR="005C5BBE" w:rsidRDefault="005C5BBE" w:rsidP="005C5BBE">
      <w:pPr>
        <w:rPr>
          <w:b/>
          <w:bCs/>
          <w:color w:val="000000" w:themeColor="text1"/>
          <w:u w:val="single"/>
          <w:lang w:val="en-US" w:eastAsia="ko-KR"/>
        </w:rPr>
      </w:pPr>
      <w:r>
        <w:rPr>
          <w:b/>
          <w:color w:val="000000" w:themeColor="text1"/>
          <w:u w:val="single"/>
          <w:lang w:val="en-US" w:eastAsia="ko-KR"/>
        </w:rPr>
        <w:t>Issue 2-2-2: overall solution for UE which is not capable of EMR measurement.</w:t>
      </w:r>
    </w:p>
    <w:p w14:paraId="1D0B8FDB" w14:textId="77777777" w:rsidR="005C5BBE" w:rsidRDefault="005C5BBE" w:rsidP="005C5BBE">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5F9A8DC3" w14:textId="77777777" w:rsidR="005C5BBE" w:rsidRDefault="005C5BBE" w:rsidP="005C5BB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1: (CMCC)</w:t>
      </w:r>
    </w:p>
    <w:p w14:paraId="473D5D70" w14:textId="77777777" w:rsidR="005C5BBE" w:rsidRDefault="005C5BBE" w:rsidP="005C5BB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the measurement results can be reported in following two ways:</w:t>
      </w:r>
    </w:p>
    <w:p w14:paraId="1836653C" w14:textId="77777777" w:rsidR="005C5BBE" w:rsidRDefault="005C5BBE" w:rsidP="005C5BBE">
      <w:pPr>
        <w:pStyle w:val="ListParagraph"/>
        <w:widowControl/>
        <w:numPr>
          <w:ilvl w:val="3"/>
          <w:numId w:val="26"/>
        </w:numPr>
        <w:autoSpaceDE/>
        <w:autoSpaceDN/>
        <w:adjustRightInd/>
        <w:spacing w:after="120" w:line="240" w:lineRule="auto"/>
        <w:ind w:left="2520" w:firstLineChars="0"/>
        <w:rPr>
          <w:color w:val="000000" w:themeColor="text1"/>
          <w:sz w:val="20"/>
          <w:szCs w:val="20"/>
          <w:lang w:val="en-US"/>
        </w:rPr>
      </w:pPr>
      <w:r>
        <w:rPr>
          <w:color w:val="000000" w:themeColor="text1"/>
          <w:sz w:val="20"/>
          <w:szCs w:val="20"/>
          <w:lang w:val="en-US"/>
        </w:rPr>
        <w:t>in RRCResumeComplete (or RRCSetupComplete) message</w:t>
      </w:r>
    </w:p>
    <w:p w14:paraId="79D67693" w14:textId="77777777" w:rsidR="005C5BBE" w:rsidRDefault="005C5BBE" w:rsidP="005C5BBE">
      <w:pPr>
        <w:pStyle w:val="ListParagraph"/>
        <w:widowControl/>
        <w:numPr>
          <w:ilvl w:val="3"/>
          <w:numId w:val="26"/>
        </w:numPr>
        <w:autoSpaceDE/>
        <w:autoSpaceDN/>
        <w:adjustRightInd/>
        <w:spacing w:after="120" w:line="240" w:lineRule="auto"/>
        <w:ind w:left="2520" w:firstLineChars="0"/>
        <w:rPr>
          <w:color w:val="000000" w:themeColor="text1"/>
          <w:sz w:val="20"/>
          <w:szCs w:val="20"/>
          <w:lang w:val="en-US"/>
        </w:rPr>
      </w:pPr>
      <w:r>
        <w:rPr>
          <w:color w:val="000000" w:themeColor="text1"/>
          <w:sz w:val="20"/>
          <w:szCs w:val="20"/>
          <w:lang w:val="en-US"/>
        </w:rPr>
        <w:lastRenderedPageBreak/>
        <w:t>after UE in connected mode (i.e. in UEInformationResponse message)</w:t>
      </w:r>
    </w:p>
    <w:p w14:paraId="338FE60E" w14:textId="77777777" w:rsidR="005C5BBE" w:rsidRDefault="005C5BBE" w:rsidP="005C5BB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1a: </w:t>
      </w:r>
      <w:r>
        <w:rPr>
          <w:bCs/>
          <w:color w:val="000000" w:themeColor="text1"/>
          <w:sz w:val="20"/>
          <w:szCs w:val="20"/>
        </w:rPr>
        <w:t>For UE which is not capable of or not configured with EMR measurement, UE can report the measurement results obtained in idle/inactive mode and follows the same procedure of EMR. The final decision of the reporting mechanism is up to RAN2.</w:t>
      </w:r>
      <w:r>
        <w:rPr>
          <w:bCs/>
          <w:color w:val="000000" w:themeColor="text1"/>
          <w:sz w:val="20"/>
          <w:szCs w:val="20"/>
          <w:lang w:val="en-US"/>
        </w:rPr>
        <w:t xml:space="preserve"> (MTK)</w:t>
      </w:r>
    </w:p>
    <w:p w14:paraId="682FC6B0" w14:textId="0F4AE91E" w:rsidR="005C5BBE" w:rsidRPr="0071780E" w:rsidRDefault="005C5BBE" w:rsidP="00A44A02">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bCs/>
          <w:color w:val="000000" w:themeColor="text1"/>
          <w:sz w:val="20"/>
          <w:szCs w:val="20"/>
          <w:lang w:val="en-US"/>
        </w:rPr>
        <w:t>Option 2:</w:t>
      </w:r>
      <w:r>
        <w:rPr>
          <w:color w:val="000000" w:themeColor="text1"/>
          <w:sz w:val="20"/>
          <w:szCs w:val="20"/>
          <w:lang w:val="en-US"/>
        </w:rPr>
        <w:t xml:space="preserve"> </w:t>
      </w:r>
      <w:r>
        <w:rPr>
          <w:color w:val="000000" w:themeColor="text1"/>
          <w:sz w:val="20"/>
          <w:szCs w:val="20"/>
          <w:lang w:val="en-GB"/>
        </w:rPr>
        <w:t>RAN4 shall clarify the Rel-18 capability for using existing measurement by how cell reselection measurement shall be validated and reported. (E///)</w:t>
      </w:r>
    </w:p>
    <w:p w14:paraId="1932F441" w14:textId="75644CFC" w:rsidR="00A44A02" w:rsidRDefault="00A44A02" w:rsidP="00A44A02">
      <w:pPr>
        <w:rPr>
          <w:lang w:eastAsia="x-none"/>
        </w:rPr>
      </w:pPr>
      <w:r>
        <w:rPr>
          <w:lang w:eastAsia="x-none"/>
        </w:rPr>
        <w:t xml:space="preserve">Overall, we think it is beneficial for NW to know whether the reported result is fresh </w:t>
      </w:r>
      <w:r w:rsidR="00420CC3">
        <w:rPr>
          <w:lang w:eastAsia="x-none"/>
        </w:rPr>
        <w:t xml:space="preserve">enough to be </w:t>
      </w:r>
      <w:r>
        <w:rPr>
          <w:lang w:eastAsia="x-none"/>
        </w:rPr>
        <w:t>for CA/DC configuration. Even in existing EMR design, NW does not have this information. For example, when UE is configured to perform measurement on multiple carriers in idle/inactive mode with long DRX cycle, it is possible that the measurement period is longer than 5 seconds, which means even if UE returns connected mode before T331 expires, some of the EMR results may already be outdated.</w:t>
      </w:r>
      <w:r w:rsidR="00E40FEC">
        <w:rPr>
          <w:lang w:eastAsia="x-none"/>
        </w:rPr>
        <w:t xml:space="preserve"> </w:t>
      </w:r>
      <w:r>
        <w:rPr>
          <w:lang w:eastAsia="x-none"/>
        </w:rPr>
        <w:t>In order to let NW have this information, we can either introduce new indication w.r.t. validity or introduce new UE behaviour such as UE is not allowed to report measurement result unless it is valid. Considering backward compatibility issue, we prefer the former solution.</w:t>
      </w:r>
    </w:p>
    <w:p w14:paraId="45C01CC2" w14:textId="77777777" w:rsidR="00230539" w:rsidRDefault="00230539" w:rsidP="004036A3">
      <w:pPr>
        <w:rPr>
          <w:lang w:eastAsia="x-none"/>
        </w:rPr>
      </w:pPr>
    </w:p>
    <w:p w14:paraId="111F3B13" w14:textId="77777777" w:rsidR="0041731A" w:rsidRDefault="0041731A" w:rsidP="0041731A">
      <w:pPr>
        <w:rPr>
          <w:b/>
          <w:bCs/>
          <w:color w:val="000000" w:themeColor="text1"/>
          <w:u w:val="single"/>
          <w:lang w:val="en-US" w:eastAsia="ko-KR"/>
        </w:rPr>
      </w:pPr>
      <w:r>
        <w:rPr>
          <w:b/>
          <w:color w:val="000000" w:themeColor="text1"/>
          <w:u w:val="single"/>
          <w:lang w:val="en-US" w:eastAsia="ko-KR"/>
        </w:rPr>
        <w:t>Issue 2-2-3: definition of ‘valid’ in solution based on existing measurement</w:t>
      </w:r>
    </w:p>
    <w:p w14:paraId="762A0AE3" w14:textId="77777777" w:rsidR="0041731A" w:rsidRPr="009A3424" w:rsidRDefault="0041731A" w:rsidP="0041731A">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A3424">
        <w:rPr>
          <w:color w:val="000000" w:themeColor="text1"/>
          <w:sz w:val="20"/>
          <w:szCs w:val="20"/>
          <w:u w:val="single"/>
          <w:lang w:val="en-US"/>
        </w:rPr>
        <w:t>Agreements in RAN4#106-bis-e:</w:t>
      </w:r>
    </w:p>
    <w:p w14:paraId="45F08F24" w14:textId="77777777" w:rsidR="0041731A" w:rsidRPr="009A3424" w:rsidRDefault="0041731A" w:rsidP="0041731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A3424">
        <w:rPr>
          <w:color w:val="000000" w:themeColor="text1"/>
          <w:sz w:val="20"/>
          <w:szCs w:val="20"/>
          <w:lang w:val="en-US"/>
        </w:rPr>
        <w:t>Candidate criteria for measurements validity definition</w:t>
      </w:r>
    </w:p>
    <w:p w14:paraId="38B0287A" w14:textId="77777777" w:rsidR="0041731A" w:rsidRPr="009A3424"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9A3424">
        <w:rPr>
          <w:color w:val="000000" w:themeColor="text1"/>
          <w:sz w:val="20"/>
          <w:szCs w:val="20"/>
          <w:lang w:val="en-US"/>
        </w:rPr>
        <w:t>A) the measurement are performed within the last [X] seconds before it is reported</w:t>
      </w:r>
    </w:p>
    <w:p w14:paraId="590DA656" w14:textId="77777777" w:rsidR="0041731A" w:rsidRPr="009A3424"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9A3424">
        <w:rPr>
          <w:color w:val="000000" w:themeColor="text1"/>
          <w:sz w:val="20"/>
          <w:szCs w:val="20"/>
          <w:lang w:val="en-US"/>
        </w:rPr>
        <w:t>B) the reported measurement results satisfy measurement accuracy</w:t>
      </w:r>
    </w:p>
    <w:p w14:paraId="7BB31F29" w14:textId="77777777" w:rsidR="0041731A" w:rsidRPr="009A3424"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9A3424">
        <w:rPr>
          <w:color w:val="000000" w:themeColor="text1"/>
          <w:sz w:val="20"/>
          <w:szCs w:val="20"/>
          <w:lang w:val="en-US"/>
        </w:rPr>
        <w:t>C) variation of serving cell RSRP/RSRQ does not exceed [Y] dB</w:t>
      </w:r>
    </w:p>
    <w:p w14:paraId="21BF53A5" w14:textId="77777777" w:rsidR="0041731A" w:rsidRPr="009A3424" w:rsidRDefault="0041731A" w:rsidP="0041731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A3424">
        <w:rPr>
          <w:color w:val="000000" w:themeColor="text1"/>
          <w:sz w:val="20"/>
          <w:szCs w:val="20"/>
          <w:lang w:val="en-US"/>
        </w:rPr>
        <w:t>FFS whether a single or several criteria should be used for measurements validity definition.</w:t>
      </w:r>
    </w:p>
    <w:p w14:paraId="43F89C36" w14:textId="77777777" w:rsidR="0041731A" w:rsidRDefault="0041731A" w:rsidP="0041731A">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338D9118" w14:textId="77777777" w:rsidR="0041731A" w:rsidRDefault="0041731A" w:rsidP="0041731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A) the measurement are performed within the last [X] seconds before it is reported</w:t>
      </w:r>
    </w:p>
    <w:p w14:paraId="59041883"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Support: MTK, Apple, vivo, LG (A+B), ZTE (A+B or A+C), Xiaomi (A+C), HW, E/// (A+B)</w:t>
      </w:r>
    </w:p>
    <w:p w14:paraId="0D2D4EC8"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Object: QC, Nokia</w:t>
      </w:r>
    </w:p>
    <w:p w14:paraId="1E34056E"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 xml:space="preserve">Others: </w:t>
      </w:r>
    </w:p>
    <w:p w14:paraId="4CC11E55" w14:textId="77777777" w:rsidR="0041731A" w:rsidRDefault="0041731A" w:rsidP="0041731A">
      <w:pPr>
        <w:pStyle w:val="ListParagraph"/>
        <w:widowControl/>
        <w:numPr>
          <w:ilvl w:val="3"/>
          <w:numId w:val="26"/>
        </w:numPr>
        <w:autoSpaceDE/>
        <w:autoSpaceDN/>
        <w:adjustRightInd/>
        <w:spacing w:after="120" w:line="240" w:lineRule="auto"/>
        <w:ind w:left="2520" w:firstLineChars="0"/>
        <w:rPr>
          <w:color w:val="000000" w:themeColor="text1"/>
          <w:sz w:val="20"/>
          <w:szCs w:val="20"/>
          <w:lang w:val="en-US"/>
        </w:rPr>
      </w:pPr>
      <w:r>
        <w:rPr>
          <w:rFonts w:eastAsiaTheme="minorEastAsia"/>
          <w:sz w:val="20"/>
          <w:szCs w:val="20"/>
          <w:lang w:val="en-US"/>
        </w:rPr>
        <w:t xml:space="preserve">Further discuss </w:t>
      </w:r>
      <w:r>
        <w:rPr>
          <w:rFonts w:eastAsiaTheme="minorEastAsia" w:hint="eastAsia"/>
          <w:sz w:val="20"/>
          <w:szCs w:val="20"/>
          <w:lang w:val="en-US"/>
        </w:rPr>
        <w:t xml:space="preserve">whether to consider </w:t>
      </w:r>
      <w:r>
        <w:rPr>
          <w:rFonts w:eastAsiaTheme="minorEastAsia"/>
          <w:sz w:val="20"/>
          <w:szCs w:val="20"/>
          <w:lang w:val="en-US"/>
        </w:rPr>
        <w:t>multiple [X] per UE mobility speed (CATT)</w:t>
      </w:r>
    </w:p>
    <w:p w14:paraId="27B586C3" w14:textId="77777777" w:rsidR="0041731A" w:rsidRDefault="0041731A" w:rsidP="0041731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B) the reported measurement results satisfy measurement accuracy</w:t>
      </w:r>
    </w:p>
    <w:p w14:paraId="79FF9F2F"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Support: CATT, LG (A+B), ZTE (A+B), E/// (A+B), QC, Nokia</w:t>
      </w:r>
    </w:p>
    <w:p w14:paraId="5E8ABEB1"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Object: Apple</w:t>
      </w:r>
    </w:p>
    <w:p w14:paraId="0BC26671"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 xml:space="preserve">Others: </w:t>
      </w:r>
    </w:p>
    <w:p w14:paraId="3BE0C43C" w14:textId="77777777" w:rsidR="0041731A" w:rsidRDefault="0041731A" w:rsidP="0041731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C) variation of serving cell RSRP/RSRQ does not exceed [Y] dB</w:t>
      </w:r>
    </w:p>
    <w:p w14:paraId="38D4FAB4"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Support: vivo, LG, ZTE (A+C), Xiaomi (A+C)</w:t>
      </w:r>
    </w:p>
    <w:p w14:paraId="5DA29B1D"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Object: Apple, QC</w:t>
      </w:r>
    </w:p>
    <w:p w14:paraId="42258B91" w14:textId="77777777" w:rsidR="0041731A" w:rsidRDefault="0041731A" w:rsidP="0041731A">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 xml:space="preserve">Others: </w:t>
      </w:r>
    </w:p>
    <w:p w14:paraId="3567FFF6" w14:textId="77777777" w:rsidR="0041731A" w:rsidRDefault="0041731A" w:rsidP="0041731A">
      <w:pPr>
        <w:pStyle w:val="ListParagraph"/>
        <w:widowControl/>
        <w:numPr>
          <w:ilvl w:val="3"/>
          <w:numId w:val="26"/>
        </w:numPr>
        <w:autoSpaceDE/>
        <w:autoSpaceDN/>
        <w:adjustRightInd/>
        <w:spacing w:after="120" w:line="240" w:lineRule="auto"/>
        <w:ind w:left="2520" w:firstLineChars="0"/>
        <w:rPr>
          <w:bCs/>
          <w:color w:val="000000" w:themeColor="text1"/>
          <w:sz w:val="20"/>
          <w:szCs w:val="20"/>
          <w:lang w:val="en-US"/>
        </w:rPr>
      </w:pPr>
      <w:r>
        <w:rPr>
          <w:bCs/>
          <w:color w:val="000000" w:themeColor="text1"/>
          <w:sz w:val="20"/>
          <w:szCs w:val="20"/>
          <w:lang w:val="en-US"/>
        </w:rPr>
        <w:t>How does the UE evaluate the variation should be further discussed (CATT)</w:t>
      </w:r>
    </w:p>
    <w:p w14:paraId="2DE0CF7C" w14:textId="331874D6" w:rsidR="00230539" w:rsidRPr="0041731A" w:rsidRDefault="0041731A" w:rsidP="004036A3">
      <w:pPr>
        <w:pStyle w:val="ListParagraph"/>
        <w:widowControl/>
        <w:numPr>
          <w:ilvl w:val="3"/>
          <w:numId w:val="26"/>
        </w:numPr>
        <w:autoSpaceDE/>
        <w:autoSpaceDN/>
        <w:adjustRightInd/>
        <w:spacing w:after="120" w:line="240" w:lineRule="auto"/>
        <w:ind w:left="2520" w:firstLineChars="0"/>
        <w:rPr>
          <w:bCs/>
          <w:color w:val="000000" w:themeColor="text1"/>
          <w:sz w:val="20"/>
          <w:szCs w:val="20"/>
          <w:lang w:val="en-US"/>
        </w:rPr>
      </w:pPr>
      <w:r>
        <w:rPr>
          <w:bCs/>
          <w:color w:val="000000" w:themeColor="text1"/>
          <w:sz w:val="20"/>
          <w:szCs w:val="20"/>
          <w:lang w:val="en-US"/>
        </w:rPr>
        <w:t>FFS (Nokia)</w:t>
      </w:r>
    </w:p>
    <w:p w14:paraId="531F0931" w14:textId="3C0F4BDC" w:rsidR="0041731A" w:rsidRDefault="0041731A" w:rsidP="0041731A">
      <w:pPr>
        <w:rPr>
          <w:lang w:eastAsia="x-none"/>
        </w:rPr>
      </w:pPr>
      <w:r>
        <w:rPr>
          <w:lang w:eastAsia="x-none"/>
        </w:rPr>
        <w:t xml:space="preserve">Among the three candidate criteria agreed in RAN4#106bis, option A has been widely used as side condition in existing spec. </w:t>
      </w:r>
    </w:p>
    <w:p w14:paraId="68B07464" w14:textId="77777777" w:rsidR="0041731A" w:rsidRDefault="0041731A" w:rsidP="0041731A">
      <w:pPr>
        <w:rPr>
          <w:lang w:eastAsia="x-none"/>
        </w:rPr>
      </w:pPr>
      <w:r>
        <w:rPr>
          <w:lang w:eastAsia="x-none"/>
        </w:rPr>
        <w:t xml:space="preserve">Option B is something UE shall guarantee when performing measurement. Putting that into validation criteria is quite strange. Because it may have been quite a long time since UE obtained the previous measurement result when UE returns connected mode. During legacy test case it is fine to have a time gap between measurement and reporting because 1) the signal power level does not change from the time when UE does the measurement until reporting. 2) the time gap between measurement and report is quite short. However, situation is quite different in this new procedure. The time gap between measurement and report can be very long, e.g., even longer than 5 seconds. In reality UE cannot </w:t>
      </w:r>
      <w:r>
        <w:rPr>
          <w:lang w:eastAsia="x-none"/>
        </w:rPr>
        <w:lastRenderedPageBreak/>
        <w:t>assume channel quality would still be same. There are two ways for validation in this case. One is based on another round of measurement, which would become the solution based on enhanced measurement and it shall be discussed under that solution. The other one is to introduce some criteria for UE to check validity without taking another round of measurement. That’s exactly what option A and C are proposing.</w:t>
      </w:r>
    </w:p>
    <w:p w14:paraId="546E1E22" w14:textId="400EE223" w:rsidR="0041731A" w:rsidRDefault="0041731A" w:rsidP="0041731A">
      <w:pPr>
        <w:pStyle w:val="Caption"/>
      </w:pPr>
      <w:bookmarkStart w:id="13" w:name="_Ref142129218"/>
      <w:r>
        <w:t xml:space="preserve">Observation </w:t>
      </w:r>
      <w:r>
        <w:fldChar w:fldCharType="begin"/>
      </w:r>
      <w:r>
        <w:instrText xml:space="preserve"> SEQ Observation \* ARABIC </w:instrText>
      </w:r>
      <w:r>
        <w:fldChar w:fldCharType="separate"/>
      </w:r>
      <w:r w:rsidR="00147E7D">
        <w:rPr>
          <w:noProof/>
        </w:rPr>
        <w:t>1</w:t>
      </w:r>
      <w:r>
        <w:fldChar w:fldCharType="end"/>
      </w:r>
      <w:r>
        <w:t>: option B ‘</w:t>
      </w:r>
      <w:r w:rsidRPr="00CB7380">
        <w:rPr>
          <w:rFonts w:eastAsia="SimSun"/>
          <w:color w:val="000000" w:themeColor="text1"/>
          <w:lang w:val="en-US"/>
        </w:rPr>
        <w:t>the reported measurement results satisfy measurement accuracy</w:t>
      </w:r>
      <w:r>
        <w:t xml:space="preserve">’ is </w:t>
      </w:r>
      <w:r w:rsidR="00A82506">
        <w:t>the performance</w:t>
      </w:r>
      <w:r>
        <w:t xml:space="preserve"> UE shall guarantee when performing measurement. However, it is not suitable to be a criterion for validation.</w:t>
      </w:r>
      <w:r w:rsidR="00CF6EBF">
        <w:t xml:space="preserve"> </w:t>
      </w:r>
      <w:r w:rsidR="006A4EC0">
        <w:t>The time gap between measurement and report can be very long, e.g., even longer than 5 seconds. Therefore, UE cannot assume channel quality would still be same.</w:t>
      </w:r>
      <w:bookmarkEnd w:id="13"/>
    </w:p>
    <w:p w14:paraId="1F86D738" w14:textId="77777777" w:rsidR="0041731A" w:rsidRPr="008C63BD" w:rsidRDefault="0041731A" w:rsidP="0041731A">
      <w:pPr>
        <w:rPr>
          <w:lang w:eastAsia="x-none"/>
        </w:rPr>
      </w:pPr>
      <w:r>
        <w:rPr>
          <w:lang w:eastAsia="x-none"/>
        </w:rPr>
        <w:t xml:space="preserve">Regarding option C, technically it is doable as this methodology has already been used in existing 3GPP e.g. power saving. However, the difference here is that UE needs to monitor multiple carriers in this new procedure, while in power saving feature UE only needs to monitor serving cell. Note that the existing serving cell record in EMR reporting is outside the structure of results for other carriers. UE would update the serving cell record every time after it measures serving cell. </w:t>
      </w:r>
    </w:p>
    <w:p w14:paraId="12FB4328" w14:textId="77777777" w:rsidR="0041731A" w:rsidRDefault="0041731A" w:rsidP="0041731A">
      <w:pPr>
        <w:rPr>
          <w:lang w:eastAsia="x-none"/>
        </w:rPr>
      </w:pPr>
      <w:r>
        <w:rPr>
          <w:noProof/>
          <w:lang w:eastAsia="x-none"/>
        </w:rPr>
        <w:drawing>
          <wp:inline distT="0" distB="0" distL="0" distR="0" wp14:anchorId="51D9D1C2" wp14:editId="2C50EAA0">
            <wp:extent cx="6120765" cy="908685"/>
            <wp:effectExtent l="0" t="0" r="635" b="5715"/>
            <wp:docPr id="963932074" name="Picture 96393207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let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908685"/>
                    </a:xfrm>
                    <a:prstGeom prst="rect">
                      <a:avLst/>
                    </a:prstGeom>
                  </pic:spPr>
                </pic:pic>
              </a:graphicData>
            </a:graphic>
          </wp:inline>
        </w:drawing>
      </w:r>
    </w:p>
    <w:p w14:paraId="4C4C17C4" w14:textId="291D94DF" w:rsidR="0041731A" w:rsidRDefault="0041731A" w:rsidP="0041731A">
      <w:pPr>
        <w:pStyle w:val="Caption"/>
        <w:rPr>
          <w:lang w:eastAsia="zh-CN"/>
        </w:rPr>
      </w:pPr>
      <w:bookmarkStart w:id="14" w:name="_Ref142129221"/>
      <w:r>
        <w:t xml:space="preserve">Observation </w:t>
      </w:r>
      <w:r>
        <w:fldChar w:fldCharType="begin"/>
      </w:r>
      <w:r>
        <w:instrText xml:space="preserve"> SEQ Observation \* ARABIC </w:instrText>
      </w:r>
      <w:r>
        <w:fldChar w:fldCharType="separate"/>
      </w:r>
      <w:r w:rsidR="00147E7D">
        <w:rPr>
          <w:noProof/>
        </w:rPr>
        <w:t>2</w:t>
      </w:r>
      <w:r>
        <w:fldChar w:fldCharType="end"/>
      </w:r>
      <w:r>
        <w:t>: in existing EMR reporting the recording of serving cell result is independent of that of EMR results of other carriers.</w:t>
      </w:r>
      <w:bookmarkEnd w:id="14"/>
    </w:p>
    <w:p w14:paraId="1E38A9EC" w14:textId="77777777" w:rsidR="0041731A" w:rsidRDefault="0041731A" w:rsidP="0041731A">
      <w:pPr>
        <w:rPr>
          <w:lang w:val="en-US" w:eastAsia="zh-CN"/>
        </w:rPr>
      </w:pPr>
      <w:r>
        <w:rPr>
          <w:lang w:eastAsia="zh-CN"/>
        </w:rPr>
        <w:t>T</w:t>
      </w:r>
      <w:r>
        <w:rPr>
          <w:rFonts w:hint="eastAsia"/>
          <w:lang w:eastAsia="zh-CN"/>
        </w:rPr>
        <w:t>here</w:t>
      </w:r>
      <w:r>
        <w:rPr>
          <w:lang w:val="en-US" w:eastAsia="zh-CN"/>
        </w:rPr>
        <w:t>fore, to achieve option C new UE behavior needs to be introduced. UE needs to record serving cell result every time it measures other carriers. Note that the recording has to be done separately for each carrier or cell, which would increase memory significantly.</w:t>
      </w:r>
    </w:p>
    <w:p w14:paraId="0AB447A6" w14:textId="1ABF1EF7" w:rsidR="00230539" w:rsidRPr="001817AB" w:rsidRDefault="0041731A" w:rsidP="001817AB">
      <w:pPr>
        <w:pStyle w:val="Caption"/>
        <w:rPr>
          <w:lang w:val="en-US" w:eastAsia="zh-CN"/>
        </w:rPr>
      </w:pPr>
      <w:bookmarkStart w:id="15" w:name="_Ref142129245"/>
      <w:r>
        <w:t xml:space="preserve">Proposal </w:t>
      </w:r>
      <w:r>
        <w:fldChar w:fldCharType="begin"/>
      </w:r>
      <w:r>
        <w:instrText xml:space="preserve"> SEQ Proposal \* ARABIC </w:instrText>
      </w:r>
      <w:r>
        <w:fldChar w:fldCharType="separate"/>
      </w:r>
      <w:r w:rsidR="00CC3075">
        <w:rPr>
          <w:noProof/>
        </w:rPr>
        <w:t>3</w:t>
      </w:r>
      <w:r>
        <w:fldChar w:fldCharType="end"/>
      </w:r>
      <w:r>
        <w:t>: only consider option A</w:t>
      </w:r>
      <w:r w:rsidR="001817AB">
        <w:t xml:space="preserve">, i.e., </w:t>
      </w:r>
      <w:r w:rsidR="001817AB" w:rsidRPr="008C4CDC">
        <w:rPr>
          <w:color w:val="000000" w:themeColor="text1"/>
          <w:lang w:val="en-US"/>
        </w:rPr>
        <w:t>the measurement are performed within the last [X] seconds before it is reported</w:t>
      </w:r>
      <w:r w:rsidR="001817AB">
        <w:t xml:space="preserve">, </w:t>
      </w:r>
      <w:r w:rsidRPr="00CB7380">
        <w:rPr>
          <w:rFonts w:eastAsia="SimSun"/>
          <w:color w:val="000000" w:themeColor="text1"/>
          <w:lang w:val="en-US"/>
        </w:rPr>
        <w:t>for measurements validity definition</w:t>
      </w:r>
      <w:r w:rsidR="002953B0">
        <w:rPr>
          <w:rFonts w:eastAsia="SimSun"/>
          <w:color w:val="000000" w:themeColor="text1"/>
          <w:lang w:val="en-US"/>
        </w:rPr>
        <w:t>.</w:t>
      </w:r>
      <w:bookmarkEnd w:id="15"/>
    </w:p>
    <w:p w14:paraId="024F8AB7" w14:textId="77777777" w:rsidR="00230539" w:rsidRDefault="00230539" w:rsidP="004036A3">
      <w:pPr>
        <w:rPr>
          <w:lang w:eastAsia="x-none"/>
        </w:rPr>
      </w:pPr>
    </w:p>
    <w:p w14:paraId="64DBEE3B" w14:textId="77777777" w:rsidR="00246EFF" w:rsidRDefault="00246EFF" w:rsidP="00246EFF">
      <w:pPr>
        <w:rPr>
          <w:b/>
          <w:bCs/>
          <w:color w:val="000000" w:themeColor="text1"/>
          <w:u w:val="single"/>
          <w:lang w:val="en-US" w:eastAsia="ko-KR"/>
        </w:rPr>
      </w:pPr>
      <w:r>
        <w:rPr>
          <w:b/>
          <w:color w:val="000000" w:themeColor="text1"/>
          <w:u w:val="single"/>
          <w:lang w:val="en-US" w:eastAsia="ko-KR"/>
        </w:rPr>
        <w:t>Issue 2-2-4: additional criteria to determine ‘invalid’</w:t>
      </w:r>
    </w:p>
    <w:p w14:paraId="644F3EA6" w14:textId="77777777" w:rsidR="00246EFF" w:rsidRDefault="00246EFF" w:rsidP="00246EFF">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4F2351C0" w14:textId="77777777" w:rsidR="00246EFF" w:rsidRDefault="00246EFF" w:rsidP="00246EFF">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 </w:t>
      </w:r>
      <w:r>
        <w:rPr>
          <w:color w:val="000000" w:themeColor="text1"/>
          <w:sz w:val="20"/>
          <w:szCs w:val="20"/>
          <w:lang w:val="en-GB"/>
        </w:rPr>
        <w:t xml:space="preserve">If the cell reselection occurred after the measurement for CA/DC setup was stopped due to expiration of T331 OR if the cell which the UE initiates the </w:t>
      </w:r>
      <w:r>
        <w:rPr>
          <w:i/>
          <w:color w:val="000000" w:themeColor="text1"/>
          <w:sz w:val="20"/>
          <w:szCs w:val="20"/>
          <w:lang w:val="en-GB"/>
        </w:rPr>
        <w:t>RRCSetupRequest</w:t>
      </w:r>
      <w:r>
        <w:rPr>
          <w:color w:val="000000" w:themeColor="text1"/>
          <w:sz w:val="20"/>
          <w:szCs w:val="20"/>
          <w:lang w:val="en-GB"/>
        </w:rPr>
        <w:t xml:space="preserve"> is inconsistent with the cell when the UE stops EMR measurement, the EMR measurement result in idle/inactive mode will be invalid. (vivo)</w:t>
      </w:r>
    </w:p>
    <w:p w14:paraId="19041EB9" w14:textId="77777777" w:rsidR="00246EFF" w:rsidRDefault="00246EFF" w:rsidP="00246EFF">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GB"/>
        </w:rPr>
        <w:t>Option 2: FFS</w:t>
      </w:r>
    </w:p>
    <w:p w14:paraId="6C246C24" w14:textId="128855A4" w:rsidR="00230539" w:rsidRDefault="00246EFF" w:rsidP="004036A3">
      <w:pPr>
        <w:rPr>
          <w:lang w:eastAsia="x-none"/>
        </w:rPr>
      </w:pPr>
      <w:r>
        <w:rPr>
          <w:lang w:eastAsia="x-none"/>
        </w:rPr>
        <w:t>Considering the feasibility of the solution is still being discussed, we prefer to focus on definition of ‘valid’ first. Additional criteria can be discussed once the feasibility is confirmed.</w:t>
      </w:r>
    </w:p>
    <w:p w14:paraId="20C6DD8D" w14:textId="04DBBB4C" w:rsidR="00246EFF" w:rsidRDefault="00246EFF" w:rsidP="00246EFF">
      <w:pPr>
        <w:pStyle w:val="Caption"/>
      </w:pPr>
      <w:bookmarkStart w:id="16" w:name="_Ref142129247"/>
      <w:r>
        <w:t xml:space="preserve">Proposal </w:t>
      </w:r>
      <w:r>
        <w:fldChar w:fldCharType="begin"/>
      </w:r>
      <w:r>
        <w:instrText xml:space="preserve"> SEQ Proposal \* ARABIC </w:instrText>
      </w:r>
      <w:r>
        <w:fldChar w:fldCharType="separate"/>
      </w:r>
      <w:r w:rsidR="00CC3075">
        <w:rPr>
          <w:noProof/>
        </w:rPr>
        <w:t>4</w:t>
      </w:r>
      <w:r>
        <w:fldChar w:fldCharType="end"/>
      </w:r>
      <w:r>
        <w:t>: RAN4 shall focus on definition of ‘valid’</w:t>
      </w:r>
      <w:r w:rsidRPr="00246EFF">
        <w:t xml:space="preserve"> </w:t>
      </w:r>
      <w:r w:rsidRPr="00246EFF">
        <w:rPr>
          <w:lang w:val="en-US"/>
        </w:rPr>
        <w:t>in solution based on existing measurement</w:t>
      </w:r>
      <w:r>
        <w:rPr>
          <w:lang w:val="en-US"/>
        </w:rPr>
        <w:t xml:space="preserve"> first. </w:t>
      </w:r>
      <w:r w:rsidR="00E07A01" w:rsidRPr="00E07A01">
        <w:t>Additional criteria can be discussed once the feasibility is confirmed.</w:t>
      </w:r>
      <w:bookmarkEnd w:id="16"/>
    </w:p>
    <w:p w14:paraId="21BC4176" w14:textId="77777777" w:rsidR="00813A73" w:rsidRDefault="00813A73" w:rsidP="00813A73">
      <w:pPr>
        <w:rPr>
          <w:lang w:eastAsia="x-none"/>
        </w:rPr>
      </w:pPr>
    </w:p>
    <w:p w14:paraId="084F9DB5" w14:textId="77777777" w:rsidR="00A85F4A" w:rsidRDefault="00A85F4A" w:rsidP="00A85F4A">
      <w:pPr>
        <w:rPr>
          <w:b/>
          <w:bCs/>
          <w:color w:val="000000" w:themeColor="text1"/>
          <w:u w:val="single"/>
          <w:lang w:val="en-US" w:eastAsia="ko-KR"/>
        </w:rPr>
      </w:pPr>
      <w:r>
        <w:rPr>
          <w:b/>
          <w:color w:val="000000" w:themeColor="text1"/>
          <w:u w:val="single"/>
          <w:lang w:val="en-US" w:eastAsia="ko-KR"/>
        </w:rPr>
        <w:t>Issue 2-2-5: indication of availability for UE configured with EMR</w:t>
      </w:r>
    </w:p>
    <w:p w14:paraId="7161E704" w14:textId="77777777" w:rsidR="00A85F4A" w:rsidRDefault="00A85F4A" w:rsidP="00A85F4A">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53E8827B"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1: it is necessary to introduce availability. (vivo, CATT?)</w:t>
      </w:r>
    </w:p>
    <w:p w14:paraId="19E2969B"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2: </w:t>
      </w:r>
      <w:r>
        <w:rPr>
          <w:color w:val="000000" w:themeColor="text1"/>
          <w:sz w:val="20"/>
          <w:szCs w:val="20"/>
          <w:lang w:val="en-GB"/>
        </w:rPr>
        <w:t xml:space="preserve">reuse existing </w:t>
      </w:r>
      <w:r>
        <w:rPr>
          <w:color w:val="000000" w:themeColor="text1"/>
          <w:sz w:val="20"/>
          <w:szCs w:val="20"/>
          <w:lang w:val="en-US"/>
        </w:rPr>
        <w:t>idleMeasAvailable-r16 for UE configured with EMR. (Apple)</w:t>
      </w:r>
    </w:p>
    <w:p w14:paraId="24B87DB2"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3: unnecessary (QC)</w:t>
      </w:r>
    </w:p>
    <w:p w14:paraId="1CA181F3" w14:textId="5ACAA06C" w:rsidR="00A85F4A" w:rsidRDefault="00551468" w:rsidP="00A85F4A">
      <w:pPr>
        <w:spacing w:after="120"/>
        <w:rPr>
          <w:rFonts w:eastAsia="SimSun"/>
          <w:color w:val="000000" w:themeColor="text1"/>
          <w:lang w:val="en-US"/>
        </w:rPr>
      </w:pPr>
      <w:r>
        <w:rPr>
          <w:rFonts w:eastAsia="SimSun"/>
          <w:color w:val="000000" w:themeColor="text1"/>
          <w:lang w:val="en-US"/>
        </w:rPr>
        <w:t>As mentioned above, we propose to introduce validity indication into EMR reporting. If this is agreeable, then we don’t need additional indication of availability since it already exists in EMR feedback.</w:t>
      </w:r>
    </w:p>
    <w:p w14:paraId="49486375" w14:textId="1172DA8D" w:rsidR="00551468" w:rsidRDefault="00551468" w:rsidP="00551468">
      <w:pPr>
        <w:pStyle w:val="Caption"/>
        <w:rPr>
          <w:rFonts w:eastAsia="SimSun"/>
          <w:color w:val="000000" w:themeColor="text1"/>
          <w:lang w:val="en-US"/>
        </w:rPr>
      </w:pPr>
      <w:bookmarkStart w:id="17" w:name="_Ref142129250"/>
      <w:r>
        <w:lastRenderedPageBreak/>
        <w:t xml:space="preserve">Proposal </w:t>
      </w:r>
      <w:r>
        <w:fldChar w:fldCharType="begin"/>
      </w:r>
      <w:r>
        <w:instrText xml:space="preserve"> SEQ Proposal \* ARABIC </w:instrText>
      </w:r>
      <w:r>
        <w:fldChar w:fldCharType="separate"/>
      </w:r>
      <w:r w:rsidR="00CC3075">
        <w:rPr>
          <w:noProof/>
        </w:rPr>
        <w:t>5</w:t>
      </w:r>
      <w:r>
        <w:fldChar w:fldCharType="end"/>
      </w:r>
      <w:r>
        <w:t xml:space="preserve">: it is unnecessary to introduce new indication of availability for UE configured with EMR. </w:t>
      </w:r>
      <w:r w:rsidR="00287876">
        <w:t xml:space="preserve">We already have </w:t>
      </w:r>
      <w:r>
        <w:rPr>
          <w:rFonts w:eastAsia="SimSun"/>
          <w:color w:val="000000" w:themeColor="text1"/>
          <w:lang w:val="en-US"/>
        </w:rPr>
        <w:t xml:space="preserve">idleMeasAvailable-r16 </w:t>
      </w:r>
      <w:r w:rsidR="00287876">
        <w:rPr>
          <w:rFonts w:eastAsia="SimSun"/>
          <w:color w:val="000000" w:themeColor="text1"/>
          <w:lang w:val="en-US"/>
        </w:rPr>
        <w:t>in existing spec</w:t>
      </w:r>
      <w:r>
        <w:rPr>
          <w:rFonts w:eastAsia="SimSun"/>
          <w:color w:val="000000" w:themeColor="text1"/>
          <w:lang w:val="en-US"/>
        </w:rPr>
        <w:t>.</w:t>
      </w:r>
      <w:bookmarkEnd w:id="17"/>
    </w:p>
    <w:p w14:paraId="7C77C06F" w14:textId="77777777" w:rsidR="00551468" w:rsidRDefault="00551468" w:rsidP="00A85F4A">
      <w:pPr>
        <w:spacing w:after="120"/>
        <w:rPr>
          <w:rFonts w:eastAsia="SimSun"/>
          <w:color w:val="000000" w:themeColor="text1"/>
          <w:lang w:val="en-US"/>
        </w:rPr>
      </w:pPr>
    </w:p>
    <w:p w14:paraId="1DE86E90" w14:textId="77777777" w:rsidR="00A85F4A" w:rsidRDefault="00A85F4A" w:rsidP="00A85F4A">
      <w:pPr>
        <w:rPr>
          <w:b/>
          <w:bCs/>
          <w:color w:val="000000" w:themeColor="text1"/>
          <w:u w:val="single"/>
          <w:lang w:val="en-US" w:eastAsia="ko-KR"/>
        </w:rPr>
      </w:pPr>
      <w:r>
        <w:rPr>
          <w:b/>
          <w:color w:val="000000" w:themeColor="text1"/>
          <w:u w:val="single"/>
          <w:lang w:val="en-US" w:eastAsia="ko-KR"/>
        </w:rPr>
        <w:t>Issue 2-2-6: indication of validity for UE configured with EMR</w:t>
      </w:r>
    </w:p>
    <w:p w14:paraId="78E63EFC" w14:textId="77777777" w:rsidR="00A85F4A" w:rsidRDefault="00A85F4A" w:rsidP="00A85F4A">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340B3DFD"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1: it is necessary to introduce validity. (vivo, CATT?)</w:t>
      </w:r>
    </w:p>
    <w:p w14:paraId="2E55D0E1"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1a: </w:t>
      </w:r>
      <w:r>
        <w:rPr>
          <w:color w:val="000000" w:themeColor="text1"/>
          <w:sz w:val="20"/>
          <w:szCs w:val="20"/>
          <w:lang w:val="en-GB"/>
        </w:rPr>
        <w:t>the validity information can be added in the existing EMR reporting structure.</w:t>
      </w:r>
      <w:r>
        <w:rPr>
          <w:color w:val="000000" w:themeColor="text1"/>
          <w:sz w:val="20"/>
          <w:szCs w:val="20"/>
          <w:lang w:val="en-US"/>
        </w:rPr>
        <w:t xml:space="preserve"> (Apple, ZTE, Xiaomi, E///)</w:t>
      </w:r>
    </w:p>
    <w:p w14:paraId="2D3B0388"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2: unnecessary. (MTK, HW, OPPO, QC)</w:t>
      </w:r>
    </w:p>
    <w:p w14:paraId="2AD53C76" w14:textId="192AA01D" w:rsidR="00034E4E" w:rsidRDefault="00034E4E" w:rsidP="00034E4E">
      <w:pPr>
        <w:rPr>
          <w:lang w:eastAsia="x-none"/>
        </w:rPr>
      </w:pPr>
      <w:r>
        <w:rPr>
          <w:lang w:eastAsia="x-none"/>
        </w:rPr>
        <w:t xml:space="preserve">As mentioned above, we think it is beneficial for NW to know whether the reported result is fresh enough to be for CA/DC configuration. Even in existing EMR design, NW does not have this information. For example, when UE is configured to perform measurement on multiple carriers in idle/inactive mode with long DRX cycle, it is possible that the measurement period is longer than 5 seconds, which means even if UE returns connected mode before T331 expires, some of the EMR results may already be outdated. </w:t>
      </w:r>
    </w:p>
    <w:p w14:paraId="53EC49BA" w14:textId="517D572E" w:rsidR="00034E4E" w:rsidRDefault="00034E4E" w:rsidP="00034E4E">
      <w:pPr>
        <w:spacing w:after="120"/>
        <w:rPr>
          <w:rFonts w:eastAsia="SimSun"/>
          <w:color w:val="000000" w:themeColor="text1"/>
          <w:lang w:val="en-US"/>
        </w:rPr>
      </w:pPr>
      <w:r>
        <w:rPr>
          <w:lang w:eastAsia="x-none"/>
        </w:rPr>
        <w:t>In order to let NW have this information, we can either introduce new indication w.r.t. validity or introduce new UE behaviour such as UE is not allowed to report measurement result unless it is valid. Considering backward compatibility issue, we prefer the former solution.</w:t>
      </w:r>
    </w:p>
    <w:p w14:paraId="23EA4873" w14:textId="1D7E9297" w:rsidR="00E40FEC" w:rsidRDefault="00E40FEC" w:rsidP="00E40FEC">
      <w:pPr>
        <w:pStyle w:val="Caption"/>
      </w:pPr>
      <w:bookmarkStart w:id="18" w:name="_Ref142129223"/>
      <w:r>
        <w:t xml:space="preserve">Observation </w:t>
      </w:r>
      <w:r>
        <w:fldChar w:fldCharType="begin"/>
      </w:r>
      <w:r>
        <w:instrText xml:space="preserve"> SEQ Observation \* ARABIC </w:instrText>
      </w:r>
      <w:r>
        <w:fldChar w:fldCharType="separate"/>
      </w:r>
      <w:r w:rsidR="00147E7D">
        <w:rPr>
          <w:noProof/>
        </w:rPr>
        <w:t>3</w:t>
      </w:r>
      <w:r>
        <w:fldChar w:fldCharType="end"/>
      </w:r>
      <w:r>
        <w:t>: in existing EMR reporting, the reported result may be outdated even before T331 expires.</w:t>
      </w:r>
      <w:bookmarkEnd w:id="18"/>
    </w:p>
    <w:p w14:paraId="1DA7B98D" w14:textId="07447ABE" w:rsidR="00E40FEC" w:rsidRDefault="00E40FEC" w:rsidP="00E40FEC">
      <w:pPr>
        <w:pStyle w:val="Caption"/>
      </w:pPr>
      <w:bookmarkStart w:id="19" w:name="_Ref142129252"/>
      <w:r>
        <w:t xml:space="preserve">Proposal </w:t>
      </w:r>
      <w:r>
        <w:fldChar w:fldCharType="begin"/>
      </w:r>
      <w:r>
        <w:instrText xml:space="preserve"> SEQ Proposal \* ARABIC </w:instrText>
      </w:r>
      <w:r>
        <w:fldChar w:fldCharType="separate"/>
      </w:r>
      <w:r w:rsidR="00CC3075">
        <w:rPr>
          <w:noProof/>
        </w:rPr>
        <w:t>6</w:t>
      </w:r>
      <w:r>
        <w:fldChar w:fldCharType="end"/>
      </w:r>
      <w:r>
        <w:t xml:space="preserve">: </w:t>
      </w:r>
      <w:r w:rsidR="002E3D1C">
        <w:t>two solutions to address this issue:</w:t>
      </w:r>
      <w:bookmarkEnd w:id="19"/>
    </w:p>
    <w:p w14:paraId="6DEA22A4" w14:textId="0B175E75" w:rsidR="00E40FEC" w:rsidRDefault="00E40FEC" w:rsidP="00E40FEC">
      <w:pPr>
        <w:pStyle w:val="Caption"/>
        <w:numPr>
          <w:ilvl w:val="0"/>
          <w:numId w:val="62"/>
        </w:numPr>
      </w:pPr>
      <w:r>
        <w:t>Option 1: introduce validity indication for solution based on existing measurement.</w:t>
      </w:r>
      <w:r w:rsidR="002E3D1C">
        <w:t xml:space="preserve"> (preferred)</w:t>
      </w:r>
    </w:p>
    <w:p w14:paraId="090DB31A" w14:textId="5958E57D" w:rsidR="002E3D1C" w:rsidRPr="002E3D1C" w:rsidRDefault="002E3D1C" w:rsidP="002E3D1C">
      <w:pPr>
        <w:pStyle w:val="ListParagraph"/>
        <w:numPr>
          <w:ilvl w:val="0"/>
          <w:numId w:val="62"/>
        </w:numPr>
        <w:ind w:firstLineChars="0"/>
        <w:rPr>
          <w:b/>
          <w:bCs/>
        </w:rPr>
      </w:pPr>
      <w:r w:rsidRPr="002E3D1C">
        <w:rPr>
          <w:b/>
          <w:bCs/>
          <w:lang w:val="en-US"/>
        </w:rPr>
        <w:t xml:space="preserve">Option 2: </w:t>
      </w:r>
      <w:r w:rsidRPr="002E3D1C">
        <w:rPr>
          <w:b/>
          <w:bCs/>
        </w:rPr>
        <w:t>introduce new UE behaviour such as UE is not allowed to report measurement result</w:t>
      </w:r>
      <w:r w:rsidRPr="002E3D1C">
        <w:rPr>
          <w:b/>
          <w:bCs/>
          <w:lang w:val="en-US"/>
        </w:rPr>
        <w:t xml:space="preserve"> </w:t>
      </w:r>
      <w:r w:rsidRPr="002E3D1C">
        <w:rPr>
          <w:b/>
          <w:bCs/>
        </w:rPr>
        <w:t>unless it is valid</w:t>
      </w:r>
      <w:r w:rsidRPr="002E3D1C">
        <w:rPr>
          <w:b/>
          <w:bCs/>
          <w:lang w:val="en-US"/>
        </w:rPr>
        <w:t>, even if T331 is still running.</w:t>
      </w:r>
    </w:p>
    <w:p w14:paraId="27E89B83" w14:textId="77777777" w:rsidR="00034E4E" w:rsidRDefault="00034E4E" w:rsidP="00A85F4A">
      <w:pPr>
        <w:spacing w:after="120"/>
        <w:rPr>
          <w:rFonts w:eastAsia="SimSun"/>
          <w:color w:val="000000" w:themeColor="text1"/>
          <w:lang w:val="en-US"/>
        </w:rPr>
      </w:pPr>
    </w:p>
    <w:p w14:paraId="362C4FEC" w14:textId="77777777" w:rsidR="00A85F4A" w:rsidRDefault="00A85F4A" w:rsidP="00A85F4A">
      <w:pPr>
        <w:rPr>
          <w:b/>
          <w:bCs/>
          <w:color w:val="000000" w:themeColor="text1"/>
          <w:u w:val="single"/>
          <w:lang w:val="en-US" w:eastAsia="ko-KR"/>
        </w:rPr>
      </w:pPr>
      <w:r>
        <w:rPr>
          <w:b/>
          <w:color w:val="000000" w:themeColor="text1"/>
          <w:u w:val="single"/>
          <w:lang w:val="en-US" w:eastAsia="ko-KR"/>
        </w:rPr>
        <w:t>Issue 2-2-7: indication of availability for UE NOT capable/configured with EMR</w:t>
      </w:r>
    </w:p>
    <w:p w14:paraId="5D02E22E" w14:textId="77777777" w:rsidR="00A85F4A" w:rsidRDefault="00A85F4A" w:rsidP="00A85F4A">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52ABE98F"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 </w:t>
      </w:r>
      <w:r>
        <w:rPr>
          <w:color w:val="000000" w:themeColor="text1"/>
          <w:sz w:val="20"/>
          <w:szCs w:val="20"/>
          <w:lang w:val="en-GB"/>
        </w:rPr>
        <w:t>Regarding availability,</w:t>
      </w:r>
      <w:r>
        <w:rPr>
          <w:color w:val="000000" w:themeColor="text1"/>
          <w:sz w:val="20"/>
          <w:szCs w:val="20"/>
          <w:lang w:val="en-US"/>
        </w:rPr>
        <w:t xml:space="preserve"> whether a similar indication as ‘idleMeasAvailable-r16’ is necessary can be up to RAN2. (Apple)</w:t>
      </w:r>
    </w:p>
    <w:p w14:paraId="282BED8A" w14:textId="77777777" w:rsidR="00A85F4A"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2: </w:t>
      </w:r>
      <w:r>
        <w:rPr>
          <w:color w:val="000000" w:themeColor="text1"/>
          <w:sz w:val="20"/>
          <w:szCs w:val="20"/>
          <w:lang w:val="en-GB"/>
        </w:rPr>
        <w:t>introduce availability information</w:t>
      </w:r>
      <w:r>
        <w:rPr>
          <w:color w:val="000000" w:themeColor="text1"/>
          <w:sz w:val="20"/>
          <w:szCs w:val="20"/>
          <w:lang w:val="en-US"/>
        </w:rPr>
        <w:t>. (vivo)</w:t>
      </w:r>
    </w:p>
    <w:p w14:paraId="3998BC62" w14:textId="53EDF8D4" w:rsidR="00A85F4A" w:rsidRPr="00E40FEC" w:rsidRDefault="00A85F4A" w:rsidP="00A85F4A">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3: unnecessary (QC)</w:t>
      </w:r>
    </w:p>
    <w:p w14:paraId="33BA9B68" w14:textId="77777777" w:rsidR="00D14FE4" w:rsidRDefault="00D14FE4" w:rsidP="00D14FE4">
      <w:pPr>
        <w:rPr>
          <w:b/>
          <w:bCs/>
          <w:color w:val="000000" w:themeColor="text1"/>
          <w:u w:val="single"/>
          <w:lang w:val="en-US" w:eastAsia="ko-KR"/>
        </w:rPr>
      </w:pPr>
      <w:r>
        <w:rPr>
          <w:b/>
          <w:color w:val="000000" w:themeColor="text1"/>
          <w:u w:val="single"/>
          <w:lang w:val="en-US" w:eastAsia="ko-KR"/>
        </w:rPr>
        <w:t>Issue 2-2-8: indication of validity for UE NOT capable/configured with EMR</w:t>
      </w:r>
    </w:p>
    <w:p w14:paraId="18E8C48B" w14:textId="77777777" w:rsidR="00D14FE4" w:rsidRDefault="00D14FE4" w:rsidP="00D14FE4">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34C8C138" w14:textId="77777777" w:rsidR="00D14FE4" w:rsidRDefault="00D14FE4" w:rsidP="00D14FE4">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1: how/when to report the result and the validity information can be up to RAN2. (Apple)</w:t>
      </w:r>
    </w:p>
    <w:p w14:paraId="14A94814" w14:textId="77777777" w:rsidR="00D14FE4" w:rsidRDefault="00D14FE4" w:rsidP="00D14FE4">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2: unnecessary. (MTK, HW, OPPO, QC)</w:t>
      </w:r>
    </w:p>
    <w:p w14:paraId="3D3EECBA" w14:textId="77777777" w:rsidR="00D14FE4" w:rsidRDefault="00D14FE4" w:rsidP="00D14FE4">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3: </w:t>
      </w:r>
      <w:r>
        <w:rPr>
          <w:bCs/>
          <w:color w:val="000000" w:themeColor="text1"/>
          <w:sz w:val="20"/>
          <w:szCs w:val="20"/>
          <w:lang w:val="en-US"/>
        </w:rPr>
        <w:t xml:space="preserve">UE reports the indication of valid cell reselection measurement results in </w:t>
      </w:r>
      <w:r>
        <w:rPr>
          <w:bCs/>
          <w:i/>
          <w:color w:val="000000" w:themeColor="text1"/>
          <w:sz w:val="20"/>
          <w:szCs w:val="20"/>
          <w:lang w:val="en-US"/>
        </w:rPr>
        <w:t>RRCResumeComplete</w:t>
      </w:r>
      <w:r>
        <w:rPr>
          <w:bCs/>
          <w:color w:val="000000" w:themeColor="text1"/>
          <w:sz w:val="20"/>
          <w:szCs w:val="20"/>
          <w:lang w:val="en-US"/>
        </w:rPr>
        <w:t xml:space="preserve"> message or </w:t>
      </w:r>
      <w:r>
        <w:rPr>
          <w:bCs/>
          <w:i/>
          <w:color w:val="000000" w:themeColor="text1"/>
          <w:sz w:val="20"/>
          <w:szCs w:val="20"/>
          <w:lang w:val="en-US"/>
        </w:rPr>
        <w:t>UEInformationResponse</w:t>
      </w:r>
      <w:r>
        <w:rPr>
          <w:bCs/>
          <w:color w:val="000000" w:themeColor="text1"/>
          <w:sz w:val="20"/>
          <w:szCs w:val="20"/>
          <w:lang w:val="en-US"/>
        </w:rPr>
        <w:t xml:space="preserve"> message. (Xiaomi)</w:t>
      </w:r>
    </w:p>
    <w:p w14:paraId="3A7377C2" w14:textId="4A4040EC" w:rsidR="00E40FEC" w:rsidRDefault="00D14FE4" w:rsidP="00E40FEC">
      <w:pPr>
        <w:rPr>
          <w:lang w:val="en-US" w:eastAsia="x-none"/>
        </w:rPr>
      </w:pPr>
      <w:r>
        <w:rPr>
          <w:lang w:eastAsia="x-none"/>
        </w:rPr>
        <w:t>Different from EMR reporting, there is not backward compatibility for new reporting of legacy idle/inactive measurement results. Therefore, new UE bahavior could be: if UE has valid measurement result, then it can directly report the results upon connection setup. Indication of availability and validity seems unnecessary.</w:t>
      </w:r>
    </w:p>
    <w:p w14:paraId="0BDCBBB3" w14:textId="160F2717" w:rsidR="00230539" w:rsidRPr="00D14FE4" w:rsidRDefault="00E40FEC" w:rsidP="00D14FE4">
      <w:pPr>
        <w:pStyle w:val="Caption"/>
        <w:rPr>
          <w:lang w:val="en-US"/>
        </w:rPr>
      </w:pPr>
      <w:bookmarkStart w:id="20" w:name="_Ref142129255"/>
      <w:r>
        <w:t xml:space="preserve">Proposal </w:t>
      </w:r>
      <w:r>
        <w:fldChar w:fldCharType="begin"/>
      </w:r>
      <w:r>
        <w:instrText xml:space="preserve"> SEQ Proposal \* ARABIC </w:instrText>
      </w:r>
      <w:r>
        <w:fldChar w:fldCharType="separate"/>
      </w:r>
      <w:r w:rsidR="00CC3075">
        <w:rPr>
          <w:noProof/>
        </w:rPr>
        <w:t>7</w:t>
      </w:r>
      <w:r>
        <w:fldChar w:fldCharType="end"/>
      </w:r>
      <w:r>
        <w:t xml:space="preserve">: </w:t>
      </w:r>
      <w:r w:rsidR="00D14FE4">
        <w:rPr>
          <w:lang w:val="en-US"/>
        </w:rPr>
        <w:t>it is unnecessary to introduce indication of validity and availability</w:t>
      </w:r>
      <w:r w:rsidR="00CA7789">
        <w:rPr>
          <w:lang w:val="en-US"/>
        </w:rPr>
        <w:t xml:space="preserve"> for UE NOT capable/configured with EMR.</w:t>
      </w:r>
      <w:bookmarkEnd w:id="20"/>
    </w:p>
    <w:p w14:paraId="1F7BE188" w14:textId="77777777" w:rsidR="00230539" w:rsidRDefault="00230539" w:rsidP="004036A3">
      <w:pPr>
        <w:rPr>
          <w:lang w:eastAsia="x-none"/>
        </w:rPr>
      </w:pPr>
    </w:p>
    <w:p w14:paraId="688003D4" w14:textId="05F19197" w:rsidR="00CF1C0D" w:rsidRDefault="00CF1C0D" w:rsidP="00CF1C0D">
      <w:pPr>
        <w:pStyle w:val="Heading3"/>
      </w:pPr>
      <w:r>
        <w:lastRenderedPageBreak/>
        <w:t>2.3 Sub-topic 2-3 solutions based on enhanced measurement</w:t>
      </w:r>
    </w:p>
    <w:p w14:paraId="280DE720" w14:textId="77777777" w:rsidR="007C2015" w:rsidRDefault="007C2015" w:rsidP="007C2015">
      <w:pPr>
        <w:rPr>
          <w:b/>
          <w:color w:val="000000" w:themeColor="text1"/>
          <w:u w:val="single"/>
          <w:lang w:val="en-US" w:eastAsia="ko-KR"/>
        </w:rPr>
      </w:pPr>
      <w:r>
        <w:rPr>
          <w:b/>
          <w:color w:val="000000" w:themeColor="text1"/>
          <w:u w:val="single"/>
          <w:lang w:val="en-US" w:eastAsia="ko-KR"/>
        </w:rPr>
        <w:t xml:space="preserve">Issue 2-3-2: </w:t>
      </w:r>
      <w:r>
        <w:rPr>
          <w:b/>
          <w:color w:val="000000" w:themeColor="text1"/>
          <w:u w:val="single"/>
          <w:lang w:val="en-US"/>
        </w:rPr>
        <w:t>whether it is necessary to indicate measurement status when entering connected mode.</w:t>
      </w:r>
    </w:p>
    <w:p w14:paraId="38687E68" w14:textId="77777777" w:rsidR="007C2015" w:rsidRDefault="007C2015" w:rsidP="007C2015">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1BC63613" w14:textId="77777777" w:rsidR="007C2015" w:rsidRDefault="007C2015" w:rsidP="007C201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 no. </w:t>
      </w:r>
      <w:r>
        <w:rPr>
          <w:bCs/>
          <w:color w:val="000000" w:themeColor="text1"/>
          <w:sz w:val="20"/>
          <w:szCs w:val="20"/>
        </w:rPr>
        <w:t>For safety, UE would indicate the worst case. In this way, UE can always meet the requirement but is still allowed to report the measurement results earlier if UE completes the measurement earlier.</w:t>
      </w:r>
      <w:r>
        <w:rPr>
          <w:bCs/>
          <w:color w:val="000000" w:themeColor="text1"/>
          <w:sz w:val="20"/>
          <w:szCs w:val="20"/>
          <w:lang w:val="en-US"/>
        </w:rPr>
        <w:t xml:space="preserve"> (MTK)</w:t>
      </w:r>
    </w:p>
    <w:p w14:paraId="1E1525A9" w14:textId="77777777" w:rsidR="007C2015" w:rsidRDefault="007C2015" w:rsidP="007C2015">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bCs/>
          <w:color w:val="000000" w:themeColor="text1"/>
          <w:sz w:val="20"/>
          <w:szCs w:val="20"/>
          <w:lang w:val="en-US"/>
        </w:rPr>
        <w:t xml:space="preserve">Option 2: </w:t>
      </w:r>
      <w:r>
        <w:rPr>
          <w:color w:val="000000" w:themeColor="text1"/>
          <w:sz w:val="20"/>
          <w:szCs w:val="20"/>
          <w:lang w:val="en-US"/>
        </w:rPr>
        <w:t>If agreed to introduce solution based on additional measurement, the UE can indicate validation status to inform the network for validation of measurements in idle/inactive mode and/or connected mode. (OPPO)</w:t>
      </w:r>
    </w:p>
    <w:p w14:paraId="6EE1565C" w14:textId="2681D8D3" w:rsidR="00230539" w:rsidRDefault="00FF3F2F" w:rsidP="004036A3">
      <w:pPr>
        <w:rPr>
          <w:lang w:eastAsia="x-none"/>
        </w:rPr>
      </w:pPr>
      <w:r>
        <w:rPr>
          <w:lang w:eastAsia="x-none"/>
        </w:rPr>
        <w:t xml:space="preserve">It is unclear to us how this measurement status can benefit the system. </w:t>
      </w:r>
      <w:r w:rsidR="008F0788">
        <w:rPr>
          <w:lang w:eastAsia="x-none"/>
        </w:rPr>
        <w:t>From network behaviour point of view, we believe network would configure MO as usual, regardless of this measurement status. Logically, assuming there is ongoing measurement on target cell</w:t>
      </w:r>
      <w:r w:rsidR="00EF3FD3">
        <w:rPr>
          <w:lang w:eastAsia="x-none"/>
        </w:rPr>
        <w:t xml:space="preserve"> according to the new measurement status</w:t>
      </w:r>
      <w:r w:rsidR="008F0788">
        <w:rPr>
          <w:lang w:eastAsia="x-none"/>
        </w:rPr>
        <w:t xml:space="preserve">, if network wants </w:t>
      </w:r>
      <w:r w:rsidR="00EF3FD3">
        <w:rPr>
          <w:lang w:eastAsia="x-none"/>
        </w:rPr>
        <w:t>measurement results of target cell</w:t>
      </w:r>
      <w:r w:rsidR="008F0788">
        <w:rPr>
          <w:lang w:eastAsia="x-none"/>
        </w:rPr>
        <w:t xml:space="preserve">, network </w:t>
      </w:r>
      <w:r w:rsidR="00112838">
        <w:rPr>
          <w:lang w:eastAsia="x-none"/>
        </w:rPr>
        <w:t>could</w:t>
      </w:r>
      <w:r w:rsidR="008F0788">
        <w:rPr>
          <w:lang w:eastAsia="x-none"/>
        </w:rPr>
        <w:t xml:space="preserve"> include target cell in MO configuration. UE can continue the measurement and maybe finish the measurement earlier than connected mode requirements.</w:t>
      </w:r>
      <w:r w:rsidR="00112838">
        <w:rPr>
          <w:lang w:eastAsia="x-none"/>
        </w:rPr>
        <w:t xml:space="preserve"> </w:t>
      </w:r>
      <w:r w:rsidR="00EF3FD3">
        <w:rPr>
          <w:lang w:eastAsia="x-none"/>
        </w:rPr>
        <w:t>on the other hand, assuming there is no ongoing measurement according to the new measurement status, network would still configure target cell in the MO</w:t>
      </w:r>
      <w:r w:rsidR="00C81C64">
        <w:rPr>
          <w:lang w:eastAsia="x-none"/>
        </w:rPr>
        <w:t xml:space="preserve"> configuration if it wants measurement results of target cells.</w:t>
      </w:r>
    </w:p>
    <w:p w14:paraId="6CBED344" w14:textId="5D0227A5" w:rsidR="00840EF0" w:rsidRDefault="00840EF0" w:rsidP="004036A3">
      <w:pPr>
        <w:rPr>
          <w:rFonts w:eastAsia="SimSun"/>
          <w:bCs/>
          <w:color w:val="000000" w:themeColor="text1"/>
        </w:rPr>
      </w:pPr>
      <w:r>
        <w:rPr>
          <w:lang w:eastAsia="x-none"/>
        </w:rPr>
        <w:t xml:space="preserve">From UE measurement point of view, we tend to agree with observation in option 1. </w:t>
      </w:r>
      <w:r>
        <w:rPr>
          <w:rFonts w:eastAsia="SimSun"/>
          <w:bCs/>
          <w:color w:val="000000" w:themeColor="text1"/>
        </w:rPr>
        <w:t>UE would indicate the worst case. In this way, UE can always meet the requirement but is still allowed to report the measurement results earlier if UE completes the measurement earlier</w:t>
      </w:r>
      <w:r w:rsidR="00312AAA">
        <w:rPr>
          <w:rFonts w:eastAsia="SimSun"/>
          <w:bCs/>
          <w:color w:val="000000" w:themeColor="text1"/>
        </w:rPr>
        <w:t>.</w:t>
      </w:r>
    </w:p>
    <w:p w14:paraId="68D0B898" w14:textId="57DD9D49" w:rsidR="00840EF0" w:rsidRDefault="00840EF0" w:rsidP="00840EF0">
      <w:pPr>
        <w:pStyle w:val="Caption"/>
        <w:rPr>
          <w:rFonts w:eastAsia="SimSun"/>
          <w:color w:val="000000" w:themeColor="text1"/>
        </w:rPr>
      </w:pPr>
      <w:bookmarkStart w:id="21" w:name="_Ref142129225"/>
      <w:r>
        <w:t xml:space="preserve">Observation </w:t>
      </w:r>
      <w:r>
        <w:fldChar w:fldCharType="begin"/>
      </w:r>
      <w:r>
        <w:instrText xml:space="preserve"> SEQ Observation \* ARABIC </w:instrText>
      </w:r>
      <w:r>
        <w:fldChar w:fldCharType="separate"/>
      </w:r>
      <w:r w:rsidR="00147E7D">
        <w:rPr>
          <w:noProof/>
        </w:rPr>
        <w:t>4</w:t>
      </w:r>
      <w:r>
        <w:fldChar w:fldCharType="end"/>
      </w:r>
      <w:r>
        <w:t xml:space="preserve">: from network behaviour point of view, network could include target cell in MO configuration </w:t>
      </w:r>
      <w:r w:rsidR="00312AAA">
        <w:t xml:space="preserve">regardless of the measurement status. From UE behaviour point of view, </w:t>
      </w:r>
      <w:r w:rsidR="00312AAA">
        <w:rPr>
          <w:rFonts w:eastAsia="SimSun"/>
          <w:color w:val="000000" w:themeColor="text1"/>
        </w:rPr>
        <w:t>UE would indicate the worst case. In this way, UE can always meet the requirement but is still allowed to report the measurement results earlier if UE completes the measurement earlier.</w:t>
      </w:r>
      <w:bookmarkEnd w:id="21"/>
    </w:p>
    <w:p w14:paraId="1B964D15" w14:textId="3475190E" w:rsidR="00312AAA" w:rsidRPr="00312AAA" w:rsidRDefault="00312AAA" w:rsidP="00312AAA">
      <w:pPr>
        <w:pStyle w:val="Caption"/>
      </w:pPr>
      <w:bookmarkStart w:id="22" w:name="_Ref142129258"/>
      <w:r>
        <w:t xml:space="preserve">Proposal </w:t>
      </w:r>
      <w:r>
        <w:fldChar w:fldCharType="begin"/>
      </w:r>
      <w:r>
        <w:instrText xml:space="preserve"> SEQ Proposal \* ARABIC </w:instrText>
      </w:r>
      <w:r>
        <w:fldChar w:fldCharType="separate"/>
      </w:r>
      <w:r w:rsidR="00CC3075">
        <w:rPr>
          <w:noProof/>
        </w:rPr>
        <w:t>8</w:t>
      </w:r>
      <w:r>
        <w:fldChar w:fldCharType="end"/>
      </w:r>
      <w:r>
        <w:t xml:space="preserve">: necessity of new indication of </w:t>
      </w:r>
      <w:r w:rsidRPr="00312AAA">
        <w:rPr>
          <w:color w:val="000000" w:themeColor="text1"/>
          <w:lang w:val="en-US"/>
        </w:rPr>
        <w:t>measurement status for</w:t>
      </w:r>
      <w:r>
        <w:rPr>
          <w:color w:val="000000" w:themeColor="text1"/>
          <w:u w:val="single"/>
          <w:lang w:val="en-US"/>
        </w:rPr>
        <w:t xml:space="preserve"> </w:t>
      </w:r>
      <w:r>
        <w:t>solutions based on enhanced measurement is questionable.</w:t>
      </w:r>
      <w:bookmarkEnd w:id="22"/>
    </w:p>
    <w:p w14:paraId="039ED12F" w14:textId="77777777" w:rsidR="00230539" w:rsidRDefault="00230539" w:rsidP="004036A3">
      <w:pPr>
        <w:rPr>
          <w:lang w:eastAsia="x-none"/>
        </w:rPr>
      </w:pPr>
    </w:p>
    <w:p w14:paraId="3D97C1FB" w14:textId="77777777" w:rsidR="000C3384" w:rsidRDefault="000C3384" w:rsidP="000C3384">
      <w:pPr>
        <w:rPr>
          <w:b/>
          <w:bCs/>
          <w:color w:val="000000" w:themeColor="text1"/>
          <w:u w:val="single"/>
          <w:lang w:val="en-US" w:eastAsia="ko-KR"/>
        </w:rPr>
      </w:pPr>
      <w:r>
        <w:rPr>
          <w:b/>
          <w:color w:val="000000" w:themeColor="text1"/>
          <w:u w:val="single"/>
          <w:lang w:val="en-US" w:eastAsia="ko-KR"/>
        </w:rPr>
        <w:t>Issue 2-3-7: UE measurement behavior after receiving MO configuration in connected mode</w:t>
      </w:r>
    </w:p>
    <w:p w14:paraId="01F99381" w14:textId="77777777" w:rsidR="000C3384" w:rsidRDefault="000C3384" w:rsidP="000C3384">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5E9C5CC1" w14:textId="77777777" w:rsidR="000C3384" w:rsidRDefault="000C3384" w:rsidP="000C3384">
      <w:pPr>
        <w:pStyle w:val="ListParagraph"/>
        <w:widowControl/>
        <w:numPr>
          <w:ilvl w:val="1"/>
          <w:numId w:val="26"/>
        </w:numPr>
        <w:autoSpaceDE/>
        <w:autoSpaceDN/>
        <w:adjustRightInd/>
        <w:spacing w:after="120" w:line="240" w:lineRule="auto"/>
        <w:ind w:left="1080" w:firstLineChars="0"/>
        <w:rPr>
          <w:color w:val="000000" w:themeColor="text1"/>
          <w:sz w:val="20"/>
          <w:szCs w:val="20"/>
          <w:u w:val="single"/>
          <w:lang w:val="en-US"/>
        </w:rPr>
      </w:pPr>
      <w:r>
        <w:rPr>
          <w:color w:val="000000" w:themeColor="text1"/>
          <w:sz w:val="20"/>
          <w:szCs w:val="20"/>
          <w:lang w:val="en-US"/>
        </w:rPr>
        <w:t xml:space="preserve">Option 1: </w:t>
      </w:r>
      <w:r>
        <w:rPr>
          <w:sz w:val="20"/>
          <w:szCs w:val="20"/>
        </w:rPr>
        <w:t>requirements of existing measurement in connected mode shall not be impacted by enhanced measurement.</w:t>
      </w:r>
      <w:r>
        <w:rPr>
          <w:color w:val="000000" w:themeColor="text1"/>
          <w:sz w:val="20"/>
          <w:szCs w:val="20"/>
          <w:lang w:val="en-US"/>
        </w:rPr>
        <w:t xml:space="preserve"> </w:t>
      </w:r>
      <w:r>
        <w:rPr>
          <w:color w:val="000000" w:themeColor="text1"/>
          <w:sz w:val="20"/>
          <w:szCs w:val="20"/>
          <w:lang w:val="en-GB"/>
        </w:rPr>
        <w:t>UE is not expected to support parallel measurement of enhanced measurement and legacy connected mode measurement.</w:t>
      </w:r>
      <w:r>
        <w:rPr>
          <w:color w:val="000000" w:themeColor="text1"/>
          <w:sz w:val="20"/>
          <w:szCs w:val="20"/>
          <w:lang w:val="en-US"/>
        </w:rPr>
        <w:t xml:space="preserve"> (Apple)</w:t>
      </w:r>
    </w:p>
    <w:p w14:paraId="2F9F4E5B" w14:textId="77777777" w:rsidR="000C3384" w:rsidRDefault="000C3384" w:rsidP="000C3384">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2: NW expect the UE continues performing measurement even after RRC CONNECTED, if NW provide explicit measurement information for enhanced measurement, NW configure MO at RRC CONNECTED state for the same target frequency that UE is performing from RRC IDLE/INACTIVE. (QC)</w:t>
      </w:r>
    </w:p>
    <w:p w14:paraId="0D8DB54E" w14:textId="77777777" w:rsidR="000C3384" w:rsidRPr="007579BF" w:rsidRDefault="000C3384" w:rsidP="000C3384">
      <w:pPr>
        <w:pStyle w:val="ListParagraph"/>
        <w:widowControl/>
        <w:numPr>
          <w:ilvl w:val="0"/>
          <w:numId w:val="26"/>
        </w:numPr>
        <w:autoSpaceDE/>
        <w:autoSpaceDN/>
        <w:adjustRightInd/>
        <w:spacing w:after="120" w:line="240" w:lineRule="auto"/>
        <w:ind w:left="360" w:firstLineChars="0"/>
        <w:rPr>
          <w:sz w:val="20"/>
          <w:szCs w:val="20"/>
          <w:u w:val="single"/>
          <w:lang w:val="en-US"/>
        </w:rPr>
      </w:pPr>
      <w:r w:rsidRPr="007579BF">
        <w:rPr>
          <w:sz w:val="20"/>
          <w:szCs w:val="20"/>
          <w:u w:val="single"/>
          <w:lang w:val="en-US"/>
        </w:rPr>
        <w:t>Tentative agreement in Ad-hoc:</w:t>
      </w:r>
    </w:p>
    <w:p w14:paraId="10712650" w14:textId="77777777" w:rsidR="000C3384" w:rsidRPr="007579BF" w:rsidRDefault="000C3384" w:rsidP="000C3384">
      <w:pPr>
        <w:pStyle w:val="ListParagraph"/>
        <w:widowControl/>
        <w:numPr>
          <w:ilvl w:val="1"/>
          <w:numId w:val="26"/>
        </w:numPr>
        <w:autoSpaceDE/>
        <w:autoSpaceDN/>
        <w:adjustRightInd/>
        <w:spacing w:after="120" w:line="240" w:lineRule="auto"/>
        <w:ind w:left="1080" w:firstLineChars="0"/>
        <w:rPr>
          <w:sz w:val="20"/>
          <w:szCs w:val="20"/>
          <w:lang w:val="en-US"/>
        </w:rPr>
      </w:pPr>
      <w:r w:rsidRPr="007579BF">
        <w:rPr>
          <w:rFonts w:hint="eastAsia"/>
          <w:sz w:val="20"/>
          <w:szCs w:val="20"/>
          <w:lang w:val="en-US"/>
        </w:rPr>
        <w:t>U</w:t>
      </w:r>
      <w:r w:rsidRPr="007579BF">
        <w:rPr>
          <w:sz w:val="20"/>
          <w:szCs w:val="20"/>
          <w:lang w:val="en-US"/>
        </w:rPr>
        <w:t>E is [expected or allowed] to continue the measurements in CONNECTED mode if all newly configured MOs align with the frequency layers to be measured in the IDLE/INACTIVE mode</w:t>
      </w:r>
    </w:p>
    <w:p w14:paraId="5FD78EA5" w14:textId="77777777" w:rsidR="000C3384" w:rsidRPr="007579BF" w:rsidRDefault="000C3384" w:rsidP="000C3384">
      <w:pPr>
        <w:pStyle w:val="ListParagraph"/>
        <w:widowControl/>
        <w:numPr>
          <w:ilvl w:val="2"/>
          <w:numId w:val="26"/>
        </w:numPr>
        <w:autoSpaceDE/>
        <w:autoSpaceDN/>
        <w:adjustRightInd/>
        <w:spacing w:after="120" w:line="240" w:lineRule="auto"/>
        <w:ind w:left="1800" w:firstLineChars="0"/>
        <w:rPr>
          <w:sz w:val="20"/>
          <w:szCs w:val="20"/>
          <w:lang w:val="en-US"/>
        </w:rPr>
      </w:pPr>
      <w:r w:rsidRPr="007579BF">
        <w:rPr>
          <w:rFonts w:hint="eastAsia"/>
          <w:sz w:val="20"/>
          <w:szCs w:val="20"/>
          <w:lang w:val="en-US"/>
        </w:rPr>
        <w:t>F</w:t>
      </w:r>
      <w:r w:rsidRPr="007579BF">
        <w:rPr>
          <w:sz w:val="20"/>
          <w:szCs w:val="20"/>
          <w:lang w:val="en-US"/>
        </w:rPr>
        <w:t>FS the UE measurement requirements, e.g., the delay or starting/ending point</w:t>
      </w:r>
    </w:p>
    <w:p w14:paraId="6B8849FF" w14:textId="77777777" w:rsidR="000C3384" w:rsidRPr="007579BF" w:rsidRDefault="000C3384" w:rsidP="000C3384">
      <w:pPr>
        <w:pStyle w:val="ListParagraph"/>
        <w:widowControl/>
        <w:numPr>
          <w:ilvl w:val="2"/>
          <w:numId w:val="26"/>
        </w:numPr>
        <w:autoSpaceDE/>
        <w:autoSpaceDN/>
        <w:adjustRightInd/>
        <w:spacing w:after="120" w:line="240" w:lineRule="auto"/>
        <w:ind w:left="1800" w:firstLineChars="0"/>
        <w:rPr>
          <w:sz w:val="20"/>
          <w:szCs w:val="20"/>
          <w:lang w:val="en-US"/>
        </w:rPr>
      </w:pPr>
      <w:r w:rsidRPr="007579BF">
        <w:rPr>
          <w:rFonts w:hint="eastAsia"/>
          <w:sz w:val="20"/>
          <w:szCs w:val="20"/>
          <w:lang w:val="en-US"/>
        </w:rPr>
        <w:t>F</w:t>
      </w:r>
      <w:r w:rsidRPr="007579BF">
        <w:rPr>
          <w:sz w:val="20"/>
          <w:szCs w:val="20"/>
          <w:lang w:val="en-US"/>
        </w:rPr>
        <w:t>FS if the configurations in IDLE/INACTIVE and CONNECTED mode are not 100% the same</w:t>
      </w:r>
    </w:p>
    <w:p w14:paraId="668BB7B7" w14:textId="77777777" w:rsidR="000C3384" w:rsidRDefault="000C3384" w:rsidP="000C3384">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Recommended WF</w:t>
      </w:r>
    </w:p>
    <w:p w14:paraId="1913DFE5" w14:textId="77777777" w:rsidR="000C3384" w:rsidRDefault="000C3384" w:rsidP="000C3384">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C</w:t>
      </w:r>
      <w:r>
        <w:rPr>
          <w:rFonts w:hint="eastAsia"/>
          <w:color w:val="000000" w:themeColor="text1"/>
          <w:sz w:val="20"/>
          <w:szCs w:val="20"/>
          <w:lang w:val="en-US"/>
        </w:rPr>
        <w:t>ontinue</w:t>
      </w:r>
      <w:r>
        <w:rPr>
          <w:color w:val="000000" w:themeColor="text1"/>
          <w:sz w:val="20"/>
          <w:szCs w:val="20"/>
          <w:lang w:val="en-US"/>
        </w:rPr>
        <w:t xml:space="preserve"> discussion on the tentative agreement in next meeting.</w:t>
      </w:r>
    </w:p>
    <w:p w14:paraId="690D9489" w14:textId="4FE2B518" w:rsidR="00230539" w:rsidRDefault="000C3384" w:rsidP="004036A3">
      <w:pPr>
        <w:rPr>
          <w:rFonts w:eastAsia="SimSun"/>
          <w:lang w:val="en-US"/>
        </w:rPr>
      </w:pPr>
      <w:r>
        <w:rPr>
          <w:lang w:val="en-US" w:eastAsia="x-none"/>
        </w:rPr>
        <w:t xml:space="preserve">We agree that UE is </w:t>
      </w:r>
      <w:r w:rsidRPr="000C3384">
        <w:rPr>
          <w:b/>
          <w:bCs/>
          <w:lang w:val="en-US" w:eastAsia="x-none"/>
        </w:rPr>
        <w:t>allowed</w:t>
      </w:r>
      <w:r>
        <w:rPr>
          <w:lang w:val="en-US" w:eastAsia="x-none"/>
        </w:rPr>
        <w:t xml:space="preserve"> to </w:t>
      </w:r>
      <w:r w:rsidRPr="007579BF">
        <w:rPr>
          <w:rFonts w:eastAsia="SimSun"/>
          <w:lang w:val="en-US"/>
        </w:rPr>
        <w:t>continue the measurements in CONNECTED mode if all newly configured MOs align with the frequency layers to be measured in the IDLE/INACTIVE mode</w:t>
      </w:r>
      <w:r>
        <w:rPr>
          <w:rFonts w:eastAsia="SimSun"/>
          <w:lang w:val="en-US"/>
        </w:rPr>
        <w:t>. However, we don’t think it is feasible to define new RRM requirement to accurately say UE can finish the measurement within several measurement occasions.</w:t>
      </w:r>
      <w:r w:rsidR="006D46EA">
        <w:rPr>
          <w:rFonts w:eastAsia="SimSun"/>
          <w:lang w:val="en-US"/>
        </w:rPr>
        <w:t xml:space="preserve"> </w:t>
      </w:r>
      <w:r w:rsidR="00C54642">
        <w:rPr>
          <w:rFonts w:eastAsia="SimSun"/>
          <w:lang w:val="en-US"/>
        </w:rPr>
        <w:t>There could be multiple frequency layers to measure in idle/inactive mode. It is up to UE implementation on which layer to measure first and how to do the sampling in time domain for different layers. Therefore, h</w:t>
      </w:r>
      <w:r w:rsidR="006D46EA">
        <w:rPr>
          <w:rFonts w:eastAsia="SimSun"/>
          <w:lang w:val="en-US"/>
        </w:rPr>
        <w:t xml:space="preserve">ow many additional samples are needed </w:t>
      </w:r>
      <w:r w:rsidR="00C54642">
        <w:rPr>
          <w:rFonts w:eastAsia="SimSun"/>
          <w:lang w:val="en-US"/>
        </w:rPr>
        <w:t xml:space="preserve">upon connection setup for target cell </w:t>
      </w:r>
      <w:r w:rsidR="006D46EA">
        <w:rPr>
          <w:rFonts w:eastAsia="SimSun"/>
          <w:lang w:val="en-US"/>
        </w:rPr>
        <w:t xml:space="preserve">is unpredictable unless RAN4 just copies the connected mode </w:t>
      </w:r>
      <w:r w:rsidR="006D46EA">
        <w:rPr>
          <w:rFonts w:eastAsia="SimSun"/>
          <w:lang w:val="en-US"/>
        </w:rPr>
        <w:lastRenderedPageBreak/>
        <w:t xml:space="preserve">requirement here assuming UE doesn’t have any available samples before connection setup. However, this is not feasible based on RAN4 discussion </w:t>
      </w:r>
      <w:r w:rsidR="006D46EA">
        <w:rPr>
          <w:rFonts w:eastAsia="SimSun" w:hint="eastAsia"/>
          <w:lang w:val="en-US" w:eastAsia="zh-CN"/>
        </w:rPr>
        <w:t>in</w:t>
      </w:r>
      <w:r w:rsidR="006D46EA">
        <w:rPr>
          <w:rFonts w:eastAsia="SimSun"/>
          <w:lang w:val="en-US" w:eastAsia="zh-CN"/>
        </w:rPr>
        <w:t xml:space="preserve"> the past year</w:t>
      </w:r>
      <w:r w:rsidR="006D46EA">
        <w:rPr>
          <w:rFonts w:eastAsia="SimSun"/>
          <w:lang w:val="en-US"/>
        </w:rPr>
        <w:t xml:space="preserve">. </w:t>
      </w:r>
    </w:p>
    <w:p w14:paraId="28D5B7A4" w14:textId="39AC44BD" w:rsidR="00147E7D" w:rsidRPr="00C54642" w:rsidRDefault="00147E7D" w:rsidP="00147E7D">
      <w:pPr>
        <w:pStyle w:val="Caption"/>
        <w:rPr>
          <w:rFonts w:eastAsia="SimSun"/>
          <w:lang w:val="en-US" w:eastAsia="en-US"/>
        </w:rPr>
      </w:pPr>
      <w:bookmarkStart w:id="23" w:name="_Ref142129229"/>
      <w:r>
        <w:t xml:space="preserve">Observation </w:t>
      </w:r>
      <w:r>
        <w:fldChar w:fldCharType="begin"/>
      </w:r>
      <w:r>
        <w:instrText xml:space="preserve"> SEQ Observation \* ARABIC </w:instrText>
      </w:r>
      <w:r>
        <w:fldChar w:fldCharType="separate"/>
      </w:r>
      <w:r>
        <w:rPr>
          <w:noProof/>
        </w:rPr>
        <w:t>5</w:t>
      </w:r>
      <w:r>
        <w:fldChar w:fldCharType="end"/>
      </w:r>
      <w:r>
        <w:t xml:space="preserve">: </w:t>
      </w:r>
      <w:r w:rsidR="003C564F">
        <w:t xml:space="preserve">UE is allowed to </w:t>
      </w:r>
      <w:r w:rsidR="003C564F" w:rsidRPr="007579BF">
        <w:rPr>
          <w:rFonts w:eastAsia="SimSun"/>
          <w:lang w:val="en-US"/>
        </w:rPr>
        <w:t>continue the measurements in CONNECTED mode if all newly configured MOs align with the frequency layers to be measured in the IDLE/INACTIVE mode</w:t>
      </w:r>
      <w:r w:rsidR="003C564F">
        <w:rPr>
          <w:rFonts w:eastAsia="SimSun"/>
          <w:lang w:val="en-US"/>
        </w:rPr>
        <w:t>. However, feasibility of defining RRM requirements to quantify how many samples are needed upon connection setup is questionable.</w:t>
      </w:r>
      <w:bookmarkEnd w:id="23"/>
    </w:p>
    <w:p w14:paraId="5C12BB40" w14:textId="77777777" w:rsidR="00230539" w:rsidRDefault="00230539" w:rsidP="004036A3">
      <w:pPr>
        <w:rPr>
          <w:lang w:eastAsia="x-none"/>
        </w:rPr>
      </w:pPr>
    </w:p>
    <w:p w14:paraId="1AEFF7CC" w14:textId="77777777" w:rsidR="00BC50F0" w:rsidRDefault="00BC50F0" w:rsidP="00BC50F0">
      <w:pPr>
        <w:rPr>
          <w:b/>
          <w:bCs/>
          <w:color w:val="000000" w:themeColor="text1"/>
          <w:u w:val="single"/>
          <w:lang w:val="en-US" w:eastAsia="ko-KR"/>
        </w:rPr>
      </w:pPr>
      <w:r>
        <w:rPr>
          <w:b/>
          <w:color w:val="000000" w:themeColor="text1"/>
          <w:u w:val="single"/>
          <w:lang w:val="en-US" w:eastAsia="ko-KR"/>
        </w:rPr>
        <w:t>Issue 2-3-10: number of samples, including whether Rx beam sweeping is needed</w:t>
      </w:r>
    </w:p>
    <w:p w14:paraId="0301FD4B" w14:textId="77777777" w:rsidR="00BC50F0" w:rsidRDefault="00BC50F0" w:rsidP="00BC50F0">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Pr>
          <w:color w:val="000000" w:themeColor="text1"/>
          <w:sz w:val="20"/>
          <w:szCs w:val="20"/>
          <w:u w:val="single"/>
          <w:lang w:val="en-US"/>
        </w:rPr>
        <w:t>Candidate solutions:</w:t>
      </w:r>
    </w:p>
    <w:p w14:paraId="7E5ED1DA" w14:textId="77777777" w:rsidR="00BC50F0" w:rsidRDefault="00BC50F0" w:rsidP="00BC50F0">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1: To guarantee the measurement accuracy, the measurement samples are not supposed to be reduced. Not to reduce the scaling factor of Rx beam sweeping during the RRC connection setup/resume procedure. (Apple, HW)</w:t>
      </w:r>
    </w:p>
    <w:p w14:paraId="16A58D77" w14:textId="77777777" w:rsidR="00BC50F0" w:rsidRDefault="00BC50F0" w:rsidP="00BC50F0">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1a: </w:t>
      </w:r>
      <w:r>
        <w:rPr>
          <w:bCs/>
        </w:rPr>
        <w:t>As baseline, RAN4 shall not reduce the scaling factor of Rx beam sweeping when defining requirements for the new measurement during RRC connection setup/resume.</w:t>
      </w:r>
      <w:r>
        <w:rPr>
          <w:color w:val="000000" w:themeColor="text1"/>
          <w:sz w:val="20"/>
          <w:szCs w:val="20"/>
          <w:lang w:val="en-US"/>
        </w:rPr>
        <w:t xml:space="preserve"> (Xiaomi, QC)</w:t>
      </w:r>
    </w:p>
    <w:p w14:paraId="6830BC9C" w14:textId="77777777" w:rsidR="00BC50F0" w:rsidRDefault="00BC50F0" w:rsidP="00BC50F0">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2: For the case that the carrier for mobility is in the same band with the carriers for improved measurement, the beam information from cell reselection measurement can be utilized to reduce the Rx beam sweeping factor in improved measurement. For other cases, to introduce UE capability for lower Rx beam sweeping factor like Rel-17 positioning. (vivo)</w:t>
      </w:r>
    </w:p>
    <w:p w14:paraId="30C09739" w14:textId="77777777" w:rsidR="00BC50F0" w:rsidRDefault="00BC50F0" w:rsidP="00BC50F0">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3: During the additional measurement, for the further validity check, reduced samples and (or) reduced beam sweeping factors can be considered for the results obtained within the last [Y] seconds. Reduced samples or reduced beam sweeping factors may not be considered for results obtained </w:t>
      </w:r>
      <w:r>
        <w:rPr>
          <w:rFonts w:hint="eastAsia"/>
          <w:color w:val="000000" w:themeColor="text1"/>
          <w:sz w:val="20"/>
          <w:szCs w:val="20"/>
          <w:lang w:val="en-US"/>
        </w:rPr>
        <w:t xml:space="preserve">more </w:t>
      </w:r>
      <w:r>
        <w:rPr>
          <w:color w:val="000000" w:themeColor="text1"/>
          <w:sz w:val="20"/>
          <w:szCs w:val="20"/>
          <w:lang w:val="en-US"/>
        </w:rPr>
        <w:t xml:space="preserve">than [Y] seconds ago. Also, for the results obtained within the last [X] (Y&gt;X) seconds, it can be treated as valid results </w:t>
      </w:r>
      <w:r>
        <w:rPr>
          <w:rFonts w:hint="eastAsia"/>
          <w:color w:val="000000" w:themeColor="text1"/>
          <w:sz w:val="20"/>
          <w:szCs w:val="20"/>
          <w:lang w:val="en-US"/>
        </w:rPr>
        <w:t>w</w:t>
      </w:r>
      <w:r>
        <w:rPr>
          <w:color w:val="000000" w:themeColor="text1"/>
          <w:sz w:val="20"/>
          <w:szCs w:val="20"/>
          <w:lang w:val="en-US"/>
        </w:rPr>
        <w:t>ithout additional measurements. (LG)</w:t>
      </w:r>
    </w:p>
    <w:p w14:paraId="6776246C" w14:textId="77777777" w:rsidR="00BC50F0" w:rsidRDefault="00BC50F0" w:rsidP="00BC50F0">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4: </w:t>
      </w:r>
      <w:bookmarkStart w:id="24" w:name="_Toc135079817"/>
      <w:r>
        <w:rPr>
          <w:color w:val="000000" w:themeColor="text1"/>
          <w:sz w:val="20"/>
          <w:szCs w:val="20"/>
          <w:lang w:val="en-US"/>
        </w:rPr>
        <w:t>During re-evaluation/validation measurements, UE is not expected to perform full beam-sweeping and hence, the scaling factor associated with the beam sweeping can be reduced.</w:t>
      </w:r>
      <w:bookmarkEnd w:id="24"/>
      <w:r>
        <w:rPr>
          <w:color w:val="000000" w:themeColor="text1"/>
          <w:sz w:val="20"/>
          <w:szCs w:val="20"/>
          <w:lang w:val="en-US"/>
        </w:rPr>
        <w:t xml:space="preserve"> (Nokia)</w:t>
      </w:r>
    </w:p>
    <w:p w14:paraId="6EB4F681" w14:textId="33D97A60" w:rsidR="00230539" w:rsidRDefault="00BC50F0" w:rsidP="004036A3">
      <w:pPr>
        <w:rPr>
          <w:lang w:eastAsia="x-none"/>
        </w:rPr>
      </w:pPr>
      <w:r>
        <w:rPr>
          <w:lang w:eastAsia="x-none"/>
        </w:rPr>
        <w:t xml:space="preserve">We continue supporting option 1. </w:t>
      </w:r>
    </w:p>
    <w:p w14:paraId="730F3AB3" w14:textId="12C4E31E" w:rsidR="00CC3075" w:rsidRDefault="00CC3075" w:rsidP="00CC3075">
      <w:pPr>
        <w:pStyle w:val="Caption"/>
      </w:pPr>
      <w:bookmarkStart w:id="25" w:name="_Ref142129262"/>
      <w:r>
        <w:t xml:space="preserve">Proposal </w:t>
      </w:r>
      <w:r>
        <w:fldChar w:fldCharType="begin"/>
      </w:r>
      <w:r>
        <w:instrText xml:space="preserve"> SEQ Proposal \* ARABIC </w:instrText>
      </w:r>
      <w:r>
        <w:fldChar w:fldCharType="separate"/>
      </w:r>
      <w:r>
        <w:rPr>
          <w:noProof/>
        </w:rPr>
        <w:t>9</w:t>
      </w:r>
      <w:r>
        <w:fldChar w:fldCharType="end"/>
      </w:r>
      <w:r>
        <w:t xml:space="preserve">: </w:t>
      </w:r>
      <w:r>
        <w:rPr>
          <w:rFonts w:eastAsia="SimSun"/>
          <w:color w:val="000000" w:themeColor="text1"/>
          <w:lang w:val="en-US"/>
        </w:rPr>
        <w:t>To guarantee the measurement accuracy, the measurement samples are not supposed to be reduced. Not to reduce the scaling factor of Rx beam sweeping during the RRC connection setup/resume procedure.</w:t>
      </w:r>
      <w:bookmarkEnd w:id="25"/>
    </w:p>
    <w:p w14:paraId="009B25CE" w14:textId="77777777" w:rsidR="00230539" w:rsidRPr="00276503" w:rsidRDefault="00230539"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16C45B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AC65CE">
        <w:rPr>
          <w:bCs/>
          <w:lang w:val="en-US"/>
        </w:rPr>
        <w:t>i</w:t>
      </w:r>
      <w:r w:rsidR="00AC65CE" w:rsidRPr="0058312E">
        <w:rPr>
          <w:bCs/>
          <w:lang w:val="en-CN"/>
        </w:rPr>
        <w:t>mprovement on FR2 SCell/SCG setup delay</w:t>
      </w:r>
      <w:r w:rsidR="00780A46" w:rsidRPr="00B66FBB">
        <w:rPr>
          <w:rFonts w:cs="v4.2.0"/>
          <w:lang w:val="en-US" w:eastAsia="zh-CN"/>
        </w:rPr>
        <w:t>. After discussion, the following conclusions are provided:</w:t>
      </w:r>
    </w:p>
    <w:p w14:paraId="55CBA44B" w14:textId="16801B77"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_Ref142129239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1</w:t>
      </w:r>
      <w:r w:rsidRPr="007432D4">
        <w:rPr>
          <w:b/>
          <w:bCs/>
        </w:rPr>
        <w:t>: in R18 enhancement to SCell/SCG setup delay, solutions based on existing idle/inactive measurement for cell reselection purpose and enhanced measurement are independent of UE support of R16 EMR.</w:t>
      </w:r>
      <w:r w:rsidRPr="007432D4">
        <w:rPr>
          <w:rFonts w:cs="v4.2.0"/>
          <w:b/>
          <w:bCs/>
          <w:lang w:val="en-US" w:eastAsia="zh-CN"/>
        </w:rPr>
        <w:fldChar w:fldCharType="end"/>
      </w:r>
    </w:p>
    <w:p w14:paraId="65B5C4A6" w14:textId="4BAA5828"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_Ref142129242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2</w:t>
      </w:r>
      <w:r w:rsidRPr="007432D4">
        <w:rPr>
          <w:b/>
          <w:bCs/>
        </w:rPr>
        <w:t xml:space="preserve">: NOT </w:t>
      </w:r>
      <w:r w:rsidRPr="007432D4">
        <w:rPr>
          <w:b/>
          <w:bCs/>
          <w:lang w:val="en-US"/>
        </w:rPr>
        <w:t>consider measurement originated from CONNECTED mode before UE enters IDLE/INACTIVE mode.</w:t>
      </w:r>
      <w:r w:rsidRPr="007432D4">
        <w:rPr>
          <w:rFonts w:cs="v4.2.0"/>
          <w:b/>
          <w:bCs/>
          <w:lang w:val="en-US" w:eastAsia="zh-CN"/>
        </w:rPr>
        <w:fldChar w:fldCharType="end"/>
      </w:r>
    </w:p>
    <w:p w14:paraId="659F35C6" w14:textId="6104CBA6" w:rsidR="007432D4" w:rsidRPr="007432D4" w:rsidRDefault="007432D4" w:rsidP="007432D4">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_Ref142129218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Observation </w:t>
      </w:r>
      <w:r w:rsidRPr="007432D4">
        <w:rPr>
          <w:b/>
          <w:bCs/>
          <w:noProof/>
        </w:rPr>
        <w:t>1</w:t>
      </w:r>
      <w:r w:rsidRPr="007432D4">
        <w:rPr>
          <w:b/>
          <w:bCs/>
        </w:rPr>
        <w:t>: option B ‘</w:t>
      </w:r>
      <w:r w:rsidRPr="007432D4">
        <w:rPr>
          <w:rFonts w:eastAsia="SimSun"/>
          <w:b/>
          <w:bCs/>
          <w:color w:val="000000" w:themeColor="text1"/>
          <w:lang w:val="en-US"/>
        </w:rPr>
        <w:t>the reported measurement results satisfy measurement accuracy</w:t>
      </w:r>
      <w:r w:rsidRPr="007432D4">
        <w:rPr>
          <w:b/>
          <w:bCs/>
        </w:rPr>
        <w:t xml:space="preserve">’ is the performance UE shall guarantee when performing measurement. However, it is not suitable to be a criterion for validation. </w:t>
      </w:r>
      <w:r w:rsidRPr="007432D4">
        <w:rPr>
          <w:b/>
          <w:bCs/>
          <w:lang w:eastAsia="x-none"/>
        </w:rPr>
        <w:t xml:space="preserve">The time gap between measurement and report can be very long, e.g., even longer than 5 seconds. </w:t>
      </w:r>
      <w:r w:rsidRPr="007432D4">
        <w:rPr>
          <w:b/>
          <w:bCs/>
        </w:rPr>
        <w:t>Therefore, UE</w:t>
      </w:r>
      <w:r w:rsidRPr="007432D4">
        <w:rPr>
          <w:b/>
          <w:bCs/>
          <w:lang w:eastAsia="x-none"/>
        </w:rPr>
        <w:t xml:space="preserve"> cannot assume channel quality would still be same.</w:t>
      </w:r>
      <w:r w:rsidRPr="007432D4">
        <w:rPr>
          <w:rFonts w:cs="v4.2.0"/>
          <w:b/>
          <w:bCs/>
          <w:lang w:val="en-US" w:eastAsia="zh-CN"/>
        </w:rPr>
        <w:fldChar w:fldCharType="end"/>
      </w:r>
    </w:p>
    <w:p w14:paraId="27DEC98B" w14:textId="10058656" w:rsidR="007432D4" w:rsidRPr="007432D4" w:rsidRDefault="007432D4" w:rsidP="007432D4">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_Ref142129221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Observation </w:t>
      </w:r>
      <w:r w:rsidRPr="007432D4">
        <w:rPr>
          <w:b/>
          <w:bCs/>
          <w:noProof/>
        </w:rPr>
        <w:t>2</w:t>
      </w:r>
      <w:r w:rsidRPr="007432D4">
        <w:rPr>
          <w:b/>
          <w:bCs/>
        </w:rPr>
        <w:t>: in existing EMR reporting the recording of serving cell result is independent of that of EMR results of other carriers.</w:t>
      </w:r>
      <w:r w:rsidRPr="007432D4">
        <w:rPr>
          <w:rFonts w:cs="v4.2.0"/>
          <w:b/>
          <w:bCs/>
          <w:lang w:val="en-US" w:eastAsia="zh-CN"/>
        </w:rPr>
        <w:fldChar w:fldCharType="end"/>
      </w:r>
    </w:p>
    <w:p w14:paraId="2D558E64" w14:textId="3EFF3B5A"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_Ref142129245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3</w:t>
      </w:r>
      <w:r w:rsidRPr="007432D4">
        <w:rPr>
          <w:b/>
          <w:bCs/>
        </w:rPr>
        <w:t xml:space="preserve">: only consider option A, i.e., </w:t>
      </w:r>
      <w:r w:rsidRPr="007432D4">
        <w:rPr>
          <w:b/>
          <w:bCs/>
          <w:color w:val="000000" w:themeColor="text1"/>
          <w:lang w:val="en-US"/>
        </w:rPr>
        <w:t>the measurement are performed within the last [X] seconds before it is reported</w:t>
      </w:r>
      <w:r w:rsidRPr="007432D4">
        <w:rPr>
          <w:b/>
          <w:bCs/>
        </w:rPr>
        <w:t xml:space="preserve">, </w:t>
      </w:r>
      <w:r w:rsidRPr="007432D4">
        <w:rPr>
          <w:rFonts w:eastAsia="SimSun"/>
          <w:b/>
          <w:bCs/>
          <w:color w:val="000000" w:themeColor="text1"/>
          <w:lang w:val="en-US"/>
        </w:rPr>
        <w:t>for measurements validity definition.</w:t>
      </w:r>
      <w:r w:rsidRPr="007432D4">
        <w:rPr>
          <w:rFonts w:cs="v4.2.0"/>
          <w:b/>
          <w:bCs/>
          <w:lang w:val="en-US" w:eastAsia="zh-CN"/>
        </w:rPr>
        <w:fldChar w:fldCharType="end"/>
      </w:r>
    </w:p>
    <w:p w14:paraId="5D20D857" w14:textId="6094C8AE"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_Ref142129247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4</w:t>
      </w:r>
      <w:r w:rsidRPr="007432D4">
        <w:rPr>
          <w:b/>
          <w:bCs/>
        </w:rPr>
        <w:t xml:space="preserve">: RAN4 shall focus on definition of ‘valid’ </w:t>
      </w:r>
      <w:r w:rsidRPr="007432D4">
        <w:rPr>
          <w:b/>
          <w:bCs/>
          <w:lang w:val="en-US"/>
        </w:rPr>
        <w:t xml:space="preserve">in solution based on existing measurement first. </w:t>
      </w:r>
      <w:r w:rsidRPr="007432D4">
        <w:rPr>
          <w:b/>
          <w:bCs/>
        </w:rPr>
        <w:t>Additional criteria can be discussed once the feasibility is confirmed.</w:t>
      </w:r>
      <w:r w:rsidRPr="007432D4">
        <w:rPr>
          <w:rFonts w:cs="v4.2.0"/>
          <w:b/>
          <w:bCs/>
          <w:lang w:val="en-US" w:eastAsia="zh-CN"/>
        </w:rPr>
        <w:fldChar w:fldCharType="end"/>
      </w:r>
    </w:p>
    <w:p w14:paraId="55E93C33" w14:textId="46E3A502" w:rsidR="007432D4" w:rsidRPr="007432D4" w:rsidRDefault="007432D4" w:rsidP="000D3027">
      <w:pPr>
        <w:jc w:val="both"/>
        <w:rPr>
          <w:rFonts w:cs="v4.2.0"/>
          <w:b/>
          <w:bCs/>
          <w:lang w:val="en-US" w:eastAsia="zh-CN"/>
        </w:rPr>
      </w:pPr>
      <w:r w:rsidRPr="007432D4">
        <w:rPr>
          <w:rFonts w:cs="v4.2.0"/>
          <w:b/>
          <w:bCs/>
          <w:lang w:val="en-US" w:eastAsia="zh-CN"/>
        </w:rPr>
        <w:lastRenderedPageBreak/>
        <w:fldChar w:fldCharType="begin"/>
      </w:r>
      <w:r w:rsidRPr="007432D4">
        <w:rPr>
          <w:rFonts w:cs="v4.2.0"/>
          <w:b/>
          <w:bCs/>
          <w:lang w:val="en-US" w:eastAsia="zh-CN"/>
        </w:rPr>
        <w:instrText xml:space="preserve"> REF _Ref142129250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5</w:t>
      </w:r>
      <w:r w:rsidRPr="007432D4">
        <w:rPr>
          <w:b/>
          <w:bCs/>
        </w:rPr>
        <w:t xml:space="preserve">: it is unnecessary to introduce new indication of availability for UE configured with EMR. We already have </w:t>
      </w:r>
      <w:r w:rsidRPr="007432D4">
        <w:rPr>
          <w:rFonts w:eastAsia="SimSun"/>
          <w:b/>
          <w:bCs/>
          <w:color w:val="000000" w:themeColor="text1"/>
          <w:lang w:val="en-US"/>
        </w:rPr>
        <w:t>idleMeasAvailable-r16 in existing spec.</w:t>
      </w:r>
      <w:r w:rsidRPr="007432D4">
        <w:rPr>
          <w:rFonts w:cs="v4.2.0"/>
          <w:b/>
          <w:bCs/>
          <w:lang w:val="en-US" w:eastAsia="zh-CN"/>
        </w:rPr>
        <w:fldChar w:fldCharType="end"/>
      </w:r>
    </w:p>
    <w:p w14:paraId="33379CF4" w14:textId="263E29DA" w:rsidR="007432D4" w:rsidRPr="007432D4" w:rsidRDefault="007432D4" w:rsidP="007432D4">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_Ref142129223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Observation </w:t>
      </w:r>
      <w:r w:rsidRPr="007432D4">
        <w:rPr>
          <w:b/>
          <w:bCs/>
          <w:noProof/>
        </w:rPr>
        <w:t>3</w:t>
      </w:r>
      <w:r w:rsidRPr="007432D4">
        <w:rPr>
          <w:b/>
          <w:bCs/>
        </w:rPr>
        <w:t>: in existing EMR reporting, the reported result may be outdated even before T331 expires.</w:t>
      </w:r>
      <w:r w:rsidRPr="007432D4">
        <w:rPr>
          <w:rFonts w:cs="v4.2.0"/>
          <w:b/>
          <w:bCs/>
          <w:lang w:val="en-US" w:eastAsia="zh-CN"/>
        </w:rPr>
        <w:fldChar w:fldCharType="end"/>
      </w:r>
    </w:p>
    <w:p w14:paraId="2CACA5E6" w14:textId="39D847CB"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_Ref142129252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6</w:t>
      </w:r>
      <w:r w:rsidRPr="007432D4">
        <w:rPr>
          <w:b/>
          <w:bCs/>
        </w:rPr>
        <w:t>: two solutions to address this issue:</w:t>
      </w:r>
      <w:r w:rsidRPr="007432D4">
        <w:rPr>
          <w:rFonts w:cs="v4.2.0"/>
          <w:b/>
          <w:bCs/>
          <w:lang w:val="en-US" w:eastAsia="zh-CN"/>
        </w:rPr>
        <w:fldChar w:fldCharType="end"/>
      </w:r>
    </w:p>
    <w:p w14:paraId="3A00D570" w14:textId="77777777" w:rsidR="007432D4" w:rsidRPr="007432D4" w:rsidRDefault="007432D4" w:rsidP="007432D4">
      <w:pPr>
        <w:pStyle w:val="Caption"/>
        <w:numPr>
          <w:ilvl w:val="0"/>
          <w:numId w:val="62"/>
        </w:numPr>
      </w:pPr>
      <w:r w:rsidRPr="007432D4">
        <w:t>Option 1: introduce validity indication for solution based on existing measurement. (preferred)</w:t>
      </w:r>
    </w:p>
    <w:p w14:paraId="4D08F7D6" w14:textId="77777777" w:rsidR="007432D4" w:rsidRPr="007432D4" w:rsidRDefault="007432D4" w:rsidP="007432D4">
      <w:pPr>
        <w:pStyle w:val="ListParagraph"/>
        <w:numPr>
          <w:ilvl w:val="0"/>
          <w:numId w:val="62"/>
        </w:numPr>
        <w:ind w:firstLineChars="0"/>
        <w:rPr>
          <w:b/>
          <w:bCs/>
        </w:rPr>
      </w:pPr>
      <w:r w:rsidRPr="007432D4">
        <w:rPr>
          <w:b/>
          <w:bCs/>
          <w:lang w:val="en-US"/>
        </w:rPr>
        <w:t xml:space="preserve">Option 2: </w:t>
      </w:r>
      <w:r w:rsidRPr="007432D4">
        <w:rPr>
          <w:b/>
          <w:bCs/>
        </w:rPr>
        <w:t>introduce new UE behaviour such as UE is not allowed to report measurement result</w:t>
      </w:r>
      <w:r w:rsidRPr="007432D4">
        <w:rPr>
          <w:b/>
          <w:bCs/>
          <w:lang w:val="en-US"/>
        </w:rPr>
        <w:t xml:space="preserve"> </w:t>
      </w:r>
      <w:r w:rsidRPr="007432D4">
        <w:rPr>
          <w:b/>
          <w:bCs/>
        </w:rPr>
        <w:t>unless it is valid</w:t>
      </w:r>
      <w:r w:rsidRPr="007432D4">
        <w:rPr>
          <w:b/>
          <w:bCs/>
          <w:lang w:val="en-US"/>
        </w:rPr>
        <w:t>, even if T331 is still running.</w:t>
      </w:r>
    </w:p>
    <w:p w14:paraId="1F5A927E" w14:textId="3947080B"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_Ref142129255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7</w:t>
      </w:r>
      <w:r w:rsidRPr="007432D4">
        <w:rPr>
          <w:b/>
          <w:bCs/>
        </w:rPr>
        <w:t xml:space="preserve">: </w:t>
      </w:r>
      <w:r w:rsidRPr="007432D4">
        <w:rPr>
          <w:b/>
          <w:bCs/>
          <w:lang w:val="en-US"/>
        </w:rPr>
        <w:t>it is unnecessary to introduce indication of validity and availability for UE NOT capable/configured with EMR.</w:t>
      </w:r>
      <w:r w:rsidRPr="007432D4">
        <w:rPr>
          <w:rFonts w:cs="v4.2.0"/>
          <w:b/>
          <w:bCs/>
          <w:lang w:val="en-US" w:eastAsia="zh-CN"/>
        </w:rPr>
        <w:fldChar w:fldCharType="end"/>
      </w:r>
    </w:p>
    <w:p w14:paraId="764050EB" w14:textId="750C6AE7" w:rsidR="007432D4" w:rsidRPr="007432D4" w:rsidRDefault="007432D4" w:rsidP="007432D4">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_Ref142129225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Observation </w:t>
      </w:r>
      <w:r w:rsidRPr="007432D4">
        <w:rPr>
          <w:b/>
          <w:bCs/>
          <w:noProof/>
        </w:rPr>
        <w:t>4</w:t>
      </w:r>
      <w:r w:rsidRPr="007432D4">
        <w:rPr>
          <w:b/>
          <w:bCs/>
        </w:rPr>
        <w:t xml:space="preserve">: from network behaviour point of view, network could include target cell in MO configuration regardless of the measurement status. From UE behaviour point of view, </w:t>
      </w:r>
      <w:r w:rsidRPr="007432D4">
        <w:rPr>
          <w:rFonts w:eastAsia="SimSun"/>
          <w:b/>
          <w:bCs/>
          <w:color w:val="000000" w:themeColor="text1"/>
        </w:rPr>
        <w:t>UE would indicate the worst case. In this way, UE can always meet the requirement but is still allowed to report the measurement results earlier if UE completes the measurement earlier.</w:t>
      </w:r>
      <w:r w:rsidRPr="007432D4">
        <w:rPr>
          <w:rFonts w:cs="v4.2.0"/>
          <w:b/>
          <w:bCs/>
          <w:lang w:val="en-US" w:eastAsia="zh-CN"/>
        </w:rPr>
        <w:fldChar w:fldCharType="end"/>
      </w:r>
    </w:p>
    <w:p w14:paraId="77A27659" w14:textId="786E291C"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_Ref142129258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8</w:t>
      </w:r>
      <w:r w:rsidRPr="007432D4">
        <w:rPr>
          <w:b/>
          <w:bCs/>
        </w:rPr>
        <w:t xml:space="preserve">: necessity of new indication of </w:t>
      </w:r>
      <w:r w:rsidRPr="007432D4">
        <w:rPr>
          <w:b/>
          <w:bCs/>
          <w:color w:val="000000" w:themeColor="text1"/>
          <w:lang w:val="en-US"/>
        </w:rPr>
        <w:t>measurement status for</w:t>
      </w:r>
      <w:r w:rsidRPr="007432D4">
        <w:rPr>
          <w:b/>
          <w:bCs/>
          <w:color w:val="000000" w:themeColor="text1"/>
          <w:u w:val="single"/>
          <w:lang w:val="en-US"/>
        </w:rPr>
        <w:t xml:space="preserve"> </w:t>
      </w:r>
      <w:r w:rsidRPr="007432D4">
        <w:rPr>
          <w:b/>
          <w:bCs/>
        </w:rPr>
        <w:t>solutions based on enhanced measurement is questionable.</w:t>
      </w:r>
      <w:r w:rsidRPr="007432D4">
        <w:rPr>
          <w:rFonts w:cs="v4.2.0"/>
          <w:b/>
          <w:bCs/>
          <w:lang w:val="en-US" w:eastAsia="zh-CN"/>
        </w:rPr>
        <w:fldChar w:fldCharType="end"/>
      </w:r>
    </w:p>
    <w:p w14:paraId="275424AB" w14:textId="352C077E" w:rsidR="007432D4" w:rsidRPr="007432D4" w:rsidRDefault="007432D4" w:rsidP="007432D4">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_Ref142129229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Observation </w:t>
      </w:r>
      <w:r w:rsidRPr="007432D4">
        <w:rPr>
          <w:b/>
          <w:bCs/>
          <w:noProof/>
        </w:rPr>
        <w:t>5</w:t>
      </w:r>
      <w:r w:rsidRPr="007432D4">
        <w:rPr>
          <w:b/>
          <w:bCs/>
        </w:rPr>
        <w:t xml:space="preserve">: UE is allowed to </w:t>
      </w:r>
      <w:r w:rsidRPr="007432D4">
        <w:rPr>
          <w:rFonts w:eastAsia="SimSun"/>
          <w:b/>
          <w:bCs/>
          <w:lang w:val="en-US"/>
        </w:rPr>
        <w:t>continue the measurements in CONNECTED mode if all newly configured MOs align with the frequency layers to be measured in the IDLE/INACTIVE mode. However, feasibility of defining RRM requirements to quantify how many samples are needed upon connection setup is questionable.</w:t>
      </w:r>
      <w:r w:rsidRPr="007432D4">
        <w:rPr>
          <w:rFonts w:cs="v4.2.0"/>
          <w:b/>
          <w:bCs/>
          <w:lang w:val="en-US" w:eastAsia="zh-CN"/>
        </w:rPr>
        <w:fldChar w:fldCharType="end"/>
      </w:r>
    </w:p>
    <w:p w14:paraId="572FA731" w14:textId="75282B09" w:rsidR="007432D4" w:rsidRPr="007432D4" w:rsidRDefault="007432D4" w:rsidP="000D3027">
      <w:pPr>
        <w:jc w:val="both"/>
        <w:rPr>
          <w:rFonts w:cs="v4.2.0"/>
          <w:b/>
          <w:bCs/>
          <w:lang w:val="en-US" w:eastAsia="zh-CN"/>
        </w:rPr>
      </w:pPr>
      <w:r w:rsidRPr="007432D4">
        <w:rPr>
          <w:rFonts w:cs="v4.2.0"/>
          <w:b/>
          <w:bCs/>
          <w:lang w:val="en-US" w:eastAsia="zh-CN"/>
        </w:rPr>
        <w:fldChar w:fldCharType="begin"/>
      </w:r>
      <w:r w:rsidRPr="007432D4">
        <w:rPr>
          <w:rFonts w:cs="v4.2.0"/>
          <w:b/>
          <w:bCs/>
          <w:lang w:val="en-US" w:eastAsia="zh-CN"/>
        </w:rPr>
        <w:instrText xml:space="preserve"> REF _Ref142129262 \h  \* MERGEFORMAT </w:instrText>
      </w:r>
      <w:r w:rsidRPr="007432D4">
        <w:rPr>
          <w:rFonts w:cs="v4.2.0"/>
          <w:b/>
          <w:bCs/>
          <w:lang w:val="en-US" w:eastAsia="zh-CN"/>
        </w:rPr>
      </w:r>
      <w:r w:rsidRPr="007432D4">
        <w:rPr>
          <w:rFonts w:cs="v4.2.0"/>
          <w:b/>
          <w:bCs/>
          <w:lang w:val="en-US" w:eastAsia="zh-CN"/>
        </w:rPr>
        <w:fldChar w:fldCharType="separate"/>
      </w:r>
      <w:r w:rsidRPr="007432D4">
        <w:rPr>
          <w:b/>
          <w:bCs/>
        </w:rPr>
        <w:t xml:space="preserve">Proposal </w:t>
      </w:r>
      <w:r w:rsidRPr="007432D4">
        <w:rPr>
          <w:b/>
          <w:bCs/>
          <w:noProof/>
        </w:rPr>
        <w:t>9</w:t>
      </w:r>
      <w:r w:rsidRPr="007432D4">
        <w:rPr>
          <w:b/>
          <w:bCs/>
        </w:rPr>
        <w:t xml:space="preserve">: </w:t>
      </w:r>
      <w:r w:rsidRPr="007432D4">
        <w:rPr>
          <w:rFonts w:eastAsia="SimSun"/>
          <w:b/>
          <w:bCs/>
          <w:color w:val="000000" w:themeColor="text1"/>
          <w:lang w:val="en-US"/>
        </w:rPr>
        <w:t>To guarantee the measurement accuracy, the measurement samples are not supposed to be reduced. Not to reduce the scaling factor of Rx beam sweeping during the RRC connection setup/resume procedure.</w:t>
      </w:r>
      <w:r w:rsidRPr="007432D4">
        <w:rPr>
          <w:rFonts w:cs="v4.2.0"/>
          <w:b/>
          <w:bCs/>
          <w:lang w:val="en-US" w:eastAsia="zh-CN"/>
        </w:rPr>
        <w:fldChar w:fldCharType="end"/>
      </w: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B5987A1" w14:textId="712BE147" w:rsidR="00524B32" w:rsidRPr="00524B32" w:rsidRDefault="00524B32" w:rsidP="00FE4929">
      <w:pPr>
        <w:pStyle w:val="Reference"/>
        <w:keepLines/>
        <w:numPr>
          <w:ilvl w:val="0"/>
          <w:numId w:val="12"/>
        </w:numPr>
        <w:rPr>
          <w:bCs/>
          <w:lang w:val="en-US"/>
        </w:rPr>
      </w:pPr>
      <w:r w:rsidRPr="00524B32">
        <w:t>R4-2310064</w:t>
      </w:r>
      <w:r w:rsidRPr="00CF725B">
        <w:rPr>
          <w:rFonts w:hint="eastAsia"/>
          <w:bCs/>
          <w:lang w:eastAsia="zh-CN"/>
        </w:rPr>
        <w:t>,</w:t>
      </w:r>
      <w:r w:rsidRPr="00CF725B">
        <w:rPr>
          <w:bCs/>
          <w:lang w:eastAsia="zh-CN"/>
        </w:rPr>
        <w:t xml:space="preserve"> </w:t>
      </w:r>
      <w:r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Pr>
          <w:bCs/>
          <w:lang w:val="en-US" w:eastAsia="zh-CN"/>
        </w:rPr>
        <w:t>Apple</w:t>
      </w:r>
      <w:r w:rsidRPr="00CF725B">
        <w:rPr>
          <w:bCs/>
          <w:lang w:val="en-US" w:eastAsia="zh-CN"/>
        </w:rPr>
        <w:t>.</w:t>
      </w:r>
    </w:p>
    <w:p w14:paraId="57499ED9" w14:textId="260EA841" w:rsidR="00737DBF" w:rsidRPr="00FE4929" w:rsidRDefault="00CF725B" w:rsidP="00FE4929">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t>
      </w:r>
      <w:r w:rsidR="00270E8B"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sidR="00270E8B">
        <w:rPr>
          <w:bCs/>
          <w:lang w:val="en-US" w:eastAsia="zh-CN"/>
        </w:rPr>
        <w:t>Apple</w:t>
      </w:r>
      <w:r w:rsidRPr="00CF725B">
        <w:rPr>
          <w:bCs/>
          <w:lang w:val="en-US" w:eastAsia="zh-CN"/>
        </w:rPr>
        <w:t>.</w:t>
      </w:r>
    </w:p>
    <w:sectPr w:rsidR="00737DBF" w:rsidRPr="00FE4929"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EC4BF" w14:textId="77777777" w:rsidR="005F02DD" w:rsidRDefault="005F02DD">
      <w:pPr>
        <w:spacing w:after="0"/>
      </w:pPr>
      <w:r>
        <w:separator/>
      </w:r>
    </w:p>
  </w:endnote>
  <w:endnote w:type="continuationSeparator" w:id="0">
    <w:p w14:paraId="66647CF6" w14:textId="77777777" w:rsidR="005F02DD" w:rsidRDefault="005F02DD">
      <w:pPr>
        <w:spacing w:after="0"/>
      </w:pPr>
      <w:r>
        <w:continuationSeparator/>
      </w:r>
    </w:p>
  </w:endnote>
  <w:endnote w:type="continuationNotice" w:id="1">
    <w:p w14:paraId="782C7DFD" w14:textId="77777777" w:rsidR="005F02DD" w:rsidRDefault="005F02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1CD73" w14:textId="77777777" w:rsidR="005F02DD" w:rsidRDefault="005F02DD">
      <w:pPr>
        <w:spacing w:after="0"/>
      </w:pPr>
      <w:r>
        <w:separator/>
      </w:r>
    </w:p>
  </w:footnote>
  <w:footnote w:type="continuationSeparator" w:id="0">
    <w:p w14:paraId="108FD5F8" w14:textId="77777777" w:rsidR="005F02DD" w:rsidRDefault="005F02DD">
      <w:pPr>
        <w:spacing w:after="0"/>
      </w:pPr>
      <w:r>
        <w:continuationSeparator/>
      </w:r>
    </w:p>
  </w:footnote>
  <w:footnote w:type="continuationNotice" w:id="1">
    <w:p w14:paraId="00260E3D" w14:textId="77777777" w:rsidR="005F02DD" w:rsidRDefault="005F02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5"/>
  </w:num>
  <w:num w:numId="5" w16cid:durableId="648827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6"/>
  </w:num>
  <w:num w:numId="8" w16cid:durableId="1925916492">
    <w:abstractNumId w:val="5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8"/>
  </w:num>
  <w:num w:numId="12" w16cid:durableId="1175027039">
    <w:abstractNumId w:val="28"/>
  </w:num>
  <w:num w:numId="13" w16cid:durableId="665591870">
    <w:abstractNumId w:val="1"/>
  </w:num>
  <w:num w:numId="14" w16cid:durableId="1820999206">
    <w:abstractNumId w:val="33"/>
  </w:num>
  <w:num w:numId="15" w16cid:durableId="27068971">
    <w:abstractNumId w:val="16"/>
  </w:num>
  <w:num w:numId="16" w16cid:durableId="1673684540">
    <w:abstractNumId w:val="26"/>
  </w:num>
  <w:num w:numId="17" w16cid:durableId="689647860">
    <w:abstractNumId w:val="4"/>
  </w:num>
  <w:num w:numId="18" w16cid:durableId="836766221">
    <w:abstractNumId w:val="14"/>
  </w:num>
  <w:num w:numId="19" w16cid:durableId="2067408291">
    <w:abstractNumId w:val="41"/>
  </w:num>
  <w:num w:numId="20" w16cid:durableId="648173420">
    <w:abstractNumId w:val="30"/>
  </w:num>
  <w:num w:numId="21" w16cid:durableId="864829629">
    <w:abstractNumId w:val="35"/>
  </w:num>
  <w:num w:numId="22" w16cid:durableId="2002073984">
    <w:abstractNumId w:val="38"/>
  </w:num>
  <w:num w:numId="23" w16cid:durableId="1372269391">
    <w:abstractNumId w:val="2"/>
  </w:num>
  <w:num w:numId="24" w16cid:durableId="86540056">
    <w:abstractNumId w:val="29"/>
  </w:num>
  <w:num w:numId="25" w16cid:durableId="1848398925">
    <w:abstractNumId w:val="0"/>
  </w:num>
  <w:num w:numId="26" w16cid:durableId="268200992">
    <w:abstractNumId w:val="40"/>
  </w:num>
  <w:num w:numId="27" w16cid:durableId="1199899444">
    <w:abstractNumId w:val="6"/>
  </w:num>
  <w:num w:numId="28" w16cid:durableId="2124037151">
    <w:abstractNumId w:val="31"/>
  </w:num>
  <w:num w:numId="29" w16cid:durableId="1176505110">
    <w:abstractNumId w:val="42"/>
  </w:num>
  <w:num w:numId="30" w16cid:durableId="1879048688">
    <w:abstractNumId w:val="27"/>
  </w:num>
  <w:num w:numId="31" w16cid:durableId="1398741903">
    <w:abstractNumId w:val="13"/>
  </w:num>
  <w:num w:numId="32" w16cid:durableId="1789276309">
    <w:abstractNumId w:val="23"/>
  </w:num>
  <w:num w:numId="33" w16cid:durableId="193614665">
    <w:abstractNumId w:val="52"/>
  </w:num>
  <w:num w:numId="34" w16cid:durableId="23554501">
    <w:abstractNumId w:val="20"/>
  </w:num>
  <w:num w:numId="35" w16cid:durableId="57362482">
    <w:abstractNumId w:val="39"/>
  </w:num>
  <w:num w:numId="36" w16cid:durableId="747653175">
    <w:abstractNumId w:val="22"/>
  </w:num>
  <w:num w:numId="37" w16cid:durableId="1645423610">
    <w:abstractNumId w:val="53"/>
  </w:num>
  <w:num w:numId="38" w16cid:durableId="228196596">
    <w:abstractNumId w:val="8"/>
  </w:num>
  <w:num w:numId="39" w16cid:durableId="1155074632">
    <w:abstractNumId w:val="18"/>
  </w:num>
  <w:num w:numId="40" w16cid:durableId="76371087">
    <w:abstractNumId w:val="21"/>
  </w:num>
  <w:num w:numId="41" w16cid:durableId="883561841">
    <w:abstractNumId w:val="3"/>
  </w:num>
  <w:num w:numId="42" w16cid:durableId="1150681096">
    <w:abstractNumId w:val="47"/>
  </w:num>
  <w:num w:numId="43" w16cid:durableId="2099281399">
    <w:abstractNumId w:val="32"/>
  </w:num>
  <w:num w:numId="44" w16cid:durableId="98457571">
    <w:abstractNumId w:val="50"/>
  </w:num>
  <w:num w:numId="45" w16cid:durableId="1426607444">
    <w:abstractNumId w:val="49"/>
  </w:num>
  <w:num w:numId="46" w16cid:durableId="1847361239">
    <w:abstractNumId w:val="51"/>
  </w:num>
  <w:num w:numId="47" w16cid:durableId="1813063487">
    <w:abstractNumId w:val="12"/>
  </w:num>
  <w:num w:numId="48" w16cid:durableId="678047203">
    <w:abstractNumId w:val="17"/>
  </w:num>
  <w:num w:numId="49" w16cid:durableId="1638143581">
    <w:abstractNumId w:val="54"/>
  </w:num>
  <w:num w:numId="50" w16cid:durableId="1965768599">
    <w:abstractNumId w:val="21"/>
  </w:num>
  <w:num w:numId="51" w16cid:durableId="1797063696">
    <w:abstractNumId w:val="56"/>
  </w:num>
  <w:num w:numId="52" w16cid:durableId="329407601">
    <w:abstractNumId w:val="9"/>
  </w:num>
  <w:num w:numId="53" w16cid:durableId="503595240">
    <w:abstractNumId w:val="44"/>
  </w:num>
  <w:num w:numId="54" w16cid:durableId="950166449">
    <w:abstractNumId w:val="43"/>
  </w:num>
  <w:num w:numId="55" w16cid:durableId="1228566979">
    <w:abstractNumId w:val="24"/>
  </w:num>
  <w:num w:numId="56" w16cid:durableId="1439986492">
    <w:abstractNumId w:val="49"/>
  </w:num>
  <w:num w:numId="57" w16cid:durableId="625238579">
    <w:abstractNumId w:val="37"/>
  </w:num>
  <w:num w:numId="58" w16cid:durableId="1307589789">
    <w:abstractNumId w:val="25"/>
  </w:num>
  <w:num w:numId="59" w16cid:durableId="1073576963">
    <w:abstractNumId w:val="7"/>
  </w:num>
  <w:num w:numId="60" w16cid:durableId="1413552544">
    <w:abstractNumId w:val="15"/>
  </w:num>
  <w:num w:numId="61" w16cid:durableId="218789966">
    <w:abstractNumId w:val="34"/>
  </w:num>
  <w:num w:numId="62" w16cid:durableId="188446101">
    <w:abstractNumId w:val="4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D4"/>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588</TotalTime>
  <Pages>8</Pages>
  <Words>3717</Words>
  <Characters>21192</Characters>
  <Application>Microsoft Office Word</Application>
  <DocSecurity>0</DocSecurity>
  <Lines>176</Lines>
  <Paragraphs>49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553</cp:revision>
  <cp:lastPrinted>2016-08-05T18:54:00Z</cp:lastPrinted>
  <dcterms:created xsi:type="dcterms:W3CDTF">2023-03-28T04:42:00Z</dcterms:created>
  <dcterms:modified xsi:type="dcterms:W3CDTF">2023-08-11T11:05:00Z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