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DEDC1" w:rsidR="00F25D98" w:rsidRDefault="00166F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054A3" w:rsidR="001E41F3" w:rsidRDefault="00166F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CDA48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166F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EBB9C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166F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024B7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166F6F" w14:paraId="034AF533" w14:textId="77777777" w:rsidTr="00547111">
        <w:tc>
          <w:tcPr>
            <w:tcW w:w="2694" w:type="dxa"/>
            <w:gridSpan w:val="2"/>
          </w:tcPr>
          <w:p w14:paraId="39D9EB5B" w14:textId="77777777" w:rsidR="00166F6F" w:rsidRDefault="00166F6F" w:rsidP="00166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F6F" w:rsidRDefault="00166F6F" w:rsidP="00166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F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F6F" w:rsidRDefault="00166F6F" w:rsidP="00166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D608A" w:rsidR="00166F6F" w:rsidRDefault="00166F6F" w:rsidP="0016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4D62BB" w:rsidR="001E41F3" w:rsidRDefault="0016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56A6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6F6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10C1B9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19E4A15D" w14:textId="77777777" w:rsidR="00704B0B" w:rsidRPr="00641D26" w:rsidRDefault="00704B0B" w:rsidP="00704B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730F2760" w14:textId="77777777" w:rsidR="00704B0B" w:rsidRPr="00EC61C3" w:rsidRDefault="00704B0B" w:rsidP="00704B0B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27668FBA" w14:textId="77777777" w:rsidR="00704B0B" w:rsidRPr="00EC61C3" w:rsidRDefault="00704B0B" w:rsidP="00704B0B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24A4A42B" w14:textId="77777777" w:rsidR="00704B0B" w:rsidRPr="00EC61C3" w:rsidRDefault="00704B0B" w:rsidP="00704B0B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5B3AD80A" w14:textId="77777777" w:rsidR="00704B0B" w:rsidRPr="00EC61C3" w:rsidRDefault="00704B0B" w:rsidP="00704B0B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7B7EF057" w14:textId="77777777" w:rsidR="00704B0B" w:rsidRPr="00EC61C3" w:rsidRDefault="00704B0B" w:rsidP="00704B0B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4FD72B59" w14:textId="77777777" w:rsidR="00704B0B" w:rsidRPr="00EC61C3" w:rsidRDefault="00704B0B" w:rsidP="00704B0B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0CA6C4D6" w14:textId="77777777" w:rsidR="00704B0B" w:rsidRPr="00EC61C3" w:rsidRDefault="00704B0B" w:rsidP="00704B0B">
      <w:pPr>
        <w:jc w:val="both"/>
      </w:pPr>
      <w:r w:rsidRPr="00EC61C3">
        <w:t xml:space="preserve">Before the test starts, </w:t>
      </w:r>
    </w:p>
    <w:p w14:paraId="74D9EE80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79F9D82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716A6B8D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1AACEC92" w14:textId="77777777" w:rsidR="00704B0B" w:rsidRPr="00E17462" w:rsidRDefault="00704B0B" w:rsidP="00704B0B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76FC698A" w14:textId="77777777" w:rsidR="00704B0B" w:rsidRPr="00EC61C3" w:rsidRDefault="00704B0B" w:rsidP="00704B0B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4C69BE6E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EC61C3" w14:paraId="211023B6" w14:textId="77777777" w:rsidTr="00327889">
        <w:tc>
          <w:tcPr>
            <w:tcW w:w="2331" w:type="dxa"/>
            <w:shd w:val="clear" w:color="auto" w:fill="auto"/>
          </w:tcPr>
          <w:p w14:paraId="0FBB6000" w14:textId="77777777" w:rsidR="00704B0B" w:rsidRPr="00EC61C3" w:rsidRDefault="00704B0B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225E91E8" w14:textId="77777777" w:rsidR="00704B0B" w:rsidRPr="00EC61C3" w:rsidRDefault="00704B0B" w:rsidP="00327889">
            <w:pPr>
              <w:pStyle w:val="TAH"/>
            </w:pPr>
            <w:r w:rsidRPr="00EC61C3">
              <w:t>Description</w:t>
            </w:r>
          </w:p>
        </w:tc>
      </w:tr>
      <w:tr w:rsidR="00704B0B" w:rsidRPr="00EC61C3" w14:paraId="4DEF208D" w14:textId="77777777" w:rsidTr="00327889">
        <w:tc>
          <w:tcPr>
            <w:tcW w:w="2331" w:type="dxa"/>
            <w:shd w:val="clear" w:color="auto" w:fill="auto"/>
          </w:tcPr>
          <w:p w14:paraId="0336B9F7" w14:textId="77777777" w:rsidR="00704B0B" w:rsidRPr="00EC61C3" w:rsidRDefault="00704B0B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6588D8B9" w14:textId="77777777" w:rsidR="00704B0B" w:rsidRPr="00EC61C3" w:rsidRDefault="00704B0B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04B0B" w:rsidRPr="00EC61C3" w14:paraId="385CB976" w14:textId="77777777" w:rsidTr="00327889">
        <w:tc>
          <w:tcPr>
            <w:tcW w:w="2331" w:type="dxa"/>
            <w:shd w:val="clear" w:color="auto" w:fill="auto"/>
          </w:tcPr>
          <w:p w14:paraId="69C0AEEA" w14:textId="77777777" w:rsidR="00704B0B" w:rsidRPr="00EC61C3" w:rsidRDefault="00704B0B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0034437" w14:textId="77777777" w:rsidR="00704B0B" w:rsidRPr="00EC61C3" w:rsidRDefault="00704B0B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04B0B" w:rsidRPr="00EC61C3" w14:paraId="3B75478B" w14:textId="77777777" w:rsidTr="00327889">
        <w:tc>
          <w:tcPr>
            <w:tcW w:w="9631" w:type="dxa"/>
            <w:gridSpan w:val="2"/>
            <w:shd w:val="clear" w:color="auto" w:fill="auto"/>
          </w:tcPr>
          <w:p w14:paraId="5843C8A5" w14:textId="77777777" w:rsidR="00704B0B" w:rsidRPr="00EC61C3" w:rsidRDefault="00704B0B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1D468507" w14:textId="77777777" w:rsidR="00704B0B" w:rsidRPr="00EC61C3" w:rsidRDefault="00704B0B" w:rsidP="00704B0B">
      <w:pPr>
        <w:rPr>
          <w:lang w:eastAsia="zh-CN"/>
        </w:rPr>
      </w:pPr>
    </w:p>
    <w:p w14:paraId="356A15BD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04B0B" w:rsidRPr="00EC61C3" w14:paraId="5C9DD9B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D657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A9EA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3579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3707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04B0B" w:rsidRPr="00EC61C3" w14:paraId="46E6EC4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0B77" w14:textId="77777777" w:rsidR="00704B0B" w:rsidRPr="00EC61C3" w:rsidRDefault="00704B0B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BF9" w14:textId="77777777" w:rsidR="00704B0B" w:rsidRPr="00EC61C3" w:rsidRDefault="00704B0B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3DD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EE1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04B0B" w:rsidRPr="00EC61C3" w14:paraId="780F4B6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B10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024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3AD" w14:textId="77777777" w:rsidR="00704B0B" w:rsidRPr="00EC61C3" w:rsidRDefault="00704B0B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909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04B0B" w:rsidRPr="00EC61C3" w14:paraId="3B5830B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62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0A0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4D2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55AA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04B0B" w:rsidRPr="00EC61C3" w14:paraId="78DD6B8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9F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4BB0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800B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F6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04B0B" w:rsidRPr="00EC61C3" w14:paraId="1474547A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32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9507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2309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C8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2D92471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8B56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32DE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333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9D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04B0B" w:rsidRPr="00EC61C3" w14:paraId="2A2FDC8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5474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DAF3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A34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809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04B0B" w:rsidRPr="00EC61C3" w14:paraId="45E2707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E47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1AB2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EF5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8E5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04B0B" w:rsidRPr="00EC61C3" w14:paraId="1722F65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562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3FF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DD8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A0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04B0B" w:rsidRPr="00EC61C3" w14:paraId="17ACCAC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6238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D1A9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3FFF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05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152220B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EED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2FD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DEC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8DC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594E737C" w14:textId="77777777" w:rsidR="00704B0B" w:rsidRPr="00EC61C3" w:rsidRDefault="00704B0B" w:rsidP="00704B0B"/>
    <w:p w14:paraId="31B135D0" w14:textId="77777777" w:rsidR="00704B0B" w:rsidRPr="00EC61C3" w:rsidRDefault="00704B0B" w:rsidP="00704B0B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:rsidRPr="00EC61C3" w14:paraId="6DEECAA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3743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936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0D5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42CC94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93F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B5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90D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04B0B" w:rsidRPr="00EC61C3" w14:paraId="55EE8E36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5A2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AAC8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8CF1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04B0B" w:rsidRPr="00EC61C3" w14:paraId="2B29322D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7F1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173A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F4FB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04B0B" w:rsidRPr="00EC61C3" w14:paraId="5AA6BD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6BEE3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602C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415F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04B0B" w:rsidRPr="00EC61C3" w14:paraId="4F8A0A18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80385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BE57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485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04B0B" w:rsidRPr="00EC61C3" w14:paraId="7A963FFE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DB2286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6C5415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140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364D8B6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1FB1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93E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A7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0E95B5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AB507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FC4F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93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71687DE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5D09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0B27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1EC7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04B0B" w:rsidRPr="00EC61C3" w14:paraId="511C24D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0B2D6F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CB51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0F84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04B0B" w:rsidRPr="00EC61C3" w14:paraId="35F2FE6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FBDA5B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43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6F5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04B0B" w:rsidRPr="00EC61C3" w14:paraId="4F7A38D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6E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11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49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04B0B" w:rsidRPr="00EC61C3" w14:paraId="11CDE77C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EE2F18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58EA6B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F97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04B0B" w:rsidRPr="00EC61C3" w14:paraId="1BE30CD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336394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40C364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8A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04B0B" w:rsidRPr="00EC61C3" w14:paraId="4402A4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082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F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C4D" w14:textId="77777777" w:rsidR="00704B0B" w:rsidRPr="00EC61C3" w:rsidRDefault="00704B0B" w:rsidP="00327889">
            <w:pPr>
              <w:pStyle w:val="TAC"/>
            </w:pPr>
            <w:r>
              <w:t>TCI.State.2</w:t>
            </w:r>
          </w:p>
        </w:tc>
      </w:tr>
      <w:tr w:rsidR="00704B0B" w:rsidRPr="00EC61C3" w14:paraId="2721D00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406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DE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BA3" w14:textId="77777777" w:rsidR="00704B0B" w:rsidRPr="00EC61C3" w:rsidRDefault="00704B0B" w:rsidP="00327889">
            <w:pPr>
              <w:pStyle w:val="TAC"/>
            </w:pPr>
            <w:r>
              <w:t>TCI.State.3</w:t>
            </w:r>
          </w:p>
        </w:tc>
      </w:tr>
      <w:tr w:rsidR="00704B0B" w:rsidRPr="00EC61C3" w14:paraId="476478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BE1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BE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03C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7DD7F2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704B0B" w:rsidRPr="00EC61C3" w14:paraId="63B7926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A535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D2D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F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04B0B" w:rsidRPr="00EC61C3" w14:paraId="5561800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2F8D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1E06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BC3F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04B0B" w:rsidRPr="00EC61C3" w14:paraId="648649D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66E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9E20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18FCB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14EE5A0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66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ADB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3952A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1FCF604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9C5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B126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E7806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944983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BB4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8D9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7521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6C3583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73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691E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15BB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898F7B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39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0F7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5F1C6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362A305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FEE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F680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66840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4A2BD4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A829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F5B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954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04B0B" w:rsidRPr="00EC61C3" w14:paraId="5CBF09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F4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06D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6596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04B0B" w:rsidRPr="00EC61C3" w14:paraId="08EFEF0D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30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77B2741A" w14:textId="77777777" w:rsidR="00704B0B" w:rsidRPr="00EC61C3" w:rsidRDefault="00704B0B" w:rsidP="00704B0B"/>
    <w:p w14:paraId="141CF3FF" w14:textId="77777777" w:rsidR="00704B0B" w:rsidRPr="00EC61C3" w:rsidRDefault="00704B0B" w:rsidP="00704B0B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04B0B" w:rsidRPr="00EC61C3" w14:paraId="5717D795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93C5A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23D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13E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5F86C55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43B9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0ECD2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B4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87A41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704B0B" w:rsidRPr="00EC61C3" w14:paraId="4C888AFC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726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DA7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922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128C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C7E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A21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704B0B" w:rsidRPr="00EC61C3" w14:paraId="14335232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8CBD3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0352B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27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704B0B" w:rsidRPr="00EC61C3" w14:paraId="1CEEAC21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0AC7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A20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1C28D" w14:textId="77777777" w:rsidR="00704B0B" w:rsidRPr="00C531CE" w:rsidRDefault="00704B0B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A18EC3" w14:textId="77777777" w:rsidR="00704B0B" w:rsidRPr="00C531CE" w:rsidRDefault="00704B0B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704B0B" w:rsidRPr="00EC61C3" w14:paraId="40D1EBCA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6F0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A76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BEE054" w14:textId="77777777" w:rsidR="00704B0B" w:rsidRPr="00EC61C3" w:rsidRDefault="00704B0B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B0B9BA" w14:textId="77777777" w:rsidR="00704B0B" w:rsidRPr="00EC61C3" w:rsidRDefault="00704B0B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704B0B" w:rsidRPr="00EC61C3" w14:paraId="36195E9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85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825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15A4F48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446BF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592DA27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6BF5B2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704B0B" w:rsidRPr="00EC61C3" w14:paraId="5E4D29D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B6E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183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7FFF6B0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4BAE85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116FBC1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690064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704B0B" w:rsidRPr="00EC61C3" w14:paraId="7B3850E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784" w14:textId="77777777" w:rsidR="00704B0B" w:rsidRPr="00EC61C3" w:rsidRDefault="0031097D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3917FE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20.75pt;height:11.4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6" DrawAspect="Content" ObjectID="_1754390371" r:id="rId13"/>
              </w:object>
            </w:r>
            <w:r w:rsidR="00704B0B" w:rsidRPr="00C531CE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E7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69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0D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80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F8D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704B0B" w:rsidRPr="00EC61C3" w14:paraId="76F366F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B7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B70" w14:textId="77777777" w:rsidR="00704B0B" w:rsidRPr="00EC61C3" w:rsidRDefault="00704B0B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78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8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17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209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704B0B" w:rsidRPr="00EC61C3" w14:paraId="11A49F15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48C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3E926CD0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12654E71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537F0796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4B52EAB8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47037DE5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6C0186FE" w14:textId="77777777" w:rsidR="00704B0B" w:rsidRPr="00EC61C3" w:rsidRDefault="00704B0B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7377B62D" w14:textId="77777777" w:rsidR="00704B0B" w:rsidRPr="00E17462" w:rsidRDefault="00704B0B" w:rsidP="00704B0B">
      <w:pPr>
        <w:rPr>
          <w:snapToGrid w:val="0"/>
        </w:rPr>
      </w:pPr>
    </w:p>
    <w:p w14:paraId="5294DC79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63D787DC">
          <v:shape id="_x0000_i1035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390372" r:id="rId15"/>
        </w:object>
      </w:r>
    </w:p>
    <w:p w14:paraId="33DAFF06" w14:textId="77777777" w:rsidR="00704B0B" w:rsidRDefault="00704B0B" w:rsidP="00704B0B">
      <w:pPr>
        <w:pStyle w:val="TF"/>
      </w:pPr>
      <w:r w:rsidRPr="00E17462">
        <w:t>Figure A.5.5.8.1.1.1-1: Time multiplexed downlink transmissions during T1</w:t>
      </w:r>
    </w:p>
    <w:p w14:paraId="737666B0" w14:textId="77777777" w:rsidR="00704B0B" w:rsidRPr="00E17462" w:rsidRDefault="00704B0B" w:rsidP="00704B0B"/>
    <w:p w14:paraId="204E6227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8EEBA82">
          <v:shape id="_x0000_i1034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34" DrawAspect="Content" ObjectID="_1754390373" r:id="rId17"/>
        </w:object>
      </w:r>
    </w:p>
    <w:p w14:paraId="7A184184" w14:textId="77777777" w:rsidR="00704B0B" w:rsidRPr="00E17462" w:rsidRDefault="00704B0B" w:rsidP="00704B0B">
      <w:pPr>
        <w:pStyle w:val="TF"/>
      </w:pPr>
      <w:r w:rsidRPr="00E17462">
        <w:t>Figure A.5.5.8.1.1.1-2: Time multiplexed downlink transmissions during T2</w:t>
      </w:r>
    </w:p>
    <w:p w14:paraId="0F964C82" w14:textId="77777777" w:rsidR="00704B0B" w:rsidRPr="00EC61C3" w:rsidRDefault="00704B0B" w:rsidP="00704B0B">
      <w:pPr>
        <w:rPr>
          <w:snapToGrid w:val="0"/>
        </w:rPr>
      </w:pPr>
    </w:p>
    <w:p w14:paraId="1401CBC1" w14:textId="77777777" w:rsidR="00704B0B" w:rsidRPr="00EC61C3" w:rsidRDefault="00704B0B" w:rsidP="00704B0B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23F26B41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260962AC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511B33F4" w14:textId="77777777" w:rsidR="00704B0B" w:rsidRPr="00EC61C3" w:rsidRDefault="00704B0B" w:rsidP="00704B0B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1BA4FED2" w14:textId="77777777" w:rsidR="00704B0B" w:rsidRDefault="00704B0B" w:rsidP="00704B0B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23D07656" w14:textId="77777777" w:rsidR="00704B0B" w:rsidRDefault="00704B0B" w:rsidP="00704B0B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0F5895FD" w14:textId="77777777" w:rsidR="00704B0B" w:rsidRPr="00980B95" w:rsidRDefault="00704B0B" w:rsidP="00704B0B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547ECF18" w14:textId="77777777" w:rsidR="00704B0B" w:rsidRPr="00EC61C3" w:rsidRDefault="00704B0B" w:rsidP="00704B0B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1FDBB0CD" w14:textId="77777777" w:rsidR="00704B0B" w:rsidRPr="00EC61C3" w:rsidRDefault="00704B0B" w:rsidP="00704B0B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4A1A5D39" w14:textId="77777777" w:rsidR="00704B0B" w:rsidRPr="00EC61C3" w:rsidRDefault="00704B0B" w:rsidP="00704B0B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707728BF" w14:textId="77777777" w:rsidR="00704B0B" w:rsidRPr="00EC61C3" w:rsidRDefault="00704B0B" w:rsidP="00704B0B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26632DCF" w14:textId="77777777" w:rsidR="00704B0B" w:rsidRPr="00EC61C3" w:rsidRDefault="00704B0B" w:rsidP="00704B0B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45E132CB" w14:textId="77777777" w:rsidR="00704B0B" w:rsidRPr="00EC61C3" w:rsidRDefault="00704B0B" w:rsidP="00704B0B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6B66725B" w14:textId="77777777" w:rsidR="00704B0B" w:rsidRPr="00EC61C3" w:rsidRDefault="00704B0B" w:rsidP="00704B0B">
      <w:pPr>
        <w:jc w:val="both"/>
      </w:pPr>
      <w:r w:rsidRPr="00EC61C3">
        <w:t xml:space="preserve">Before the test starts, </w:t>
      </w:r>
    </w:p>
    <w:p w14:paraId="543DFA61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68BB35AD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710710E6" w14:textId="77777777" w:rsidR="00704B0B" w:rsidRPr="00EC61C3" w:rsidRDefault="00704B0B" w:rsidP="00704B0B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37204CB4" w14:textId="77777777" w:rsidR="00704B0B" w:rsidRPr="00E17462" w:rsidRDefault="00704B0B" w:rsidP="00704B0B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6D2B66AF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350F4AD9" w14:textId="77777777" w:rsidR="00704B0B" w:rsidRPr="00EC61C3" w:rsidRDefault="00704B0B" w:rsidP="00704B0B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EC61C3" w14:paraId="53CAF2CD" w14:textId="77777777" w:rsidTr="00327889">
        <w:tc>
          <w:tcPr>
            <w:tcW w:w="2331" w:type="dxa"/>
            <w:shd w:val="clear" w:color="auto" w:fill="auto"/>
          </w:tcPr>
          <w:p w14:paraId="26B749AA" w14:textId="77777777" w:rsidR="00704B0B" w:rsidRPr="00EC61C3" w:rsidRDefault="00704B0B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6091C8A3" w14:textId="77777777" w:rsidR="00704B0B" w:rsidRPr="00EC61C3" w:rsidRDefault="00704B0B" w:rsidP="00327889">
            <w:pPr>
              <w:pStyle w:val="TAH"/>
            </w:pPr>
            <w:r w:rsidRPr="00EC61C3">
              <w:t>Description</w:t>
            </w:r>
          </w:p>
        </w:tc>
      </w:tr>
      <w:tr w:rsidR="00704B0B" w:rsidRPr="00EC61C3" w14:paraId="59588103" w14:textId="77777777" w:rsidTr="00327889">
        <w:tc>
          <w:tcPr>
            <w:tcW w:w="2331" w:type="dxa"/>
            <w:shd w:val="clear" w:color="auto" w:fill="auto"/>
          </w:tcPr>
          <w:p w14:paraId="2BD1774B" w14:textId="77777777" w:rsidR="00704B0B" w:rsidRPr="00EC61C3" w:rsidRDefault="00704B0B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DDA4367" w14:textId="77777777" w:rsidR="00704B0B" w:rsidRPr="00EC61C3" w:rsidRDefault="00704B0B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04B0B" w:rsidRPr="00EC61C3" w14:paraId="21334856" w14:textId="77777777" w:rsidTr="00327889">
        <w:tc>
          <w:tcPr>
            <w:tcW w:w="2331" w:type="dxa"/>
            <w:shd w:val="clear" w:color="auto" w:fill="auto"/>
          </w:tcPr>
          <w:p w14:paraId="335A2B94" w14:textId="77777777" w:rsidR="00704B0B" w:rsidRPr="00EC61C3" w:rsidRDefault="00704B0B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5469E4A" w14:textId="77777777" w:rsidR="00704B0B" w:rsidRPr="00EC61C3" w:rsidRDefault="00704B0B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04B0B" w:rsidRPr="00EC61C3" w14:paraId="6A61CE1E" w14:textId="77777777" w:rsidTr="00327889">
        <w:tc>
          <w:tcPr>
            <w:tcW w:w="9631" w:type="dxa"/>
            <w:gridSpan w:val="2"/>
            <w:shd w:val="clear" w:color="auto" w:fill="auto"/>
          </w:tcPr>
          <w:p w14:paraId="476AE1B6" w14:textId="77777777" w:rsidR="00704B0B" w:rsidRPr="00EC61C3" w:rsidRDefault="00704B0B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452D4E48" w14:textId="77777777" w:rsidR="00704B0B" w:rsidRPr="00EC61C3" w:rsidRDefault="00704B0B" w:rsidP="00704B0B">
      <w:pPr>
        <w:rPr>
          <w:lang w:eastAsia="zh-CN"/>
        </w:rPr>
      </w:pPr>
    </w:p>
    <w:p w14:paraId="762103E2" w14:textId="77777777" w:rsidR="00704B0B" w:rsidRPr="00EC61C3" w:rsidRDefault="00704B0B" w:rsidP="00704B0B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04B0B" w:rsidRPr="00EC61C3" w14:paraId="5ECD939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C3C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2A8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06C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ED75" w14:textId="77777777" w:rsidR="00704B0B" w:rsidRPr="00EC61C3" w:rsidRDefault="00704B0B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04B0B" w:rsidRPr="00EC61C3" w14:paraId="5768732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06BE" w14:textId="77777777" w:rsidR="00704B0B" w:rsidRPr="00EC61C3" w:rsidRDefault="00704B0B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618B" w14:textId="77777777" w:rsidR="00704B0B" w:rsidRPr="00EC61C3" w:rsidRDefault="00704B0B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E60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D18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04B0B" w:rsidRPr="00EC61C3" w14:paraId="0C3C0FE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C5E2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4EB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D44" w14:textId="77777777" w:rsidR="00704B0B" w:rsidRPr="00EC61C3" w:rsidRDefault="00704B0B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8AD" w14:textId="77777777" w:rsidR="00704B0B" w:rsidRPr="00EC61C3" w:rsidRDefault="00704B0B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04B0B" w:rsidRPr="00EC61C3" w14:paraId="05B6845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99D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97E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3C0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6B20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04B0B" w:rsidRPr="00EC61C3" w14:paraId="5FB1755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DB29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958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98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61D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04B0B" w:rsidRPr="00EC61C3" w14:paraId="5D7DE2A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78F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A52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AFAB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11D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6FCFF64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AEA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099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8C8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99AA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04B0B" w:rsidRPr="00EC61C3" w14:paraId="450ACABB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0F9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D41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839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10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04B0B" w:rsidRPr="00EC61C3" w14:paraId="2A9F527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42D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8CA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9CD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762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04B0B" w:rsidRPr="00EC61C3" w14:paraId="769E341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33C3" w14:textId="77777777" w:rsidR="00704B0B" w:rsidRPr="00EC61C3" w:rsidRDefault="00704B0B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90D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925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D6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04B0B" w:rsidRPr="00EC61C3" w14:paraId="519B9EFD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8236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C34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B7E1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FA5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04B0B" w:rsidRPr="00EC61C3" w14:paraId="73550DE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25C7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2346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286C" w14:textId="77777777" w:rsidR="00704B0B" w:rsidRPr="00EC61C3" w:rsidRDefault="00704B0B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19B" w14:textId="77777777" w:rsidR="00704B0B" w:rsidRPr="00EC61C3" w:rsidRDefault="00704B0B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2102C1B7" w14:textId="77777777" w:rsidR="00704B0B" w:rsidRPr="00EC61C3" w:rsidRDefault="00704B0B" w:rsidP="00704B0B"/>
    <w:p w14:paraId="01CE53E3" w14:textId="77777777" w:rsidR="00704B0B" w:rsidRPr="00EC61C3" w:rsidRDefault="00704B0B" w:rsidP="00704B0B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:rsidRPr="00EC61C3" w14:paraId="150E8CE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D1A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CC9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970" w14:textId="77777777" w:rsidR="00704B0B" w:rsidRPr="00EC61C3" w:rsidRDefault="00704B0B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04B0B" w:rsidRPr="00EC61C3" w14:paraId="6207BCE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5A0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9A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C14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04B0B" w:rsidRPr="00EC61C3" w14:paraId="57B85E19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693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B9D9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C8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04B0B" w:rsidRPr="00EC61C3" w14:paraId="1E7A9089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BCD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EB908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D1B3C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04B0B" w:rsidRPr="00EC61C3" w14:paraId="2609C0E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7930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B41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68F7" w14:textId="77777777" w:rsidR="00704B0B" w:rsidRPr="00EC61C3" w:rsidRDefault="00704B0B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04B0B" w:rsidRPr="00EC61C3" w14:paraId="2E654AA7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AD48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5099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BE17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04B0B" w:rsidRPr="00EC61C3" w14:paraId="7EA870B0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EEDB9E3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0135C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D98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48F1B70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81ECA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1FD6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AD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1C35AA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489F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D02D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895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04B0B" w:rsidRPr="00EC61C3" w14:paraId="528EA47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F5BF8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1A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F6E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04B0B" w:rsidRPr="00EC61C3" w14:paraId="2592206A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549024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9912C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18F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04B0B" w:rsidRPr="00EC61C3" w14:paraId="04D40FB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71F24411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A3DE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F2D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04B0B" w:rsidRPr="00EC61C3" w14:paraId="719B33F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EA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B9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B18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04B0B" w:rsidRPr="00EC61C3" w14:paraId="714C8B2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A266845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E7B068A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D66B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04B0B" w:rsidRPr="00EC61C3" w14:paraId="015A730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0825D0A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37F943" w14:textId="77777777" w:rsidR="00704B0B" w:rsidRPr="00EC61C3" w:rsidRDefault="00704B0B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54C2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04B0B" w:rsidRPr="00EC61C3" w14:paraId="59521D4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072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D8A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7FB" w14:textId="77777777" w:rsidR="00704B0B" w:rsidRPr="00EC61C3" w:rsidRDefault="00704B0B" w:rsidP="00327889">
            <w:pPr>
              <w:pStyle w:val="TAC"/>
            </w:pPr>
            <w:r>
              <w:t>TC. State.2</w:t>
            </w:r>
          </w:p>
        </w:tc>
      </w:tr>
      <w:tr w:rsidR="00704B0B" w:rsidRPr="00EC61C3" w14:paraId="09E0565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52E1" w14:textId="77777777" w:rsidR="00704B0B" w:rsidRPr="00EC61C3" w:rsidRDefault="00704B0B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5CC7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5E" w14:textId="77777777" w:rsidR="00704B0B" w:rsidRPr="00EC61C3" w:rsidRDefault="00704B0B" w:rsidP="00327889">
            <w:pPr>
              <w:pStyle w:val="TAC"/>
            </w:pPr>
            <w:r>
              <w:t>TCI.State.3</w:t>
            </w:r>
          </w:p>
        </w:tc>
      </w:tr>
      <w:tr w:rsidR="00704B0B" w:rsidRPr="00EC61C3" w14:paraId="122C953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8BB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146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B9A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37DC1C0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704B0B" w:rsidRPr="006F4D85" w14:paraId="13F1A0F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978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AEA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298B" w14:textId="77777777" w:rsidR="00704B0B" w:rsidRPr="006F4D85" w:rsidRDefault="00704B0B" w:rsidP="00327889">
            <w:pPr>
              <w:pStyle w:val="TAC"/>
            </w:pPr>
            <w:r w:rsidRPr="006F4D85">
              <w:t>ssb-Index-RSRP</w:t>
            </w:r>
          </w:p>
        </w:tc>
      </w:tr>
      <w:tr w:rsidR="00704B0B" w:rsidRPr="006F4D85" w14:paraId="76EE4F1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461" w14:textId="77777777" w:rsidR="00704B0B" w:rsidRPr="006F4D85" w:rsidRDefault="00704B0B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17F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12F" w14:textId="77777777" w:rsidR="00704B0B" w:rsidRPr="006F4D85" w:rsidRDefault="00704B0B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704B0B" w:rsidRPr="006F4D85" w14:paraId="423A5C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498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7C0" w14:textId="77777777" w:rsidR="00704B0B" w:rsidRPr="006F4D85" w:rsidRDefault="00704B0B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D77" w14:textId="77777777" w:rsidR="00704B0B" w:rsidRPr="006F4D85" w:rsidRDefault="00704B0B" w:rsidP="00327889">
            <w:pPr>
              <w:pStyle w:val="TAC"/>
            </w:pPr>
            <w:r>
              <w:t>2</w:t>
            </w:r>
          </w:p>
        </w:tc>
      </w:tr>
      <w:tr w:rsidR="00704B0B" w:rsidRPr="006F4D85" w14:paraId="01999C4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431" w14:textId="77777777" w:rsidR="00704B0B" w:rsidRPr="006F4D85" w:rsidRDefault="00704B0B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23B" w14:textId="77777777" w:rsidR="00704B0B" w:rsidRPr="006F4D85" w:rsidRDefault="00704B0B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085" w14:textId="77777777" w:rsidR="00704B0B" w:rsidRPr="006F4D85" w:rsidRDefault="00704B0B" w:rsidP="00327889">
            <w:pPr>
              <w:pStyle w:val="TAC"/>
            </w:pPr>
            <w:r w:rsidRPr="006F4D85">
              <w:t>640</w:t>
            </w:r>
          </w:p>
        </w:tc>
      </w:tr>
      <w:tr w:rsidR="00704B0B" w:rsidRPr="006F4D85" w14:paraId="06D3FB9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E9F1" w14:textId="77777777" w:rsidR="00704B0B" w:rsidRPr="006F4D85" w:rsidRDefault="00704B0B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B73" w14:textId="77777777" w:rsidR="00704B0B" w:rsidRPr="006F4D85" w:rsidRDefault="00704B0B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B8B" w14:textId="77777777" w:rsidR="00704B0B" w:rsidRPr="006F4D85" w:rsidRDefault="00704B0B" w:rsidP="00327889">
            <w:pPr>
              <w:pStyle w:val="TAC"/>
            </w:pPr>
            <w:r>
              <w:t>configured</w:t>
            </w:r>
          </w:p>
        </w:tc>
      </w:tr>
      <w:tr w:rsidR="00704B0B" w:rsidRPr="00EC61C3" w14:paraId="48F6840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F55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AA0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4CF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04B0B" w:rsidRPr="00EC61C3" w14:paraId="0B6C25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DD9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B2FE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286D9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04B0B" w:rsidRPr="00EC61C3" w14:paraId="6C426D9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A12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7342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866F4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431E958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B1B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AFA6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4207A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FB9E94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3DA6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BD3B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7558D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5A7BC8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0CCC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5D21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8957E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201953D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6B8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0E3E6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CD57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639E66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C1F6" w14:textId="77777777" w:rsidR="00704B0B" w:rsidRPr="00EC61C3" w:rsidRDefault="00704B0B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ABAF4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128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0A8894B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2C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7C781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D92E2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04B0B" w:rsidRPr="00EC61C3" w14:paraId="6B26789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DA56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A23" w14:textId="77777777" w:rsidR="00704B0B" w:rsidRPr="00EC61C3" w:rsidRDefault="00704B0B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2D6" w14:textId="77777777" w:rsidR="00704B0B" w:rsidRPr="00EC61C3" w:rsidRDefault="00704B0B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04B0B" w:rsidRPr="00EC61C3" w14:paraId="124AE71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1A1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B7D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79E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04B0B" w:rsidRPr="00EC61C3" w14:paraId="6FC499F9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034" w14:textId="77777777" w:rsidR="00704B0B" w:rsidRPr="00EC61C3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453D28D" w14:textId="77777777" w:rsidR="00704B0B" w:rsidRPr="00EC61C3" w:rsidRDefault="00704B0B" w:rsidP="00704B0B"/>
    <w:p w14:paraId="7EC1570A" w14:textId="77777777" w:rsidR="00704B0B" w:rsidRPr="00EC61C3" w:rsidRDefault="00704B0B" w:rsidP="00704B0B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04B0B" w:rsidRPr="00EC61C3" w14:paraId="3FB1095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52972" w14:textId="77777777" w:rsidR="00704B0B" w:rsidRPr="00EC61C3" w:rsidRDefault="00704B0B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3DC32" w14:textId="77777777" w:rsidR="00704B0B" w:rsidRPr="00EC61C3" w:rsidRDefault="00704B0B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4594" w14:textId="77777777" w:rsidR="00704B0B" w:rsidRPr="00EC61C3" w:rsidRDefault="00704B0B" w:rsidP="00327889">
            <w:pPr>
              <w:pStyle w:val="TAH"/>
            </w:pPr>
            <w:r w:rsidRPr="00EC61C3">
              <w:t>Cell 2</w:t>
            </w:r>
          </w:p>
        </w:tc>
      </w:tr>
      <w:tr w:rsidR="00704B0B" w:rsidRPr="00EC61C3" w14:paraId="453E3F96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F5E5E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3EBE1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543" w14:textId="77777777" w:rsidR="00704B0B" w:rsidRPr="00EC61C3" w:rsidRDefault="00704B0B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422F8" w14:textId="77777777" w:rsidR="00704B0B" w:rsidRPr="00EC61C3" w:rsidRDefault="00704B0B" w:rsidP="00327889">
            <w:pPr>
              <w:pStyle w:val="TAH"/>
            </w:pPr>
            <w:r w:rsidRPr="00EC61C3">
              <w:t>SSB1</w:t>
            </w:r>
          </w:p>
        </w:tc>
      </w:tr>
      <w:tr w:rsidR="00704B0B" w:rsidRPr="00EC61C3" w14:paraId="0A54430A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FE1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646" w14:textId="77777777" w:rsidR="00704B0B" w:rsidRPr="00EC61C3" w:rsidRDefault="00704B0B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35D" w14:textId="77777777" w:rsidR="00704B0B" w:rsidRPr="00EC61C3" w:rsidRDefault="00704B0B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706" w14:textId="77777777" w:rsidR="00704B0B" w:rsidRPr="00EC61C3" w:rsidRDefault="00704B0B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057" w14:textId="77777777" w:rsidR="00704B0B" w:rsidRPr="00EC61C3" w:rsidRDefault="00704B0B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74E" w14:textId="77777777" w:rsidR="00704B0B" w:rsidRPr="00EC61C3" w:rsidRDefault="00704B0B" w:rsidP="00327889">
            <w:pPr>
              <w:pStyle w:val="TAH"/>
            </w:pPr>
            <w:r w:rsidRPr="00EC61C3">
              <w:t>T2</w:t>
            </w:r>
          </w:p>
        </w:tc>
      </w:tr>
      <w:tr w:rsidR="00704B0B" w:rsidRPr="00EC61C3" w14:paraId="2ED476B4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C9918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A0BFA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2FE" w14:textId="77777777" w:rsidR="00704B0B" w:rsidRPr="00EC61C3" w:rsidRDefault="00704B0B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704B0B" w:rsidRPr="00EC61C3" w14:paraId="5254C79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55C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638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1563DF" w14:textId="77777777" w:rsidR="00704B0B" w:rsidRPr="00C531CE" w:rsidRDefault="00704B0B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A53E54" w14:textId="77777777" w:rsidR="00704B0B" w:rsidRPr="00C531CE" w:rsidRDefault="00704B0B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704B0B" w:rsidRPr="00EC61C3" w14:paraId="0E85C5A3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236F" w14:textId="77777777" w:rsidR="00704B0B" w:rsidRPr="00EC61C3" w:rsidRDefault="00704B0B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D8C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4AA4DB" w14:textId="77777777" w:rsidR="00704B0B" w:rsidRPr="00EC61C3" w:rsidRDefault="00704B0B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A315BC" w14:textId="77777777" w:rsidR="00704B0B" w:rsidRPr="00EC61C3" w:rsidRDefault="00704B0B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704B0B" w:rsidRPr="00EC61C3" w14:paraId="4BE69BF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6C0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F7DB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2D8959D0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09473E75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0D33C355" w14:textId="77777777" w:rsidR="00704B0B" w:rsidRPr="00EC61C3" w:rsidRDefault="00704B0B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5D94988" w14:textId="77777777" w:rsidR="00704B0B" w:rsidRPr="00EC61C3" w:rsidRDefault="00704B0B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704B0B" w:rsidRPr="00EC61C3" w14:paraId="160E74C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126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E41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438592B1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6596C89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5FA5B49C" w14:textId="77777777" w:rsidR="00704B0B" w:rsidRPr="00EC61C3" w:rsidRDefault="00704B0B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730EB3A3" w14:textId="77777777" w:rsidR="00704B0B" w:rsidRPr="00EC61C3" w:rsidRDefault="00704B0B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704B0B" w:rsidRPr="00EC61C3" w14:paraId="7227700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DE5" w14:textId="77777777" w:rsidR="00704B0B" w:rsidRPr="00EC61C3" w:rsidRDefault="0031097D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4643417E">
                <v:shape id="_x0000_i1033" type="#_x0000_t75" alt="" style="width:20.75pt;height:11.4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3" DrawAspect="Content" ObjectID="_1754390374" r:id="rId18"/>
              </w:object>
            </w:r>
            <w:r w:rsidR="00704B0B" w:rsidRPr="008052A0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556" w14:textId="77777777" w:rsidR="00704B0B" w:rsidRPr="00EC61C3" w:rsidRDefault="00704B0B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AB5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BF9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E78" w14:textId="77777777" w:rsidR="00704B0B" w:rsidRPr="00EC61C3" w:rsidRDefault="00704B0B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15C" w14:textId="77777777" w:rsidR="00704B0B" w:rsidRPr="00EC61C3" w:rsidRDefault="00704B0B" w:rsidP="00327889">
            <w:pPr>
              <w:pStyle w:val="TAC"/>
            </w:pPr>
            <w:r>
              <w:t>8.3</w:t>
            </w:r>
          </w:p>
        </w:tc>
      </w:tr>
      <w:tr w:rsidR="00704B0B" w:rsidRPr="00EC61C3" w14:paraId="7302C5B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813" w14:textId="77777777" w:rsidR="00704B0B" w:rsidRPr="00EC61C3" w:rsidRDefault="00704B0B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648" w14:textId="77777777" w:rsidR="00704B0B" w:rsidRPr="00EC61C3" w:rsidRDefault="00704B0B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8DA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515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A6D" w14:textId="77777777" w:rsidR="00704B0B" w:rsidRPr="00EC61C3" w:rsidRDefault="00704B0B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4EC" w14:textId="77777777" w:rsidR="00704B0B" w:rsidRPr="00EC61C3" w:rsidRDefault="00704B0B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704B0B" w:rsidRPr="00EC61C3" w14:paraId="58936420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962" w14:textId="77777777" w:rsidR="00704B0B" w:rsidRPr="00EC61C3" w:rsidRDefault="00704B0B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63D12794" w14:textId="77777777" w:rsidR="00704B0B" w:rsidRPr="00EC61C3" w:rsidRDefault="00704B0B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69E856F1" w14:textId="77777777" w:rsidR="00704B0B" w:rsidRPr="00EC61C3" w:rsidRDefault="00704B0B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115C5743" w14:textId="77777777" w:rsidR="00704B0B" w:rsidRPr="00EC61C3" w:rsidRDefault="00704B0B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1E8C548C" w14:textId="77777777" w:rsidR="00704B0B" w:rsidRPr="00EC61C3" w:rsidRDefault="00704B0B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089442F9" w14:textId="77777777" w:rsidR="00704B0B" w:rsidRDefault="00704B0B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3ADA0234" w14:textId="77777777" w:rsidR="00704B0B" w:rsidRPr="00EC61C3" w:rsidRDefault="00704B0B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974F44C" w14:textId="77777777" w:rsidR="00704B0B" w:rsidRDefault="00704B0B" w:rsidP="00704B0B">
      <w:pPr>
        <w:rPr>
          <w:snapToGrid w:val="0"/>
        </w:rPr>
      </w:pPr>
    </w:p>
    <w:p w14:paraId="06CCC4D4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7C71CE1E">
          <v:shape id="_x0000_i1032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390375" r:id="rId19"/>
        </w:object>
      </w:r>
    </w:p>
    <w:p w14:paraId="78A7BBD9" w14:textId="77777777" w:rsidR="00704B0B" w:rsidRDefault="00704B0B" w:rsidP="00704B0B">
      <w:pPr>
        <w:pStyle w:val="TF"/>
      </w:pPr>
      <w:r w:rsidRPr="00E17462">
        <w:t>Figure A.5.5.8.2.1.1-1: Time multiplexed downlink transmissions during T1</w:t>
      </w:r>
    </w:p>
    <w:p w14:paraId="55DE74EF" w14:textId="77777777" w:rsidR="00704B0B" w:rsidRPr="00E17462" w:rsidRDefault="00704B0B" w:rsidP="00704B0B"/>
    <w:p w14:paraId="5238CD77" w14:textId="77777777" w:rsidR="00704B0B" w:rsidRPr="00E17462" w:rsidRDefault="0031097D" w:rsidP="00704B0B">
      <w:pPr>
        <w:pStyle w:val="TF"/>
      </w:pPr>
      <w:r w:rsidRPr="00E17462">
        <w:rPr>
          <w:noProof/>
        </w:rPr>
        <w:object w:dxaOrig="7800" w:dyaOrig="5880" w14:anchorId="74CAE2CB">
          <v:shape id="_x0000_i1031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31" DrawAspect="Content" ObjectID="_1754390376" r:id="rId20"/>
        </w:object>
      </w:r>
    </w:p>
    <w:p w14:paraId="682F237F" w14:textId="77777777" w:rsidR="00704B0B" w:rsidRPr="00E17462" w:rsidRDefault="00704B0B" w:rsidP="00704B0B">
      <w:pPr>
        <w:pStyle w:val="TF"/>
      </w:pPr>
      <w:r w:rsidRPr="00E17462">
        <w:t>Figure A.5.5.8.2.1.1-2: Time multiplexed downlink transmissions during T2</w:t>
      </w:r>
    </w:p>
    <w:p w14:paraId="7371B419" w14:textId="77777777" w:rsidR="00704B0B" w:rsidRPr="00EC61C3" w:rsidRDefault="00704B0B" w:rsidP="00704B0B">
      <w:pPr>
        <w:rPr>
          <w:snapToGrid w:val="0"/>
        </w:rPr>
      </w:pPr>
    </w:p>
    <w:p w14:paraId="6C1711AC" w14:textId="77777777" w:rsidR="00704B0B" w:rsidRPr="00EC61C3" w:rsidRDefault="00704B0B" w:rsidP="00704B0B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4C0DF795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4EDFF1F5" w14:textId="77777777" w:rsidR="00704B0B" w:rsidRPr="00EC61C3" w:rsidRDefault="00704B0B" w:rsidP="00704B0B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00523440" w14:textId="77777777" w:rsidR="00704B0B" w:rsidRPr="006B63B9" w:rsidRDefault="00704B0B" w:rsidP="00704B0B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6CAB3278" w14:textId="77777777" w:rsidR="00704B0B" w:rsidRDefault="00704B0B" w:rsidP="00704B0B"/>
    <w:p w14:paraId="7EBC20C6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12424BD6" w14:textId="77777777" w:rsidR="00704B0B" w:rsidRDefault="00704B0B" w:rsidP="00704B0B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1464069E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5C5EA5E0" w14:textId="77777777" w:rsidR="00704B0B" w:rsidRPr="00D314D5" w:rsidRDefault="00704B0B" w:rsidP="00704B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360E7158" w14:textId="77777777" w:rsidR="00704B0B" w:rsidRPr="00D314D5" w:rsidRDefault="00704B0B" w:rsidP="00704B0B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631F172E" w14:textId="77777777" w:rsidR="00704B0B" w:rsidRPr="00D314D5" w:rsidRDefault="00704B0B" w:rsidP="00704B0B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3AC9343A" w14:textId="77777777" w:rsidR="00704B0B" w:rsidRPr="00D314D5" w:rsidRDefault="00704B0B" w:rsidP="00704B0B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53E559DB" w14:textId="77777777" w:rsidR="00704B0B" w:rsidRPr="00D314D5" w:rsidRDefault="00704B0B" w:rsidP="00704B0B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20B4F6A9" w14:textId="77777777" w:rsidR="00704B0B" w:rsidRPr="00D314D5" w:rsidRDefault="00704B0B" w:rsidP="00704B0B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59676B8A" w14:textId="77777777" w:rsidR="00704B0B" w:rsidRPr="00D314D5" w:rsidRDefault="00704B0B" w:rsidP="00704B0B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6F95652C" w14:textId="77777777" w:rsidR="00704B0B" w:rsidRPr="00D314D5" w:rsidRDefault="00704B0B" w:rsidP="00704B0B">
      <w:pPr>
        <w:jc w:val="both"/>
      </w:pPr>
      <w:r w:rsidRPr="00D314D5">
        <w:t xml:space="preserve">Before the test starts, </w:t>
      </w:r>
    </w:p>
    <w:p w14:paraId="5157333B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19554E01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789E4198" w14:textId="77777777" w:rsidR="00704B0B" w:rsidRPr="00D314D5" w:rsidRDefault="00704B0B" w:rsidP="00704B0B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6A475E20" w14:textId="77777777" w:rsidR="00704B0B" w:rsidRPr="00E17462" w:rsidRDefault="00704B0B" w:rsidP="00704B0B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4EF2DFD8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568242BA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D314D5" w14:paraId="21AE2038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A9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641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04B0B" w:rsidRPr="00D314D5" w14:paraId="4BCC5240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CBA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C0E0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787C4B45" w14:textId="77777777" w:rsidR="00704B0B" w:rsidRPr="00D314D5" w:rsidRDefault="00704B0B" w:rsidP="00704B0B">
      <w:pPr>
        <w:rPr>
          <w:lang w:eastAsia="zh-CN"/>
        </w:rPr>
      </w:pPr>
    </w:p>
    <w:p w14:paraId="53609718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04B0B" w:rsidRPr="00D314D5" w14:paraId="406C9ED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455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06D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52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011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04B0B" w:rsidRPr="00D314D5" w14:paraId="79113F34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6AF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A3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5D9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7599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04B0B" w:rsidRPr="00D314D5" w14:paraId="75F1E2F3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A447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1155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60A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5782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04B0B" w:rsidRPr="00D314D5" w14:paraId="3C964452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847A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46F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05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53E5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6119F28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C63E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B2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C0A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AB4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4D33E81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2EC3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C32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67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795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314D5" w14:paraId="61459FB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C551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98E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C60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0BE" w14:textId="77777777" w:rsidR="00704B0B" w:rsidRPr="00D314D5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470D469C" w14:textId="77777777" w:rsidR="00704B0B" w:rsidRPr="00D314D5" w:rsidRDefault="00704B0B" w:rsidP="00704B0B"/>
    <w:p w14:paraId="635AB6AC" w14:textId="77777777" w:rsidR="00704B0B" w:rsidRDefault="00704B0B" w:rsidP="00704B0B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14:paraId="35C397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C2D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C01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47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04B0B" w14:paraId="5DFEC5F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F7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41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67D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04B0B" w14:paraId="3628432E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9D6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7E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AD2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04B0B" w14:paraId="751E7A52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1F8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2B2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950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04B0B" w14:paraId="57DB4BB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85E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7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879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04B0B" w14:paraId="57E316ED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AD3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D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367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04B0B" w14:paraId="08F1E47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60C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F7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CF3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04B0B" w14:paraId="028D004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9CB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2EF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369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3D5C180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469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E6A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40C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14C516E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42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D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7A3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3DD98F8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843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C3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111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04B0B" w14:paraId="451E127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DE4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28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060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04B0B" w14:paraId="5E97AC9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C26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C2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D79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04B0B" w14:paraId="02D471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37C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2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163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04B0B" w14:paraId="5C145A1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85E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FF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540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04B0B" w14:paraId="0534256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8590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18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46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04B0B" w14:paraId="1257C6F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6A7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16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FF2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04B0B" w14:paraId="5EAA6F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49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84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43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04B0B" w14:paraId="631058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995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B07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784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E4A4A4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04B0B" w14:paraId="1D5D7B4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67A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B5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6B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04B0B" w14:paraId="773D38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E4C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08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84EC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04B0B" w14:paraId="007C227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2218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BB5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2FF1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DAE4FF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67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504B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2C25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6B35C3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6B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89A9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032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8FF576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854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A49A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5714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2ED6BF7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30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38F2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A77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6B47C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0CB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3D9D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35A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A8ACCF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B07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DBCE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583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7C06E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F69E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E6A9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C461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09333E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51A5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C82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F1B3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04B0B" w14:paraId="711575F2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A3F4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5F5AA87E" w14:textId="77777777" w:rsidR="00704B0B" w:rsidRDefault="00704B0B" w:rsidP="00704B0B"/>
    <w:p w14:paraId="33FED30C" w14:textId="77777777" w:rsidR="00704B0B" w:rsidRPr="00D314D5" w:rsidRDefault="00704B0B" w:rsidP="00704B0B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04B0B" w:rsidRPr="00D314D5" w14:paraId="63937AE3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F35511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3419E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F70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704B0B" w:rsidRPr="00D314D5" w14:paraId="43069A45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3015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526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D272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2C84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704B0B" w:rsidRPr="00D314D5" w14:paraId="04CEE48C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2C7E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DF6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2F09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4415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556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9E3" w14:textId="77777777" w:rsidR="00704B0B" w:rsidRPr="00D314D5" w:rsidRDefault="00704B0B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704B0B" w:rsidRPr="00D314D5" w14:paraId="182797B0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22827D" w14:textId="77777777" w:rsidR="00704B0B" w:rsidRPr="00D314D5" w:rsidRDefault="00704B0B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4AEA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342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04B0B" w:rsidRPr="00D314D5" w14:paraId="1C57181C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FFA6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4C7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2F3" w14:textId="77777777" w:rsidR="00704B0B" w:rsidRPr="00D314D5" w:rsidRDefault="00704B0B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24E" w14:textId="77777777" w:rsidR="00704B0B" w:rsidRPr="00D314D5" w:rsidRDefault="00704B0B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04B0B" w:rsidRPr="00D314D5" w14:paraId="7ED363C6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A19E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41F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E6A" w14:textId="77777777" w:rsidR="00704B0B" w:rsidRPr="00806803" w:rsidRDefault="00704B0B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A96" w14:textId="77777777" w:rsidR="00704B0B" w:rsidRPr="00806803" w:rsidRDefault="00704B0B" w:rsidP="00327889">
            <w:pPr>
              <w:pStyle w:val="TAC"/>
            </w:pPr>
            <w:r>
              <w:t>Rough</w:t>
            </w:r>
          </w:p>
        </w:tc>
      </w:tr>
      <w:tr w:rsidR="00704B0B" w:rsidRPr="00D314D5" w14:paraId="3EEFE72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A9BB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5B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02D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F70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8420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A9D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314D5" w14:paraId="3575F8B8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1E88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01B4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602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065E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3477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9DC8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314D5" w14:paraId="0BB8CFD6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660" w14:textId="77777777" w:rsidR="00704B0B" w:rsidRPr="00D314D5" w:rsidRDefault="0031097D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05DEEE60">
                <v:shape id="_x0000_i1030" type="#_x0000_t75" alt="" style="width:15.65pt;height:9.7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0" DrawAspect="Content" ObjectID="_1754390377" r:id="rId21"/>
              </w:object>
            </w:r>
            <w:r w:rsidR="00704B0B" w:rsidRPr="008052A0">
              <w:rPr>
                <w:vertAlign w:val="subscript"/>
              </w:rPr>
              <w:t>BB</w:t>
            </w:r>
            <w:r w:rsidR="00704B0B" w:rsidRPr="00595DBB">
              <w:rPr>
                <w:vertAlign w:val="superscript"/>
              </w:rPr>
              <w:t xml:space="preserve"> Note </w:t>
            </w:r>
            <w:r w:rsidR="00704B0B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7F3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C29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44A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B18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3E2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704B0B" w:rsidRPr="00D314D5" w14:paraId="17746F6C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0C73" w14:textId="77777777" w:rsidR="00704B0B" w:rsidRPr="00D314D5" w:rsidRDefault="00704B0B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B19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775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6B71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A20C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7196" w14:textId="77777777" w:rsidR="00704B0B" w:rsidRPr="00D314D5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04B0B" w:rsidRPr="00D314D5" w14:paraId="662454BE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33C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6F317D0E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58977061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4BF2177" w14:textId="77777777" w:rsidR="00704B0B" w:rsidRPr="00D314D5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73739F1B" w14:textId="77777777" w:rsidR="00704B0B" w:rsidRDefault="00704B0B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35ABB696" w14:textId="77777777" w:rsidR="00704B0B" w:rsidRDefault="00704B0B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17886200" w14:textId="77777777" w:rsidR="00704B0B" w:rsidRPr="00D314D5" w:rsidRDefault="00704B0B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1AD3E673" w14:textId="77777777" w:rsidR="00704B0B" w:rsidRDefault="00704B0B" w:rsidP="00704B0B">
      <w:pPr>
        <w:rPr>
          <w:snapToGrid w:val="0"/>
        </w:rPr>
      </w:pPr>
    </w:p>
    <w:p w14:paraId="4E3C930F" w14:textId="77777777" w:rsidR="00704B0B" w:rsidRPr="00E17462" w:rsidRDefault="00704B0B" w:rsidP="00704B0B">
      <w:pPr>
        <w:rPr>
          <w:snapToGrid w:val="0"/>
        </w:rPr>
      </w:pPr>
    </w:p>
    <w:p w14:paraId="04E272A8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3DEE3F1E">
          <v:shape id="_x0000_i1029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390378" r:id="rId22"/>
        </w:object>
      </w:r>
    </w:p>
    <w:p w14:paraId="7E554017" w14:textId="77777777" w:rsidR="00704B0B" w:rsidRDefault="00704B0B" w:rsidP="00704B0B">
      <w:pPr>
        <w:pStyle w:val="TF"/>
      </w:pPr>
      <w:r w:rsidRPr="00E17462">
        <w:t>Figure A.7.5.8.1.1.1-1: Time multiplexed downlink transmissions during T1</w:t>
      </w:r>
    </w:p>
    <w:p w14:paraId="2788A0E0" w14:textId="77777777" w:rsidR="00704B0B" w:rsidRPr="00E17462" w:rsidRDefault="00704B0B" w:rsidP="00704B0B"/>
    <w:p w14:paraId="3F908838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70A8B01">
          <v:shape id="_x0000_i1028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28" DrawAspect="Content" ObjectID="_1754390379" r:id="rId23"/>
        </w:object>
      </w:r>
    </w:p>
    <w:p w14:paraId="26C693D4" w14:textId="77777777" w:rsidR="00704B0B" w:rsidRPr="00E17462" w:rsidRDefault="00704B0B" w:rsidP="00704B0B">
      <w:pPr>
        <w:pStyle w:val="TF"/>
      </w:pPr>
      <w:r w:rsidRPr="00E17462">
        <w:t>Figure A.7.5.8.1.1.1-2: Time multiplexed downlink transmissions during T2</w:t>
      </w:r>
    </w:p>
    <w:p w14:paraId="2B21EA6F" w14:textId="77777777" w:rsidR="00704B0B" w:rsidRPr="00C03E85" w:rsidRDefault="00704B0B" w:rsidP="00704B0B">
      <w:pPr>
        <w:rPr>
          <w:snapToGrid w:val="0"/>
        </w:rPr>
      </w:pPr>
    </w:p>
    <w:p w14:paraId="4F2B6390" w14:textId="77777777" w:rsidR="00704B0B" w:rsidRPr="00D314D5" w:rsidRDefault="00704B0B" w:rsidP="00704B0B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4E9770D7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22D0C6AB" w14:textId="77777777" w:rsidR="00704B0B" w:rsidRPr="00D314D5" w:rsidRDefault="00704B0B" w:rsidP="00704B0B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3E624A70" w14:textId="77777777" w:rsidR="00704B0B" w:rsidRPr="00D314D5" w:rsidRDefault="00704B0B" w:rsidP="00704B0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5BCE8CFE" w14:textId="77777777" w:rsidR="00704B0B" w:rsidRPr="00D314D5" w:rsidRDefault="00704B0B" w:rsidP="00704B0B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1E03D21A" w14:textId="77777777" w:rsidR="00704B0B" w:rsidRPr="006B63B9" w:rsidRDefault="00704B0B" w:rsidP="00704B0B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13A00385" w14:textId="77777777" w:rsidR="00704B0B" w:rsidRDefault="00704B0B" w:rsidP="00704B0B"/>
    <w:p w14:paraId="7CB3B125" w14:textId="77777777" w:rsidR="00704B0B" w:rsidRPr="00D277A8" w:rsidRDefault="00704B0B" w:rsidP="00704B0B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149FE29D" w14:textId="77777777" w:rsidR="00704B0B" w:rsidRPr="00D277A8" w:rsidRDefault="00704B0B" w:rsidP="00704B0B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54C55269" w14:textId="77777777" w:rsidR="00704B0B" w:rsidRPr="00D277A8" w:rsidRDefault="00704B0B" w:rsidP="00704B0B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30F77AE2" w14:textId="77777777" w:rsidR="00704B0B" w:rsidRPr="00D277A8" w:rsidRDefault="00704B0B" w:rsidP="00704B0B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213209CB" w14:textId="77777777" w:rsidR="00704B0B" w:rsidRPr="00D277A8" w:rsidRDefault="00704B0B" w:rsidP="00704B0B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17AE747C" w14:textId="77777777" w:rsidR="00704B0B" w:rsidRPr="00D277A8" w:rsidRDefault="00704B0B" w:rsidP="00704B0B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1AB77451" w14:textId="77777777" w:rsidR="00704B0B" w:rsidRPr="00D277A8" w:rsidRDefault="00704B0B" w:rsidP="00704B0B">
      <w:pPr>
        <w:jc w:val="both"/>
      </w:pPr>
      <w:r w:rsidRPr="00D277A8">
        <w:t xml:space="preserve">Before the test starts, </w:t>
      </w:r>
    </w:p>
    <w:p w14:paraId="0AF614E8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1D8CB4B7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39FD9F4E" w14:textId="77777777" w:rsidR="00704B0B" w:rsidRPr="00D277A8" w:rsidRDefault="00704B0B" w:rsidP="00704B0B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51D55079" w14:textId="77777777" w:rsidR="00704B0B" w:rsidRPr="00E17462" w:rsidRDefault="00704B0B" w:rsidP="00704B0B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7F7D0353" w14:textId="77777777" w:rsidR="00704B0B" w:rsidRPr="00D277A8" w:rsidRDefault="00704B0B" w:rsidP="00704B0B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79F59164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04B0B" w:rsidRPr="00D277A8" w14:paraId="05F43D50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AE7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F9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04B0B" w:rsidRPr="00D277A8" w14:paraId="24F1DF1B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E28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454A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E08E3A0" w14:textId="77777777" w:rsidR="00704B0B" w:rsidRPr="00D277A8" w:rsidRDefault="00704B0B" w:rsidP="00704B0B">
      <w:pPr>
        <w:rPr>
          <w:lang w:eastAsia="zh-CN"/>
        </w:rPr>
      </w:pPr>
    </w:p>
    <w:p w14:paraId="661162A4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04B0B" w:rsidRPr="00D277A8" w14:paraId="1E292D7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E9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592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146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0C28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04B0B" w:rsidRPr="00D277A8" w14:paraId="3EC92990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7E1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08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A6C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35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04B0B" w:rsidRPr="00D277A8" w14:paraId="4336D61B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475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54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46C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D367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04B0B" w:rsidRPr="00D277A8" w14:paraId="4B1BA3C2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B2C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ED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2620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6CD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F0AFC2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28DB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28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B06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32F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CA6EE0D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7A2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B68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581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980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04B0B" w:rsidRPr="00D277A8" w14:paraId="7CA511B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5EA9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4F7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3CE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473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63A5361A" w14:textId="77777777" w:rsidR="00704B0B" w:rsidRPr="00D277A8" w:rsidRDefault="00704B0B" w:rsidP="00704B0B"/>
    <w:p w14:paraId="54196C1F" w14:textId="77777777" w:rsidR="00704B0B" w:rsidRDefault="00704B0B" w:rsidP="00704B0B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04B0B" w14:paraId="439B493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B19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968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1E4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04B0B" w14:paraId="1E55063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6F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32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F18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04B0B" w14:paraId="7914E14A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F9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5CE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748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04B0B" w14:paraId="6B99A0BD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BEF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863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8AD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04B0B" w14:paraId="5BD680E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60C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91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35D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04B0B" w14:paraId="31A844F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AA1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EB5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C1F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04B0B" w14:paraId="416C034E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E44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0E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9C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04B0B" w14:paraId="2F33E79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C4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9E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8A0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2F40F8F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61EA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FB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BCC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665DD1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A09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065D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67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04B0B" w14:paraId="6BB438F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45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F2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C48E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04B0B" w14:paraId="6250175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B969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EA0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01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04B0B" w14:paraId="56EE9DB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305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56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AF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04B0B" w14:paraId="52837D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FE6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A21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A457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04B0B" w14:paraId="3EF94F8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800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2D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0A4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04B0B" w14:paraId="03BD67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A451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E4B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41A6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04B0B" w14:paraId="009DBC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BBD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9B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DD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04B0B" w14:paraId="0D1FBF5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50C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FC0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2525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04B0B" w14:paraId="6747C8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C168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0DD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CCF7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704B0B" w14:paraId="624B960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3C4B" w14:textId="77777777" w:rsidR="00704B0B" w:rsidRDefault="00704B0B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DD04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BF24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704B0B" w14:paraId="6B3348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7A9C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68C5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2CF3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04B0B" w14:paraId="1C80914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E171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6FB6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73C8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704B0B" w14:paraId="21572DC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D0A" w14:textId="77777777" w:rsidR="00704B0B" w:rsidRDefault="00704B0B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49E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FCC6" w14:textId="77777777" w:rsidR="00704B0B" w:rsidRDefault="00704B0B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704B0B" w14:paraId="0A4FDED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93D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4A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A849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2AAB78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04B0B" w14:paraId="75A36B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A7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5813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D0BA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04B0B" w14:paraId="2F19CA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98B3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80F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F7A8" w14:textId="77777777" w:rsidR="00704B0B" w:rsidRDefault="00704B0B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04B0B" w14:paraId="059DE5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AAF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6348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947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3A70FA3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859B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38F0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0C7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68E4EDD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0DB6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D103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4E62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056B7C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AAE5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D49B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07BE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2577FBA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FAA7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C7F0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11EA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0C5BC3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E222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F45C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6E99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1BB057E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2014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725C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1E1E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45B03DF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7EE1" w14:textId="77777777" w:rsidR="00704B0B" w:rsidRDefault="00704B0B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5387" w14:textId="77777777" w:rsidR="00704B0B" w:rsidRDefault="00704B0B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616B" w14:textId="77777777" w:rsidR="00704B0B" w:rsidRDefault="00704B0B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04B0B" w14:paraId="3CC09D9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69F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C78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05F7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04B0B" w14:paraId="1A7D8254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6611" w14:textId="77777777" w:rsidR="00704B0B" w:rsidRDefault="00704B0B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5BFD966C" w14:textId="77777777" w:rsidR="00704B0B" w:rsidRDefault="00704B0B" w:rsidP="00704B0B"/>
    <w:p w14:paraId="2A809922" w14:textId="77777777" w:rsidR="00704B0B" w:rsidRPr="00D277A8" w:rsidRDefault="00704B0B" w:rsidP="00704B0B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04B0B" w:rsidRPr="00D277A8" w14:paraId="7AE5FA22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766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5172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37D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704B0B" w:rsidRPr="00D277A8" w14:paraId="5B5C5FBA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F20B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E66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C94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7E8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704B0B" w:rsidRPr="00D277A8" w14:paraId="2419AEEF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5C7C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277" w14:textId="77777777" w:rsidR="00704B0B" w:rsidRPr="00D277A8" w:rsidRDefault="00704B0B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898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9F7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69A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D69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704B0B" w:rsidRPr="00D277A8" w14:paraId="396AC24B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58CA43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43219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C70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04B0B" w:rsidRPr="00D277A8" w14:paraId="681919C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428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55D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AAB" w14:textId="77777777" w:rsidR="00704B0B" w:rsidRPr="00D277A8" w:rsidRDefault="00704B0B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958" w14:textId="77777777" w:rsidR="00704B0B" w:rsidRPr="00D277A8" w:rsidRDefault="00704B0B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04B0B" w:rsidRPr="00D277A8" w14:paraId="3C2BFBE9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258A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B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00F" w14:textId="77777777" w:rsidR="00704B0B" w:rsidRPr="00806803" w:rsidRDefault="00704B0B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60F9" w14:textId="77777777" w:rsidR="00704B0B" w:rsidRPr="00806803" w:rsidRDefault="00704B0B" w:rsidP="00327889">
            <w:pPr>
              <w:pStyle w:val="TAC"/>
            </w:pPr>
            <w:r>
              <w:t>Rough</w:t>
            </w:r>
          </w:p>
        </w:tc>
      </w:tr>
      <w:tr w:rsidR="00704B0B" w:rsidRPr="00D277A8" w14:paraId="6D999FC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01C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538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3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A3C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8938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C36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277A8" w14:paraId="3A44F4D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4805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09B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DD8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750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E10C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39B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04B0B" w:rsidRPr="00D277A8" w14:paraId="30E34E0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F7F" w14:textId="77777777" w:rsidR="00704B0B" w:rsidRPr="00D277A8" w:rsidRDefault="0031097D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59EE990E">
                <v:shape id="_x0000_i1027" type="#_x0000_t75" alt="" style="width:15.65pt;height:9.7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7" DrawAspect="Content" ObjectID="_1754390380" r:id="rId24"/>
              </w:object>
            </w:r>
            <w:r w:rsidR="00704B0B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704B0B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A44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637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87D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935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8E8" w14:textId="77777777" w:rsidR="00704B0B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704B0B" w:rsidRPr="00D277A8" w14:paraId="4E56251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42E7" w14:textId="77777777" w:rsidR="00704B0B" w:rsidRPr="00D277A8" w:rsidRDefault="00704B0B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6205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C4E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3B27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39E1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08A" w14:textId="77777777" w:rsidR="00704B0B" w:rsidRPr="00D277A8" w:rsidRDefault="00704B0B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04B0B" w:rsidRPr="00D277A8" w14:paraId="129CDAF9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BDB8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15017EF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48B2E85E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2892F00" w14:textId="77777777" w:rsidR="00704B0B" w:rsidRPr="00D277A8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33DCC61A" w14:textId="77777777" w:rsidR="00704B0B" w:rsidRDefault="00704B0B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37A8A8A4" w14:textId="77777777" w:rsidR="00704B0B" w:rsidRDefault="00704B0B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C5A6335" w14:textId="77777777" w:rsidR="00704B0B" w:rsidRPr="00D277A8" w:rsidRDefault="00704B0B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26893975" w14:textId="77777777" w:rsidR="00704B0B" w:rsidRDefault="00704B0B" w:rsidP="00704B0B">
      <w:pPr>
        <w:rPr>
          <w:snapToGrid w:val="0"/>
        </w:rPr>
      </w:pPr>
    </w:p>
    <w:p w14:paraId="796DFD6A" w14:textId="77777777" w:rsidR="00704B0B" w:rsidRPr="00E17462" w:rsidRDefault="00704B0B" w:rsidP="00704B0B">
      <w:pPr>
        <w:rPr>
          <w:snapToGrid w:val="0"/>
        </w:rPr>
      </w:pPr>
    </w:p>
    <w:p w14:paraId="0B9FC964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13B28B4E">
          <v:shape id="_x0000_i1026" type="#_x0000_t75" alt="" style="width:391.35pt;height:293.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390381" r:id="rId25"/>
        </w:object>
      </w:r>
    </w:p>
    <w:p w14:paraId="0BFDBACD" w14:textId="77777777" w:rsidR="00704B0B" w:rsidRDefault="00704B0B" w:rsidP="00704B0B">
      <w:pPr>
        <w:pStyle w:val="TF"/>
      </w:pPr>
      <w:r w:rsidRPr="00E17462">
        <w:t>Figure A.7.5.8.2.1.1-1: Time multiplexed downlink transmissions during T1</w:t>
      </w:r>
    </w:p>
    <w:p w14:paraId="1FF40A2A" w14:textId="77777777" w:rsidR="00704B0B" w:rsidRPr="00E17462" w:rsidRDefault="00704B0B" w:rsidP="00704B0B"/>
    <w:p w14:paraId="7036AFDE" w14:textId="77777777" w:rsidR="00704B0B" w:rsidRPr="00E17462" w:rsidRDefault="0031097D" w:rsidP="00704B0B">
      <w:pPr>
        <w:pStyle w:val="TH"/>
      </w:pPr>
      <w:r w:rsidRPr="00E17462">
        <w:rPr>
          <w:noProof/>
        </w:rPr>
        <w:object w:dxaOrig="7800" w:dyaOrig="5880" w14:anchorId="0F6E0CE4">
          <v:shape id="_x0000_i1025" type="#_x0000_t75" alt="" style="width:391.35pt;height:293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4390382" r:id="rId26"/>
        </w:object>
      </w:r>
    </w:p>
    <w:p w14:paraId="7D05C3D7" w14:textId="77777777" w:rsidR="00704B0B" w:rsidRPr="00E17462" w:rsidRDefault="00704B0B" w:rsidP="00704B0B">
      <w:pPr>
        <w:pStyle w:val="TF"/>
      </w:pPr>
      <w:r w:rsidRPr="00E17462">
        <w:t>Figure A.7.5.8.2.1.1-2: Time multiplexed downlink transmissions during T2</w:t>
      </w:r>
    </w:p>
    <w:p w14:paraId="61371A65" w14:textId="77777777" w:rsidR="00704B0B" w:rsidRPr="00D277A8" w:rsidRDefault="00704B0B" w:rsidP="00704B0B">
      <w:pPr>
        <w:rPr>
          <w:snapToGrid w:val="0"/>
        </w:rPr>
      </w:pPr>
    </w:p>
    <w:p w14:paraId="19FC884F" w14:textId="77777777" w:rsidR="00704B0B" w:rsidRPr="00D277A8" w:rsidRDefault="00704B0B" w:rsidP="00704B0B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0805FC98" w14:textId="77777777" w:rsidR="00704B0B" w:rsidRPr="00D277A8" w:rsidRDefault="00704B0B" w:rsidP="00704B0B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68B8080B" w14:textId="77777777" w:rsidR="00704B0B" w:rsidRDefault="00704B0B" w:rsidP="00704B0B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77196A01" w14:textId="77777777" w:rsidR="00704B0B" w:rsidRPr="006B63B9" w:rsidRDefault="00704B0B" w:rsidP="00704B0B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504AAAA" w14:textId="77777777" w:rsidR="00704B0B" w:rsidRPr="00D277A8" w:rsidRDefault="00704B0B" w:rsidP="00704B0B">
      <w:pPr>
        <w:jc w:val="both"/>
        <w:rPr>
          <w:lang w:eastAsia="zh-CN"/>
        </w:rPr>
      </w:pPr>
    </w:p>
    <w:p w14:paraId="3F1410CD" w14:textId="77777777" w:rsidR="00704B0B" w:rsidRPr="00D47055" w:rsidRDefault="00704B0B" w:rsidP="00704B0B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7FD56887" w14:textId="77777777" w:rsidR="00704B0B" w:rsidRPr="004B0A43" w:rsidRDefault="00704B0B" w:rsidP="00704B0B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0A62" w14:textId="77777777" w:rsidR="0031097D" w:rsidRDefault="0031097D">
      <w:r>
        <w:separator/>
      </w:r>
    </w:p>
  </w:endnote>
  <w:endnote w:type="continuationSeparator" w:id="0">
    <w:p w14:paraId="05532487" w14:textId="77777777" w:rsidR="0031097D" w:rsidRDefault="0031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B8DC" w14:textId="77777777" w:rsidR="0031097D" w:rsidRDefault="0031097D">
      <w:r>
        <w:separator/>
      </w:r>
    </w:p>
  </w:footnote>
  <w:footnote w:type="continuationSeparator" w:id="0">
    <w:p w14:paraId="5EE8D752" w14:textId="77777777" w:rsidR="0031097D" w:rsidRDefault="00310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F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97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4B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19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704B0B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704B0B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04B0B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04B0B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704B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04B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04B0B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04B0B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704B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04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4B0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4B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4B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04B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04B0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704B0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04B0B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17</Pages>
  <Words>3818</Words>
  <Characters>21766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Apple_108 (Manasa)</cp:lastModifiedBy>
  <cp:revision>8</cp:revision>
  <cp:lastPrinted>1900-01-01T07:59:39Z</cp:lastPrinted>
  <dcterms:created xsi:type="dcterms:W3CDTF">2020-02-03T08:32:00Z</dcterms:created>
  <dcterms:modified xsi:type="dcterms:W3CDTF">2023-08-24T11:45:00Z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R4-2311343</vt:lpwstr>
  </property>
  <property fmtid="{D5CDD505-2E9C-101B-9397-08002B2CF9AE}" pid="10" name="Spec#">
    <vt:lpwstr>38.133</vt:lpwstr>
  </property>
  <property fmtid="{D5CDD505-2E9C-101B-9397-08002B2CF9AE}" pid="11" name="Cr#">
    <vt:lpwstr>3410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[NR_newRAT-Perf] CR for Active TCI State switch test requirements - Rel16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