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6B22039A" w:rsidR="00CF547C" w:rsidRPr="00CF547C" w:rsidRDefault="00CF547C" w:rsidP="00CF547C">
      <w:pPr>
        <w:pStyle w:val="CRCoverPage"/>
        <w:outlineLvl w:val="0"/>
        <w:rPr>
          <w:b/>
          <w:noProof/>
          <w:sz w:val="24"/>
        </w:rPr>
      </w:pPr>
      <w:r w:rsidRPr="00CF547C">
        <w:rPr>
          <w:b/>
          <w:noProof/>
          <w:sz w:val="24"/>
        </w:rPr>
        <w:t>3GPP TSG-RAN WG4 Meeting # 106bis-e</w:t>
      </w:r>
      <w:r w:rsidRPr="00CF547C">
        <w:rPr>
          <w:b/>
          <w:noProof/>
          <w:sz w:val="24"/>
        </w:rPr>
        <w:tab/>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72CA4" w:rsidRPr="00272CA4">
        <w:rPr>
          <w:b/>
          <w:noProof/>
          <w:sz w:val="24"/>
        </w:rPr>
        <w:t>R4-2305262</w:t>
      </w:r>
    </w:p>
    <w:p w14:paraId="51879B40" w14:textId="7951D66F" w:rsidR="00565AF1" w:rsidRDefault="00CF547C" w:rsidP="00CF547C">
      <w:pPr>
        <w:pStyle w:val="CRCoverPage"/>
        <w:outlineLvl w:val="0"/>
        <w:rPr>
          <w:b/>
          <w:noProof/>
          <w:sz w:val="24"/>
        </w:rPr>
      </w:pPr>
      <w:r w:rsidRPr="00CF547C">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5D82798"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272CA4">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2A36B7D" w:rsidR="00565AF1" w:rsidRDefault="00CF547C" w:rsidP="009F5A45">
            <w:pPr>
              <w:pStyle w:val="CRCoverPage"/>
              <w:spacing w:after="0"/>
              <w:ind w:left="100"/>
              <w:rPr>
                <w:noProof/>
              </w:rPr>
            </w:pPr>
            <w:r w:rsidRPr="00CF547C">
              <w:rPr>
                <w:noProof/>
                <w:lang w:eastAsia="zh-CN"/>
              </w:rPr>
              <w:t>DraftCR on timing test cases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D2CED0" w:rsidR="00565AF1" w:rsidRDefault="008E01C5" w:rsidP="00041B09">
            <w:pPr>
              <w:pStyle w:val="CRCoverPage"/>
              <w:spacing w:after="0"/>
              <w:ind w:left="100"/>
              <w:rPr>
                <w:noProof/>
              </w:rPr>
            </w:pPr>
            <w:r w:rsidRPr="008E01C5">
              <w:rPr>
                <w:noProof/>
              </w:rPr>
              <w:t>LTE_NBIOT_eMTC_NTN_req-</w:t>
            </w:r>
            <w:r w:rsidR="00CF547C">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7EE0FF" w:rsidR="00565AF1" w:rsidRDefault="00565AF1" w:rsidP="00365B1B">
            <w:pPr>
              <w:pStyle w:val="CRCoverPage"/>
              <w:spacing w:after="0"/>
              <w:ind w:left="100"/>
              <w:rPr>
                <w:noProof/>
              </w:rPr>
            </w:pPr>
            <w:r>
              <w:t>202</w:t>
            </w:r>
            <w:r w:rsidR="00975A2D">
              <w:t>3</w:t>
            </w:r>
            <w:r>
              <w:t>-</w:t>
            </w:r>
            <w:r w:rsidR="00975A2D">
              <w:t>0</w:t>
            </w:r>
            <w:r w:rsidR="00CF547C">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A24B61D" w:rsidR="00565AF1" w:rsidRDefault="00CF547C"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52EDF1C" w:rsidR="00181D19" w:rsidRDefault="00161FDA" w:rsidP="00365B1B">
            <w:pPr>
              <w:pStyle w:val="CRCoverPage"/>
              <w:spacing w:after="0"/>
              <w:ind w:left="100"/>
              <w:rPr>
                <w:noProof/>
                <w:lang w:eastAsia="zh-CN"/>
              </w:rPr>
            </w:pPr>
            <w:r>
              <w:rPr>
                <w:noProof/>
                <w:lang w:eastAsia="zh-CN"/>
              </w:rPr>
              <w:t>The test cases of timing requirements for NB-IoT in IoT NTN need to be added.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257E093" w:rsidR="005F1A97" w:rsidRDefault="00161FDA" w:rsidP="009D3BAE">
            <w:pPr>
              <w:pStyle w:val="CRCoverPage"/>
              <w:spacing w:after="0"/>
              <w:ind w:left="100"/>
              <w:rPr>
                <w:noProof/>
                <w:lang w:eastAsia="zh-CN"/>
              </w:rPr>
            </w:pPr>
            <w:r>
              <w:rPr>
                <w:noProof/>
                <w:lang w:eastAsia="zh-CN"/>
              </w:rPr>
              <w:t>Add test cases for transmit timing and timing advance for NB-IoT in IoT NTN.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35E12BF" w:rsidR="006F2EA8" w:rsidRDefault="00161FDA" w:rsidP="00C550BC">
            <w:pPr>
              <w:pStyle w:val="CRCoverPage"/>
              <w:spacing w:after="0"/>
              <w:ind w:left="100"/>
              <w:rPr>
                <w:noProof/>
                <w:lang w:eastAsia="zh-CN"/>
              </w:rPr>
            </w:pPr>
            <w:r>
              <w:rPr>
                <w:noProof/>
                <w:lang w:eastAsia="zh-CN"/>
              </w:rPr>
              <w:t>The test cases are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78363A0" w:rsidR="00565AF1" w:rsidRDefault="00CD58F2" w:rsidP="00307B14">
            <w:pPr>
              <w:pStyle w:val="CRCoverPage"/>
              <w:spacing w:after="0"/>
              <w:ind w:left="100"/>
              <w:rPr>
                <w:noProof/>
              </w:rPr>
            </w:pPr>
            <w:r>
              <w:rPr>
                <w:noProof/>
              </w:rPr>
              <w:t>A.X1.Y1.Z1 (new), A.X1.Y1.Z2 (new), A.X1.Y2.Z1 (new) and A.X1.Y2.Z2 (new)</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2B0208EC" w:rsidR="00565AF1" w:rsidRDefault="00161FDA"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081D0FEB"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4E16C47" w:rsidR="00565AF1" w:rsidRDefault="008E01C5" w:rsidP="00A8173C">
            <w:pPr>
              <w:pStyle w:val="CRCoverPage"/>
              <w:spacing w:after="0"/>
              <w:ind w:left="99"/>
              <w:rPr>
                <w:noProof/>
              </w:rPr>
            </w:pPr>
            <w:r>
              <w:rPr>
                <w:noProof/>
              </w:rPr>
              <w:t>TS</w:t>
            </w:r>
            <w:r w:rsidR="00161FDA">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9598B04" w14:textId="5FEA4922" w:rsidR="00C550BC" w:rsidRDefault="00C550BC" w:rsidP="00C550B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2C40AF" w14:textId="77777777" w:rsidR="007F5B75" w:rsidRPr="007A3E52" w:rsidRDefault="007F5B75" w:rsidP="007F5B75">
      <w:pPr>
        <w:pStyle w:val="Heading3"/>
        <w:rPr>
          <w:ins w:id="1" w:author="Huawei" w:date="2023-04-04T11:15:00Z"/>
        </w:rPr>
      </w:pPr>
      <w:ins w:id="2" w:author="Huawei" w:date="2023-04-04T11:15:00Z">
        <w:r>
          <w:t>A.X</w:t>
        </w:r>
        <w:proofErr w:type="gramStart"/>
        <w:r>
          <w:t>1.Y</w:t>
        </w:r>
        <w:proofErr w:type="gramEnd"/>
        <w:r>
          <w:t>1.Z1</w:t>
        </w:r>
        <w:r w:rsidRPr="007A3E52">
          <w:tab/>
          <w:t>E-UTRAN HD-FDD – UE Transmit Timing Accuracy Tests for Cat</w:t>
        </w:r>
        <w:r w:rsidRPr="007A3E52">
          <w:rPr>
            <w:rFonts w:hint="eastAsia"/>
          </w:rPr>
          <w:t>egory NB1</w:t>
        </w:r>
        <w:r w:rsidRPr="007A3E52">
          <w:t xml:space="preserve"> UE</w:t>
        </w:r>
        <w:r w:rsidRPr="007A3E52">
          <w:rPr>
            <w:rFonts w:hint="eastAsia"/>
          </w:rPr>
          <w:t xml:space="preserve"> </w:t>
        </w:r>
        <w:r>
          <w:t>Standalone</w:t>
        </w:r>
        <w:r w:rsidRPr="007A3E52">
          <w:rPr>
            <w:rFonts w:hint="eastAsia"/>
          </w:rPr>
          <w:t xml:space="preserve"> mode under normal coverage</w:t>
        </w:r>
        <w:r>
          <w:t xml:space="preserve"> for Satellite Access</w:t>
        </w:r>
      </w:ins>
    </w:p>
    <w:p w14:paraId="73BA4A1F" w14:textId="77777777" w:rsidR="007F5B75" w:rsidRPr="007A3E52" w:rsidRDefault="007F5B75" w:rsidP="007F5B75">
      <w:pPr>
        <w:pStyle w:val="Heading4"/>
        <w:rPr>
          <w:ins w:id="3" w:author="Huawei" w:date="2023-04-04T11:15:00Z"/>
        </w:rPr>
      </w:pPr>
      <w:ins w:id="4" w:author="Huawei" w:date="2023-04-04T11:15:00Z">
        <w:r>
          <w:t>A.X</w:t>
        </w:r>
        <w:proofErr w:type="gramStart"/>
        <w:r>
          <w:t>1.Y</w:t>
        </w:r>
        <w:proofErr w:type="gramEnd"/>
        <w:r>
          <w:t>1.Z1</w:t>
        </w:r>
        <w:r w:rsidRPr="007A3E52">
          <w:t>.1</w:t>
        </w:r>
        <w:r w:rsidRPr="007A3E52">
          <w:tab/>
          <w:t>Test Purpose and Environment</w:t>
        </w:r>
      </w:ins>
    </w:p>
    <w:p w14:paraId="4CBA6B37" w14:textId="5B8BB403" w:rsidR="007F5B75" w:rsidRPr="007A3E52" w:rsidRDefault="007F5B75" w:rsidP="007F5B75">
      <w:pPr>
        <w:rPr>
          <w:ins w:id="5" w:author="Huawei" w:date="2023-04-04T11:15:00Z"/>
        </w:rPr>
      </w:pPr>
      <w:ins w:id="6" w:author="Huawei" w:date="2023-04-04T11:15:00Z">
        <w:r w:rsidRPr="007A3E52">
          <w:t>The purpose of this test is to verify that the Cat</w:t>
        </w:r>
        <w:r w:rsidRPr="007A3E52">
          <w:rPr>
            <w:rFonts w:hint="eastAsia"/>
          </w:rPr>
          <w:t>egory NB1</w:t>
        </w:r>
        <w:r w:rsidRPr="007A3E52">
          <w:t xml:space="preserve"> UE </w:t>
        </w:r>
        <w:r w:rsidRPr="007A3E52">
          <w:rPr>
            <w:rFonts w:hint="eastAsia"/>
          </w:rPr>
          <w:t xml:space="preserve">under normal coverage </w:t>
        </w:r>
        <w:r w:rsidRPr="007A3E52">
          <w:t xml:space="preserve">is capable of following the frame timing change of the connected </w:t>
        </w:r>
        <w:proofErr w:type="spellStart"/>
        <w:r w:rsidRPr="007A3E52">
          <w:t>eNode</w:t>
        </w:r>
        <w:bookmarkStart w:id="7" w:name="_GoBack"/>
        <w:bookmarkEnd w:id="7"/>
        <w:r w:rsidRPr="007A3E52">
          <w:t>B</w:t>
        </w:r>
        <w:proofErr w:type="spellEnd"/>
        <w:r w:rsidRPr="007A3E52">
          <w:t xml:space="preserve"> and that the UE initial </w:t>
        </w:r>
      </w:ins>
      <w:ins w:id="8" w:author="Huawei" w:date="2023-04-10T19:33:00Z">
        <w:r w:rsidR="00272CA4" w:rsidRPr="007A3E52">
          <w:t>transmits</w:t>
        </w:r>
      </w:ins>
      <w:ins w:id="9" w:author="Huawei" w:date="2023-04-04T11:15:00Z">
        <w:r w:rsidRPr="007A3E52">
          <w:t xml:space="preserve"> timing accuracy, maximum amount of timing change in one adjustment, minimum and maximum adjustment rate are within the specified limits. This test will verify the requirements in clause 7.</w:t>
        </w:r>
        <w:r w:rsidRPr="007A3E52">
          <w:rPr>
            <w:rFonts w:hint="eastAsia"/>
          </w:rPr>
          <w:t>20</w:t>
        </w:r>
        <w:r>
          <w:t>A</w:t>
        </w:r>
        <w:r w:rsidRPr="007A3E52">
          <w:t>.</w:t>
        </w:r>
      </w:ins>
    </w:p>
    <w:p w14:paraId="26B002CF" w14:textId="79CDC862" w:rsidR="007F5B75" w:rsidRDefault="007F5B75" w:rsidP="007F5B75">
      <w:pPr>
        <w:rPr>
          <w:ins w:id="10" w:author="Huawei" w:date="2023-04-07T09:56:00Z"/>
        </w:rPr>
      </w:pPr>
      <w:ins w:id="11" w:author="Huawei" w:date="2023-04-04T11:15:00Z">
        <w:r w:rsidRPr="007A3E52">
          <w:t xml:space="preserve">For this test a single </w:t>
        </w:r>
        <w:r w:rsidRPr="007A3E52">
          <w:rPr>
            <w:rFonts w:hint="eastAsia"/>
          </w:rPr>
          <w:t xml:space="preserve">NB-IoT </w:t>
        </w:r>
        <w:r w:rsidRPr="007A3E52">
          <w:t xml:space="preserve">cell </w:t>
        </w:r>
        <w:r>
          <w:t>is</w:t>
        </w:r>
        <w:r w:rsidRPr="007A3E52">
          <w:rPr>
            <w:rFonts w:hint="eastAsia"/>
          </w:rPr>
          <w:t xml:space="preserve"> </w:t>
        </w:r>
        <w:r w:rsidRPr="007A3E52">
          <w:t xml:space="preserve">used. </w:t>
        </w:r>
        <w:r w:rsidRPr="007A3E52">
          <w:rPr>
            <w:rFonts w:hint="eastAsia"/>
          </w:rPr>
          <w:t xml:space="preserve">Test parameters are given in </w:t>
        </w:r>
        <w:r w:rsidRPr="007A3E52">
          <w:t xml:space="preserve">Table </w:t>
        </w:r>
        <w:r>
          <w:t>A.X</w:t>
        </w:r>
        <w:proofErr w:type="gramStart"/>
        <w:r>
          <w:t>1.Y</w:t>
        </w:r>
        <w:proofErr w:type="gramEnd"/>
        <w:r>
          <w:t>1.Z1</w:t>
        </w:r>
        <w:r w:rsidRPr="007A3E52">
          <w:t>.1-1</w:t>
        </w:r>
      </w:ins>
      <w:ins w:id="12" w:author="Huawei" w:date="2023-04-07T09:56:00Z">
        <w:r w:rsidR="00811447">
          <w:t xml:space="preserve">, </w:t>
        </w:r>
      </w:ins>
      <w:ins w:id="13" w:author="Huawei" w:date="2023-04-04T11:15:00Z">
        <w:r w:rsidRPr="007A3E52">
          <w:t xml:space="preserve">Table </w:t>
        </w:r>
        <w:r>
          <w:t>A.X1.Y1.Z1</w:t>
        </w:r>
        <w:r w:rsidRPr="007A3E52">
          <w:t>.1-</w:t>
        </w:r>
        <w:r w:rsidRPr="007A3E52">
          <w:rPr>
            <w:rFonts w:hint="eastAsia"/>
          </w:rPr>
          <w:t>2</w:t>
        </w:r>
      </w:ins>
      <w:ins w:id="14" w:author="Huawei" w:date="2023-04-07T09:56:00Z">
        <w:r w:rsidR="00811447">
          <w:t xml:space="preserve"> and A.X1.Y1.Z1</w:t>
        </w:r>
        <w:r w:rsidR="00811447" w:rsidRPr="007A3E52">
          <w:t>.1-</w:t>
        </w:r>
        <w:r w:rsidR="00811447">
          <w:t>3</w:t>
        </w:r>
      </w:ins>
      <w:ins w:id="15" w:author="Huawei" w:date="2023-04-04T11:15:00Z">
        <w:r w:rsidRPr="007A3E52">
          <w:rPr>
            <w:rFonts w:hint="eastAsia"/>
          </w:rPr>
          <w:t>.</w:t>
        </w:r>
        <w:r w:rsidRPr="007A3E52">
          <w:t xml:space="preserve"> The transmit timing is verified by the UE transmitting </w:t>
        </w:r>
        <w:r w:rsidRPr="007A3E52">
          <w:rPr>
            <w:rFonts w:hint="eastAsia"/>
          </w:rPr>
          <w:t>NPUSCH</w:t>
        </w:r>
        <w:r w:rsidRPr="007A3E52">
          <w:t>.</w:t>
        </w:r>
      </w:ins>
    </w:p>
    <w:p w14:paraId="54C4F350" w14:textId="77777777" w:rsidR="00811447" w:rsidRPr="00811447" w:rsidRDefault="00811447" w:rsidP="00811447">
      <w:pPr>
        <w:spacing w:after="0"/>
        <w:rPr>
          <w:ins w:id="16" w:author="Huawei" w:date="2023-04-07T09:56:00Z"/>
          <w:rFonts w:ascii="Calibri" w:eastAsia="宋体" w:hAnsi="Calibri" w:cs="Calibri"/>
          <w:sz w:val="22"/>
          <w:szCs w:val="22"/>
          <w:lang w:val="en-US" w:eastAsia="zh-TW"/>
        </w:rPr>
      </w:pPr>
    </w:p>
    <w:p w14:paraId="22B71417" w14:textId="412DBDE0" w:rsidR="00811447" w:rsidRPr="00A1502F" w:rsidRDefault="00811447" w:rsidP="00811447">
      <w:pPr>
        <w:keepNext/>
        <w:overflowPunct w:val="0"/>
        <w:autoSpaceDE w:val="0"/>
        <w:autoSpaceDN w:val="0"/>
        <w:spacing w:before="60" w:after="0"/>
        <w:jc w:val="center"/>
        <w:textAlignment w:val="baseline"/>
        <w:rPr>
          <w:ins w:id="17" w:author="Huawei" w:date="2023-04-07T09:56:00Z"/>
          <w:rFonts w:ascii="Arial" w:eastAsia="宋体" w:hAnsi="Arial" w:cs="Arial"/>
          <w:b/>
          <w:bCs/>
          <w:sz w:val="18"/>
          <w:lang w:val="en-US" w:eastAsia="en-GB"/>
          <w:rPrChange w:id="18" w:author="Huawei" w:date="2023-04-07T10:04:00Z">
            <w:rPr>
              <w:ins w:id="19" w:author="Huawei" w:date="2023-04-07T09:56:00Z"/>
              <w:rFonts w:ascii="Arial" w:eastAsia="宋体" w:hAnsi="Arial" w:cs="Arial"/>
              <w:b/>
              <w:bCs/>
              <w:lang w:val="en-US" w:eastAsia="en-GB"/>
            </w:rPr>
          </w:rPrChange>
        </w:rPr>
      </w:pPr>
      <w:ins w:id="20" w:author="Huawei" w:date="2023-04-07T09:56:00Z">
        <w:r w:rsidRPr="00A1502F">
          <w:rPr>
            <w:rFonts w:ascii="Arial" w:eastAsia="宋体" w:hAnsi="Arial" w:cs="Arial"/>
            <w:b/>
            <w:bCs/>
            <w:szCs w:val="22"/>
            <w:lang w:val="en-US" w:eastAsia="en-GB"/>
            <w:rPrChange w:id="21" w:author="Huawei" w:date="2023-04-07T10:04:00Z">
              <w:rPr>
                <w:rFonts w:ascii="Arial" w:eastAsia="宋体" w:hAnsi="Arial" w:cs="Arial"/>
                <w:b/>
                <w:bCs/>
                <w:sz w:val="22"/>
                <w:szCs w:val="22"/>
                <w:lang w:val="en-US" w:eastAsia="en-GB"/>
              </w:rPr>
            </w:rPrChange>
          </w:rPr>
          <w:t xml:space="preserve">Table </w:t>
        </w:r>
      </w:ins>
      <w:ins w:id="22" w:author="Huawei" w:date="2023-04-07T09:57:00Z">
        <w:r w:rsidRPr="00A1502F">
          <w:rPr>
            <w:rFonts w:ascii="Arial" w:eastAsia="宋体" w:hAnsi="Arial" w:cs="Arial"/>
            <w:b/>
            <w:bCs/>
            <w:szCs w:val="22"/>
            <w:lang w:val="en-US" w:eastAsia="en-GB"/>
            <w:rPrChange w:id="23" w:author="Huawei" w:date="2023-04-07T10:04:00Z">
              <w:rPr>
                <w:rFonts w:ascii="Arial" w:eastAsia="宋体" w:hAnsi="Arial" w:cs="Arial"/>
                <w:b/>
                <w:bCs/>
                <w:sz w:val="22"/>
                <w:szCs w:val="22"/>
                <w:lang w:val="en-US" w:eastAsia="en-GB"/>
              </w:rPr>
            </w:rPrChange>
          </w:rPr>
          <w:t>A.X</w:t>
        </w:r>
        <w:proofErr w:type="gramStart"/>
        <w:r w:rsidRPr="00A1502F">
          <w:rPr>
            <w:rFonts w:ascii="Arial" w:eastAsia="宋体" w:hAnsi="Arial" w:cs="Arial"/>
            <w:b/>
            <w:bCs/>
            <w:szCs w:val="22"/>
            <w:lang w:val="en-US" w:eastAsia="en-GB"/>
            <w:rPrChange w:id="24" w:author="Huawei" w:date="2023-04-07T10:04:00Z">
              <w:rPr>
                <w:rFonts w:ascii="Arial" w:eastAsia="宋体" w:hAnsi="Arial" w:cs="Arial"/>
                <w:b/>
                <w:bCs/>
                <w:sz w:val="22"/>
                <w:szCs w:val="22"/>
                <w:lang w:val="en-US" w:eastAsia="en-GB"/>
              </w:rPr>
            </w:rPrChange>
          </w:rPr>
          <w:t>1.Y</w:t>
        </w:r>
        <w:proofErr w:type="gramEnd"/>
        <w:r w:rsidRPr="00A1502F">
          <w:rPr>
            <w:rFonts w:ascii="Arial" w:eastAsia="宋体" w:hAnsi="Arial" w:cs="Arial"/>
            <w:b/>
            <w:bCs/>
            <w:szCs w:val="22"/>
            <w:lang w:val="en-US" w:eastAsia="en-GB"/>
            <w:rPrChange w:id="25" w:author="Huawei" w:date="2023-04-07T10:04:00Z">
              <w:rPr>
                <w:rFonts w:ascii="Arial" w:eastAsia="宋体" w:hAnsi="Arial" w:cs="Arial"/>
                <w:b/>
                <w:bCs/>
                <w:sz w:val="22"/>
                <w:szCs w:val="22"/>
                <w:lang w:val="en-US" w:eastAsia="en-GB"/>
              </w:rPr>
            </w:rPrChange>
          </w:rPr>
          <w:t>1.Z1.1-1</w:t>
        </w:r>
      </w:ins>
      <w:ins w:id="26" w:author="Huawei" w:date="2023-04-07T09:56:00Z">
        <w:r w:rsidRPr="00A1502F">
          <w:rPr>
            <w:rFonts w:ascii="Arial" w:eastAsia="宋体" w:hAnsi="Arial" w:cs="Arial"/>
            <w:b/>
            <w:bCs/>
            <w:szCs w:val="22"/>
            <w:lang w:val="en-US" w:eastAsia="en-GB"/>
            <w:rPrChange w:id="27" w:author="Huawei" w:date="2023-04-07T10:04:00Z">
              <w:rPr>
                <w:rFonts w:ascii="Arial" w:eastAsia="宋体" w:hAnsi="Arial" w:cs="Arial"/>
                <w:b/>
                <w:bCs/>
                <w:sz w:val="22"/>
                <w:szCs w:val="22"/>
                <w:lang w:val="en-US" w:eastAsia="en-GB"/>
              </w:rPr>
            </w:rPrChange>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8" w:author="Huawei" w:date="2023-04-07T10:04:00Z">
          <w:tblPr>
            <w:tblW w:w="0" w:type="auto"/>
            <w:jc w:val="center"/>
            <w:tblCellMar>
              <w:left w:w="0" w:type="dxa"/>
              <w:right w:w="0" w:type="dxa"/>
            </w:tblCellMar>
            <w:tblLook w:val="04A0" w:firstRow="1" w:lastRow="0" w:firstColumn="1" w:lastColumn="0" w:noHBand="0" w:noVBand="1"/>
          </w:tblPr>
        </w:tblPrChange>
      </w:tblPr>
      <w:tblGrid>
        <w:gridCol w:w="2265"/>
        <w:gridCol w:w="6905"/>
        <w:tblGridChange w:id="29">
          <w:tblGrid>
            <w:gridCol w:w="2265"/>
            <w:gridCol w:w="6905"/>
          </w:tblGrid>
        </w:tblGridChange>
      </w:tblGrid>
      <w:tr w:rsidR="00811447" w:rsidRPr="00811447" w14:paraId="5C753E8C" w14:textId="77777777" w:rsidTr="00A1502F">
        <w:trPr>
          <w:trHeight w:val="187"/>
          <w:jc w:val="center"/>
          <w:ins w:id="30" w:author="Huawei" w:date="2023-04-07T09:56:00Z"/>
          <w:trPrChange w:id="31" w:author="Huawei" w:date="2023-04-07T10:04:00Z">
            <w:trPr>
              <w:trHeight w:val="187"/>
              <w:jc w:val="center"/>
            </w:trPr>
          </w:trPrChange>
        </w:trPr>
        <w:tc>
          <w:tcPr>
            <w:tcW w:w="2265" w:type="dxa"/>
            <w:tcMar>
              <w:top w:w="0" w:type="dxa"/>
              <w:left w:w="108" w:type="dxa"/>
              <w:bottom w:w="0" w:type="dxa"/>
              <w:right w:w="108" w:type="dxa"/>
            </w:tcMar>
            <w:hideMark/>
            <w:tcPrChange w:id="32" w:author="Huawei" w:date="2023-04-07T10:04:00Z">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8A6988" w14:textId="77777777" w:rsidR="00811447" w:rsidRPr="00811447" w:rsidRDefault="00811447" w:rsidP="00811447">
            <w:pPr>
              <w:keepNext/>
              <w:overflowPunct w:val="0"/>
              <w:autoSpaceDE w:val="0"/>
              <w:autoSpaceDN w:val="0"/>
              <w:spacing w:after="0"/>
              <w:jc w:val="center"/>
              <w:textAlignment w:val="baseline"/>
              <w:rPr>
                <w:ins w:id="33" w:author="Huawei" w:date="2023-04-07T09:56:00Z"/>
                <w:rFonts w:ascii="Arial" w:eastAsia="宋体" w:hAnsi="Arial" w:cs="Arial"/>
                <w:b/>
                <w:bCs/>
                <w:sz w:val="18"/>
                <w:szCs w:val="18"/>
                <w:lang w:val="en-US" w:eastAsia="en-GB"/>
              </w:rPr>
            </w:pPr>
            <w:ins w:id="34" w:author="Huawei" w:date="2023-04-07T09:56:00Z">
              <w:r w:rsidRPr="00811447">
                <w:rPr>
                  <w:rFonts w:ascii="Arial" w:eastAsia="宋体" w:hAnsi="Arial" w:cs="Arial"/>
                  <w:b/>
                  <w:bCs/>
                  <w:sz w:val="18"/>
                  <w:szCs w:val="18"/>
                  <w:lang w:val="en-US" w:eastAsia="en-GB"/>
                </w:rPr>
                <w:t>Configuration</w:t>
              </w:r>
            </w:ins>
          </w:p>
        </w:tc>
        <w:tc>
          <w:tcPr>
            <w:tcW w:w="6905" w:type="dxa"/>
            <w:tcMar>
              <w:top w:w="0" w:type="dxa"/>
              <w:left w:w="108" w:type="dxa"/>
              <w:bottom w:w="0" w:type="dxa"/>
              <w:right w:w="108" w:type="dxa"/>
            </w:tcMar>
            <w:hideMark/>
            <w:tcPrChange w:id="35" w:author="Huawei" w:date="2023-04-07T10:04:00Z">
              <w:tcPr>
                <w:tcW w:w="6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CFF6292" w14:textId="77777777" w:rsidR="00811447" w:rsidRPr="00811447" w:rsidRDefault="00811447" w:rsidP="00811447">
            <w:pPr>
              <w:keepNext/>
              <w:overflowPunct w:val="0"/>
              <w:autoSpaceDE w:val="0"/>
              <w:autoSpaceDN w:val="0"/>
              <w:spacing w:after="0"/>
              <w:jc w:val="center"/>
              <w:textAlignment w:val="baseline"/>
              <w:rPr>
                <w:ins w:id="36" w:author="Huawei" w:date="2023-04-07T09:56:00Z"/>
                <w:rFonts w:ascii="Arial" w:eastAsia="宋体" w:hAnsi="Arial" w:cs="Arial"/>
                <w:b/>
                <w:bCs/>
                <w:sz w:val="18"/>
                <w:szCs w:val="18"/>
                <w:lang w:val="en-US" w:eastAsia="en-GB"/>
              </w:rPr>
            </w:pPr>
            <w:ins w:id="37" w:author="Huawei" w:date="2023-04-07T09:56:00Z">
              <w:r w:rsidRPr="00811447">
                <w:rPr>
                  <w:rFonts w:ascii="Arial" w:eastAsia="宋体" w:hAnsi="Arial" w:cs="Arial"/>
                  <w:b/>
                  <w:bCs/>
                  <w:sz w:val="18"/>
                  <w:szCs w:val="18"/>
                  <w:lang w:val="en-US" w:eastAsia="en-GB"/>
                </w:rPr>
                <w:t>Description</w:t>
              </w:r>
            </w:ins>
          </w:p>
        </w:tc>
      </w:tr>
      <w:tr w:rsidR="00811447" w:rsidRPr="00811447" w14:paraId="79654F91" w14:textId="77777777" w:rsidTr="00A1502F">
        <w:trPr>
          <w:trHeight w:val="187"/>
          <w:jc w:val="center"/>
          <w:ins w:id="38" w:author="Huawei" w:date="2023-04-07T09:56:00Z"/>
          <w:trPrChange w:id="39" w:author="Huawei" w:date="2023-04-07T10:04:00Z">
            <w:trPr>
              <w:trHeight w:val="187"/>
              <w:jc w:val="center"/>
            </w:trPr>
          </w:trPrChange>
        </w:trPr>
        <w:tc>
          <w:tcPr>
            <w:tcW w:w="2265" w:type="dxa"/>
            <w:tcMar>
              <w:top w:w="0" w:type="dxa"/>
              <w:left w:w="108" w:type="dxa"/>
              <w:bottom w:w="0" w:type="dxa"/>
              <w:right w:w="108" w:type="dxa"/>
            </w:tcMar>
            <w:hideMark/>
            <w:tcPrChange w:id="40" w:author="Huawei" w:date="2023-04-07T10:04:00Z">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8ED73F4" w14:textId="77777777" w:rsidR="00811447" w:rsidRPr="00811447" w:rsidRDefault="00811447" w:rsidP="00811447">
            <w:pPr>
              <w:keepNext/>
              <w:overflowPunct w:val="0"/>
              <w:autoSpaceDE w:val="0"/>
              <w:autoSpaceDN w:val="0"/>
              <w:spacing w:after="0"/>
              <w:textAlignment w:val="baseline"/>
              <w:rPr>
                <w:ins w:id="41" w:author="Huawei" w:date="2023-04-07T09:56:00Z"/>
                <w:rFonts w:ascii="Arial" w:eastAsia="宋体" w:hAnsi="Arial" w:cs="Arial"/>
                <w:sz w:val="18"/>
                <w:szCs w:val="18"/>
                <w:lang w:val="en-US" w:eastAsia="en-GB"/>
              </w:rPr>
            </w:pPr>
            <w:ins w:id="42" w:author="Huawei" w:date="2023-04-07T09:56:00Z">
              <w:r w:rsidRPr="00811447">
                <w:rPr>
                  <w:rFonts w:ascii="Arial" w:eastAsia="宋体" w:hAnsi="Arial" w:cs="Arial"/>
                  <w:sz w:val="18"/>
                  <w:szCs w:val="18"/>
                  <w:lang w:val="en-US" w:eastAsia="en-GB"/>
                </w:rPr>
                <w:t>1</w:t>
              </w:r>
            </w:ins>
          </w:p>
        </w:tc>
        <w:tc>
          <w:tcPr>
            <w:tcW w:w="6905" w:type="dxa"/>
            <w:tcMar>
              <w:top w:w="0" w:type="dxa"/>
              <w:left w:w="108" w:type="dxa"/>
              <w:bottom w:w="0" w:type="dxa"/>
              <w:right w:w="108" w:type="dxa"/>
            </w:tcMar>
            <w:hideMark/>
            <w:tcPrChange w:id="43" w:author="Huawei" w:date="2023-04-07T10:04:00Z">
              <w:tcPr>
                <w:tcW w:w="690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8860B1D" w14:textId="77777777" w:rsidR="00811447" w:rsidRPr="00811447" w:rsidRDefault="00811447" w:rsidP="00811447">
            <w:pPr>
              <w:keepNext/>
              <w:overflowPunct w:val="0"/>
              <w:autoSpaceDE w:val="0"/>
              <w:autoSpaceDN w:val="0"/>
              <w:spacing w:after="0"/>
              <w:textAlignment w:val="baseline"/>
              <w:rPr>
                <w:ins w:id="44" w:author="Huawei" w:date="2023-04-07T09:56:00Z"/>
                <w:rFonts w:ascii="Arial" w:eastAsia="宋体" w:hAnsi="Arial" w:cs="Arial"/>
                <w:sz w:val="18"/>
                <w:szCs w:val="18"/>
                <w:lang w:val="en-US" w:eastAsia="en-GB"/>
              </w:rPr>
            </w:pPr>
            <w:ins w:id="45" w:author="Huawei" w:date="2023-04-07T09:56:00Z">
              <w:r w:rsidRPr="00811447">
                <w:rPr>
                  <w:rFonts w:ascii="Arial" w:eastAsia="宋体" w:hAnsi="Arial" w:cs="Arial"/>
                  <w:sz w:val="18"/>
                  <w:szCs w:val="18"/>
                  <w:lang w:val="en-US" w:eastAsia="en-GB"/>
                </w:rPr>
                <w:t>GSO, HD-FDD duplex mode</w:t>
              </w:r>
            </w:ins>
          </w:p>
        </w:tc>
      </w:tr>
      <w:tr w:rsidR="00811447" w:rsidRPr="00811447" w14:paraId="26FF5410" w14:textId="77777777" w:rsidTr="00A1502F">
        <w:trPr>
          <w:trHeight w:val="187"/>
          <w:jc w:val="center"/>
          <w:ins w:id="46" w:author="Huawei" w:date="2023-04-07T09:56:00Z"/>
          <w:trPrChange w:id="47" w:author="Huawei" w:date="2023-04-07T10:04:00Z">
            <w:trPr>
              <w:trHeight w:val="187"/>
              <w:jc w:val="center"/>
            </w:trPr>
          </w:trPrChange>
        </w:trPr>
        <w:tc>
          <w:tcPr>
            <w:tcW w:w="2265" w:type="dxa"/>
            <w:tcMar>
              <w:top w:w="0" w:type="dxa"/>
              <w:left w:w="108" w:type="dxa"/>
              <w:bottom w:w="0" w:type="dxa"/>
              <w:right w:w="108" w:type="dxa"/>
            </w:tcMar>
            <w:hideMark/>
            <w:tcPrChange w:id="48" w:author="Huawei" w:date="2023-04-07T10:04:00Z">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AA6D6E" w14:textId="77777777" w:rsidR="00811447" w:rsidRPr="00811447" w:rsidRDefault="00811447" w:rsidP="00811447">
            <w:pPr>
              <w:keepNext/>
              <w:overflowPunct w:val="0"/>
              <w:autoSpaceDE w:val="0"/>
              <w:autoSpaceDN w:val="0"/>
              <w:spacing w:after="0"/>
              <w:textAlignment w:val="baseline"/>
              <w:rPr>
                <w:ins w:id="49" w:author="Huawei" w:date="2023-04-07T09:56:00Z"/>
                <w:rFonts w:ascii="Arial" w:eastAsia="宋体" w:hAnsi="Arial" w:cs="Arial"/>
                <w:sz w:val="18"/>
                <w:szCs w:val="18"/>
                <w:lang w:val="en-US" w:eastAsia="en-GB"/>
              </w:rPr>
            </w:pPr>
            <w:ins w:id="50" w:author="Huawei" w:date="2023-04-07T09:56:00Z">
              <w:r w:rsidRPr="00811447">
                <w:rPr>
                  <w:rFonts w:ascii="Arial" w:eastAsia="宋体" w:hAnsi="Arial" w:cs="Arial"/>
                  <w:sz w:val="18"/>
                  <w:szCs w:val="18"/>
                  <w:lang w:val="en-US" w:eastAsia="en-GB"/>
                </w:rPr>
                <w:t>2</w:t>
              </w:r>
            </w:ins>
          </w:p>
        </w:tc>
        <w:tc>
          <w:tcPr>
            <w:tcW w:w="6905" w:type="dxa"/>
            <w:tcMar>
              <w:top w:w="0" w:type="dxa"/>
              <w:left w:w="108" w:type="dxa"/>
              <w:bottom w:w="0" w:type="dxa"/>
              <w:right w:w="108" w:type="dxa"/>
            </w:tcMar>
            <w:hideMark/>
            <w:tcPrChange w:id="51" w:author="Huawei" w:date="2023-04-07T10:04:00Z">
              <w:tcPr>
                <w:tcW w:w="690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B34E343" w14:textId="77777777" w:rsidR="00811447" w:rsidRPr="00811447" w:rsidRDefault="00811447" w:rsidP="00811447">
            <w:pPr>
              <w:keepNext/>
              <w:overflowPunct w:val="0"/>
              <w:autoSpaceDE w:val="0"/>
              <w:autoSpaceDN w:val="0"/>
              <w:spacing w:after="0"/>
              <w:textAlignment w:val="baseline"/>
              <w:rPr>
                <w:ins w:id="52" w:author="Huawei" w:date="2023-04-07T09:56:00Z"/>
                <w:rFonts w:ascii="Arial" w:eastAsia="宋体" w:hAnsi="Arial" w:cs="Arial"/>
                <w:sz w:val="18"/>
                <w:szCs w:val="18"/>
                <w:lang w:val="en-US" w:eastAsia="en-GB"/>
              </w:rPr>
            </w:pPr>
            <w:ins w:id="53" w:author="Huawei" w:date="2023-04-07T09:56:00Z">
              <w:r w:rsidRPr="00811447">
                <w:rPr>
                  <w:rFonts w:ascii="Arial" w:eastAsia="宋体" w:hAnsi="Arial" w:cs="Arial"/>
                  <w:sz w:val="18"/>
                  <w:szCs w:val="18"/>
                  <w:lang w:val="en-US" w:eastAsia="en-GB"/>
                </w:rPr>
                <w:t>NGSO, HD-FDD duplex mode</w:t>
              </w:r>
            </w:ins>
          </w:p>
        </w:tc>
      </w:tr>
      <w:tr w:rsidR="00811447" w:rsidRPr="00811447" w14:paraId="7BD4CE60" w14:textId="77777777" w:rsidTr="00A1502F">
        <w:trPr>
          <w:trHeight w:val="187"/>
          <w:jc w:val="center"/>
          <w:ins w:id="54" w:author="Huawei" w:date="2023-04-07T09:56:00Z"/>
          <w:trPrChange w:id="55" w:author="Huawei" w:date="2023-04-07T10:04:00Z">
            <w:trPr>
              <w:trHeight w:val="187"/>
              <w:jc w:val="center"/>
            </w:trPr>
          </w:trPrChange>
        </w:trPr>
        <w:tc>
          <w:tcPr>
            <w:tcW w:w="9170" w:type="dxa"/>
            <w:gridSpan w:val="2"/>
            <w:tcMar>
              <w:top w:w="0" w:type="dxa"/>
              <w:left w:w="108" w:type="dxa"/>
              <w:bottom w:w="0" w:type="dxa"/>
              <w:right w:w="108" w:type="dxa"/>
            </w:tcMar>
            <w:hideMark/>
            <w:tcPrChange w:id="56" w:author="Huawei" w:date="2023-04-07T10:04:00Z">
              <w:tcPr>
                <w:tcW w:w="91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48B1AC" w14:textId="77777777" w:rsidR="00811447" w:rsidRPr="00811447" w:rsidRDefault="00811447" w:rsidP="00811447">
            <w:pPr>
              <w:keepNext/>
              <w:overflowPunct w:val="0"/>
              <w:autoSpaceDE w:val="0"/>
              <w:autoSpaceDN w:val="0"/>
              <w:spacing w:after="0"/>
              <w:ind w:left="851" w:hanging="851"/>
              <w:textAlignment w:val="baseline"/>
              <w:rPr>
                <w:ins w:id="57" w:author="Huawei" w:date="2023-04-07T09:56:00Z"/>
                <w:rFonts w:ascii="Arial" w:eastAsia="宋体" w:hAnsi="Arial" w:cs="Arial"/>
                <w:sz w:val="18"/>
                <w:szCs w:val="18"/>
                <w:lang w:val="en-US" w:eastAsia="en-GB"/>
              </w:rPr>
            </w:pPr>
            <w:ins w:id="58" w:author="Huawei" w:date="2023-04-07T09:56:00Z">
              <w:r w:rsidRPr="00811447">
                <w:rPr>
                  <w:rFonts w:ascii="Arial" w:eastAsia="宋体" w:hAnsi="Arial" w:cs="Arial"/>
                  <w:sz w:val="18"/>
                  <w:szCs w:val="18"/>
                  <w:lang w:val="en-US" w:eastAsia="en-GB"/>
                </w:rPr>
                <w:t>Note:        If UE supports both NGSO and GSO, the test case Config 1 can be skipped if the UE passes test case Config 2.</w:t>
              </w:r>
            </w:ins>
          </w:p>
        </w:tc>
      </w:tr>
    </w:tbl>
    <w:p w14:paraId="668D4179" w14:textId="77777777" w:rsidR="00811447" w:rsidRPr="00811447" w:rsidRDefault="00811447" w:rsidP="007F5B75">
      <w:pPr>
        <w:rPr>
          <w:ins w:id="59" w:author="Huawei" w:date="2023-04-04T11:15:00Z"/>
          <w:lang w:val="en-US"/>
        </w:rPr>
      </w:pPr>
    </w:p>
    <w:p w14:paraId="49689345" w14:textId="05A80591" w:rsidR="007F5B75" w:rsidRPr="007A3E52" w:rsidRDefault="007F5B75" w:rsidP="007F5B75">
      <w:pPr>
        <w:pStyle w:val="TH"/>
        <w:rPr>
          <w:ins w:id="60" w:author="Huawei" w:date="2023-04-04T11:15:00Z"/>
        </w:rPr>
      </w:pPr>
      <w:ins w:id="61" w:author="Huawei" w:date="2023-04-04T11:15:00Z">
        <w:r w:rsidRPr="007A3E52">
          <w:t xml:space="preserve">Table </w:t>
        </w:r>
        <w:r>
          <w:t>A.X</w:t>
        </w:r>
        <w:proofErr w:type="gramStart"/>
        <w:r>
          <w:t>1.Y</w:t>
        </w:r>
        <w:proofErr w:type="gramEnd"/>
        <w:r>
          <w:t>1.Z1</w:t>
        </w:r>
        <w:r w:rsidRPr="007A3E52">
          <w:t>.1-</w:t>
        </w:r>
      </w:ins>
      <w:ins w:id="62" w:author="Huawei" w:date="2023-04-07T09:56:00Z">
        <w:r w:rsidR="00811447">
          <w:t>2</w:t>
        </w:r>
      </w:ins>
      <w:ins w:id="63" w:author="Huawei" w:date="2023-04-04T11:15:00Z">
        <w:r w:rsidRPr="007A3E52">
          <w:t xml:space="preserve">: </w:t>
        </w:r>
        <w:r w:rsidRPr="007A3E52">
          <w:rPr>
            <w:rFonts w:hint="eastAsia"/>
          </w:rPr>
          <w:t xml:space="preserve">General </w:t>
        </w:r>
        <w:r w:rsidRPr="007A3E52">
          <w:t>Test Parameters for UE Transmit Timing Accuracy Tests for E-UTRAN HD-FDD Cat</w:t>
        </w:r>
        <w:r w:rsidRPr="007A3E52">
          <w:rPr>
            <w:rFonts w:hint="eastAsia"/>
          </w:rPr>
          <w:t>egory NB1</w:t>
        </w:r>
        <w:r w:rsidRPr="007A3E52">
          <w:t xml:space="preserve"> UE</w:t>
        </w:r>
        <w:r w:rsidRPr="007A3E52">
          <w:rPr>
            <w:rFonts w:hint="eastAsia"/>
          </w:rPr>
          <w:t xml:space="preserve"> in </w:t>
        </w:r>
        <w:r>
          <w:rPr>
            <w:rFonts w:hint="eastAsia"/>
          </w:rPr>
          <w:t>Standalone</w:t>
        </w:r>
        <w:r w:rsidRPr="007A3E52">
          <w:rPr>
            <w:rFonts w:hint="eastAsia"/>
          </w:rPr>
          <w:t xml:space="preserve"> mode under normal coverage</w:t>
        </w:r>
        <w: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7F5B75" w:rsidRPr="007A3E52" w14:paraId="3C2B7E73" w14:textId="77777777" w:rsidTr="00811447">
        <w:trPr>
          <w:trHeight w:val="20"/>
          <w:jc w:val="center"/>
          <w:ins w:id="64" w:author="Huawei" w:date="2023-04-04T11:15:00Z"/>
        </w:trPr>
        <w:tc>
          <w:tcPr>
            <w:tcW w:w="2950" w:type="dxa"/>
            <w:gridSpan w:val="2"/>
            <w:vMerge w:val="restart"/>
            <w:vAlign w:val="center"/>
          </w:tcPr>
          <w:p w14:paraId="4BE69043" w14:textId="77777777" w:rsidR="007F5B75" w:rsidRPr="007A3E52" w:rsidRDefault="007F5B75" w:rsidP="00811447">
            <w:pPr>
              <w:pStyle w:val="TAH"/>
              <w:rPr>
                <w:ins w:id="65" w:author="Huawei" w:date="2023-04-04T11:15:00Z"/>
                <w:rFonts w:cs="Arial"/>
              </w:rPr>
            </w:pPr>
            <w:ins w:id="66" w:author="Huawei" w:date="2023-04-04T11:15:00Z">
              <w:r w:rsidRPr="007A3E52">
                <w:rPr>
                  <w:rFonts w:cs="Arial"/>
                </w:rPr>
                <w:t>Parameter</w:t>
              </w:r>
            </w:ins>
          </w:p>
        </w:tc>
        <w:tc>
          <w:tcPr>
            <w:tcW w:w="566" w:type="dxa"/>
            <w:vMerge w:val="restart"/>
            <w:vAlign w:val="center"/>
          </w:tcPr>
          <w:p w14:paraId="67393E24" w14:textId="77777777" w:rsidR="007F5B75" w:rsidRPr="007A3E52" w:rsidRDefault="007F5B75" w:rsidP="00811447">
            <w:pPr>
              <w:pStyle w:val="TAH"/>
              <w:rPr>
                <w:ins w:id="67" w:author="Huawei" w:date="2023-04-04T11:15:00Z"/>
                <w:rFonts w:cs="Arial"/>
              </w:rPr>
            </w:pPr>
            <w:ins w:id="68" w:author="Huawei" w:date="2023-04-04T11:15:00Z">
              <w:r w:rsidRPr="007A3E52">
                <w:rPr>
                  <w:rFonts w:cs="Arial"/>
                </w:rPr>
                <w:t>Unit</w:t>
              </w:r>
            </w:ins>
          </w:p>
        </w:tc>
        <w:tc>
          <w:tcPr>
            <w:tcW w:w="2152" w:type="dxa"/>
            <w:vAlign w:val="center"/>
          </w:tcPr>
          <w:p w14:paraId="1A11E92F" w14:textId="77777777" w:rsidR="007F5B75" w:rsidRPr="007A3E52" w:rsidRDefault="007F5B75" w:rsidP="00811447">
            <w:pPr>
              <w:pStyle w:val="TAH"/>
              <w:rPr>
                <w:ins w:id="69" w:author="Huawei" w:date="2023-04-04T11:15:00Z"/>
                <w:rFonts w:cs="Arial"/>
              </w:rPr>
            </w:pPr>
            <w:ins w:id="70" w:author="Huawei" w:date="2023-04-04T11:15:00Z">
              <w:r w:rsidRPr="007A3E52">
                <w:rPr>
                  <w:rFonts w:cs="Arial"/>
                </w:rPr>
                <w:t>Value</w:t>
              </w:r>
            </w:ins>
          </w:p>
        </w:tc>
      </w:tr>
      <w:tr w:rsidR="007F5B75" w:rsidRPr="007A3E52" w14:paraId="707C5547" w14:textId="77777777" w:rsidTr="00811447">
        <w:trPr>
          <w:trHeight w:val="20"/>
          <w:jc w:val="center"/>
          <w:ins w:id="71" w:author="Huawei" w:date="2023-04-04T11:15:00Z"/>
        </w:trPr>
        <w:tc>
          <w:tcPr>
            <w:tcW w:w="2950" w:type="dxa"/>
            <w:gridSpan w:val="2"/>
            <w:vMerge/>
            <w:vAlign w:val="center"/>
          </w:tcPr>
          <w:p w14:paraId="6B9EDB77" w14:textId="77777777" w:rsidR="007F5B75" w:rsidRPr="007A3E52" w:rsidRDefault="007F5B75" w:rsidP="00811447">
            <w:pPr>
              <w:pStyle w:val="TAH"/>
              <w:rPr>
                <w:ins w:id="72" w:author="Huawei" w:date="2023-04-04T11:15:00Z"/>
                <w:rFonts w:cs="Arial"/>
              </w:rPr>
            </w:pPr>
          </w:p>
        </w:tc>
        <w:tc>
          <w:tcPr>
            <w:tcW w:w="566" w:type="dxa"/>
            <w:vMerge/>
            <w:vAlign w:val="center"/>
          </w:tcPr>
          <w:p w14:paraId="48564E54" w14:textId="77777777" w:rsidR="007F5B75" w:rsidRPr="007A3E52" w:rsidRDefault="007F5B75" w:rsidP="00811447">
            <w:pPr>
              <w:pStyle w:val="TAH"/>
              <w:rPr>
                <w:ins w:id="73" w:author="Huawei" w:date="2023-04-04T11:15:00Z"/>
                <w:rFonts w:cs="Arial"/>
              </w:rPr>
            </w:pPr>
          </w:p>
        </w:tc>
        <w:tc>
          <w:tcPr>
            <w:tcW w:w="2152" w:type="dxa"/>
            <w:vAlign w:val="center"/>
          </w:tcPr>
          <w:p w14:paraId="3207CE26" w14:textId="77777777" w:rsidR="007F5B75" w:rsidRPr="007A3E52" w:rsidRDefault="007F5B75" w:rsidP="00811447">
            <w:pPr>
              <w:pStyle w:val="TAH"/>
              <w:rPr>
                <w:ins w:id="74" w:author="Huawei" w:date="2023-04-04T11:15:00Z"/>
                <w:rFonts w:cs="Arial"/>
              </w:rPr>
            </w:pPr>
            <w:ins w:id="75" w:author="Huawei" w:date="2023-04-04T11:15:00Z">
              <w:r w:rsidRPr="007A3E52">
                <w:rPr>
                  <w:rFonts w:cs="Arial"/>
                </w:rPr>
                <w:t>Test 1</w:t>
              </w:r>
            </w:ins>
          </w:p>
        </w:tc>
      </w:tr>
      <w:tr w:rsidR="007F5B75" w:rsidRPr="007A3E52" w14:paraId="28E7E35C" w14:textId="77777777" w:rsidTr="00811447">
        <w:trPr>
          <w:jc w:val="center"/>
          <w:ins w:id="76" w:author="Huawei" w:date="2023-04-04T11:15:00Z"/>
        </w:trPr>
        <w:tc>
          <w:tcPr>
            <w:tcW w:w="2950" w:type="dxa"/>
            <w:gridSpan w:val="2"/>
            <w:vAlign w:val="center"/>
          </w:tcPr>
          <w:p w14:paraId="6CE07DF3" w14:textId="77777777" w:rsidR="007F5B75" w:rsidRPr="007A3E52" w:rsidRDefault="007F5B75" w:rsidP="00811447">
            <w:pPr>
              <w:pStyle w:val="TAL"/>
              <w:rPr>
                <w:ins w:id="77" w:author="Huawei" w:date="2023-04-04T11:15:00Z"/>
                <w:rFonts w:cs="Arial"/>
              </w:rPr>
            </w:pPr>
            <w:ins w:id="78" w:author="Huawei" w:date="2023-04-04T11:15:00Z">
              <w:r w:rsidRPr="007A3E52">
                <w:rPr>
                  <w:rFonts w:cs="Arial" w:hint="eastAsia"/>
                  <w:lang w:eastAsia="ja-JP"/>
                </w:rPr>
                <w:t>NB-IoT Operation mode</w:t>
              </w:r>
            </w:ins>
          </w:p>
        </w:tc>
        <w:tc>
          <w:tcPr>
            <w:tcW w:w="566" w:type="dxa"/>
            <w:vAlign w:val="center"/>
          </w:tcPr>
          <w:p w14:paraId="7B4CC889" w14:textId="77777777" w:rsidR="007F5B75" w:rsidRPr="007A3E52" w:rsidRDefault="007F5B75" w:rsidP="00811447">
            <w:pPr>
              <w:pStyle w:val="TAC"/>
              <w:rPr>
                <w:ins w:id="79" w:author="Huawei" w:date="2023-04-04T11:15:00Z"/>
                <w:rFonts w:cs="Arial"/>
              </w:rPr>
            </w:pPr>
          </w:p>
        </w:tc>
        <w:tc>
          <w:tcPr>
            <w:tcW w:w="2152" w:type="dxa"/>
            <w:vAlign w:val="center"/>
          </w:tcPr>
          <w:p w14:paraId="4BB63A50" w14:textId="77777777" w:rsidR="007F5B75" w:rsidRPr="007A3E52" w:rsidRDefault="007F5B75" w:rsidP="00811447">
            <w:pPr>
              <w:pStyle w:val="TAC"/>
              <w:rPr>
                <w:ins w:id="80" w:author="Huawei" w:date="2023-04-04T11:15:00Z"/>
                <w:rFonts w:cs="Arial"/>
                <w:lang w:eastAsia="ja-JP"/>
              </w:rPr>
            </w:pPr>
            <w:ins w:id="81" w:author="Huawei" w:date="2023-04-04T11:15:00Z">
              <w:r w:rsidRPr="007A3E52">
                <w:rPr>
                  <w:rFonts w:cs="Arial"/>
                  <w:lang w:eastAsia="ja-JP"/>
                </w:rPr>
                <w:t>Standalone</w:t>
              </w:r>
            </w:ins>
          </w:p>
        </w:tc>
      </w:tr>
      <w:tr w:rsidR="007F5B75" w:rsidRPr="007A3E52" w14:paraId="224022FC" w14:textId="77777777" w:rsidTr="00811447">
        <w:trPr>
          <w:jc w:val="center"/>
          <w:ins w:id="82" w:author="Huawei" w:date="2023-04-04T11:15:00Z"/>
        </w:trPr>
        <w:tc>
          <w:tcPr>
            <w:tcW w:w="2950" w:type="dxa"/>
            <w:gridSpan w:val="2"/>
            <w:vAlign w:val="center"/>
          </w:tcPr>
          <w:p w14:paraId="630A0128" w14:textId="77777777" w:rsidR="007F5B75" w:rsidRPr="007A3E52" w:rsidRDefault="007F5B75" w:rsidP="00811447">
            <w:pPr>
              <w:pStyle w:val="TAL"/>
              <w:rPr>
                <w:ins w:id="83" w:author="Huawei" w:date="2023-04-04T11:15:00Z"/>
                <w:rFonts w:cs="Arial"/>
                <w:lang w:eastAsia="ja-JP"/>
              </w:rPr>
            </w:pPr>
            <w:ins w:id="84" w:author="Huawei" w:date="2023-04-04T11:15:00Z">
              <w:r w:rsidRPr="007A3E52">
                <w:rPr>
                  <w:rFonts w:cs="Arial" w:hint="eastAsia"/>
                  <w:lang w:eastAsia="ja-JP"/>
                </w:rPr>
                <w:t>DRX</w:t>
              </w:r>
            </w:ins>
          </w:p>
        </w:tc>
        <w:tc>
          <w:tcPr>
            <w:tcW w:w="566" w:type="dxa"/>
            <w:vAlign w:val="center"/>
          </w:tcPr>
          <w:p w14:paraId="11DB5957" w14:textId="77777777" w:rsidR="007F5B75" w:rsidRPr="007A3E52" w:rsidRDefault="007F5B75" w:rsidP="00811447">
            <w:pPr>
              <w:pStyle w:val="TAC"/>
              <w:rPr>
                <w:ins w:id="85" w:author="Huawei" w:date="2023-04-04T11:15:00Z"/>
                <w:rFonts w:cs="Arial"/>
              </w:rPr>
            </w:pPr>
          </w:p>
        </w:tc>
        <w:tc>
          <w:tcPr>
            <w:tcW w:w="2152" w:type="dxa"/>
            <w:vAlign w:val="center"/>
          </w:tcPr>
          <w:p w14:paraId="26FF111C" w14:textId="77777777" w:rsidR="007F5B75" w:rsidRPr="007A3E52" w:rsidRDefault="007F5B75" w:rsidP="00811447">
            <w:pPr>
              <w:pStyle w:val="TAC"/>
              <w:rPr>
                <w:ins w:id="86" w:author="Huawei" w:date="2023-04-04T11:15:00Z"/>
                <w:rFonts w:cs="Arial"/>
                <w:lang w:eastAsia="ja-JP"/>
              </w:rPr>
            </w:pPr>
            <w:ins w:id="87" w:author="Huawei" w:date="2023-04-04T11:15:00Z">
              <w:r w:rsidRPr="007A3E52">
                <w:rPr>
                  <w:rFonts w:cs="Arial" w:hint="eastAsia"/>
                  <w:lang w:eastAsia="ja-JP"/>
                </w:rPr>
                <w:t>OFF</w:t>
              </w:r>
            </w:ins>
          </w:p>
        </w:tc>
      </w:tr>
      <w:tr w:rsidR="00811447" w:rsidRPr="007A3E52" w14:paraId="7E63B5F0" w14:textId="77777777" w:rsidTr="00811447">
        <w:trPr>
          <w:jc w:val="center"/>
          <w:ins w:id="88" w:author="Huawei" w:date="2023-04-07T09:57:00Z"/>
        </w:trPr>
        <w:tc>
          <w:tcPr>
            <w:tcW w:w="1475" w:type="dxa"/>
            <w:vMerge w:val="restart"/>
            <w:vAlign w:val="center"/>
          </w:tcPr>
          <w:p w14:paraId="32A20D5A" w14:textId="77777777" w:rsidR="00811447" w:rsidRPr="007A3E52" w:rsidRDefault="00811447" w:rsidP="00811447">
            <w:pPr>
              <w:pStyle w:val="TAL"/>
              <w:rPr>
                <w:ins w:id="89" w:author="Huawei" w:date="2023-04-07T09:57:00Z"/>
                <w:rFonts w:cs="Arial"/>
                <w:lang w:eastAsia="ja-JP"/>
              </w:rPr>
            </w:pPr>
            <w:ins w:id="90" w:author="Huawei" w:date="2023-04-07T09:57:00Z">
              <w:r>
                <w:rPr>
                  <w:rFonts w:cs="Arial"/>
                  <w:lang w:eastAsia="ja-JP"/>
                </w:rPr>
                <w:t>Satellite information</w:t>
              </w:r>
            </w:ins>
          </w:p>
        </w:tc>
        <w:tc>
          <w:tcPr>
            <w:tcW w:w="1475" w:type="dxa"/>
            <w:vAlign w:val="center"/>
          </w:tcPr>
          <w:p w14:paraId="2DE85E5A" w14:textId="6DB7406D" w:rsidR="00811447" w:rsidRPr="007A3E52" w:rsidRDefault="00811447" w:rsidP="00811447">
            <w:pPr>
              <w:pStyle w:val="TAL"/>
              <w:rPr>
                <w:ins w:id="91" w:author="Huawei" w:date="2023-04-07T09:57:00Z"/>
                <w:rFonts w:cs="Arial"/>
                <w:lang w:eastAsia="ja-JP"/>
              </w:rPr>
            </w:pPr>
            <w:ins w:id="92" w:author="Huawei" w:date="2023-04-07T09:58:00Z">
              <w:r>
                <w:rPr>
                  <w:rFonts w:cs="Arial"/>
                  <w:lang w:eastAsia="ja-JP"/>
                </w:rPr>
                <w:t>Config 1</w:t>
              </w:r>
            </w:ins>
          </w:p>
        </w:tc>
        <w:tc>
          <w:tcPr>
            <w:tcW w:w="566" w:type="dxa"/>
            <w:vAlign w:val="center"/>
          </w:tcPr>
          <w:p w14:paraId="46787EEF" w14:textId="77777777" w:rsidR="00811447" w:rsidRPr="007A3E52" w:rsidRDefault="00811447" w:rsidP="00811447">
            <w:pPr>
              <w:pStyle w:val="TAC"/>
              <w:rPr>
                <w:ins w:id="93" w:author="Huawei" w:date="2023-04-07T09:57:00Z"/>
                <w:rFonts w:cs="Arial"/>
              </w:rPr>
            </w:pPr>
          </w:p>
        </w:tc>
        <w:tc>
          <w:tcPr>
            <w:tcW w:w="2152" w:type="dxa"/>
            <w:vAlign w:val="center"/>
          </w:tcPr>
          <w:p w14:paraId="17AA614E" w14:textId="562971D3" w:rsidR="00811447" w:rsidRPr="007A3E52" w:rsidRDefault="00811447" w:rsidP="00811447">
            <w:pPr>
              <w:pStyle w:val="TAC"/>
              <w:rPr>
                <w:ins w:id="94" w:author="Huawei" w:date="2023-04-07T09:57:00Z"/>
                <w:rFonts w:cs="Arial"/>
                <w:lang w:eastAsia="ja-JP"/>
              </w:rPr>
            </w:pPr>
            <w:ins w:id="95" w:author="Huawei" w:date="2023-04-07T09:59:00Z">
              <w:r>
                <w:rPr>
                  <w:rFonts w:cs="Arial"/>
                  <w:lang w:eastAsia="ja-JP"/>
                </w:rPr>
                <w:t>SCC</w:t>
              </w:r>
              <w:r w:rsidR="00BF2756">
                <w:rPr>
                  <w:rFonts w:cs="Arial"/>
                  <w:lang w:eastAsia="ja-JP"/>
                </w:rPr>
                <w:t>.</w:t>
              </w:r>
              <w:r>
                <w:rPr>
                  <w:rFonts w:cs="Arial"/>
                  <w:lang w:eastAsia="ja-JP"/>
                </w:rPr>
                <w:t>1</w:t>
              </w:r>
            </w:ins>
          </w:p>
        </w:tc>
      </w:tr>
      <w:tr w:rsidR="00811447" w:rsidRPr="007A3E52" w14:paraId="2E4FD6FA" w14:textId="77777777" w:rsidTr="00811447">
        <w:trPr>
          <w:jc w:val="center"/>
          <w:ins w:id="96" w:author="Huawei" w:date="2023-04-07T09:58:00Z"/>
        </w:trPr>
        <w:tc>
          <w:tcPr>
            <w:tcW w:w="1475" w:type="dxa"/>
            <w:vMerge/>
            <w:vAlign w:val="center"/>
          </w:tcPr>
          <w:p w14:paraId="1F4BAB7F" w14:textId="77777777" w:rsidR="00811447" w:rsidRDefault="00811447" w:rsidP="00811447">
            <w:pPr>
              <w:pStyle w:val="TAL"/>
              <w:rPr>
                <w:ins w:id="97" w:author="Huawei" w:date="2023-04-07T09:58:00Z"/>
                <w:rFonts w:cs="Arial"/>
                <w:lang w:eastAsia="ja-JP"/>
              </w:rPr>
            </w:pPr>
          </w:p>
        </w:tc>
        <w:tc>
          <w:tcPr>
            <w:tcW w:w="1475" w:type="dxa"/>
            <w:vAlign w:val="center"/>
          </w:tcPr>
          <w:p w14:paraId="5F606F03" w14:textId="12403FCB" w:rsidR="00811447" w:rsidRDefault="00811447" w:rsidP="00811447">
            <w:pPr>
              <w:pStyle w:val="TAL"/>
              <w:rPr>
                <w:ins w:id="98" w:author="Huawei" w:date="2023-04-07T09:58:00Z"/>
                <w:rFonts w:cs="Arial"/>
                <w:lang w:eastAsia="ja-JP"/>
              </w:rPr>
            </w:pPr>
            <w:ins w:id="99" w:author="Huawei" w:date="2023-04-07T09:59:00Z">
              <w:r>
                <w:rPr>
                  <w:rFonts w:cs="Arial"/>
                  <w:lang w:eastAsia="ja-JP"/>
                </w:rPr>
                <w:t xml:space="preserve">Config </w:t>
              </w:r>
            </w:ins>
            <w:ins w:id="100" w:author="Huawei" w:date="2023-04-07T10:01:00Z">
              <w:r w:rsidR="00A1502F">
                <w:rPr>
                  <w:rFonts w:cs="Arial"/>
                  <w:lang w:eastAsia="ja-JP"/>
                </w:rPr>
                <w:t>2</w:t>
              </w:r>
            </w:ins>
          </w:p>
        </w:tc>
        <w:tc>
          <w:tcPr>
            <w:tcW w:w="566" w:type="dxa"/>
            <w:vAlign w:val="center"/>
          </w:tcPr>
          <w:p w14:paraId="118FBC8E" w14:textId="77777777" w:rsidR="00811447" w:rsidRPr="007A3E52" w:rsidRDefault="00811447" w:rsidP="00811447">
            <w:pPr>
              <w:pStyle w:val="TAC"/>
              <w:rPr>
                <w:ins w:id="101" w:author="Huawei" w:date="2023-04-07T09:58:00Z"/>
                <w:rFonts w:cs="Arial"/>
              </w:rPr>
            </w:pPr>
          </w:p>
        </w:tc>
        <w:tc>
          <w:tcPr>
            <w:tcW w:w="2152" w:type="dxa"/>
            <w:vAlign w:val="center"/>
          </w:tcPr>
          <w:p w14:paraId="52414DBB" w14:textId="080F4A56" w:rsidR="00811447" w:rsidRPr="007A3E52" w:rsidRDefault="00BF2756" w:rsidP="00811447">
            <w:pPr>
              <w:pStyle w:val="TAC"/>
              <w:rPr>
                <w:ins w:id="102" w:author="Huawei" w:date="2023-04-07T09:58:00Z"/>
                <w:rFonts w:cs="Arial"/>
                <w:lang w:eastAsia="ja-JP"/>
              </w:rPr>
            </w:pPr>
            <w:ins w:id="103" w:author="Huawei" w:date="2023-04-07T09:59:00Z">
              <w:r>
                <w:rPr>
                  <w:rFonts w:cs="Arial"/>
                  <w:lang w:eastAsia="ja-JP"/>
                </w:rPr>
                <w:t>SCC.2</w:t>
              </w:r>
            </w:ins>
          </w:p>
        </w:tc>
      </w:tr>
      <w:tr w:rsidR="007F5B75" w:rsidRPr="007A3E52" w14:paraId="1A481A4B" w14:textId="77777777" w:rsidTr="00811447">
        <w:trPr>
          <w:jc w:val="center"/>
          <w:ins w:id="104" w:author="Huawei" w:date="2023-04-04T11:15:00Z"/>
        </w:trPr>
        <w:tc>
          <w:tcPr>
            <w:tcW w:w="2950" w:type="dxa"/>
            <w:gridSpan w:val="2"/>
            <w:vAlign w:val="center"/>
          </w:tcPr>
          <w:p w14:paraId="118ADFC9" w14:textId="77777777" w:rsidR="007F5B75" w:rsidRPr="007A3E52" w:rsidRDefault="007F5B75" w:rsidP="00811447">
            <w:pPr>
              <w:pStyle w:val="TAL"/>
              <w:rPr>
                <w:ins w:id="105" w:author="Huawei" w:date="2023-04-04T11:15:00Z"/>
                <w:rFonts w:cs="Arial"/>
              </w:rPr>
            </w:pPr>
            <w:ins w:id="106" w:author="Huawei" w:date="2023-04-04T11:15:00Z">
              <w:r w:rsidRPr="007A3E52">
                <w:rPr>
                  <w:rFonts w:cs="Arial" w:hint="eastAsia"/>
                  <w:lang w:eastAsia="ja-JP"/>
                </w:rPr>
                <w:t>N</w:t>
              </w:r>
              <w:r w:rsidRPr="007A3E52">
                <w:rPr>
                  <w:rFonts w:cs="Arial"/>
                </w:rPr>
                <w:t>PRACH configuration</w:t>
              </w:r>
            </w:ins>
          </w:p>
        </w:tc>
        <w:tc>
          <w:tcPr>
            <w:tcW w:w="566" w:type="dxa"/>
            <w:vAlign w:val="center"/>
          </w:tcPr>
          <w:p w14:paraId="17B7EB61" w14:textId="77777777" w:rsidR="007F5B75" w:rsidRPr="007A3E52" w:rsidRDefault="007F5B75" w:rsidP="00811447">
            <w:pPr>
              <w:pStyle w:val="TAC"/>
              <w:rPr>
                <w:ins w:id="107" w:author="Huawei" w:date="2023-04-04T11:15:00Z"/>
                <w:rFonts w:cs="Arial"/>
              </w:rPr>
            </w:pPr>
          </w:p>
        </w:tc>
        <w:tc>
          <w:tcPr>
            <w:tcW w:w="2152" w:type="dxa"/>
            <w:vAlign w:val="center"/>
          </w:tcPr>
          <w:p w14:paraId="05CD950D" w14:textId="77777777" w:rsidR="007F5B75" w:rsidRPr="007A3E52" w:rsidRDefault="007F5B75" w:rsidP="00811447">
            <w:pPr>
              <w:pStyle w:val="TAC"/>
              <w:rPr>
                <w:ins w:id="108" w:author="Huawei" w:date="2023-04-04T11:15:00Z"/>
                <w:rFonts w:cs="Arial"/>
                <w:lang w:eastAsia="zh-CN"/>
              </w:rPr>
            </w:pPr>
            <w:ins w:id="109" w:author="Huawei" w:date="2023-04-04T11:15:00Z">
              <w:r w:rsidRPr="007A3E52">
                <w:rPr>
                  <w:rFonts w:cs="Arial"/>
                  <w:lang w:eastAsia="zh-CN"/>
                </w:rPr>
                <w:t>NPRACH.R-1</w:t>
              </w:r>
            </w:ins>
          </w:p>
          <w:p w14:paraId="3ADBB8AA" w14:textId="77777777" w:rsidR="007F5B75" w:rsidRPr="007A3E52" w:rsidRDefault="007F5B75" w:rsidP="00811447">
            <w:pPr>
              <w:pStyle w:val="TAC"/>
              <w:rPr>
                <w:ins w:id="110" w:author="Huawei" w:date="2023-04-04T11:15:00Z"/>
                <w:rFonts w:cs="Arial"/>
                <w:lang w:eastAsia="ja-JP"/>
              </w:rPr>
            </w:pPr>
            <w:ins w:id="111" w:author="Huawei" w:date="2023-04-04T11:15:00Z">
              <w:r w:rsidRPr="007A3E52">
                <w:rPr>
                  <w:rFonts w:cs="Arial"/>
                  <w:lang w:eastAsia="zh-CN"/>
                </w:rPr>
                <w:t xml:space="preserve">As specified in </w:t>
              </w:r>
              <w:r w:rsidRPr="007A3E52">
                <w:rPr>
                  <w:rFonts w:cs="v4.2.0"/>
                </w:rPr>
                <w:t>A.</w:t>
              </w:r>
              <w:r w:rsidRPr="007A3E52">
                <w:rPr>
                  <w:rFonts w:cs="v4.2.0" w:hint="eastAsia"/>
                  <w:lang w:eastAsia="ja-JP"/>
                </w:rPr>
                <w:t>3.1</w:t>
              </w:r>
              <w:r w:rsidRPr="007A3E52">
                <w:rPr>
                  <w:rFonts w:cs="v4.2.0"/>
                  <w:lang w:eastAsia="ja-JP"/>
                </w:rPr>
                <w:t>8</w:t>
              </w:r>
            </w:ins>
          </w:p>
        </w:tc>
      </w:tr>
      <w:tr w:rsidR="007F5B75" w:rsidRPr="007A3E52" w14:paraId="3B481F5F" w14:textId="77777777" w:rsidTr="00811447">
        <w:trPr>
          <w:jc w:val="center"/>
          <w:ins w:id="112" w:author="Huawei" w:date="2023-04-04T11:15:00Z"/>
        </w:trPr>
        <w:tc>
          <w:tcPr>
            <w:tcW w:w="2950" w:type="dxa"/>
            <w:gridSpan w:val="2"/>
            <w:vAlign w:val="center"/>
          </w:tcPr>
          <w:p w14:paraId="5B255C20" w14:textId="77777777" w:rsidR="007F5B75" w:rsidRPr="007A3E52" w:rsidRDefault="007F5B75" w:rsidP="00811447">
            <w:pPr>
              <w:pStyle w:val="TAL"/>
              <w:rPr>
                <w:ins w:id="113" w:author="Huawei" w:date="2023-04-04T11:15:00Z"/>
                <w:rFonts w:cs="Arial"/>
                <w:lang w:eastAsia="ja-JP"/>
              </w:rPr>
            </w:pPr>
            <w:ins w:id="114" w:author="Huawei" w:date="2023-04-04T11:15:00Z">
              <w:r w:rsidRPr="007A3E52">
                <w:rPr>
                  <w:rFonts w:cs="Arial" w:hint="eastAsia"/>
                  <w:lang w:eastAsia="ja-JP"/>
                </w:rPr>
                <w:t>NPDCCH repetition level</w:t>
              </w:r>
            </w:ins>
          </w:p>
        </w:tc>
        <w:tc>
          <w:tcPr>
            <w:tcW w:w="566" w:type="dxa"/>
            <w:vAlign w:val="center"/>
          </w:tcPr>
          <w:p w14:paraId="434C3042" w14:textId="77777777" w:rsidR="007F5B75" w:rsidRPr="007A3E52" w:rsidRDefault="007F5B75" w:rsidP="00811447">
            <w:pPr>
              <w:pStyle w:val="TAC"/>
              <w:rPr>
                <w:ins w:id="115" w:author="Huawei" w:date="2023-04-04T11:15:00Z"/>
                <w:rFonts w:cs="Arial"/>
              </w:rPr>
            </w:pPr>
          </w:p>
        </w:tc>
        <w:tc>
          <w:tcPr>
            <w:tcW w:w="2152" w:type="dxa"/>
            <w:vAlign w:val="center"/>
          </w:tcPr>
          <w:p w14:paraId="5CE43EBF" w14:textId="77777777" w:rsidR="007F5B75" w:rsidRPr="007A3E52" w:rsidRDefault="007F5B75" w:rsidP="00811447">
            <w:pPr>
              <w:pStyle w:val="TAC"/>
              <w:rPr>
                <w:ins w:id="116" w:author="Huawei" w:date="2023-04-04T11:15:00Z"/>
                <w:rFonts w:cs="Arial"/>
                <w:lang w:eastAsia="ja-JP"/>
              </w:rPr>
            </w:pPr>
            <w:ins w:id="117" w:author="Huawei" w:date="2023-04-04T11:15:00Z">
              <w:r w:rsidRPr="007A3E52">
                <w:rPr>
                  <w:rFonts w:cs="Arial" w:hint="eastAsia"/>
                  <w:lang w:eastAsia="ja-JP"/>
                </w:rPr>
                <w:t>1</w:t>
              </w:r>
            </w:ins>
          </w:p>
        </w:tc>
      </w:tr>
      <w:tr w:rsidR="007F5B75" w:rsidRPr="007A3E52" w14:paraId="0D94EC5A" w14:textId="77777777" w:rsidTr="00811447">
        <w:trPr>
          <w:jc w:val="center"/>
          <w:ins w:id="118" w:author="Huawei" w:date="2023-04-04T11:15:00Z"/>
        </w:trPr>
        <w:tc>
          <w:tcPr>
            <w:tcW w:w="2950" w:type="dxa"/>
            <w:gridSpan w:val="2"/>
            <w:vAlign w:val="center"/>
          </w:tcPr>
          <w:p w14:paraId="58E84E43" w14:textId="77777777" w:rsidR="007F5B75" w:rsidRPr="007A3E52" w:rsidRDefault="007F5B75" w:rsidP="00811447">
            <w:pPr>
              <w:pStyle w:val="TAL"/>
              <w:rPr>
                <w:ins w:id="119" w:author="Huawei" w:date="2023-04-04T11:15:00Z"/>
                <w:rFonts w:cs="Arial"/>
                <w:lang w:eastAsia="ja-JP"/>
              </w:rPr>
            </w:pPr>
            <w:proofErr w:type="spellStart"/>
            <w:ins w:id="120" w:author="Huawei" w:date="2023-04-04T11:15: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1</w:t>
              </w:r>
            </w:ins>
          </w:p>
        </w:tc>
        <w:tc>
          <w:tcPr>
            <w:tcW w:w="566" w:type="dxa"/>
            <w:vAlign w:val="center"/>
          </w:tcPr>
          <w:p w14:paraId="630F3681" w14:textId="77777777" w:rsidR="007F5B75" w:rsidRPr="007A3E52" w:rsidRDefault="007F5B75" w:rsidP="00811447">
            <w:pPr>
              <w:pStyle w:val="TAC"/>
              <w:rPr>
                <w:ins w:id="121" w:author="Huawei" w:date="2023-04-04T11:15:00Z"/>
                <w:rFonts w:cs="Arial"/>
              </w:rPr>
            </w:pPr>
          </w:p>
        </w:tc>
        <w:tc>
          <w:tcPr>
            <w:tcW w:w="2152" w:type="dxa"/>
            <w:vAlign w:val="center"/>
          </w:tcPr>
          <w:p w14:paraId="59AAEEB8" w14:textId="77777777" w:rsidR="007F5B75" w:rsidRPr="007A3E52" w:rsidRDefault="007F5B75" w:rsidP="00811447">
            <w:pPr>
              <w:pStyle w:val="TAC"/>
              <w:rPr>
                <w:ins w:id="122" w:author="Huawei" w:date="2023-04-04T11:15:00Z"/>
                <w:rFonts w:cs="Arial"/>
                <w:lang w:eastAsia="ja-JP"/>
              </w:rPr>
            </w:pPr>
            <w:ins w:id="123" w:author="Huawei" w:date="2023-04-04T11:15:00Z">
              <w:r w:rsidRPr="007A3E52">
                <w:rPr>
                  <w:rFonts w:cs="Arial"/>
                  <w:lang w:eastAsia="ja-JP"/>
                </w:rPr>
                <w:t>v8</w:t>
              </w:r>
            </w:ins>
          </w:p>
        </w:tc>
      </w:tr>
      <w:tr w:rsidR="007F5B75" w:rsidRPr="007A3E52" w14:paraId="0A824F2C" w14:textId="77777777" w:rsidTr="00811447">
        <w:trPr>
          <w:jc w:val="center"/>
          <w:ins w:id="124" w:author="Huawei" w:date="2023-04-04T11:15:00Z"/>
        </w:trPr>
        <w:tc>
          <w:tcPr>
            <w:tcW w:w="2950" w:type="dxa"/>
            <w:gridSpan w:val="2"/>
            <w:vAlign w:val="center"/>
          </w:tcPr>
          <w:p w14:paraId="253BF491" w14:textId="77777777" w:rsidR="007F5B75" w:rsidRPr="007A3E52" w:rsidRDefault="007F5B75" w:rsidP="00811447">
            <w:pPr>
              <w:pStyle w:val="TAL"/>
              <w:rPr>
                <w:ins w:id="125" w:author="Huawei" w:date="2023-04-04T11:15:00Z"/>
                <w:rFonts w:cs="Arial"/>
                <w:lang w:eastAsia="ja-JP"/>
              </w:rPr>
            </w:pPr>
            <w:ins w:id="126" w:author="Huawei" w:date="2023-04-04T11:15:00Z">
              <w:r w:rsidRPr="007A3E52">
                <w:rPr>
                  <w:rFonts w:cs="Arial"/>
                  <w:lang w:eastAsia="ja-JP"/>
                </w:rPr>
                <w:t xml:space="preserve">npdcch-NumRepetitions-r13 </w:t>
              </w:r>
              <w:r w:rsidRPr="007A3E52">
                <w:rPr>
                  <w:rFonts w:cs="Arial"/>
                  <w:vertAlign w:val="superscript"/>
                  <w:lang w:eastAsia="ja-JP"/>
                </w:rPr>
                <w:t>Note 1</w:t>
              </w:r>
            </w:ins>
          </w:p>
        </w:tc>
        <w:tc>
          <w:tcPr>
            <w:tcW w:w="566" w:type="dxa"/>
            <w:vAlign w:val="center"/>
          </w:tcPr>
          <w:p w14:paraId="0822172D" w14:textId="77777777" w:rsidR="007F5B75" w:rsidRPr="007A3E52" w:rsidRDefault="007F5B75" w:rsidP="00811447">
            <w:pPr>
              <w:pStyle w:val="TAC"/>
              <w:rPr>
                <w:ins w:id="127" w:author="Huawei" w:date="2023-04-04T11:15:00Z"/>
                <w:rFonts w:cs="Arial"/>
              </w:rPr>
            </w:pPr>
          </w:p>
        </w:tc>
        <w:tc>
          <w:tcPr>
            <w:tcW w:w="2152" w:type="dxa"/>
            <w:vAlign w:val="center"/>
          </w:tcPr>
          <w:p w14:paraId="1EDFCB2D" w14:textId="77777777" w:rsidR="007F5B75" w:rsidRPr="007A3E52" w:rsidRDefault="007F5B75" w:rsidP="00811447">
            <w:pPr>
              <w:pStyle w:val="TAC"/>
              <w:rPr>
                <w:ins w:id="128" w:author="Huawei" w:date="2023-04-04T11:15:00Z"/>
                <w:rFonts w:cs="Arial"/>
                <w:lang w:eastAsia="ja-JP"/>
              </w:rPr>
            </w:pPr>
            <w:ins w:id="129" w:author="Huawei" w:date="2023-04-04T11:15:00Z">
              <w:r w:rsidRPr="007A3E52">
                <w:rPr>
                  <w:rFonts w:cs="Arial"/>
                  <w:lang w:eastAsia="ja-JP"/>
                </w:rPr>
                <w:t>r1</w:t>
              </w:r>
            </w:ins>
          </w:p>
        </w:tc>
      </w:tr>
      <w:tr w:rsidR="007F5B75" w:rsidRPr="007A3E52" w14:paraId="5E97C867" w14:textId="77777777" w:rsidTr="00811447">
        <w:trPr>
          <w:jc w:val="center"/>
          <w:ins w:id="130" w:author="Huawei" w:date="2023-04-04T11:15:00Z"/>
        </w:trPr>
        <w:tc>
          <w:tcPr>
            <w:tcW w:w="2950" w:type="dxa"/>
            <w:gridSpan w:val="2"/>
            <w:vAlign w:val="center"/>
          </w:tcPr>
          <w:p w14:paraId="44240BF3" w14:textId="77777777" w:rsidR="007F5B75" w:rsidRPr="007A3E52" w:rsidRDefault="007F5B75" w:rsidP="00811447">
            <w:pPr>
              <w:pStyle w:val="TAL"/>
              <w:rPr>
                <w:ins w:id="131" w:author="Huawei" w:date="2023-04-04T11:15:00Z"/>
                <w:rFonts w:cs="Arial"/>
              </w:rPr>
            </w:pPr>
            <w:ins w:id="132" w:author="Huawei" w:date="2023-04-04T11:15:00Z">
              <w:r w:rsidRPr="007A3E52">
                <w:rPr>
                  <w:rFonts w:cs="Arial" w:hint="eastAsia"/>
                  <w:lang w:eastAsia="ja-JP"/>
                </w:rPr>
                <w:t>NPUSCH repetition level</w:t>
              </w:r>
            </w:ins>
          </w:p>
        </w:tc>
        <w:tc>
          <w:tcPr>
            <w:tcW w:w="566" w:type="dxa"/>
            <w:vAlign w:val="center"/>
          </w:tcPr>
          <w:p w14:paraId="35EB2F43" w14:textId="77777777" w:rsidR="007F5B75" w:rsidRPr="007A3E52" w:rsidRDefault="007F5B75" w:rsidP="00811447">
            <w:pPr>
              <w:pStyle w:val="TAC"/>
              <w:rPr>
                <w:ins w:id="133" w:author="Huawei" w:date="2023-04-04T11:15:00Z"/>
                <w:rFonts w:cs="Arial"/>
              </w:rPr>
            </w:pPr>
          </w:p>
        </w:tc>
        <w:tc>
          <w:tcPr>
            <w:tcW w:w="2152" w:type="dxa"/>
            <w:vAlign w:val="center"/>
          </w:tcPr>
          <w:p w14:paraId="1A80E9D8" w14:textId="77777777" w:rsidR="007F5B75" w:rsidRPr="007A3E52" w:rsidRDefault="007F5B75" w:rsidP="00811447">
            <w:pPr>
              <w:pStyle w:val="TAC"/>
              <w:rPr>
                <w:ins w:id="134" w:author="Huawei" w:date="2023-04-04T11:15:00Z"/>
                <w:rFonts w:cs="Arial"/>
                <w:lang w:eastAsia="ja-JP"/>
              </w:rPr>
            </w:pPr>
            <w:ins w:id="135" w:author="Huawei" w:date="2023-04-04T11:15:00Z">
              <w:r w:rsidRPr="007A3E52">
                <w:rPr>
                  <w:rFonts w:cs="Arial" w:hint="eastAsia"/>
                  <w:lang w:eastAsia="ja-JP"/>
                </w:rPr>
                <w:t>1</w:t>
              </w:r>
            </w:ins>
          </w:p>
        </w:tc>
      </w:tr>
      <w:tr w:rsidR="007F5B75" w:rsidRPr="007A3E52" w14:paraId="33A83B68" w14:textId="77777777" w:rsidTr="00811447">
        <w:trPr>
          <w:jc w:val="center"/>
          <w:ins w:id="136" w:author="Huawei" w:date="2023-04-04T11:15:00Z"/>
        </w:trPr>
        <w:tc>
          <w:tcPr>
            <w:tcW w:w="5668" w:type="dxa"/>
            <w:gridSpan w:val="4"/>
            <w:vAlign w:val="center"/>
          </w:tcPr>
          <w:p w14:paraId="7FEFF573" w14:textId="77777777" w:rsidR="007F5B75" w:rsidRPr="007A3E52" w:rsidRDefault="007F5B75" w:rsidP="00811447">
            <w:pPr>
              <w:pStyle w:val="TAN"/>
              <w:rPr>
                <w:ins w:id="137" w:author="Huawei" w:date="2023-04-04T11:15:00Z"/>
                <w:lang w:eastAsia="ja-JP"/>
              </w:rPr>
            </w:pPr>
            <w:ins w:id="138" w:author="Huawei" w:date="2023-04-04T11:15:00Z">
              <w:r w:rsidRPr="007A3E52">
                <w:t>Note 1:</w:t>
              </w:r>
              <w:r w:rsidRPr="007A3E52">
                <w:tab/>
                <w:t>For further information see clause 6.</w:t>
              </w:r>
              <w:r w:rsidRPr="007A3E52">
                <w:rPr>
                  <w:rFonts w:hint="eastAsia"/>
                  <w:lang w:eastAsia="ja-JP"/>
                </w:rPr>
                <w:t>7</w:t>
              </w:r>
              <w:r w:rsidRPr="007A3E52">
                <w:t>.</w:t>
              </w:r>
              <w:r w:rsidRPr="007A3E52">
                <w:rPr>
                  <w:rFonts w:hint="eastAsia"/>
                  <w:lang w:eastAsia="ja-JP"/>
                </w:rPr>
                <w:t>3</w:t>
              </w:r>
              <w:r w:rsidRPr="007A3E52">
                <w:rPr>
                  <w:lang w:eastAsia="ja-JP"/>
                </w:rPr>
                <w:t>.2</w:t>
              </w:r>
              <w:r w:rsidRPr="007A3E52">
                <w:t xml:space="preserve"> in TS 36.331 [2].</w:t>
              </w:r>
            </w:ins>
          </w:p>
        </w:tc>
      </w:tr>
    </w:tbl>
    <w:p w14:paraId="57FBDDB8" w14:textId="77777777" w:rsidR="007F5B75" w:rsidRPr="007A3E52" w:rsidRDefault="007F5B75" w:rsidP="007F5B75">
      <w:pPr>
        <w:rPr>
          <w:ins w:id="139" w:author="Huawei" w:date="2023-04-04T11:15:00Z"/>
        </w:rPr>
      </w:pPr>
    </w:p>
    <w:p w14:paraId="7475CCFC" w14:textId="49B97606" w:rsidR="007F5B75" w:rsidRPr="007A3E52" w:rsidRDefault="007F5B75" w:rsidP="007F5B75">
      <w:pPr>
        <w:pStyle w:val="TH"/>
        <w:rPr>
          <w:ins w:id="140" w:author="Huawei" w:date="2023-04-04T11:15:00Z"/>
        </w:rPr>
      </w:pPr>
      <w:ins w:id="141" w:author="Huawei" w:date="2023-04-04T11:15:00Z">
        <w:r w:rsidRPr="007A3E52">
          <w:lastRenderedPageBreak/>
          <w:t xml:space="preserve">Table </w:t>
        </w:r>
        <w:r>
          <w:t>A.X</w:t>
        </w:r>
        <w:proofErr w:type="gramStart"/>
        <w:r>
          <w:t>1.Y</w:t>
        </w:r>
        <w:proofErr w:type="gramEnd"/>
        <w:r>
          <w:t>1.Z1</w:t>
        </w:r>
        <w:r w:rsidRPr="007A3E52">
          <w:t>.1-</w:t>
        </w:r>
      </w:ins>
      <w:ins w:id="142" w:author="Huawei" w:date="2023-04-07T09:56:00Z">
        <w:r w:rsidR="00811447">
          <w:t>3</w:t>
        </w:r>
      </w:ins>
      <w:ins w:id="143" w:author="Huawei" w:date="2023-04-04T11:15: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HD-FDD Cat</w:t>
        </w:r>
        <w:r w:rsidRPr="007A3E52">
          <w:rPr>
            <w:rFonts w:hint="eastAsia"/>
          </w:rPr>
          <w:t>egory NB1</w:t>
        </w:r>
        <w:r w:rsidRPr="007A3E52">
          <w:t xml:space="preserve"> UE</w:t>
        </w:r>
        <w:r w:rsidRPr="007A3E52">
          <w:rPr>
            <w:rFonts w:hint="eastAsia"/>
          </w:rPr>
          <w:t xml:space="preserve"> in </w:t>
        </w:r>
        <w:r>
          <w:rPr>
            <w:rFonts w:hint="eastAsia"/>
          </w:rPr>
          <w:t>Standalone</w:t>
        </w:r>
        <w:r w:rsidRPr="007A3E52">
          <w:rPr>
            <w:rFonts w:hint="eastAsia"/>
          </w:rPr>
          <w:t xml:space="preserve"> mode under normal coverage</w:t>
        </w:r>
        <w: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7F5B75" w:rsidRPr="007A3E52" w14:paraId="01931939" w14:textId="77777777" w:rsidTr="00811447">
        <w:trPr>
          <w:trHeight w:val="20"/>
          <w:jc w:val="center"/>
          <w:ins w:id="144" w:author="Huawei" w:date="2023-04-04T11:15:00Z"/>
        </w:trPr>
        <w:tc>
          <w:tcPr>
            <w:tcW w:w="0" w:type="auto"/>
            <w:vMerge w:val="restart"/>
            <w:vAlign w:val="center"/>
          </w:tcPr>
          <w:p w14:paraId="6645C406" w14:textId="77777777" w:rsidR="007F5B75" w:rsidRPr="007A3E52" w:rsidRDefault="007F5B75" w:rsidP="00811447">
            <w:pPr>
              <w:pStyle w:val="TAH"/>
              <w:rPr>
                <w:ins w:id="145" w:author="Huawei" w:date="2023-04-04T11:15:00Z"/>
                <w:rFonts w:cs="Arial"/>
              </w:rPr>
            </w:pPr>
            <w:ins w:id="146" w:author="Huawei" w:date="2023-04-04T11:15:00Z">
              <w:r w:rsidRPr="007A3E52">
                <w:rPr>
                  <w:rFonts w:cs="Arial"/>
                </w:rPr>
                <w:t>Parameter</w:t>
              </w:r>
            </w:ins>
          </w:p>
        </w:tc>
        <w:tc>
          <w:tcPr>
            <w:tcW w:w="0" w:type="auto"/>
            <w:vMerge w:val="restart"/>
            <w:vAlign w:val="center"/>
          </w:tcPr>
          <w:p w14:paraId="1D7E0A5A" w14:textId="77777777" w:rsidR="007F5B75" w:rsidRPr="007A3E52" w:rsidRDefault="007F5B75" w:rsidP="00811447">
            <w:pPr>
              <w:pStyle w:val="TAH"/>
              <w:rPr>
                <w:ins w:id="147" w:author="Huawei" w:date="2023-04-04T11:15:00Z"/>
                <w:rFonts w:cs="Arial"/>
              </w:rPr>
            </w:pPr>
            <w:ins w:id="148" w:author="Huawei" w:date="2023-04-04T11:15:00Z">
              <w:r w:rsidRPr="007A3E52">
                <w:rPr>
                  <w:rFonts w:cs="Arial"/>
                </w:rPr>
                <w:t>Unit</w:t>
              </w:r>
            </w:ins>
          </w:p>
        </w:tc>
        <w:tc>
          <w:tcPr>
            <w:tcW w:w="3296" w:type="dxa"/>
            <w:vAlign w:val="center"/>
          </w:tcPr>
          <w:p w14:paraId="075FCEF4" w14:textId="77777777" w:rsidR="007F5B75" w:rsidRPr="007A3E52" w:rsidRDefault="007F5B75" w:rsidP="00811447">
            <w:pPr>
              <w:pStyle w:val="TAH"/>
              <w:rPr>
                <w:ins w:id="149" w:author="Huawei" w:date="2023-04-04T11:15:00Z"/>
                <w:rFonts w:cs="Arial"/>
              </w:rPr>
            </w:pPr>
            <w:ins w:id="150" w:author="Huawei" w:date="2023-04-04T11:15:00Z">
              <w:r w:rsidRPr="007A3E52">
                <w:rPr>
                  <w:rFonts w:cs="Arial"/>
                </w:rPr>
                <w:t>Value</w:t>
              </w:r>
            </w:ins>
          </w:p>
        </w:tc>
      </w:tr>
      <w:tr w:rsidR="007F5B75" w:rsidRPr="007A3E52" w14:paraId="6DDDBFE8" w14:textId="77777777" w:rsidTr="00811447">
        <w:trPr>
          <w:trHeight w:val="20"/>
          <w:jc w:val="center"/>
          <w:ins w:id="151" w:author="Huawei" w:date="2023-04-04T11:15:00Z"/>
        </w:trPr>
        <w:tc>
          <w:tcPr>
            <w:tcW w:w="0" w:type="auto"/>
            <w:vMerge/>
            <w:vAlign w:val="center"/>
          </w:tcPr>
          <w:p w14:paraId="033B4420" w14:textId="77777777" w:rsidR="007F5B75" w:rsidRPr="007A3E52" w:rsidRDefault="007F5B75" w:rsidP="00811447">
            <w:pPr>
              <w:pStyle w:val="TAH"/>
              <w:rPr>
                <w:ins w:id="152" w:author="Huawei" w:date="2023-04-04T11:15:00Z"/>
                <w:rFonts w:cs="Arial"/>
              </w:rPr>
            </w:pPr>
          </w:p>
        </w:tc>
        <w:tc>
          <w:tcPr>
            <w:tcW w:w="0" w:type="auto"/>
            <w:vMerge/>
            <w:vAlign w:val="center"/>
          </w:tcPr>
          <w:p w14:paraId="13B13DBF" w14:textId="77777777" w:rsidR="007F5B75" w:rsidRPr="007A3E52" w:rsidRDefault="007F5B75" w:rsidP="00811447">
            <w:pPr>
              <w:pStyle w:val="TAH"/>
              <w:rPr>
                <w:ins w:id="153" w:author="Huawei" w:date="2023-04-04T11:15:00Z"/>
                <w:rFonts w:cs="Arial"/>
              </w:rPr>
            </w:pPr>
          </w:p>
        </w:tc>
        <w:tc>
          <w:tcPr>
            <w:tcW w:w="3296" w:type="dxa"/>
            <w:vAlign w:val="center"/>
          </w:tcPr>
          <w:p w14:paraId="119A7741" w14:textId="77777777" w:rsidR="007F5B75" w:rsidRPr="007A3E52" w:rsidRDefault="007F5B75" w:rsidP="00811447">
            <w:pPr>
              <w:pStyle w:val="TAH"/>
              <w:rPr>
                <w:ins w:id="154" w:author="Huawei" w:date="2023-04-04T11:15:00Z"/>
                <w:rFonts w:cs="Arial"/>
              </w:rPr>
            </w:pPr>
            <w:ins w:id="155" w:author="Huawei" w:date="2023-04-04T11:15:00Z">
              <w:r w:rsidRPr="007A3E52">
                <w:rPr>
                  <w:rFonts w:cs="Arial"/>
                </w:rPr>
                <w:t>Test 1</w:t>
              </w:r>
            </w:ins>
          </w:p>
        </w:tc>
      </w:tr>
      <w:tr w:rsidR="007F5B75" w:rsidRPr="007A3E52" w14:paraId="37861248" w14:textId="77777777" w:rsidTr="00811447">
        <w:trPr>
          <w:jc w:val="center"/>
          <w:ins w:id="156" w:author="Huawei" w:date="2023-04-04T11:15:00Z"/>
        </w:trPr>
        <w:tc>
          <w:tcPr>
            <w:tcW w:w="0" w:type="auto"/>
            <w:vAlign w:val="center"/>
          </w:tcPr>
          <w:p w14:paraId="6F180DD1" w14:textId="77777777" w:rsidR="007F5B75" w:rsidRPr="007A3E52" w:rsidRDefault="007F5B75" w:rsidP="00811447">
            <w:pPr>
              <w:pStyle w:val="TAL"/>
              <w:rPr>
                <w:ins w:id="157" w:author="Huawei" w:date="2023-04-04T11:15:00Z"/>
                <w:rFonts w:cs="Arial"/>
                <w:lang w:val="it-IT" w:eastAsia="ja-JP"/>
              </w:rPr>
            </w:pPr>
            <w:ins w:id="158" w:author="Huawei" w:date="2023-04-04T11:15:00Z">
              <w:r w:rsidRPr="007A3E52">
                <w:rPr>
                  <w:rFonts w:cs="Arial" w:hint="eastAsia"/>
                  <w:lang w:val="it-IT" w:eastAsia="ja-JP"/>
                </w:rPr>
                <w:t>RF Channel Number</w:t>
              </w:r>
            </w:ins>
          </w:p>
        </w:tc>
        <w:tc>
          <w:tcPr>
            <w:tcW w:w="0" w:type="auto"/>
            <w:vAlign w:val="center"/>
          </w:tcPr>
          <w:p w14:paraId="08D70E21" w14:textId="77777777" w:rsidR="007F5B75" w:rsidRPr="007A3E52" w:rsidRDefault="007F5B75" w:rsidP="00811447">
            <w:pPr>
              <w:pStyle w:val="TAC"/>
              <w:rPr>
                <w:ins w:id="159" w:author="Huawei" w:date="2023-04-04T11:15:00Z"/>
                <w:rFonts w:cs="Arial"/>
                <w:lang w:val="it-IT"/>
              </w:rPr>
            </w:pPr>
          </w:p>
        </w:tc>
        <w:tc>
          <w:tcPr>
            <w:tcW w:w="3296" w:type="dxa"/>
            <w:vAlign w:val="center"/>
          </w:tcPr>
          <w:p w14:paraId="3D45BD90" w14:textId="77777777" w:rsidR="007F5B75" w:rsidRPr="007A3E52" w:rsidRDefault="007F5B75" w:rsidP="00811447">
            <w:pPr>
              <w:pStyle w:val="TAC"/>
              <w:rPr>
                <w:ins w:id="160" w:author="Huawei" w:date="2023-04-04T11:15:00Z"/>
                <w:rFonts w:cs="Arial"/>
              </w:rPr>
            </w:pPr>
            <w:ins w:id="161" w:author="Huawei" w:date="2023-04-04T11:15:00Z">
              <w:r w:rsidRPr="007A3E52">
                <w:rPr>
                  <w:rFonts w:cs="Arial"/>
                </w:rPr>
                <w:t>1</w:t>
              </w:r>
            </w:ins>
          </w:p>
        </w:tc>
      </w:tr>
      <w:tr w:rsidR="007F5B75" w:rsidRPr="007A3E52" w14:paraId="59A737A0" w14:textId="77777777" w:rsidTr="00811447">
        <w:trPr>
          <w:jc w:val="center"/>
          <w:ins w:id="162" w:author="Huawei" w:date="2023-04-04T11:15:00Z"/>
        </w:trPr>
        <w:tc>
          <w:tcPr>
            <w:tcW w:w="0" w:type="auto"/>
            <w:vAlign w:val="center"/>
          </w:tcPr>
          <w:p w14:paraId="2D782D3F" w14:textId="77777777" w:rsidR="007F5B75" w:rsidRPr="007A3E52" w:rsidRDefault="007F5B75" w:rsidP="00811447">
            <w:pPr>
              <w:pStyle w:val="TAL"/>
              <w:rPr>
                <w:ins w:id="163" w:author="Huawei" w:date="2023-04-04T11:15:00Z"/>
                <w:rFonts w:cs="Arial"/>
                <w:lang w:eastAsia="ja-JP"/>
              </w:rPr>
            </w:pPr>
            <w:proofErr w:type="spellStart"/>
            <w:ins w:id="164" w:author="Huawei" w:date="2023-04-04T11:15: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14:paraId="766CA299" w14:textId="77777777" w:rsidR="007F5B75" w:rsidRPr="007A3E52" w:rsidRDefault="007F5B75" w:rsidP="00811447">
            <w:pPr>
              <w:pStyle w:val="TAC"/>
              <w:rPr>
                <w:ins w:id="165" w:author="Huawei" w:date="2023-04-04T11:15:00Z"/>
                <w:rFonts w:cs="Arial"/>
              </w:rPr>
            </w:pPr>
            <w:ins w:id="166" w:author="Huawei" w:date="2023-04-04T11:15:00Z">
              <w:r w:rsidRPr="007A3E52">
                <w:rPr>
                  <w:rFonts w:cs="Arial" w:hint="eastAsia"/>
                  <w:lang w:eastAsia="ja-JP"/>
                </w:rPr>
                <w:t>k</w:t>
              </w:r>
              <w:r w:rsidRPr="007A3E52">
                <w:rPr>
                  <w:rFonts w:cs="Arial"/>
                </w:rPr>
                <w:t>Hz</w:t>
              </w:r>
            </w:ins>
          </w:p>
        </w:tc>
        <w:tc>
          <w:tcPr>
            <w:tcW w:w="3296" w:type="dxa"/>
            <w:vAlign w:val="center"/>
          </w:tcPr>
          <w:p w14:paraId="40A6CA2F" w14:textId="77777777" w:rsidR="007F5B75" w:rsidRPr="007A3E52" w:rsidRDefault="007F5B75" w:rsidP="00811447">
            <w:pPr>
              <w:pStyle w:val="TAC"/>
              <w:rPr>
                <w:ins w:id="167" w:author="Huawei" w:date="2023-04-04T11:15:00Z"/>
                <w:rFonts w:cs="Arial"/>
                <w:lang w:eastAsia="ja-JP"/>
              </w:rPr>
            </w:pPr>
            <w:ins w:id="168" w:author="Huawei" w:date="2023-04-04T11:15:00Z">
              <w:r w:rsidRPr="007A3E52">
                <w:rPr>
                  <w:rFonts w:cs="Arial" w:hint="eastAsia"/>
                  <w:lang w:eastAsia="ja-JP"/>
                </w:rPr>
                <w:t>200</w:t>
              </w:r>
            </w:ins>
          </w:p>
        </w:tc>
      </w:tr>
      <w:tr w:rsidR="007F5B75" w:rsidRPr="007A3E52" w14:paraId="19849A56" w14:textId="77777777" w:rsidTr="00811447">
        <w:trPr>
          <w:jc w:val="center"/>
          <w:ins w:id="169" w:author="Huawei" w:date="2023-04-04T11:15:00Z"/>
        </w:trPr>
        <w:tc>
          <w:tcPr>
            <w:tcW w:w="0" w:type="auto"/>
          </w:tcPr>
          <w:p w14:paraId="7F0DEB0F" w14:textId="77777777" w:rsidR="007F5B75" w:rsidRPr="007A3E52" w:rsidRDefault="007F5B75" w:rsidP="00811447">
            <w:pPr>
              <w:keepNext/>
              <w:keepLines/>
              <w:spacing w:after="0"/>
              <w:rPr>
                <w:ins w:id="170" w:author="Huawei" w:date="2023-04-04T11:15:00Z"/>
                <w:rFonts w:ascii="Arial" w:hAnsi="Arial" w:cs="Arial"/>
                <w:b/>
                <w:sz w:val="18"/>
                <w:szCs w:val="18"/>
              </w:rPr>
            </w:pPr>
            <w:ins w:id="171" w:author="Huawei" w:date="2023-04-04T11:15: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14:paraId="53FF9AE7" w14:textId="77777777" w:rsidR="007F5B75" w:rsidRPr="007A3E52" w:rsidRDefault="007F5B75" w:rsidP="00811447">
            <w:pPr>
              <w:keepNext/>
              <w:keepLines/>
              <w:spacing w:after="0"/>
              <w:jc w:val="center"/>
              <w:rPr>
                <w:ins w:id="172" w:author="Huawei" w:date="2023-04-04T11:15:00Z"/>
                <w:rFonts w:ascii="Arial" w:hAnsi="Arial" w:cs="v4.2.0"/>
                <w:b/>
                <w:sz w:val="18"/>
                <w:szCs w:val="18"/>
              </w:rPr>
            </w:pPr>
          </w:p>
        </w:tc>
        <w:tc>
          <w:tcPr>
            <w:tcW w:w="3296" w:type="dxa"/>
          </w:tcPr>
          <w:p w14:paraId="0FE684E2" w14:textId="77777777" w:rsidR="007F5B75" w:rsidRPr="007A3E52" w:rsidRDefault="007F5B75" w:rsidP="00811447">
            <w:pPr>
              <w:pStyle w:val="TAC"/>
              <w:rPr>
                <w:ins w:id="173" w:author="Huawei" w:date="2023-04-04T11:15:00Z"/>
                <w:rFonts w:cs="v4.2.0"/>
                <w:szCs w:val="18"/>
              </w:rPr>
            </w:pPr>
            <w:ins w:id="174" w:author="Huawei" w:date="2023-04-04T11:15:00Z">
              <w:r w:rsidRPr="007A3E52">
                <w:rPr>
                  <w:rFonts w:cs="v4.2.0"/>
                  <w:lang w:eastAsia="ja-JP"/>
                </w:rPr>
                <w:t>R.18 HD-FDD</w:t>
              </w:r>
            </w:ins>
          </w:p>
        </w:tc>
      </w:tr>
      <w:tr w:rsidR="007F5B75" w:rsidRPr="007A3E52" w14:paraId="4FCCF1BD" w14:textId="77777777" w:rsidTr="00811447">
        <w:trPr>
          <w:jc w:val="center"/>
          <w:ins w:id="175" w:author="Huawei" w:date="2023-04-04T11:15:00Z"/>
        </w:trPr>
        <w:tc>
          <w:tcPr>
            <w:tcW w:w="0" w:type="auto"/>
            <w:vAlign w:val="center"/>
          </w:tcPr>
          <w:p w14:paraId="0F218C9E" w14:textId="77777777" w:rsidR="007F5B75" w:rsidRPr="007A3E52" w:rsidRDefault="007F5B75" w:rsidP="00811447">
            <w:pPr>
              <w:pStyle w:val="TAL"/>
              <w:rPr>
                <w:ins w:id="176" w:author="Huawei" w:date="2023-04-04T11:15:00Z"/>
                <w:rFonts w:cs="Arial"/>
                <w:vertAlign w:val="superscript"/>
                <w:lang w:eastAsia="ja-JP"/>
              </w:rPr>
            </w:pPr>
            <w:ins w:id="177" w:author="Huawei" w:date="2023-04-04T11:15: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14:paraId="151C45CB" w14:textId="77777777" w:rsidR="007F5B75" w:rsidRPr="007A3E52" w:rsidRDefault="007F5B75" w:rsidP="00811447">
            <w:pPr>
              <w:pStyle w:val="TAC"/>
              <w:rPr>
                <w:ins w:id="178" w:author="Huawei" w:date="2023-04-04T11:15:00Z"/>
                <w:rFonts w:cs="Arial"/>
              </w:rPr>
            </w:pPr>
          </w:p>
        </w:tc>
        <w:tc>
          <w:tcPr>
            <w:tcW w:w="3296" w:type="dxa"/>
          </w:tcPr>
          <w:p w14:paraId="78AE3FA7" w14:textId="77777777" w:rsidR="007F5B75" w:rsidRPr="007A3E52" w:rsidRDefault="007F5B75" w:rsidP="00811447">
            <w:pPr>
              <w:pStyle w:val="TAC"/>
              <w:rPr>
                <w:ins w:id="179" w:author="Huawei" w:date="2023-04-04T11:15:00Z"/>
                <w:lang w:eastAsia="ja-JP"/>
              </w:rPr>
            </w:pPr>
            <w:ins w:id="180" w:author="Huawei" w:date="2023-04-04T11:15:00Z">
              <w:r w:rsidRPr="007A3E52">
                <w:rPr>
                  <w:rFonts w:cs="v4.2.0"/>
                  <w:lang w:eastAsia="ja-JP"/>
                </w:rPr>
                <w:t>R.30 HD-FDD</w:t>
              </w:r>
            </w:ins>
          </w:p>
        </w:tc>
      </w:tr>
      <w:tr w:rsidR="007F5B75" w:rsidRPr="007A3E52" w14:paraId="04104C81" w14:textId="77777777" w:rsidTr="00811447">
        <w:trPr>
          <w:jc w:val="center"/>
          <w:ins w:id="181" w:author="Huawei" w:date="2023-04-04T11:15:00Z"/>
        </w:trPr>
        <w:tc>
          <w:tcPr>
            <w:tcW w:w="0" w:type="auto"/>
            <w:vAlign w:val="center"/>
          </w:tcPr>
          <w:p w14:paraId="0462B41C" w14:textId="77777777" w:rsidR="007F5B75" w:rsidRPr="007A3E52" w:rsidRDefault="007F5B75" w:rsidP="00811447">
            <w:pPr>
              <w:pStyle w:val="TAL"/>
              <w:rPr>
                <w:ins w:id="182" w:author="Huawei" w:date="2023-04-04T11:15:00Z"/>
                <w:rFonts w:cs="Arial"/>
                <w:lang w:eastAsia="ja-JP"/>
              </w:rPr>
            </w:pPr>
            <w:ins w:id="183" w:author="Huawei" w:date="2023-04-04T11:15:00Z">
              <w:r w:rsidRPr="007A3E52">
                <w:rPr>
                  <w:rFonts w:cs="Arial"/>
                  <w:lang w:eastAsia="ja-JP"/>
                </w:rPr>
                <w:t xml:space="preserve">NOCNG Patterns </w:t>
              </w:r>
            </w:ins>
          </w:p>
        </w:tc>
        <w:tc>
          <w:tcPr>
            <w:tcW w:w="0" w:type="auto"/>
            <w:vAlign w:val="center"/>
          </w:tcPr>
          <w:p w14:paraId="59A43E7B" w14:textId="77777777" w:rsidR="007F5B75" w:rsidRPr="007A3E52" w:rsidRDefault="007F5B75" w:rsidP="00811447">
            <w:pPr>
              <w:pStyle w:val="TAC"/>
              <w:rPr>
                <w:ins w:id="184" w:author="Huawei" w:date="2023-04-04T11:15:00Z"/>
                <w:rFonts w:cs="Arial"/>
              </w:rPr>
            </w:pPr>
          </w:p>
        </w:tc>
        <w:tc>
          <w:tcPr>
            <w:tcW w:w="3296" w:type="dxa"/>
          </w:tcPr>
          <w:p w14:paraId="0CFDEA40" w14:textId="77777777" w:rsidR="007F5B75" w:rsidRPr="007A3E52" w:rsidRDefault="007F5B75" w:rsidP="00811447">
            <w:pPr>
              <w:pStyle w:val="TAC"/>
              <w:rPr>
                <w:ins w:id="185" w:author="Huawei" w:date="2023-04-04T11:15:00Z"/>
                <w:rFonts w:cs="v4.2.0"/>
                <w:lang w:eastAsia="ja-JP"/>
              </w:rPr>
            </w:pPr>
            <w:ins w:id="186" w:author="Huawei" w:date="2023-04-04T11:15: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7F5B75" w:rsidRPr="007A3E52" w14:paraId="50DF50D4" w14:textId="77777777" w:rsidTr="00811447">
        <w:trPr>
          <w:jc w:val="center"/>
          <w:ins w:id="187" w:author="Huawei" w:date="2023-04-04T11:15:00Z"/>
        </w:trPr>
        <w:tc>
          <w:tcPr>
            <w:tcW w:w="0" w:type="auto"/>
            <w:vAlign w:val="center"/>
          </w:tcPr>
          <w:p w14:paraId="0053ADA2" w14:textId="77777777" w:rsidR="007F5B75" w:rsidRPr="007A3E52" w:rsidRDefault="007F5B75" w:rsidP="00811447">
            <w:pPr>
              <w:pStyle w:val="TAL"/>
              <w:rPr>
                <w:ins w:id="188" w:author="Huawei" w:date="2023-04-04T11:15:00Z"/>
                <w:rFonts w:cs="Arial"/>
              </w:rPr>
            </w:pPr>
            <w:ins w:id="189" w:author="Huawei" w:date="2023-04-04T11:15:00Z">
              <w:r w:rsidRPr="007A3E52">
                <w:rPr>
                  <w:rFonts w:cs="Arial" w:hint="eastAsia"/>
                  <w:lang w:eastAsia="ja-JP"/>
                </w:rPr>
                <w:t>N</w:t>
              </w:r>
              <w:r w:rsidRPr="007A3E52">
                <w:rPr>
                  <w:rFonts w:cs="Arial"/>
                </w:rPr>
                <w:t>PBCH_RA</w:t>
              </w:r>
            </w:ins>
          </w:p>
        </w:tc>
        <w:tc>
          <w:tcPr>
            <w:tcW w:w="0" w:type="auto"/>
            <w:vMerge w:val="restart"/>
            <w:vAlign w:val="center"/>
          </w:tcPr>
          <w:p w14:paraId="2538DF3E" w14:textId="77777777" w:rsidR="007F5B75" w:rsidRPr="007A3E52" w:rsidRDefault="007F5B75" w:rsidP="00811447">
            <w:pPr>
              <w:pStyle w:val="TAC"/>
              <w:rPr>
                <w:ins w:id="190" w:author="Huawei" w:date="2023-04-04T11:15:00Z"/>
                <w:rFonts w:cs="Arial"/>
              </w:rPr>
            </w:pPr>
            <w:ins w:id="191" w:author="Huawei" w:date="2023-04-04T11:15:00Z">
              <w:r w:rsidRPr="007A3E52">
                <w:rPr>
                  <w:rFonts w:cs="Arial"/>
                </w:rPr>
                <w:t>dB</w:t>
              </w:r>
            </w:ins>
          </w:p>
        </w:tc>
        <w:tc>
          <w:tcPr>
            <w:tcW w:w="3296" w:type="dxa"/>
            <w:vMerge w:val="restart"/>
            <w:vAlign w:val="center"/>
          </w:tcPr>
          <w:p w14:paraId="11D91AA1" w14:textId="77777777" w:rsidR="007F5B75" w:rsidRPr="007A3E52" w:rsidRDefault="007F5B75" w:rsidP="00811447">
            <w:pPr>
              <w:pStyle w:val="TAC"/>
              <w:rPr>
                <w:ins w:id="192" w:author="Huawei" w:date="2023-04-04T11:15:00Z"/>
                <w:rFonts w:cs="Arial"/>
              </w:rPr>
            </w:pPr>
            <w:ins w:id="193" w:author="Huawei" w:date="2023-04-04T11:15:00Z">
              <w:r w:rsidRPr="007A3E52">
                <w:rPr>
                  <w:rFonts w:cs="Arial"/>
                </w:rPr>
                <w:t>-3</w:t>
              </w:r>
            </w:ins>
          </w:p>
        </w:tc>
      </w:tr>
      <w:tr w:rsidR="007F5B75" w:rsidRPr="007A3E52" w14:paraId="1F3CCADB" w14:textId="77777777" w:rsidTr="00811447">
        <w:trPr>
          <w:jc w:val="center"/>
          <w:ins w:id="194" w:author="Huawei" w:date="2023-04-04T11:15:00Z"/>
        </w:trPr>
        <w:tc>
          <w:tcPr>
            <w:tcW w:w="0" w:type="auto"/>
            <w:vAlign w:val="center"/>
          </w:tcPr>
          <w:p w14:paraId="222CB3A7" w14:textId="77777777" w:rsidR="007F5B75" w:rsidRPr="007A3E52" w:rsidRDefault="007F5B75" w:rsidP="00811447">
            <w:pPr>
              <w:pStyle w:val="TAL"/>
              <w:rPr>
                <w:ins w:id="195" w:author="Huawei" w:date="2023-04-04T11:15:00Z"/>
                <w:rFonts w:cs="Arial"/>
              </w:rPr>
            </w:pPr>
            <w:ins w:id="196" w:author="Huawei" w:date="2023-04-04T11:15:00Z">
              <w:r w:rsidRPr="007A3E52">
                <w:rPr>
                  <w:rFonts w:cs="Arial" w:hint="eastAsia"/>
                  <w:lang w:eastAsia="ja-JP"/>
                </w:rPr>
                <w:t>N</w:t>
              </w:r>
              <w:r w:rsidRPr="007A3E52">
                <w:rPr>
                  <w:rFonts w:cs="Arial"/>
                </w:rPr>
                <w:t>PBCH_RB</w:t>
              </w:r>
            </w:ins>
          </w:p>
        </w:tc>
        <w:tc>
          <w:tcPr>
            <w:tcW w:w="0" w:type="auto"/>
            <w:vMerge/>
            <w:vAlign w:val="center"/>
          </w:tcPr>
          <w:p w14:paraId="27F4D0F5" w14:textId="77777777" w:rsidR="007F5B75" w:rsidRPr="007A3E52" w:rsidRDefault="007F5B75" w:rsidP="00811447">
            <w:pPr>
              <w:pStyle w:val="TAC"/>
              <w:rPr>
                <w:ins w:id="197" w:author="Huawei" w:date="2023-04-04T11:15:00Z"/>
                <w:rFonts w:cs="Arial"/>
              </w:rPr>
            </w:pPr>
          </w:p>
        </w:tc>
        <w:tc>
          <w:tcPr>
            <w:tcW w:w="3296" w:type="dxa"/>
            <w:vMerge/>
            <w:vAlign w:val="center"/>
          </w:tcPr>
          <w:p w14:paraId="7600FED3" w14:textId="77777777" w:rsidR="007F5B75" w:rsidRPr="007A3E52" w:rsidRDefault="007F5B75" w:rsidP="00811447">
            <w:pPr>
              <w:pStyle w:val="TAC"/>
              <w:rPr>
                <w:ins w:id="198" w:author="Huawei" w:date="2023-04-04T11:15:00Z"/>
                <w:rFonts w:cs="Arial"/>
              </w:rPr>
            </w:pPr>
          </w:p>
        </w:tc>
      </w:tr>
      <w:tr w:rsidR="007F5B75" w:rsidRPr="007A3E52" w14:paraId="36011531" w14:textId="77777777" w:rsidTr="00811447">
        <w:trPr>
          <w:jc w:val="center"/>
          <w:ins w:id="199" w:author="Huawei" w:date="2023-04-04T11:15:00Z"/>
        </w:trPr>
        <w:tc>
          <w:tcPr>
            <w:tcW w:w="0" w:type="auto"/>
            <w:vAlign w:val="center"/>
          </w:tcPr>
          <w:p w14:paraId="7A3F041A" w14:textId="77777777" w:rsidR="007F5B75" w:rsidRPr="007A3E52" w:rsidRDefault="007F5B75" w:rsidP="00811447">
            <w:pPr>
              <w:pStyle w:val="TAL"/>
              <w:rPr>
                <w:ins w:id="200" w:author="Huawei" w:date="2023-04-04T11:15:00Z"/>
                <w:rFonts w:cs="Arial"/>
              </w:rPr>
            </w:pPr>
            <w:ins w:id="201" w:author="Huawei" w:date="2023-04-04T11:15:00Z">
              <w:r w:rsidRPr="007A3E52">
                <w:rPr>
                  <w:rFonts w:cs="Arial" w:hint="eastAsia"/>
                  <w:lang w:eastAsia="ja-JP"/>
                </w:rPr>
                <w:t>N</w:t>
              </w:r>
              <w:r w:rsidRPr="007A3E52">
                <w:rPr>
                  <w:rFonts w:cs="Arial"/>
                </w:rPr>
                <w:t>PSS_RA</w:t>
              </w:r>
            </w:ins>
          </w:p>
        </w:tc>
        <w:tc>
          <w:tcPr>
            <w:tcW w:w="0" w:type="auto"/>
            <w:vMerge/>
            <w:vAlign w:val="center"/>
          </w:tcPr>
          <w:p w14:paraId="5E8D63C3" w14:textId="77777777" w:rsidR="007F5B75" w:rsidRPr="007A3E52" w:rsidRDefault="007F5B75" w:rsidP="00811447">
            <w:pPr>
              <w:pStyle w:val="TAC"/>
              <w:rPr>
                <w:ins w:id="202" w:author="Huawei" w:date="2023-04-04T11:15:00Z"/>
                <w:rFonts w:cs="Arial"/>
              </w:rPr>
            </w:pPr>
          </w:p>
        </w:tc>
        <w:tc>
          <w:tcPr>
            <w:tcW w:w="3296" w:type="dxa"/>
            <w:vMerge/>
            <w:vAlign w:val="center"/>
          </w:tcPr>
          <w:p w14:paraId="713915AA" w14:textId="77777777" w:rsidR="007F5B75" w:rsidRPr="007A3E52" w:rsidRDefault="007F5B75" w:rsidP="00811447">
            <w:pPr>
              <w:pStyle w:val="TAC"/>
              <w:rPr>
                <w:ins w:id="203" w:author="Huawei" w:date="2023-04-04T11:15:00Z"/>
                <w:rFonts w:cs="Arial"/>
              </w:rPr>
            </w:pPr>
          </w:p>
        </w:tc>
      </w:tr>
      <w:tr w:rsidR="007F5B75" w:rsidRPr="007A3E52" w14:paraId="1B0C2487" w14:textId="77777777" w:rsidTr="00811447">
        <w:trPr>
          <w:jc w:val="center"/>
          <w:ins w:id="204" w:author="Huawei" w:date="2023-04-04T11:15:00Z"/>
        </w:trPr>
        <w:tc>
          <w:tcPr>
            <w:tcW w:w="0" w:type="auto"/>
            <w:vAlign w:val="center"/>
          </w:tcPr>
          <w:p w14:paraId="6296CB25" w14:textId="77777777" w:rsidR="007F5B75" w:rsidRPr="007A3E52" w:rsidRDefault="007F5B75" w:rsidP="00811447">
            <w:pPr>
              <w:pStyle w:val="TAL"/>
              <w:rPr>
                <w:ins w:id="205" w:author="Huawei" w:date="2023-04-04T11:15:00Z"/>
                <w:rFonts w:cs="Arial"/>
              </w:rPr>
            </w:pPr>
            <w:ins w:id="206" w:author="Huawei" w:date="2023-04-04T11:15:00Z">
              <w:r w:rsidRPr="007A3E52">
                <w:rPr>
                  <w:rFonts w:cs="Arial" w:hint="eastAsia"/>
                  <w:lang w:eastAsia="ja-JP"/>
                </w:rPr>
                <w:t>N</w:t>
              </w:r>
              <w:r w:rsidRPr="007A3E52">
                <w:rPr>
                  <w:rFonts w:cs="Arial"/>
                </w:rPr>
                <w:t>SSS_RA</w:t>
              </w:r>
            </w:ins>
          </w:p>
        </w:tc>
        <w:tc>
          <w:tcPr>
            <w:tcW w:w="0" w:type="auto"/>
            <w:vMerge/>
            <w:vAlign w:val="center"/>
          </w:tcPr>
          <w:p w14:paraId="4DFC3C2F" w14:textId="77777777" w:rsidR="007F5B75" w:rsidRPr="007A3E52" w:rsidRDefault="007F5B75" w:rsidP="00811447">
            <w:pPr>
              <w:pStyle w:val="TAC"/>
              <w:rPr>
                <w:ins w:id="207" w:author="Huawei" w:date="2023-04-04T11:15:00Z"/>
                <w:rFonts w:cs="Arial"/>
              </w:rPr>
            </w:pPr>
          </w:p>
        </w:tc>
        <w:tc>
          <w:tcPr>
            <w:tcW w:w="3296" w:type="dxa"/>
            <w:vMerge/>
            <w:vAlign w:val="center"/>
          </w:tcPr>
          <w:p w14:paraId="609DA692" w14:textId="77777777" w:rsidR="007F5B75" w:rsidRPr="007A3E52" w:rsidRDefault="007F5B75" w:rsidP="00811447">
            <w:pPr>
              <w:pStyle w:val="TAC"/>
              <w:rPr>
                <w:ins w:id="208" w:author="Huawei" w:date="2023-04-04T11:15:00Z"/>
                <w:rFonts w:cs="Arial"/>
              </w:rPr>
            </w:pPr>
          </w:p>
        </w:tc>
      </w:tr>
      <w:tr w:rsidR="007F5B75" w:rsidRPr="007A3E52" w14:paraId="3F3084A0" w14:textId="77777777" w:rsidTr="00811447">
        <w:trPr>
          <w:jc w:val="center"/>
          <w:ins w:id="209" w:author="Huawei" w:date="2023-04-04T11:15:00Z"/>
        </w:trPr>
        <w:tc>
          <w:tcPr>
            <w:tcW w:w="0" w:type="auto"/>
            <w:vAlign w:val="center"/>
          </w:tcPr>
          <w:p w14:paraId="3BE221B0" w14:textId="77777777" w:rsidR="007F5B75" w:rsidRPr="007A3E52" w:rsidRDefault="007F5B75" w:rsidP="00811447">
            <w:pPr>
              <w:pStyle w:val="TAL"/>
              <w:rPr>
                <w:ins w:id="210" w:author="Huawei" w:date="2023-04-04T11:15:00Z"/>
                <w:rFonts w:cs="Arial"/>
              </w:rPr>
            </w:pPr>
            <w:ins w:id="211" w:author="Huawei" w:date="2023-04-04T11:15:00Z">
              <w:r w:rsidRPr="007A3E52">
                <w:rPr>
                  <w:rFonts w:cs="Arial" w:hint="eastAsia"/>
                  <w:lang w:eastAsia="ja-JP"/>
                </w:rPr>
                <w:t>NPDCCH</w:t>
              </w:r>
              <w:r w:rsidRPr="007A3E52">
                <w:rPr>
                  <w:rFonts w:cs="Arial"/>
                </w:rPr>
                <w:t>_RA</w:t>
              </w:r>
            </w:ins>
          </w:p>
        </w:tc>
        <w:tc>
          <w:tcPr>
            <w:tcW w:w="0" w:type="auto"/>
            <w:vMerge/>
            <w:vAlign w:val="center"/>
          </w:tcPr>
          <w:p w14:paraId="6D334430" w14:textId="77777777" w:rsidR="007F5B75" w:rsidRPr="007A3E52" w:rsidRDefault="007F5B75" w:rsidP="00811447">
            <w:pPr>
              <w:pStyle w:val="TAC"/>
              <w:rPr>
                <w:ins w:id="212" w:author="Huawei" w:date="2023-04-04T11:15:00Z"/>
                <w:rFonts w:cs="Arial"/>
              </w:rPr>
            </w:pPr>
          </w:p>
        </w:tc>
        <w:tc>
          <w:tcPr>
            <w:tcW w:w="3296" w:type="dxa"/>
            <w:vMerge/>
            <w:vAlign w:val="center"/>
          </w:tcPr>
          <w:p w14:paraId="62CBCAD0" w14:textId="77777777" w:rsidR="007F5B75" w:rsidRPr="007A3E52" w:rsidRDefault="007F5B75" w:rsidP="00811447">
            <w:pPr>
              <w:pStyle w:val="TAC"/>
              <w:rPr>
                <w:ins w:id="213" w:author="Huawei" w:date="2023-04-04T11:15:00Z"/>
                <w:rFonts w:cs="Arial"/>
              </w:rPr>
            </w:pPr>
          </w:p>
        </w:tc>
      </w:tr>
      <w:tr w:rsidR="007F5B75" w:rsidRPr="007A3E52" w14:paraId="11DB44B3" w14:textId="77777777" w:rsidTr="00811447">
        <w:trPr>
          <w:jc w:val="center"/>
          <w:ins w:id="214" w:author="Huawei" w:date="2023-04-04T11:15:00Z"/>
        </w:trPr>
        <w:tc>
          <w:tcPr>
            <w:tcW w:w="0" w:type="auto"/>
            <w:vAlign w:val="center"/>
          </w:tcPr>
          <w:p w14:paraId="435CB9A7" w14:textId="77777777" w:rsidR="007F5B75" w:rsidRPr="007A3E52" w:rsidRDefault="007F5B75" w:rsidP="00811447">
            <w:pPr>
              <w:pStyle w:val="TAL"/>
              <w:rPr>
                <w:ins w:id="215" w:author="Huawei" w:date="2023-04-04T11:15:00Z"/>
                <w:rFonts w:cs="Arial"/>
              </w:rPr>
            </w:pPr>
            <w:ins w:id="216" w:author="Huawei" w:date="2023-04-04T11:15:00Z">
              <w:r w:rsidRPr="007A3E52">
                <w:rPr>
                  <w:rFonts w:cs="Arial" w:hint="eastAsia"/>
                  <w:lang w:eastAsia="ja-JP"/>
                </w:rPr>
                <w:t>NPDCCH</w:t>
              </w:r>
              <w:r w:rsidRPr="007A3E52">
                <w:rPr>
                  <w:rFonts w:cs="Arial"/>
                </w:rPr>
                <w:t>_RB</w:t>
              </w:r>
            </w:ins>
          </w:p>
        </w:tc>
        <w:tc>
          <w:tcPr>
            <w:tcW w:w="0" w:type="auto"/>
            <w:vMerge/>
            <w:vAlign w:val="center"/>
          </w:tcPr>
          <w:p w14:paraId="574B191A" w14:textId="77777777" w:rsidR="007F5B75" w:rsidRPr="007A3E52" w:rsidRDefault="007F5B75" w:rsidP="00811447">
            <w:pPr>
              <w:pStyle w:val="TAC"/>
              <w:rPr>
                <w:ins w:id="217" w:author="Huawei" w:date="2023-04-04T11:15:00Z"/>
                <w:rFonts w:cs="Arial"/>
              </w:rPr>
            </w:pPr>
          </w:p>
        </w:tc>
        <w:tc>
          <w:tcPr>
            <w:tcW w:w="3296" w:type="dxa"/>
            <w:vMerge/>
            <w:vAlign w:val="center"/>
          </w:tcPr>
          <w:p w14:paraId="770EE7B0" w14:textId="77777777" w:rsidR="007F5B75" w:rsidRPr="007A3E52" w:rsidRDefault="007F5B75" w:rsidP="00811447">
            <w:pPr>
              <w:pStyle w:val="TAC"/>
              <w:rPr>
                <w:ins w:id="218" w:author="Huawei" w:date="2023-04-04T11:15:00Z"/>
                <w:rFonts w:cs="Arial"/>
              </w:rPr>
            </w:pPr>
          </w:p>
        </w:tc>
      </w:tr>
      <w:tr w:rsidR="007F5B75" w:rsidRPr="007A3E52" w14:paraId="0F5C19A3" w14:textId="77777777" w:rsidTr="00811447">
        <w:trPr>
          <w:jc w:val="center"/>
          <w:ins w:id="219" w:author="Huawei" w:date="2023-04-04T11:15:00Z"/>
        </w:trPr>
        <w:tc>
          <w:tcPr>
            <w:tcW w:w="0" w:type="auto"/>
            <w:vAlign w:val="center"/>
          </w:tcPr>
          <w:p w14:paraId="23E740F3" w14:textId="77777777" w:rsidR="007F5B75" w:rsidRPr="007A3E52" w:rsidRDefault="007F5B75" w:rsidP="00811447">
            <w:pPr>
              <w:pStyle w:val="TAL"/>
              <w:rPr>
                <w:ins w:id="220" w:author="Huawei" w:date="2023-04-04T11:15:00Z"/>
                <w:rFonts w:cs="Arial"/>
                <w:lang w:eastAsia="ja-JP"/>
              </w:rPr>
            </w:pPr>
            <w:ins w:id="221" w:author="Huawei" w:date="2023-04-04T11:15:00Z">
              <w:r w:rsidRPr="007A3E52">
                <w:rPr>
                  <w:rFonts w:cs="Arial" w:hint="eastAsia"/>
                  <w:lang w:eastAsia="ja-JP"/>
                </w:rPr>
                <w:t>NPDSCH</w:t>
              </w:r>
              <w:r w:rsidRPr="007A3E52">
                <w:rPr>
                  <w:rFonts w:cs="Arial"/>
                </w:rPr>
                <w:t>_RA</w:t>
              </w:r>
            </w:ins>
          </w:p>
        </w:tc>
        <w:tc>
          <w:tcPr>
            <w:tcW w:w="0" w:type="auto"/>
            <w:vMerge/>
            <w:vAlign w:val="center"/>
          </w:tcPr>
          <w:p w14:paraId="79B36D69" w14:textId="77777777" w:rsidR="007F5B75" w:rsidRPr="007A3E52" w:rsidRDefault="007F5B75" w:rsidP="00811447">
            <w:pPr>
              <w:pStyle w:val="TAC"/>
              <w:rPr>
                <w:ins w:id="222" w:author="Huawei" w:date="2023-04-04T11:15:00Z"/>
                <w:rFonts w:cs="Arial"/>
              </w:rPr>
            </w:pPr>
          </w:p>
        </w:tc>
        <w:tc>
          <w:tcPr>
            <w:tcW w:w="3296" w:type="dxa"/>
            <w:vMerge/>
            <w:vAlign w:val="center"/>
          </w:tcPr>
          <w:p w14:paraId="73794BC1" w14:textId="77777777" w:rsidR="007F5B75" w:rsidRPr="007A3E52" w:rsidRDefault="007F5B75" w:rsidP="00811447">
            <w:pPr>
              <w:pStyle w:val="TAC"/>
              <w:rPr>
                <w:ins w:id="223" w:author="Huawei" w:date="2023-04-04T11:15:00Z"/>
                <w:rFonts w:cs="Arial"/>
              </w:rPr>
            </w:pPr>
          </w:p>
        </w:tc>
      </w:tr>
      <w:tr w:rsidR="007F5B75" w:rsidRPr="007A3E52" w14:paraId="51A707F2" w14:textId="77777777" w:rsidTr="00811447">
        <w:trPr>
          <w:jc w:val="center"/>
          <w:ins w:id="224" w:author="Huawei" w:date="2023-04-04T11:15:00Z"/>
        </w:trPr>
        <w:tc>
          <w:tcPr>
            <w:tcW w:w="0" w:type="auto"/>
            <w:vAlign w:val="center"/>
          </w:tcPr>
          <w:p w14:paraId="5B5032B1" w14:textId="77777777" w:rsidR="007F5B75" w:rsidRPr="007A3E52" w:rsidRDefault="007F5B75" w:rsidP="00811447">
            <w:pPr>
              <w:pStyle w:val="TAL"/>
              <w:rPr>
                <w:ins w:id="225" w:author="Huawei" w:date="2023-04-04T11:15:00Z"/>
                <w:rFonts w:cs="Arial"/>
                <w:lang w:eastAsia="ja-JP"/>
              </w:rPr>
            </w:pPr>
            <w:ins w:id="226" w:author="Huawei" w:date="2023-04-04T11:15:00Z">
              <w:r w:rsidRPr="007A3E52">
                <w:rPr>
                  <w:rFonts w:cs="Arial" w:hint="eastAsia"/>
                  <w:lang w:eastAsia="ja-JP"/>
                </w:rPr>
                <w:t>NPDSCH</w:t>
              </w:r>
              <w:r w:rsidRPr="007A3E52">
                <w:rPr>
                  <w:rFonts w:cs="Arial"/>
                </w:rPr>
                <w:t>_RB</w:t>
              </w:r>
            </w:ins>
          </w:p>
        </w:tc>
        <w:tc>
          <w:tcPr>
            <w:tcW w:w="0" w:type="auto"/>
            <w:vMerge/>
            <w:vAlign w:val="center"/>
          </w:tcPr>
          <w:p w14:paraId="2EB59E26" w14:textId="77777777" w:rsidR="007F5B75" w:rsidRPr="007A3E52" w:rsidRDefault="007F5B75" w:rsidP="00811447">
            <w:pPr>
              <w:pStyle w:val="TAC"/>
              <w:rPr>
                <w:ins w:id="227" w:author="Huawei" w:date="2023-04-04T11:15:00Z"/>
                <w:rFonts w:cs="Arial"/>
              </w:rPr>
            </w:pPr>
          </w:p>
        </w:tc>
        <w:tc>
          <w:tcPr>
            <w:tcW w:w="3296" w:type="dxa"/>
            <w:vMerge/>
            <w:vAlign w:val="center"/>
          </w:tcPr>
          <w:p w14:paraId="0880D639" w14:textId="77777777" w:rsidR="007F5B75" w:rsidRPr="007A3E52" w:rsidRDefault="007F5B75" w:rsidP="00811447">
            <w:pPr>
              <w:pStyle w:val="TAC"/>
              <w:rPr>
                <w:ins w:id="228" w:author="Huawei" w:date="2023-04-04T11:15:00Z"/>
                <w:rFonts w:cs="Arial"/>
              </w:rPr>
            </w:pPr>
          </w:p>
        </w:tc>
      </w:tr>
      <w:tr w:rsidR="007F5B75" w:rsidRPr="007A3E52" w14:paraId="0F232F14" w14:textId="77777777" w:rsidTr="00811447">
        <w:trPr>
          <w:trHeight w:val="218"/>
          <w:jc w:val="center"/>
          <w:ins w:id="229" w:author="Huawei" w:date="2023-04-04T11:15:00Z"/>
        </w:trPr>
        <w:tc>
          <w:tcPr>
            <w:tcW w:w="0" w:type="auto"/>
            <w:vAlign w:val="center"/>
          </w:tcPr>
          <w:p w14:paraId="0FE8B472" w14:textId="77777777" w:rsidR="007F5B75" w:rsidRPr="007A3E52" w:rsidRDefault="007F5B75" w:rsidP="00811447">
            <w:pPr>
              <w:pStyle w:val="TAL"/>
              <w:rPr>
                <w:ins w:id="230" w:author="Huawei" w:date="2023-04-04T11:15:00Z"/>
                <w:rFonts w:cs="Arial"/>
                <w:lang w:eastAsia="ja-JP"/>
              </w:rPr>
            </w:pPr>
            <w:ins w:id="231" w:author="Huawei" w:date="2023-04-04T11:15: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14:paraId="6D5F319C" w14:textId="77777777" w:rsidR="007F5B75" w:rsidRPr="007A3E52" w:rsidRDefault="007F5B75" w:rsidP="00811447">
            <w:pPr>
              <w:pStyle w:val="TAC"/>
              <w:rPr>
                <w:ins w:id="232" w:author="Huawei" w:date="2023-04-04T11:15:00Z"/>
                <w:rFonts w:cs="Arial"/>
              </w:rPr>
            </w:pPr>
          </w:p>
        </w:tc>
        <w:tc>
          <w:tcPr>
            <w:tcW w:w="3296" w:type="dxa"/>
            <w:vMerge/>
            <w:vAlign w:val="center"/>
          </w:tcPr>
          <w:p w14:paraId="77FF1059" w14:textId="77777777" w:rsidR="007F5B75" w:rsidRPr="007A3E52" w:rsidRDefault="007F5B75" w:rsidP="00811447">
            <w:pPr>
              <w:pStyle w:val="TAC"/>
              <w:rPr>
                <w:ins w:id="233" w:author="Huawei" w:date="2023-04-04T11:15:00Z"/>
                <w:rFonts w:cs="Arial"/>
              </w:rPr>
            </w:pPr>
          </w:p>
        </w:tc>
      </w:tr>
      <w:tr w:rsidR="007F5B75" w:rsidRPr="007A3E52" w14:paraId="05141BD1" w14:textId="77777777" w:rsidTr="00811447">
        <w:trPr>
          <w:trHeight w:val="218"/>
          <w:jc w:val="center"/>
          <w:ins w:id="234" w:author="Huawei" w:date="2023-04-04T11:15:00Z"/>
        </w:trPr>
        <w:tc>
          <w:tcPr>
            <w:tcW w:w="0" w:type="auto"/>
            <w:vAlign w:val="center"/>
          </w:tcPr>
          <w:p w14:paraId="53D1D8C6" w14:textId="77777777" w:rsidR="007F5B75" w:rsidRPr="007A3E52" w:rsidRDefault="007F5B75" w:rsidP="00811447">
            <w:pPr>
              <w:pStyle w:val="TAL"/>
              <w:rPr>
                <w:ins w:id="235" w:author="Huawei" w:date="2023-04-04T11:15:00Z"/>
                <w:rFonts w:cs="Arial"/>
                <w:lang w:eastAsia="ja-JP"/>
              </w:rPr>
            </w:pPr>
            <w:ins w:id="236" w:author="Huawei" w:date="2023-04-04T11:15: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14:paraId="3475FAD9" w14:textId="77777777" w:rsidR="007F5B75" w:rsidRPr="007A3E52" w:rsidRDefault="007F5B75" w:rsidP="00811447">
            <w:pPr>
              <w:pStyle w:val="TAC"/>
              <w:rPr>
                <w:ins w:id="237" w:author="Huawei" w:date="2023-04-04T11:15:00Z"/>
                <w:rFonts w:cs="Arial"/>
              </w:rPr>
            </w:pPr>
          </w:p>
        </w:tc>
        <w:tc>
          <w:tcPr>
            <w:tcW w:w="3296" w:type="dxa"/>
            <w:vMerge/>
            <w:vAlign w:val="center"/>
          </w:tcPr>
          <w:p w14:paraId="2D252549" w14:textId="77777777" w:rsidR="007F5B75" w:rsidRPr="007A3E52" w:rsidRDefault="007F5B75" w:rsidP="00811447">
            <w:pPr>
              <w:pStyle w:val="TAC"/>
              <w:rPr>
                <w:ins w:id="238" w:author="Huawei" w:date="2023-04-04T11:15:00Z"/>
                <w:rFonts w:cs="Arial"/>
              </w:rPr>
            </w:pPr>
          </w:p>
        </w:tc>
      </w:tr>
      <w:tr w:rsidR="007F5B75" w:rsidRPr="007A3E52" w14:paraId="3CB89A89" w14:textId="77777777" w:rsidTr="00811447">
        <w:trPr>
          <w:trHeight w:val="417"/>
          <w:jc w:val="center"/>
          <w:ins w:id="239" w:author="Huawei" w:date="2023-04-04T11:15:00Z"/>
        </w:trPr>
        <w:tc>
          <w:tcPr>
            <w:tcW w:w="0" w:type="auto"/>
            <w:vAlign w:val="center"/>
          </w:tcPr>
          <w:p w14:paraId="6F7BE08A" w14:textId="77777777" w:rsidR="007F5B75" w:rsidRPr="007A3E52" w:rsidRDefault="007F5B75" w:rsidP="00811447">
            <w:pPr>
              <w:pStyle w:val="TAL"/>
              <w:rPr>
                <w:ins w:id="240" w:author="Huawei" w:date="2023-04-04T11:15:00Z"/>
                <w:rFonts w:cs="Arial"/>
              </w:rPr>
            </w:pPr>
            <w:ins w:id="241" w:author="Huawei" w:date="2023-04-04T11:15:00Z">
              <w:r w:rsidRPr="007A3E52">
                <w:rPr>
                  <w:rFonts w:cs="Arial"/>
                  <w:position w:val="-12"/>
                </w:rPr>
                <w:object w:dxaOrig="400" w:dyaOrig="360" w14:anchorId="4D476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42660431" r:id="rId17"/>
                </w:object>
              </w:r>
            </w:ins>
          </w:p>
        </w:tc>
        <w:tc>
          <w:tcPr>
            <w:tcW w:w="0" w:type="auto"/>
            <w:vAlign w:val="center"/>
          </w:tcPr>
          <w:p w14:paraId="7E61F023" w14:textId="77777777" w:rsidR="007F5B75" w:rsidRPr="007A3E52" w:rsidRDefault="007F5B75" w:rsidP="00811447">
            <w:pPr>
              <w:pStyle w:val="TAC"/>
              <w:rPr>
                <w:ins w:id="242" w:author="Huawei" w:date="2023-04-04T11:15:00Z"/>
                <w:rFonts w:cs="Arial"/>
              </w:rPr>
            </w:pPr>
            <w:ins w:id="243" w:author="Huawei" w:date="2023-04-04T11:15:00Z">
              <w:r w:rsidRPr="007A3E52">
                <w:rPr>
                  <w:rFonts w:cs="Arial"/>
                </w:rPr>
                <w:t>dBm/15 kHz</w:t>
              </w:r>
            </w:ins>
          </w:p>
        </w:tc>
        <w:tc>
          <w:tcPr>
            <w:tcW w:w="3296" w:type="dxa"/>
            <w:vAlign w:val="center"/>
          </w:tcPr>
          <w:p w14:paraId="0E465F09" w14:textId="77777777" w:rsidR="007F5B75" w:rsidRPr="007A3E52" w:rsidRDefault="007F5B75" w:rsidP="00811447">
            <w:pPr>
              <w:pStyle w:val="TAC"/>
              <w:rPr>
                <w:ins w:id="244" w:author="Huawei" w:date="2023-04-04T11:15:00Z"/>
                <w:rFonts w:cs="Arial"/>
              </w:rPr>
            </w:pPr>
            <w:ins w:id="245" w:author="Huawei" w:date="2023-04-04T11:15:00Z">
              <w:r>
                <w:rPr>
                  <w:rFonts w:cs="v4.2.0"/>
                  <w:lang w:eastAsia="ja-JP"/>
                </w:rPr>
                <w:t>-88</w:t>
              </w:r>
            </w:ins>
          </w:p>
        </w:tc>
      </w:tr>
      <w:tr w:rsidR="007F5B75" w:rsidRPr="007A3E52" w14:paraId="6EB0A7C4" w14:textId="77777777" w:rsidTr="00811447">
        <w:trPr>
          <w:trHeight w:val="409"/>
          <w:jc w:val="center"/>
          <w:ins w:id="246" w:author="Huawei" w:date="2023-04-04T11:15:00Z"/>
        </w:trPr>
        <w:tc>
          <w:tcPr>
            <w:tcW w:w="0" w:type="auto"/>
            <w:vAlign w:val="center"/>
          </w:tcPr>
          <w:p w14:paraId="110D5170" w14:textId="77777777" w:rsidR="007F5B75" w:rsidRPr="007A3E52" w:rsidRDefault="007F5B75" w:rsidP="00811447">
            <w:pPr>
              <w:pStyle w:val="TAL"/>
              <w:rPr>
                <w:ins w:id="247" w:author="Huawei" w:date="2023-04-04T11:15:00Z"/>
                <w:rFonts w:cs="Arial"/>
              </w:rPr>
            </w:pPr>
            <w:ins w:id="248" w:author="Huawei" w:date="2023-04-04T11:15:00Z">
              <w:r w:rsidRPr="007A3E52">
                <w:rPr>
                  <w:rFonts w:cs="Arial"/>
                  <w:position w:val="-12"/>
                </w:rPr>
                <w:object w:dxaOrig="620" w:dyaOrig="380" w14:anchorId="46718144">
                  <v:shape id="_x0000_i1026" type="#_x0000_t75" style="width:29.65pt;height:20.5pt" o:ole="" fillcolor="window">
                    <v:imagedata r:id="rId18" o:title=""/>
                  </v:shape>
                  <o:OLEObject Type="Embed" ProgID="Equation.3" ShapeID="_x0000_i1026" DrawAspect="Content" ObjectID="_1742660432" r:id="rId19"/>
                </w:object>
              </w:r>
            </w:ins>
          </w:p>
        </w:tc>
        <w:tc>
          <w:tcPr>
            <w:tcW w:w="0" w:type="auto"/>
            <w:vAlign w:val="center"/>
          </w:tcPr>
          <w:p w14:paraId="46F9FD18" w14:textId="77777777" w:rsidR="007F5B75" w:rsidRPr="007A3E52" w:rsidRDefault="007F5B75" w:rsidP="00811447">
            <w:pPr>
              <w:pStyle w:val="TAC"/>
              <w:rPr>
                <w:ins w:id="249" w:author="Huawei" w:date="2023-04-04T11:15:00Z"/>
                <w:rFonts w:cs="Arial"/>
              </w:rPr>
            </w:pPr>
            <w:ins w:id="250" w:author="Huawei" w:date="2023-04-04T11:15:00Z">
              <w:r w:rsidRPr="007A3E52">
                <w:rPr>
                  <w:rFonts w:cs="Arial"/>
                </w:rPr>
                <w:t>dB</w:t>
              </w:r>
            </w:ins>
          </w:p>
        </w:tc>
        <w:tc>
          <w:tcPr>
            <w:tcW w:w="3296" w:type="dxa"/>
            <w:vAlign w:val="center"/>
          </w:tcPr>
          <w:p w14:paraId="7F6F5F87" w14:textId="77777777" w:rsidR="007F5B75" w:rsidRPr="007A3E52" w:rsidRDefault="007F5B75" w:rsidP="00811447">
            <w:pPr>
              <w:pStyle w:val="TAC"/>
              <w:rPr>
                <w:ins w:id="251" w:author="Huawei" w:date="2023-04-04T11:15:00Z"/>
                <w:rFonts w:cs="Arial"/>
              </w:rPr>
            </w:pPr>
            <w:ins w:id="252" w:author="Huawei" w:date="2023-04-04T11:15:00Z">
              <w:r w:rsidRPr="007A3E52">
                <w:rPr>
                  <w:rFonts w:cs="Arial" w:hint="eastAsia"/>
                  <w:lang w:eastAsia="ja-JP"/>
                </w:rPr>
                <w:t>4</w:t>
              </w:r>
            </w:ins>
          </w:p>
        </w:tc>
      </w:tr>
      <w:tr w:rsidR="007F5B75" w:rsidRPr="007A3E52" w14:paraId="17A15087" w14:textId="77777777" w:rsidTr="00811447">
        <w:trPr>
          <w:trHeight w:val="409"/>
          <w:jc w:val="center"/>
          <w:ins w:id="253" w:author="Huawei" w:date="2023-04-04T11:15:00Z"/>
        </w:trPr>
        <w:tc>
          <w:tcPr>
            <w:tcW w:w="0" w:type="auto"/>
            <w:vAlign w:val="center"/>
          </w:tcPr>
          <w:p w14:paraId="0A20EF6F" w14:textId="77777777" w:rsidR="007F5B75" w:rsidRPr="007A3E52" w:rsidRDefault="007F5B75" w:rsidP="00811447">
            <w:pPr>
              <w:pStyle w:val="TAL"/>
              <w:rPr>
                <w:ins w:id="254" w:author="Huawei" w:date="2023-04-04T11:15:00Z"/>
                <w:rFonts w:cs="Arial"/>
              </w:rPr>
            </w:pPr>
            <w:ins w:id="255" w:author="Huawei" w:date="2023-04-04T11:15:00Z">
              <w:r w:rsidRPr="007A3E52">
                <w:rPr>
                  <w:rFonts w:cs="Arial"/>
                  <w:position w:val="-12"/>
                </w:rPr>
                <w:object w:dxaOrig="760" w:dyaOrig="380" w14:anchorId="0B78F269">
                  <v:shape id="_x0000_i1027" type="#_x0000_t75" style="width:35.35pt;height:20.5pt" o:ole="" fillcolor="window">
                    <v:imagedata r:id="rId20" o:title=""/>
                  </v:shape>
                  <o:OLEObject Type="Embed" ProgID="Equation.3" ShapeID="_x0000_i1027" DrawAspect="Content" ObjectID="_1742660433" r:id="rId21"/>
                </w:object>
              </w:r>
            </w:ins>
          </w:p>
        </w:tc>
        <w:tc>
          <w:tcPr>
            <w:tcW w:w="0" w:type="auto"/>
            <w:vAlign w:val="center"/>
          </w:tcPr>
          <w:p w14:paraId="2C8E3816" w14:textId="77777777" w:rsidR="007F5B75" w:rsidRPr="007A3E52" w:rsidRDefault="007F5B75" w:rsidP="00811447">
            <w:pPr>
              <w:pStyle w:val="TAC"/>
              <w:rPr>
                <w:ins w:id="256" w:author="Huawei" w:date="2023-04-04T11:15:00Z"/>
                <w:rFonts w:cs="Arial"/>
              </w:rPr>
            </w:pPr>
            <w:ins w:id="257" w:author="Huawei" w:date="2023-04-04T11:15:00Z">
              <w:r w:rsidRPr="007A3E52">
                <w:rPr>
                  <w:rFonts w:cs="Arial"/>
                </w:rPr>
                <w:t>dB</w:t>
              </w:r>
            </w:ins>
          </w:p>
        </w:tc>
        <w:tc>
          <w:tcPr>
            <w:tcW w:w="3296" w:type="dxa"/>
            <w:vAlign w:val="center"/>
          </w:tcPr>
          <w:p w14:paraId="670A77C3" w14:textId="77777777" w:rsidR="007F5B75" w:rsidRPr="007A3E52" w:rsidRDefault="007F5B75" w:rsidP="00811447">
            <w:pPr>
              <w:pStyle w:val="TAC"/>
              <w:rPr>
                <w:ins w:id="258" w:author="Huawei" w:date="2023-04-04T11:15:00Z"/>
                <w:rFonts w:cs="Arial"/>
                <w:lang w:eastAsia="ja-JP"/>
              </w:rPr>
            </w:pPr>
            <w:ins w:id="259" w:author="Huawei" w:date="2023-04-04T11:15:00Z">
              <w:r w:rsidRPr="007A3E52">
                <w:rPr>
                  <w:rFonts w:cs="Arial" w:hint="eastAsia"/>
                  <w:lang w:eastAsia="ja-JP"/>
                </w:rPr>
                <w:t>4</w:t>
              </w:r>
            </w:ins>
          </w:p>
        </w:tc>
      </w:tr>
      <w:tr w:rsidR="007F5B75" w:rsidRPr="007A3E52" w14:paraId="29E5B3C7" w14:textId="77777777" w:rsidTr="00811447">
        <w:trPr>
          <w:jc w:val="center"/>
          <w:ins w:id="260" w:author="Huawei" w:date="2023-04-04T11:15:00Z"/>
        </w:trPr>
        <w:tc>
          <w:tcPr>
            <w:tcW w:w="0" w:type="auto"/>
            <w:vAlign w:val="center"/>
          </w:tcPr>
          <w:p w14:paraId="229B18F8" w14:textId="77777777" w:rsidR="007F5B75" w:rsidRPr="007A3E52" w:rsidRDefault="007F5B75" w:rsidP="00811447">
            <w:pPr>
              <w:pStyle w:val="TAL"/>
              <w:rPr>
                <w:ins w:id="261" w:author="Huawei" w:date="2023-04-04T11:15:00Z"/>
                <w:rFonts w:cs="Arial"/>
                <w:lang w:eastAsia="ja-JP"/>
              </w:rPr>
            </w:pPr>
            <w:ins w:id="262" w:author="Huawei" w:date="2023-04-04T11:15:00Z">
              <w:r w:rsidRPr="007A3E52">
                <w:rPr>
                  <w:rFonts w:cs="Arial" w:hint="eastAsia"/>
                  <w:lang w:eastAsia="ja-JP"/>
                </w:rPr>
                <w:t>Antenna Configuration</w:t>
              </w:r>
            </w:ins>
          </w:p>
        </w:tc>
        <w:tc>
          <w:tcPr>
            <w:tcW w:w="0" w:type="auto"/>
            <w:vAlign w:val="center"/>
          </w:tcPr>
          <w:p w14:paraId="3319B856" w14:textId="77777777" w:rsidR="007F5B75" w:rsidRPr="007A3E52" w:rsidRDefault="007F5B75" w:rsidP="00811447">
            <w:pPr>
              <w:pStyle w:val="TAC"/>
              <w:rPr>
                <w:ins w:id="263" w:author="Huawei" w:date="2023-04-04T11:15:00Z"/>
                <w:rFonts w:cs="Arial"/>
              </w:rPr>
            </w:pPr>
          </w:p>
        </w:tc>
        <w:tc>
          <w:tcPr>
            <w:tcW w:w="3296" w:type="dxa"/>
            <w:vAlign w:val="center"/>
          </w:tcPr>
          <w:p w14:paraId="7CC197B3" w14:textId="77777777" w:rsidR="007F5B75" w:rsidRPr="007A3E52" w:rsidRDefault="007F5B75" w:rsidP="00811447">
            <w:pPr>
              <w:pStyle w:val="TAC"/>
              <w:rPr>
                <w:ins w:id="264" w:author="Huawei" w:date="2023-04-04T11:15:00Z"/>
                <w:rFonts w:cs="Arial"/>
                <w:lang w:eastAsia="ja-JP"/>
              </w:rPr>
            </w:pPr>
            <w:ins w:id="265" w:author="Huawei" w:date="2023-04-04T11:15:00Z">
              <w:r w:rsidRPr="007A3E52">
                <w:rPr>
                  <w:rFonts w:cs="Arial" w:hint="eastAsia"/>
                  <w:lang w:eastAsia="ja-JP"/>
                </w:rPr>
                <w:t>2x1</w:t>
              </w:r>
            </w:ins>
          </w:p>
        </w:tc>
      </w:tr>
      <w:tr w:rsidR="007F5B75" w:rsidRPr="007A3E52" w14:paraId="189BDB61" w14:textId="77777777" w:rsidTr="00811447">
        <w:trPr>
          <w:jc w:val="center"/>
          <w:ins w:id="266" w:author="Huawei" w:date="2023-04-04T11:15:00Z"/>
        </w:trPr>
        <w:tc>
          <w:tcPr>
            <w:tcW w:w="0" w:type="auto"/>
            <w:vAlign w:val="center"/>
          </w:tcPr>
          <w:p w14:paraId="6C2E959C" w14:textId="77777777" w:rsidR="007F5B75" w:rsidRPr="007A3E52" w:rsidRDefault="007F5B75" w:rsidP="00811447">
            <w:pPr>
              <w:pStyle w:val="TAL"/>
              <w:rPr>
                <w:ins w:id="267" w:author="Huawei" w:date="2023-04-04T11:15:00Z"/>
                <w:rFonts w:cs="Arial"/>
              </w:rPr>
            </w:pPr>
            <w:ins w:id="268" w:author="Huawei" w:date="2023-04-04T11:15:00Z">
              <w:r w:rsidRPr="007A3E52">
                <w:rPr>
                  <w:rFonts w:cs="Arial"/>
                </w:rPr>
                <w:t>Propagation condition</w:t>
              </w:r>
            </w:ins>
          </w:p>
        </w:tc>
        <w:tc>
          <w:tcPr>
            <w:tcW w:w="0" w:type="auto"/>
            <w:vAlign w:val="center"/>
          </w:tcPr>
          <w:p w14:paraId="522E63FA" w14:textId="77777777" w:rsidR="007F5B75" w:rsidRPr="007A3E52" w:rsidRDefault="007F5B75" w:rsidP="00811447">
            <w:pPr>
              <w:pStyle w:val="TAC"/>
              <w:rPr>
                <w:ins w:id="269" w:author="Huawei" w:date="2023-04-04T11:15:00Z"/>
                <w:rFonts w:cs="Arial"/>
              </w:rPr>
            </w:pPr>
            <w:ins w:id="270" w:author="Huawei" w:date="2023-04-04T11:15:00Z">
              <w:r w:rsidRPr="007A3E52">
                <w:rPr>
                  <w:rFonts w:cs="Arial"/>
                </w:rPr>
                <w:t>-</w:t>
              </w:r>
            </w:ins>
          </w:p>
        </w:tc>
        <w:tc>
          <w:tcPr>
            <w:tcW w:w="3296" w:type="dxa"/>
            <w:vAlign w:val="center"/>
          </w:tcPr>
          <w:p w14:paraId="58BE53A6" w14:textId="77777777" w:rsidR="007F5B75" w:rsidRPr="007A3E52" w:rsidRDefault="007F5B75" w:rsidP="00811447">
            <w:pPr>
              <w:pStyle w:val="TAC"/>
              <w:rPr>
                <w:ins w:id="271" w:author="Huawei" w:date="2023-04-04T11:15:00Z"/>
                <w:rFonts w:cs="Arial"/>
              </w:rPr>
            </w:pPr>
            <w:ins w:id="272" w:author="Huawei" w:date="2023-04-04T11:15:00Z">
              <w:r w:rsidRPr="007A3E52">
                <w:rPr>
                  <w:rFonts w:cs="Arial"/>
                </w:rPr>
                <w:t>AWGN</w:t>
              </w:r>
            </w:ins>
          </w:p>
        </w:tc>
      </w:tr>
      <w:tr w:rsidR="007F5B75" w:rsidRPr="007A3E52" w14:paraId="45DDCA58" w14:textId="77777777" w:rsidTr="00811447">
        <w:trPr>
          <w:jc w:val="center"/>
          <w:ins w:id="273" w:author="Huawei" w:date="2023-04-04T11:15:00Z"/>
        </w:trPr>
        <w:tc>
          <w:tcPr>
            <w:tcW w:w="6646" w:type="dxa"/>
            <w:gridSpan w:val="3"/>
            <w:vAlign w:val="center"/>
          </w:tcPr>
          <w:p w14:paraId="2E3BC413" w14:textId="77777777" w:rsidR="007F5B75" w:rsidRPr="007A3E52" w:rsidRDefault="007F5B75" w:rsidP="00811447">
            <w:pPr>
              <w:pStyle w:val="TAN"/>
              <w:rPr>
                <w:ins w:id="274" w:author="Huawei" w:date="2023-04-04T11:15:00Z"/>
                <w:rFonts w:cs="Arial"/>
                <w:lang w:eastAsia="ja-JP"/>
              </w:rPr>
            </w:pPr>
            <w:ins w:id="275" w:author="Huawei" w:date="2023-04-04T11:15:00Z">
              <w:r w:rsidRPr="007A3E52">
                <w:rPr>
                  <w:rFonts w:cs="Arial"/>
                </w:rPr>
                <w:t xml:space="preserve">Note </w:t>
              </w:r>
              <w:r w:rsidRPr="007A3E52">
                <w:rPr>
                  <w:rFonts w:cs="Arial" w:hint="eastAsia"/>
                  <w:lang w:eastAsia="ja-JP"/>
                </w:rPr>
                <w:t>1</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14:paraId="68A869B5" w14:textId="77777777" w:rsidR="007F5B75" w:rsidRPr="007A3E52" w:rsidRDefault="007F5B75" w:rsidP="007F5B75">
      <w:pPr>
        <w:rPr>
          <w:ins w:id="276" w:author="Huawei" w:date="2023-04-04T11:15:00Z"/>
        </w:rPr>
      </w:pPr>
    </w:p>
    <w:p w14:paraId="1FEC397F" w14:textId="77777777" w:rsidR="007F5B75" w:rsidRPr="007A3E52" w:rsidRDefault="007F5B75" w:rsidP="007F5B75">
      <w:pPr>
        <w:rPr>
          <w:ins w:id="277" w:author="Huawei" w:date="2023-04-04T11:15:00Z"/>
        </w:rPr>
      </w:pPr>
    </w:p>
    <w:p w14:paraId="44667076" w14:textId="77777777" w:rsidR="007F5B75" w:rsidRPr="007A3E52" w:rsidRDefault="007F5B75" w:rsidP="007F5B75">
      <w:pPr>
        <w:pStyle w:val="Heading4"/>
        <w:rPr>
          <w:ins w:id="278" w:author="Huawei" w:date="2023-04-04T11:15:00Z"/>
        </w:rPr>
      </w:pPr>
      <w:ins w:id="279" w:author="Huawei" w:date="2023-04-04T11:15:00Z">
        <w:r>
          <w:t>A.X</w:t>
        </w:r>
        <w:proofErr w:type="gramStart"/>
        <w:r>
          <w:t>1.Y</w:t>
        </w:r>
        <w:proofErr w:type="gramEnd"/>
        <w:r>
          <w:t>1.Z1</w:t>
        </w:r>
        <w:r w:rsidRPr="007A3E52">
          <w:t>.2</w:t>
        </w:r>
        <w:r w:rsidRPr="007A3E52">
          <w:tab/>
          <w:t>Test Requirements</w:t>
        </w:r>
      </w:ins>
    </w:p>
    <w:p w14:paraId="28F548F8" w14:textId="045BDFE0" w:rsidR="007F5B75" w:rsidRPr="007A3E52" w:rsidRDefault="007F5B75" w:rsidP="007F5B75">
      <w:pPr>
        <w:rPr>
          <w:ins w:id="280" w:author="Huawei" w:date="2023-04-04T11:15:00Z"/>
        </w:rPr>
      </w:pPr>
      <w:ins w:id="281" w:author="Huawei" w:date="2023-04-04T11:15:00Z">
        <w:r w:rsidRPr="007A3E52">
          <w:t xml:space="preserve">For parameters specified in Tables </w:t>
        </w:r>
        <w:r>
          <w:t>A.X</w:t>
        </w:r>
        <w:proofErr w:type="gramStart"/>
        <w:r>
          <w:t>1.Y</w:t>
        </w:r>
        <w:proofErr w:type="gramEnd"/>
        <w:r>
          <w:t>1.Z1</w:t>
        </w:r>
        <w:r w:rsidRPr="007A3E52">
          <w:t>.1-1</w:t>
        </w:r>
        <w:r w:rsidRPr="007A3E52">
          <w:rPr>
            <w:rFonts w:hint="eastAsia"/>
          </w:rPr>
          <w:t>,</w:t>
        </w:r>
        <w:r w:rsidRPr="007A3E52">
          <w:t xml:space="preserve"> </w:t>
        </w:r>
      </w:ins>
      <w:ins w:id="282" w:author="Huawei" w:date="2023-04-07T09:56:00Z">
        <w:r w:rsidR="00811447">
          <w:t>A.X1.Y1.Z1</w:t>
        </w:r>
        <w:r w:rsidR="00811447" w:rsidRPr="007A3E52">
          <w:t>.1-</w:t>
        </w:r>
        <w:r w:rsidR="00811447">
          <w:t xml:space="preserve">2 </w:t>
        </w:r>
      </w:ins>
      <w:ins w:id="283" w:author="Huawei" w:date="2023-04-04T11:15:00Z">
        <w:r>
          <w:t>and A.X1.Y1.Z1</w:t>
        </w:r>
        <w:r w:rsidRPr="007A3E52">
          <w:t>.1-</w:t>
        </w:r>
      </w:ins>
      <w:ins w:id="284" w:author="Huawei" w:date="2023-04-07T09:56:00Z">
        <w:r w:rsidR="00811447">
          <w:t>3</w:t>
        </w:r>
      </w:ins>
      <w:ins w:id="285" w:author="Huawei" w:date="2023-04-04T11:15:00Z">
        <w:r>
          <w:t>.</w:t>
        </w:r>
        <w:r w:rsidRPr="007A3E52">
          <w:t xml:space="preserve"> the initial </w:t>
        </w:r>
        <w:proofErr w:type="gramStart"/>
        <w:r w:rsidRPr="007A3E52">
          <w:t>transmit</w:t>
        </w:r>
        <w:proofErr w:type="gramEnd"/>
        <w:r w:rsidRPr="007A3E52">
          <w:t xml:space="preserve"> timing accuracy, the maximum amount of timing change in one adjustment, the minimum and the maximum adjustment rate shall be within the limits defined in clause 7.</w:t>
        </w:r>
        <w:r w:rsidRPr="007A3E52">
          <w:rPr>
            <w:rFonts w:hint="eastAsia"/>
          </w:rPr>
          <w:t>20</w:t>
        </w:r>
        <w:r>
          <w:t>A</w:t>
        </w:r>
        <w:r w:rsidRPr="007A3E52">
          <w:rPr>
            <w:rFonts w:hint="eastAsia"/>
          </w:rPr>
          <w:t>.2</w:t>
        </w:r>
        <w:r w:rsidRPr="007A3E52">
          <w:t>.</w:t>
        </w:r>
      </w:ins>
    </w:p>
    <w:p w14:paraId="64FD0D5C" w14:textId="77777777" w:rsidR="007F5B75" w:rsidRPr="007A3E52" w:rsidRDefault="007F5B75" w:rsidP="007F5B75">
      <w:pPr>
        <w:rPr>
          <w:ins w:id="286" w:author="Huawei" w:date="2023-04-04T11:15:00Z"/>
        </w:rPr>
      </w:pPr>
      <w:ins w:id="287" w:author="Huawei" w:date="2023-04-04T11:15:00Z">
        <w:r w:rsidRPr="007A3E52">
          <w:t>The following sequence of events shall be used to verify that the requirements are met.</w:t>
        </w:r>
      </w:ins>
    </w:p>
    <w:p w14:paraId="5AF67642" w14:textId="77777777" w:rsidR="007F5B75" w:rsidRPr="007A3E52" w:rsidRDefault="007F5B75" w:rsidP="007F5B75">
      <w:pPr>
        <w:rPr>
          <w:ins w:id="288" w:author="Huawei" w:date="2023-04-04T11:15:00Z"/>
        </w:rPr>
      </w:pPr>
      <w:ins w:id="289" w:author="Huawei" w:date="2023-04-04T11:15:00Z">
        <w:r w:rsidRPr="007A3E52">
          <w:rPr>
            <w:rFonts w:hint="eastAsia"/>
          </w:rPr>
          <w:t>T</w:t>
        </w:r>
        <w:r w:rsidRPr="007A3E52">
          <w:t>he test sequence shall be carried out in RRC_CONNECTED:</w:t>
        </w:r>
      </w:ins>
    </w:p>
    <w:p w14:paraId="3C23BB23" w14:textId="77777777" w:rsidR="007F5B75" w:rsidRDefault="007F5B75" w:rsidP="007F5B75">
      <w:pPr>
        <w:pStyle w:val="B10"/>
        <w:rPr>
          <w:ins w:id="290" w:author="Huawei" w:date="2023-04-04T11:15:00Z"/>
        </w:rPr>
      </w:pPr>
      <w:ins w:id="291" w:author="Huawei" w:date="2023-04-04T11:15:00Z">
        <w:r w:rsidRPr="007A3E52">
          <w:t xml:space="preserve">a) </w:t>
        </w:r>
        <w:r w:rsidRPr="007A3E52">
          <w:tab/>
          <w:t xml:space="preserve">After a connection is set up with the cell, </w:t>
        </w:r>
        <w:r w:rsidRPr="007A3E52">
          <w:rPr>
            <w:rFonts w:hint="eastAsia"/>
          </w:rPr>
          <w:t xml:space="preserve">the test system sends NPDCCH including uplink grant for NPUSCH transmission and </w:t>
        </w:r>
        <w:r w:rsidRPr="007A3E52">
          <w:t>the test system shall measure the UE transmit timing offset (n</w:t>
        </w:r>
        <w:r w:rsidRPr="007A3E52">
          <w:sym w:font="Symbol" w:char="F0B4"/>
        </w:r>
        <w:r w:rsidRPr="007A3E52">
          <w:t xml:space="preserve">Ts) and verify that it is within </w:t>
        </w:r>
        <w:proofErr w:type="spellStart"/>
        <w:r w:rsidRPr="007A3E52">
          <w:t>T</w:t>
        </w:r>
        <w:r w:rsidRPr="007A3E52">
          <w:rPr>
            <w:vertAlign w:val="subscript"/>
          </w:rPr>
          <w:t>e</w:t>
        </w:r>
        <w:proofErr w:type="spellEnd"/>
        <w:r w:rsidRPr="007A3E52">
          <w:t xml:space="preserve"> (n</w:t>
        </w:r>
        <w:r w:rsidRPr="007A3E52">
          <w:sym w:font="Symbol" w:char="F0B4"/>
        </w:r>
        <w:r w:rsidRPr="007A3E52">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t xml:space="preserve"> + </w:t>
        </w:r>
        <w:proofErr w:type="spellStart"/>
        <w:r>
          <w:t>T</w:t>
        </w:r>
        <w:r w:rsidRPr="00274CC5">
          <w:rPr>
            <w:vertAlign w:val="subscript"/>
          </w:rPr>
          <w:t>margin</w:t>
        </w:r>
        <w:proofErr w:type="spellEnd"/>
        <w:r w:rsidRPr="007A3E52">
          <w:t>) with respect to the first detected path (in time)</w:t>
        </w:r>
        <w:r w:rsidRPr="007A3E52">
          <w:rPr>
            <w:rFonts w:cs="v4.2.0"/>
          </w:rPr>
          <w:t xml:space="preserve"> of the corresponding downlink frame of </w:t>
        </w:r>
        <w:r w:rsidRPr="007A3E52">
          <w:rPr>
            <w:rFonts w:cs="v4.2.0" w:hint="eastAsia"/>
          </w:rPr>
          <w:t xml:space="preserve">NB-IoT </w:t>
        </w:r>
        <w:r w:rsidRPr="007A3E52">
          <w:rPr>
            <w:rFonts w:cs="v4.2.0"/>
          </w:rPr>
          <w:t>cell 1</w:t>
        </w:r>
        <w:r w:rsidRPr="007A3E52">
          <w:t>.</w:t>
        </w:r>
      </w:ins>
    </w:p>
    <w:p w14:paraId="41CEFC8A" w14:textId="77777777" w:rsidR="007F5B75" w:rsidRPr="003D33D5" w:rsidRDefault="007F5B75" w:rsidP="007F5B75">
      <w:pPr>
        <w:ind w:firstLine="284"/>
        <w:rPr>
          <w:ins w:id="292" w:author="Huawei" w:date="2023-04-04T11:15:00Z"/>
          <w:i/>
        </w:rPr>
      </w:pPr>
      <w:ins w:id="293" w:author="Huawei" w:date="2023-04-04T11:15:00Z">
        <w:r w:rsidRPr="003D33D5">
          <w:rPr>
            <w:i/>
          </w:rPr>
          <w:t xml:space="preserve">Editor’s notes: FFS on </w:t>
        </w:r>
        <w:proofErr w:type="spellStart"/>
        <w:r w:rsidRPr="003D33D5">
          <w:rPr>
            <w:i/>
          </w:rPr>
          <w:t>T</w:t>
        </w:r>
        <w:r w:rsidRPr="003D33D5">
          <w:rPr>
            <w:i/>
            <w:vertAlign w:val="subscript"/>
          </w:rPr>
          <w:t>margin</w:t>
        </w:r>
        <w:proofErr w:type="spellEnd"/>
        <w:r w:rsidRPr="003D33D5">
          <w:rPr>
            <w:i/>
          </w:rPr>
          <w:t xml:space="preserve"> </w:t>
        </w:r>
      </w:ins>
    </w:p>
    <w:p w14:paraId="3CBB1745" w14:textId="77777777" w:rsidR="007F5B75" w:rsidRPr="007A3E52" w:rsidRDefault="007F5B75" w:rsidP="007F5B75">
      <w:pPr>
        <w:pStyle w:val="B10"/>
        <w:rPr>
          <w:ins w:id="294" w:author="Huawei" w:date="2023-04-04T11:15:00Z"/>
        </w:rPr>
      </w:pPr>
      <w:ins w:id="295" w:author="Huawei" w:date="2023-04-04T11:15:00Z">
        <w:r w:rsidRPr="007A3E52">
          <w:t xml:space="preserve">b) </w:t>
        </w:r>
        <w:r w:rsidRPr="007A3E52">
          <w:tab/>
          <w:t>Using the value of n measured in a), the test system adjusts the downlink transmit timing for the cell:</w:t>
        </w:r>
      </w:ins>
    </w:p>
    <w:p w14:paraId="70788370" w14:textId="77777777" w:rsidR="007F5B75" w:rsidRPr="007A3E52" w:rsidRDefault="007F5B75" w:rsidP="007F5B75">
      <w:pPr>
        <w:pStyle w:val="B20"/>
        <w:rPr>
          <w:ins w:id="296" w:author="Huawei" w:date="2023-04-04T11:15:00Z"/>
        </w:rPr>
      </w:pPr>
      <w:ins w:id="297" w:author="Huawei" w:date="2023-04-04T11:15:00Z">
        <w:r w:rsidRPr="007A3E52">
          <w:t>-</w:t>
        </w:r>
        <w:r w:rsidRPr="007A3E52">
          <w:tab/>
          <w:t>if n &lt; 0, by +(144 – |n|)</w:t>
        </w:r>
        <w:r w:rsidRPr="007A3E52">
          <w:sym w:font="Symbol" w:char="F0B4"/>
        </w:r>
        <w:r w:rsidRPr="007A3E52">
          <w:t>T</w:t>
        </w:r>
        <w:r w:rsidRPr="007A3E52">
          <w:rPr>
            <w:vertAlign w:val="subscript"/>
          </w:rPr>
          <w:t>S</w:t>
        </w:r>
        <w:r w:rsidRPr="007A3E52">
          <w:t xml:space="preserve"> compared to that in (a).</w:t>
        </w:r>
      </w:ins>
    </w:p>
    <w:p w14:paraId="5A574391" w14:textId="77777777" w:rsidR="007F5B75" w:rsidRPr="007A3E52" w:rsidRDefault="007F5B75" w:rsidP="007F5B75">
      <w:pPr>
        <w:pStyle w:val="B20"/>
        <w:rPr>
          <w:ins w:id="298" w:author="Huawei" w:date="2023-04-04T11:15:00Z"/>
        </w:rPr>
      </w:pPr>
      <w:ins w:id="299" w:author="Huawei" w:date="2023-04-04T11:15:00Z">
        <w:r w:rsidRPr="007A3E52">
          <w:t>-</w:t>
        </w:r>
        <w:r w:rsidRPr="007A3E52">
          <w:tab/>
          <w:t>if n ≥ 0, by -(144 – |n|)</w:t>
        </w:r>
        <w:r w:rsidRPr="007A3E52">
          <w:sym w:font="Symbol" w:char="F0B4"/>
        </w:r>
        <w:r w:rsidRPr="007A3E52">
          <w:t>T</w:t>
        </w:r>
        <w:r w:rsidRPr="007A3E52">
          <w:rPr>
            <w:vertAlign w:val="subscript"/>
          </w:rPr>
          <w:t>S</w:t>
        </w:r>
        <w:r w:rsidRPr="007A3E52">
          <w:t xml:space="preserve"> compared to that in (a).</w:t>
        </w:r>
      </w:ins>
    </w:p>
    <w:p w14:paraId="60C7F075" w14:textId="77777777" w:rsidR="007F5B75" w:rsidRPr="007A3E52" w:rsidRDefault="007F5B75" w:rsidP="007F5B75">
      <w:pPr>
        <w:pStyle w:val="B10"/>
        <w:rPr>
          <w:ins w:id="300" w:author="Huawei" w:date="2023-04-04T11:15:00Z"/>
        </w:rPr>
      </w:pPr>
      <w:ins w:id="301" w:author="Huawei" w:date="2023-04-04T11:15:00Z">
        <w:r w:rsidRPr="007A3E52">
          <w:tab/>
          <w:t>The timing adjustment is performed monotonically in multiple steps of |∆T| ≤ 9×T</w:t>
        </w:r>
        <w:r w:rsidRPr="007A3E52">
          <w:rPr>
            <w:vertAlign w:val="subscript"/>
          </w:rPr>
          <w:t>S</w:t>
        </w:r>
        <w:r w:rsidRPr="007A3E52">
          <w:t xml:space="preserve"> per 256 </w:t>
        </w:r>
        <w:proofErr w:type="spellStart"/>
        <w:r w:rsidRPr="007A3E52">
          <w:t>ms</w:t>
        </w:r>
        <w:proofErr w:type="spellEnd"/>
        <w:r w:rsidRPr="007A3E52">
          <w:t xml:space="preserve"> (∆T is to be defined in the test procedure) until the above required total timing change is achieved, during which no grant is transmitted for the UE.</w:t>
        </w:r>
      </w:ins>
    </w:p>
    <w:p w14:paraId="7160B016" w14:textId="77777777" w:rsidR="007F5B75" w:rsidRPr="007A3E52" w:rsidRDefault="007F5B75" w:rsidP="007F5B75">
      <w:pPr>
        <w:pStyle w:val="B10"/>
        <w:rPr>
          <w:ins w:id="302" w:author="Huawei" w:date="2023-04-04T11:15:00Z"/>
        </w:rPr>
      </w:pPr>
      <w:ins w:id="303" w:author="Huawei" w:date="2023-04-04T11:15:00Z">
        <w:r w:rsidRPr="007A3E52">
          <w:t xml:space="preserve">c) </w:t>
        </w:r>
        <w:r w:rsidRPr="007A3E52">
          <w:tab/>
        </w:r>
        <w:r w:rsidRPr="007A3E52">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7A3E52">
          <w:t xml:space="preserve">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rsidRPr="007A3E52">
          <w:t xml:space="preserve"> </w:t>
        </w:r>
        <w:r>
          <w:t>+</w:t>
        </w:r>
        <w:r w:rsidRPr="00274CC5">
          <w:t xml:space="preserve"> </w:t>
        </w:r>
        <w:proofErr w:type="spellStart"/>
        <w:r>
          <w:t>T</w:t>
        </w:r>
        <w:r w:rsidRPr="00274CC5">
          <w:rPr>
            <w:vertAlign w:val="subscript"/>
          </w:rPr>
          <w:t>margin</w:t>
        </w:r>
        <w:proofErr w:type="spellEnd"/>
        <w:r w:rsidRPr="007A3E52">
          <w:t xml:space="preserve"> with respect to the first detected path (in time) </w:t>
        </w:r>
        <w:r w:rsidRPr="007A3E52">
          <w:rPr>
            <w:rFonts w:cs="v4.2.0"/>
          </w:rPr>
          <w:t>of the corresponding downlink frame of cell 1</w:t>
        </w:r>
        <w:r w:rsidRPr="007A3E52">
          <w:t>. T</w:t>
        </w:r>
        <w:r w:rsidRPr="007A3E52">
          <w:rPr>
            <w:rFonts w:hint="eastAsia"/>
          </w:rPr>
          <w:t xml:space="preserve">he test system </w:t>
        </w:r>
        <w:r w:rsidRPr="007A3E52">
          <w:t>shall verify that the difference in timing between the first NPUSCH transmission in step c) and the NPUSCH transmission in step a) shall be not greater than the maximum amount of the magnitude of the timing change in one adjustment requirement in clause 7.</w:t>
        </w:r>
        <w:r w:rsidRPr="007A3E52">
          <w:rPr>
            <w:rFonts w:hint="eastAsia"/>
          </w:rPr>
          <w:t>20</w:t>
        </w:r>
        <w:r w:rsidRPr="007A3E52">
          <w:t>.2. Using the first NPUSCH transmission in step c) and subsequent NPUSCH transmissions. T</w:t>
        </w:r>
        <w:r w:rsidRPr="007A3E52">
          <w:rPr>
            <w:rFonts w:hint="eastAsia"/>
          </w:rPr>
          <w:t xml:space="preserve">he test system </w:t>
        </w:r>
        <w:r w:rsidRPr="007A3E52">
          <w:t>shall verify that the adjustment step size and the adjustment rate shall be according to the requirements in clause 7.</w:t>
        </w:r>
        <w:r w:rsidRPr="007A3E52">
          <w:rPr>
            <w:rFonts w:hint="eastAsia"/>
          </w:rPr>
          <w:t>20</w:t>
        </w:r>
        <w:r>
          <w:t>A</w:t>
        </w:r>
        <w:r w:rsidRPr="007A3E52">
          <w:t xml:space="preserve">.2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rsidRPr="007A3E52">
          <w:t xml:space="preserve"> </w:t>
        </w:r>
        <w:r>
          <w:t>+</w:t>
        </w:r>
        <w:r w:rsidRPr="00274CC5">
          <w:t xml:space="preserve"> </w:t>
        </w:r>
        <w:proofErr w:type="spellStart"/>
        <w:r>
          <w:t>T</w:t>
        </w:r>
        <w:r w:rsidRPr="00274CC5">
          <w:rPr>
            <w:vertAlign w:val="subscript"/>
          </w:rPr>
          <w:t>margin</w:t>
        </w:r>
        <w:proofErr w:type="spellEnd"/>
        <w:r w:rsidRPr="007A3E52">
          <w:t xml:space="preserve"> with respect to the first detected path (in time) </w:t>
        </w:r>
        <w:r w:rsidRPr="007A3E52">
          <w:rPr>
            <w:rFonts w:cs="v4.2.0"/>
          </w:rPr>
          <w:t>of the corresponding downlink frame of cell 1</w:t>
        </w:r>
        <w:r w:rsidRPr="007A3E52">
          <w:t>.</w:t>
        </w:r>
      </w:ins>
    </w:p>
    <w:p w14:paraId="2550384D" w14:textId="77777777" w:rsidR="007F5B75" w:rsidRPr="007A3E52" w:rsidRDefault="007F5B75" w:rsidP="007F5B75">
      <w:pPr>
        <w:pStyle w:val="B10"/>
        <w:rPr>
          <w:ins w:id="304" w:author="Huawei" w:date="2023-04-04T11:15:00Z"/>
        </w:rPr>
      </w:pPr>
      <w:ins w:id="305" w:author="Huawei" w:date="2023-04-04T11:15:00Z">
        <w:r w:rsidRPr="007A3E52">
          <w:t xml:space="preserve">d) </w:t>
        </w:r>
        <w:r w:rsidRPr="007A3E52">
          <w:tab/>
        </w:r>
        <w:r w:rsidRPr="007A3E52">
          <w:rPr>
            <w:rFonts w:hint="eastAsia"/>
          </w:rPr>
          <w:t>T</w:t>
        </w:r>
        <w:r w:rsidRPr="007A3E52">
          <w:t xml:space="preserve">he test system </w:t>
        </w:r>
        <w:r w:rsidRPr="007A3E52">
          <w:rPr>
            <w:rFonts w:hint="eastAsia"/>
          </w:rPr>
          <w:t>the test system sends NPDCCH including uplink grant for NPUSCH transmission</w:t>
        </w:r>
        <w:r w:rsidRPr="007A3E52">
          <w:t xml:space="preserve"> </w:t>
        </w:r>
        <w:r w:rsidRPr="007A3E52">
          <w:rPr>
            <w:rFonts w:hint="eastAsia"/>
          </w:rPr>
          <w:t xml:space="preserve">and </w:t>
        </w:r>
        <w:r w:rsidRPr="007A3E52">
          <w:t xml:space="preserve">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rsidRPr="007A3E52">
          <w:t xml:space="preserve"> </w:t>
        </w:r>
        <w:r>
          <w:t>+</w:t>
        </w:r>
        <w:r w:rsidRPr="00274CC5">
          <w:t xml:space="preserve"> </w:t>
        </w:r>
        <w:proofErr w:type="spellStart"/>
        <w:r>
          <w:t>T</w:t>
        </w:r>
        <w:r w:rsidRPr="00274CC5">
          <w:rPr>
            <w:vertAlign w:val="subscript"/>
          </w:rPr>
          <w:t>margin</w:t>
        </w:r>
        <w:proofErr w:type="spellEnd"/>
        <w:r w:rsidRPr="007A3E52">
          <w:t xml:space="preserve"> with respect to the first detected path  (in time) </w:t>
        </w:r>
        <w:r w:rsidRPr="007A3E52">
          <w:rPr>
            <w:rFonts w:cs="v4.2.0"/>
          </w:rPr>
          <w:t xml:space="preserve">of the corresponding downlink frame of </w:t>
        </w:r>
        <w:r w:rsidRPr="007A3E52">
          <w:rPr>
            <w:rFonts w:cs="v4.2.0" w:hint="eastAsia"/>
          </w:rPr>
          <w:t xml:space="preserve">NB-IoT </w:t>
        </w:r>
        <w:r w:rsidRPr="007A3E52">
          <w:rPr>
            <w:rFonts w:cs="v4.2.0"/>
          </w:rPr>
          <w:t>cell 1</w:t>
        </w:r>
        <w:r w:rsidRPr="007A3E52">
          <w:t>.</w:t>
        </w:r>
      </w:ins>
    </w:p>
    <w:p w14:paraId="118CA2A4" w14:textId="77777777" w:rsidR="007F5B75" w:rsidRPr="007A3E52" w:rsidRDefault="007F5B75" w:rsidP="007F5B75">
      <w:pPr>
        <w:pStyle w:val="Heading3"/>
        <w:rPr>
          <w:ins w:id="306" w:author="Huawei" w:date="2023-04-04T11:15:00Z"/>
        </w:rPr>
      </w:pPr>
      <w:ins w:id="307" w:author="Huawei" w:date="2023-04-04T11:15:00Z">
        <w:r>
          <w:t>A.X</w:t>
        </w:r>
        <w:proofErr w:type="gramStart"/>
        <w:r>
          <w:t>1.Y</w:t>
        </w:r>
        <w:proofErr w:type="gramEnd"/>
        <w:r>
          <w:t>1.Z2</w:t>
        </w:r>
        <w:r w:rsidRPr="007A3E52">
          <w:tab/>
          <w:t>E-UTRAN HD-FDD – UE Transmit Timing Accuracy Tests for Cat</w:t>
        </w:r>
        <w:r w:rsidRPr="007A3E52">
          <w:rPr>
            <w:rFonts w:hint="eastAsia"/>
          </w:rPr>
          <w:t>egory NB1</w:t>
        </w:r>
        <w:r w:rsidRPr="007A3E52">
          <w:t xml:space="preserve"> UE</w:t>
        </w:r>
        <w:r w:rsidRPr="007A3E52">
          <w:rPr>
            <w:rFonts w:hint="eastAsia"/>
          </w:rPr>
          <w:t xml:space="preserve"> </w:t>
        </w:r>
        <w:r>
          <w:t>Standalone</w:t>
        </w:r>
        <w:r w:rsidRPr="007A3E52">
          <w:rPr>
            <w:rFonts w:hint="eastAsia"/>
          </w:rPr>
          <w:t xml:space="preserve"> mode under enhanced coverage</w:t>
        </w:r>
        <w:r>
          <w:t xml:space="preserve"> for Satellite Access</w:t>
        </w:r>
      </w:ins>
    </w:p>
    <w:p w14:paraId="5B4817B0" w14:textId="77777777" w:rsidR="007F5B75" w:rsidRPr="007A3E52" w:rsidRDefault="007F5B75" w:rsidP="007F5B75">
      <w:pPr>
        <w:pStyle w:val="Heading4"/>
        <w:rPr>
          <w:ins w:id="308" w:author="Huawei" w:date="2023-04-04T11:15:00Z"/>
        </w:rPr>
      </w:pPr>
      <w:ins w:id="309" w:author="Huawei" w:date="2023-04-04T11:15:00Z">
        <w:r>
          <w:t>A.X</w:t>
        </w:r>
        <w:proofErr w:type="gramStart"/>
        <w:r>
          <w:t>1.Y</w:t>
        </w:r>
        <w:proofErr w:type="gramEnd"/>
        <w:r>
          <w:t>1.Z2</w:t>
        </w:r>
        <w:r w:rsidRPr="007A3E52">
          <w:t>.1</w:t>
        </w:r>
        <w:r w:rsidRPr="007A3E52">
          <w:tab/>
          <w:t>Test Purpose and Environment</w:t>
        </w:r>
      </w:ins>
    </w:p>
    <w:p w14:paraId="77C197EC" w14:textId="77777777" w:rsidR="007F5B75" w:rsidRPr="007A3E52" w:rsidRDefault="007F5B75" w:rsidP="007F5B75">
      <w:pPr>
        <w:rPr>
          <w:ins w:id="310" w:author="Huawei" w:date="2023-04-04T11:15:00Z"/>
        </w:rPr>
      </w:pPr>
      <w:ins w:id="311" w:author="Huawei" w:date="2023-04-04T11:15:00Z">
        <w:r w:rsidRPr="007A3E52">
          <w:t>The purpose of this test is to verify that the Cat</w:t>
        </w:r>
        <w:r w:rsidRPr="007A3E52">
          <w:rPr>
            <w:rFonts w:hint="eastAsia"/>
          </w:rPr>
          <w:t>egory NB1</w:t>
        </w:r>
        <w:r w:rsidRPr="007A3E52">
          <w:t xml:space="preserve"> UE </w:t>
        </w:r>
        <w:r w:rsidRPr="007A3E52">
          <w:rPr>
            <w:rFonts w:hint="eastAsia"/>
          </w:rPr>
          <w:t xml:space="preserve">under enhanced coverage </w:t>
        </w:r>
        <w:r w:rsidRPr="007A3E52">
          <w:t xml:space="preserve">is capable of following the frame timing change of the connected </w:t>
        </w:r>
        <w:proofErr w:type="spellStart"/>
        <w:r w:rsidRPr="007A3E52">
          <w:t>eNode</w:t>
        </w:r>
        <w:proofErr w:type="spellEnd"/>
        <w:r w:rsidRPr="007A3E52">
          <w:rPr>
            <w:lang w:val="en-US"/>
          </w:rPr>
          <w:t> </w:t>
        </w:r>
        <w:r w:rsidRPr="007A3E52">
          <w:t>B</w:t>
        </w:r>
        <w:r w:rsidRPr="007A3E52">
          <w:rPr>
            <w:rFonts w:hint="eastAsia"/>
          </w:rPr>
          <w:t>,</w:t>
        </w:r>
        <w:r w:rsidRPr="007A3E52">
          <w:t xml:space="preserve"> that the UE initial transmit timing accuracy </w:t>
        </w:r>
        <w:r w:rsidRPr="007A3E52">
          <w:rPr>
            <w:rFonts w:hint="eastAsia"/>
          </w:rPr>
          <w:t xml:space="preserve">is </w:t>
        </w:r>
        <w:r w:rsidRPr="007A3E52">
          <w:t>within the specified limits</w:t>
        </w:r>
        <w:r w:rsidRPr="007A3E52">
          <w:rPr>
            <w:rFonts w:hint="eastAsia"/>
          </w:rPr>
          <w:t xml:space="preserve"> and that </w:t>
        </w:r>
        <w:r w:rsidRPr="007A3E52">
          <w:t>the UE shall not adjust the uplink transmission timing autonomously during an ongoing repetition period other than at initial transmission</w:t>
        </w:r>
        <w:r w:rsidRPr="007A3E52">
          <w:rPr>
            <w:rFonts w:hint="eastAsia"/>
          </w:rPr>
          <w:t>.</w:t>
        </w:r>
        <w:r w:rsidRPr="007A3E52">
          <w:t xml:space="preserve"> This test will verify the requirements in clause 7.</w:t>
        </w:r>
        <w:r w:rsidRPr="007A3E52">
          <w:rPr>
            <w:rFonts w:hint="eastAsia"/>
          </w:rPr>
          <w:t>20</w:t>
        </w:r>
        <w:r>
          <w:t>A</w:t>
        </w:r>
        <w:r w:rsidRPr="007A3E52">
          <w:t>.</w:t>
        </w:r>
      </w:ins>
    </w:p>
    <w:p w14:paraId="58EE2288" w14:textId="14DCE6E4" w:rsidR="007F5B75" w:rsidRDefault="007F5B75" w:rsidP="007F5B75">
      <w:pPr>
        <w:rPr>
          <w:ins w:id="312" w:author="Huawei" w:date="2023-04-07T09:59:00Z"/>
        </w:rPr>
      </w:pPr>
      <w:ins w:id="313" w:author="Huawei" w:date="2023-04-04T11:15:00Z">
        <w:r w:rsidRPr="007A3E52">
          <w:t xml:space="preserve">For this test a single </w:t>
        </w:r>
        <w:r w:rsidRPr="007A3E52">
          <w:rPr>
            <w:rFonts w:hint="eastAsia"/>
          </w:rPr>
          <w:t xml:space="preserve">NB-IoT </w:t>
        </w:r>
        <w:r w:rsidRPr="007A3E52">
          <w:t xml:space="preserve">cell </w:t>
        </w:r>
        <w:r>
          <w:t xml:space="preserve">is </w:t>
        </w:r>
        <w:r w:rsidRPr="007A3E52">
          <w:t xml:space="preserve">used. </w:t>
        </w:r>
        <w:r w:rsidRPr="007A3E52">
          <w:rPr>
            <w:rFonts w:hint="eastAsia"/>
          </w:rPr>
          <w:t xml:space="preserve">Test parameters are given in </w:t>
        </w:r>
        <w:r w:rsidRPr="007A3E52">
          <w:t xml:space="preserve">Table </w:t>
        </w:r>
        <w:r>
          <w:t>A.X</w:t>
        </w:r>
        <w:proofErr w:type="gramStart"/>
        <w:r>
          <w:t>1.Y</w:t>
        </w:r>
        <w:proofErr w:type="gramEnd"/>
        <w:r>
          <w:t>1.Z2</w:t>
        </w:r>
        <w:r w:rsidRPr="007A3E52">
          <w:t>.1-1</w:t>
        </w:r>
        <w:r>
          <w:t xml:space="preserve"> and </w:t>
        </w:r>
        <w:r w:rsidRPr="007A3E52">
          <w:t xml:space="preserve">Table </w:t>
        </w:r>
        <w:r>
          <w:t>A.X1.Y1.Z2</w:t>
        </w:r>
        <w:r w:rsidRPr="007A3E52">
          <w:t>.1-</w:t>
        </w:r>
        <w:r w:rsidRPr="007A3E52">
          <w:rPr>
            <w:rFonts w:hint="eastAsia"/>
          </w:rPr>
          <w:t>2,</w:t>
        </w:r>
      </w:ins>
      <w:ins w:id="314" w:author="Huawei" w:date="2023-04-07T09:59:00Z">
        <w:r w:rsidR="00B82627">
          <w:t xml:space="preserve"> </w:t>
        </w:r>
        <w:r w:rsidR="00B82627" w:rsidRPr="007A3E52">
          <w:t xml:space="preserve">Table </w:t>
        </w:r>
        <w:r w:rsidR="00B82627">
          <w:t>A.X1.Y1.Z2</w:t>
        </w:r>
        <w:r w:rsidR="00B82627" w:rsidRPr="007A3E52">
          <w:t>.1-</w:t>
        </w:r>
        <w:r w:rsidR="00B82627">
          <w:t>3</w:t>
        </w:r>
      </w:ins>
      <w:ins w:id="315" w:author="Huawei" w:date="2023-04-04T11:15:00Z">
        <w:r w:rsidRPr="007A3E52">
          <w:rPr>
            <w:rFonts w:hint="eastAsia"/>
          </w:rPr>
          <w:t xml:space="preserve"> and </w:t>
        </w:r>
        <w:r w:rsidRPr="007A3E52">
          <w:t xml:space="preserve">Table </w:t>
        </w:r>
        <w:r>
          <w:t>A.X1.Y1.Z2</w:t>
        </w:r>
        <w:r w:rsidRPr="007A3E52">
          <w:t>.1-</w:t>
        </w:r>
      </w:ins>
      <w:ins w:id="316" w:author="Huawei" w:date="2023-04-07T09:59:00Z">
        <w:r w:rsidR="00B82627">
          <w:t>4</w:t>
        </w:r>
      </w:ins>
      <w:ins w:id="317" w:author="Huawei" w:date="2023-04-04T11:15:00Z">
        <w:r w:rsidRPr="007A3E52">
          <w:rPr>
            <w:rFonts w:hint="eastAsia"/>
          </w:rPr>
          <w:t>.</w:t>
        </w:r>
        <w:r w:rsidRPr="007A3E52">
          <w:t xml:space="preserve"> The transmit timing is verified by the UE transmitting </w:t>
        </w:r>
        <w:r w:rsidRPr="007A3E52">
          <w:rPr>
            <w:rFonts w:hint="eastAsia"/>
          </w:rPr>
          <w:t>NPUSCH</w:t>
        </w:r>
        <w:r w:rsidRPr="007A3E52">
          <w:t>.</w:t>
        </w:r>
      </w:ins>
    </w:p>
    <w:p w14:paraId="2C68A59D" w14:textId="59E9FEF5" w:rsidR="00B82627" w:rsidRPr="00A1502F" w:rsidRDefault="00B82627" w:rsidP="00B82627">
      <w:pPr>
        <w:keepNext/>
        <w:overflowPunct w:val="0"/>
        <w:autoSpaceDE w:val="0"/>
        <w:autoSpaceDN w:val="0"/>
        <w:spacing w:before="60" w:after="0"/>
        <w:jc w:val="center"/>
        <w:textAlignment w:val="baseline"/>
        <w:rPr>
          <w:ins w:id="318" w:author="Huawei" w:date="2023-04-07T09:59:00Z"/>
          <w:rFonts w:ascii="Arial" w:eastAsia="宋体" w:hAnsi="Arial" w:cs="Arial"/>
          <w:b/>
          <w:bCs/>
          <w:sz w:val="18"/>
          <w:lang w:val="en-US" w:eastAsia="en-GB"/>
          <w:rPrChange w:id="319" w:author="Huawei" w:date="2023-04-07T10:04:00Z">
            <w:rPr>
              <w:ins w:id="320" w:author="Huawei" w:date="2023-04-07T09:59:00Z"/>
              <w:rFonts w:ascii="Arial" w:eastAsia="宋体" w:hAnsi="Arial" w:cs="Arial"/>
              <w:b/>
              <w:bCs/>
              <w:lang w:val="en-US" w:eastAsia="en-GB"/>
            </w:rPr>
          </w:rPrChange>
        </w:rPr>
      </w:pPr>
      <w:bookmarkStart w:id="321" w:name="_Hlk131754173"/>
      <w:ins w:id="322" w:author="Huawei" w:date="2023-04-07T09:59:00Z">
        <w:r w:rsidRPr="00A1502F">
          <w:rPr>
            <w:rFonts w:ascii="Arial" w:eastAsia="宋体" w:hAnsi="Arial" w:cs="Arial"/>
            <w:b/>
            <w:bCs/>
            <w:szCs w:val="22"/>
            <w:lang w:val="en-US" w:eastAsia="en-GB"/>
            <w:rPrChange w:id="323" w:author="Huawei" w:date="2023-04-07T10:04:00Z">
              <w:rPr>
                <w:rFonts w:ascii="Arial" w:eastAsia="宋体" w:hAnsi="Arial" w:cs="Arial"/>
                <w:b/>
                <w:bCs/>
                <w:sz w:val="22"/>
                <w:szCs w:val="22"/>
                <w:lang w:val="en-US" w:eastAsia="en-GB"/>
              </w:rPr>
            </w:rPrChange>
          </w:rPr>
          <w:t>Table A.X</w:t>
        </w:r>
        <w:proofErr w:type="gramStart"/>
        <w:r w:rsidRPr="00A1502F">
          <w:rPr>
            <w:rFonts w:ascii="Arial" w:eastAsia="宋体" w:hAnsi="Arial" w:cs="Arial"/>
            <w:b/>
            <w:bCs/>
            <w:szCs w:val="22"/>
            <w:lang w:val="en-US" w:eastAsia="en-GB"/>
            <w:rPrChange w:id="324" w:author="Huawei" w:date="2023-04-07T10:04:00Z">
              <w:rPr>
                <w:rFonts w:ascii="Arial" w:eastAsia="宋体" w:hAnsi="Arial" w:cs="Arial"/>
                <w:b/>
                <w:bCs/>
                <w:sz w:val="22"/>
                <w:szCs w:val="22"/>
                <w:lang w:val="en-US" w:eastAsia="en-GB"/>
              </w:rPr>
            </w:rPrChange>
          </w:rPr>
          <w:t>1.Y</w:t>
        </w:r>
        <w:proofErr w:type="gramEnd"/>
        <w:r w:rsidRPr="00A1502F">
          <w:rPr>
            <w:rFonts w:ascii="Arial" w:eastAsia="宋体" w:hAnsi="Arial" w:cs="Arial"/>
            <w:b/>
            <w:bCs/>
            <w:szCs w:val="22"/>
            <w:lang w:val="en-US" w:eastAsia="en-GB"/>
            <w:rPrChange w:id="325" w:author="Huawei" w:date="2023-04-07T10:04:00Z">
              <w:rPr>
                <w:rFonts w:ascii="Arial" w:eastAsia="宋体" w:hAnsi="Arial" w:cs="Arial"/>
                <w:b/>
                <w:bCs/>
                <w:sz w:val="22"/>
                <w:szCs w:val="22"/>
                <w:lang w:val="en-US" w:eastAsia="en-GB"/>
              </w:rPr>
            </w:rPrChange>
          </w:rPr>
          <w:t>1.Z2.1-1: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26" w:author="Huawei" w:date="2023-04-07T10:04:00Z">
          <w:tblPr>
            <w:tblW w:w="0" w:type="auto"/>
            <w:jc w:val="center"/>
            <w:tblCellMar>
              <w:left w:w="0" w:type="dxa"/>
              <w:right w:w="0" w:type="dxa"/>
            </w:tblCellMar>
            <w:tblLook w:val="04A0" w:firstRow="1" w:lastRow="0" w:firstColumn="1" w:lastColumn="0" w:noHBand="0" w:noVBand="1"/>
          </w:tblPr>
        </w:tblPrChange>
      </w:tblPr>
      <w:tblGrid>
        <w:gridCol w:w="2265"/>
        <w:gridCol w:w="6905"/>
        <w:tblGridChange w:id="327">
          <w:tblGrid>
            <w:gridCol w:w="2265"/>
            <w:gridCol w:w="6905"/>
          </w:tblGrid>
        </w:tblGridChange>
      </w:tblGrid>
      <w:tr w:rsidR="00B82627" w:rsidRPr="001C7E07" w14:paraId="777B4D0E" w14:textId="77777777" w:rsidTr="00A1502F">
        <w:trPr>
          <w:trHeight w:val="187"/>
          <w:jc w:val="center"/>
          <w:ins w:id="328" w:author="Huawei" w:date="2023-04-07T09:59:00Z"/>
          <w:trPrChange w:id="329" w:author="Huawei" w:date="2023-04-07T10:04:00Z">
            <w:trPr>
              <w:trHeight w:val="187"/>
              <w:jc w:val="center"/>
            </w:trPr>
          </w:trPrChange>
        </w:trPr>
        <w:tc>
          <w:tcPr>
            <w:tcW w:w="2265" w:type="dxa"/>
            <w:tcMar>
              <w:top w:w="0" w:type="dxa"/>
              <w:left w:w="108" w:type="dxa"/>
              <w:bottom w:w="0" w:type="dxa"/>
              <w:right w:w="108" w:type="dxa"/>
            </w:tcMar>
            <w:hideMark/>
            <w:tcPrChange w:id="330" w:author="Huawei" w:date="2023-04-07T10:04:00Z">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5A64762" w14:textId="77777777" w:rsidR="00B82627" w:rsidRPr="00811447" w:rsidRDefault="00B82627" w:rsidP="001C7E07">
            <w:pPr>
              <w:keepNext/>
              <w:overflowPunct w:val="0"/>
              <w:autoSpaceDE w:val="0"/>
              <w:autoSpaceDN w:val="0"/>
              <w:spacing w:after="0"/>
              <w:jc w:val="center"/>
              <w:textAlignment w:val="baseline"/>
              <w:rPr>
                <w:ins w:id="331" w:author="Huawei" w:date="2023-04-07T09:59:00Z"/>
                <w:rFonts w:ascii="Arial" w:eastAsia="宋体" w:hAnsi="Arial" w:cs="Arial"/>
                <w:b/>
                <w:bCs/>
                <w:sz w:val="18"/>
                <w:szCs w:val="18"/>
                <w:lang w:val="en-US" w:eastAsia="en-GB"/>
              </w:rPr>
            </w:pPr>
            <w:ins w:id="332" w:author="Huawei" w:date="2023-04-07T09:59:00Z">
              <w:r w:rsidRPr="00811447">
                <w:rPr>
                  <w:rFonts w:ascii="Arial" w:eastAsia="宋体" w:hAnsi="Arial" w:cs="Arial"/>
                  <w:b/>
                  <w:bCs/>
                  <w:sz w:val="18"/>
                  <w:szCs w:val="18"/>
                  <w:lang w:val="en-US" w:eastAsia="en-GB"/>
                </w:rPr>
                <w:t>Configuration</w:t>
              </w:r>
            </w:ins>
          </w:p>
        </w:tc>
        <w:tc>
          <w:tcPr>
            <w:tcW w:w="6905" w:type="dxa"/>
            <w:tcMar>
              <w:top w:w="0" w:type="dxa"/>
              <w:left w:w="108" w:type="dxa"/>
              <w:bottom w:w="0" w:type="dxa"/>
              <w:right w:w="108" w:type="dxa"/>
            </w:tcMar>
            <w:hideMark/>
            <w:tcPrChange w:id="333" w:author="Huawei" w:date="2023-04-07T10:04:00Z">
              <w:tcPr>
                <w:tcW w:w="6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70D6228" w14:textId="77777777" w:rsidR="00B82627" w:rsidRPr="00811447" w:rsidRDefault="00B82627" w:rsidP="001C7E07">
            <w:pPr>
              <w:keepNext/>
              <w:overflowPunct w:val="0"/>
              <w:autoSpaceDE w:val="0"/>
              <w:autoSpaceDN w:val="0"/>
              <w:spacing w:after="0"/>
              <w:jc w:val="center"/>
              <w:textAlignment w:val="baseline"/>
              <w:rPr>
                <w:ins w:id="334" w:author="Huawei" w:date="2023-04-07T09:59:00Z"/>
                <w:rFonts w:ascii="Arial" w:eastAsia="宋体" w:hAnsi="Arial" w:cs="Arial"/>
                <w:b/>
                <w:bCs/>
                <w:sz w:val="18"/>
                <w:szCs w:val="18"/>
                <w:lang w:val="en-US" w:eastAsia="en-GB"/>
              </w:rPr>
            </w:pPr>
            <w:ins w:id="335" w:author="Huawei" w:date="2023-04-07T09:59:00Z">
              <w:r w:rsidRPr="00811447">
                <w:rPr>
                  <w:rFonts w:ascii="Arial" w:eastAsia="宋体" w:hAnsi="Arial" w:cs="Arial"/>
                  <w:b/>
                  <w:bCs/>
                  <w:sz w:val="18"/>
                  <w:szCs w:val="18"/>
                  <w:lang w:val="en-US" w:eastAsia="en-GB"/>
                </w:rPr>
                <w:t>Description</w:t>
              </w:r>
            </w:ins>
          </w:p>
        </w:tc>
      </w:tr>
      <w:tr w:rsidR="00B82627" w:rsidRPr="001C7E07" w14:paraId="6AC9AA7A" w14:textId="77777777" w:rsidTr="00A1502F">
        <w:trPr>
          <w:trHeight w:val="187"/>
          <w:jc w:val="center"/>
          <w:ins w:id="336" w:author="Huawei" w:date="2023-04-07T09:59:00Z"/>
          <w:trPrChange w:id="337" w:author="Huawei" w:date="2023-04-07T10:04:00Z">
            <w:trPr>
              <w:trHeight w:val="187"/>
              <w:jc w:val="center"/>
            </w:trPr>
          </w:trPrChange>
        </w:trPr>
        <w:tc>
          <w:tcPr>
            <w:tcW w:w="2265" w:type="dxa"/>
            <w:tcMar>
              <w:top w:w="0" w:type="dxa"/>
              <w:left w:w="108" w:type="dxa"/>
              <w:bottom w:w="0" w:type="dxa"/>
              <w:right w:w="108" w:type="dxa"/>
            </w:tcMar>
            <w:hideMark/>
            <w:tcPrChange w:id="338" w:author="Huawei" w:date="2023-04-07T10:04:00Z">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47F896" w14:textId="77777777" w:rsidR="00B82627" w:rsidRPr="00811447" w:rsidRDefault="00B82627" w:rsidP="001C7E07">
            <w:pPr>
              <w:keepNext/>
              <w:overflowPunct w:val="0"/>
              <w:autoSpaceDE w:val="0"/>
              <w:autoSpaceDN w:val="0"/>
              <w:spacing w:after="0"/>
              <w:textAlignment w:val="baseline"/>
              <w:rPr>
                <w:ins w:id="339" w:author="Huawei" w:date="2023-04-07T09:59:00Z"/>
                <w:rFonts w:ascii="Arial" w:eastAsia="宋体" w:hAnsi="Arial" w:cs="Arial"/>
                <w:sz w:val="18"/>
                <w:szCs w:val="18"/>
                <w:lang w:val="en-US" w:eastAsia="en-GB"/>
              </w:rPr>
            </w:pPr>
            <w:ins w:id="340" w:author="Huawei" w:date="2023-04-07T09:59:00Z">
              <w:r w:rsidRPr="00811447">
                <w:rPr>
                  <w:rFonts w:ascii="Arial" w:eastAsia="宋体" w:hAnsi="Arial" w:cs="Arial"/>
                  <w:sz w:val="18"/>
                  <w:szCs w:val="18"/>
                  <w:lang w:val="en-US" w:eastAsia="en-GB"/>
                </w:rPr>
                <w:t>1</w:t>
              </w:r>
            </w:ins>
          </w:p>
        </w:tc>
        <w:tc>
          <w:tcPr>
            <w:tcW w:w="6905" w:type="dxa"/>
            <w:tcMar>
              <w:top w:w="0" w:type="dxa"/>
              <w:left w:w="108" w:type="dxa"/>
              <w:bottom w:w="0" w:type="dxa"/>
              <w:right w:w="108" w:type="dxa"/>
            </w:tcMar>
            <w:hideMark/>
            <w:tcPrChange w:id="341" w:author="Huawei" w:date="2023-04-07T10:04:00Z">
              <w:tcPr>
                <w:tcW w:w="690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4187EE9" w14:textId="77777777" w:rsidR="00B82627" w:rsidRPr="00811447" w:rsidRDefault="00B82627" w:rsidP="001C7E07">
            <w:pPr>
              <w:keepNext/>
              <w:overflowPunct w:val="0"/>
              <w:autoSpaceDE w:val="0"/>
              <w:autoSpaceDN w:val="0"/>
              <w:spacing w:after="0"/>
              <w:textAlignment w:val="baseline"/>
              <w:rPr>
                <w:ins w:id="342" w:author="Huawei" w:date="2023-04-07T09:59:00Z"/>
                <w:rFonts w:ascii="Arial" w:eastAsia="宋体" w:hAnsi="Arial" w:cs="Arial"/>
                <w:sz w:val="18"/>
                <w:szCs w:val="18"/>
                <w:lang w:val="en-US" w:eastAsia="en-GB"/>
              </w:rPr>
            </w:pPr>
            <w:ins w:id="343" w:author="Huawei" w:date="2023-04-07T09:59:00Z">
              <w:r w:rsidRPr="00811447">
                <w:rPr>
                  <w:rFonts w:ascii="Arial" w:eastAsia="宋体" w:hAnsi="Arial" w:cs="Arial"/>
                  <w:sz w:val="18"/>
                  <w:szCs w:val="18"/>
                  <w:lang w:val="en-US" w:eastAsia="en-GB"/>
                </w:rPr>
                <w:t>GSO, HD-FDD duplex mode</w:t>
              </w:r>
            </w:ins>
          </w:p>
        </w:tc>
      </w:tr>
      <w:tr w:rsidR="00B82627" w:rsidRPr="001C7E07" w14:paraId="315B4A42" w14:textId="77777777" w:rsidTr="00A1502F">
        <w:trPr>
          <w:trHeight w:val="187"/>
          <w:jc w:val="center"/>
          <w:ins w:id="344" w:author="Huawei" w:date="2023-04-07T09:59:00Z"/>
          <w:trPrChange w:id="345" w:author="Huawei" w:date="2023-04-07T10:04:00Z">
            <w:trPr>
              <w:trHeight w:val="187"/>
              <w:jc w:val="center"/>
            </w:trPr>
          </w:trPrChange>
        </w:trPr>
        <w:tc>
          <w:tcPr>
            <w:tcW w:w="2265" w:type="dxa"/>
            <w:tcMar>
              <w:top w:w="0" w:type="dxa"/>
              <w:left w:w="108" w:type="dxa"/>
              <w:bottom w:w="0" w:type="dxa"/>
              <w:right w:w="108" w:type="dxa"/>
            </w:tcMar>
            <w:hideMark/>
            <w:tcPrChange w:id="346" w:author="Huawei" w:date="2023-04-07T10:04:00Z">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59DF1A5" w14:textId="77777777" w:rsidR="00B82627" w:rsidRPr="00811447" w:rsidRDefault="00B82627" w:rsidP="001C7E07">
            <w:pPr>
              <w:keepNext/>
              <w:overflowPunct w:val="0"/>
              <w:autoSpaceDE w:val="0"/>
              <w:autoSpaceDN w:val="0"/>
              <w:spacing w:after="0"/>
              <w:textAlignment w:val="baseline"/>
              <w:rPr>
                <w:ins w:id="347" w:author="Huawei" w:date="2023-04-07T09:59:00Z"/>
                <w:rFonts w:ascii="Arial" w:eastAsia="宋体" w:hAnsi="Arial" w:cs="Arial"/>
                <w:sz w:val="18"/>
                <w:szCs w:val="18"/>
                <w:lang w:val="en-US" w:eastAsia="en-GB"/>
              </w:rPr>
            </w:pPr>
            <w:ins w:id="348" w:author="Huawei" w:date="2023-04-07T09:59:00Z">
              <w:r w:rsidRPr="00811447">
                <w:rPr>
                  <w:rFonts w:ascii="Arial" w:eastAsia="宋体" w:hAnsi="Arial" w:cs="Arial"/>
                  <w:sz w:val="18"/>
                  <w:szCs w:val="18"/>
                  <w:lang w:val="en-US" w:eastAsia="en-GB"/>
                </w:rPr>
                <w:t>2</w:t>
              </w:r>
            </w:ins>
          </w:p>
        </w:tc>
        <w:tc>
          <w:tcPr>
            <w:tcW w:w="6905" w:type="dxa"/>
            <w:tcMar>
              <w:top w:w="0" w:type="dxa"/>
              <w:left w:w="108" w:type="dxa"/>
              <w:bottom w:w="0" w:type="dxa"/>
              <w:right w:w="108" w:type="dxa"/>
            </w:tcMar>
            <w:hideMark/>
            <w:tcPrChange w:id="349" w:author="Huawei" w:date="2023-04-07T10:04:00Z">
              <w:tcPr>
                <w:tcW w:w="690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74C335D" w14:textId="77777777" w:rsidR="00B82627" w:rsidRPr="00811447" w:rsidRDefault="00B82627" w:rsidP="001C7E07">
            <w:pPr>
              <w:keepNext/>
              <w:overflowPunct w:val="0"/>
              <w:autoSpaceDE w:val="0"/>
              <w:autoSpaceDN w:val="0"/>
              <w:spacing w:after="0"/>
              <w:textAlignment w:val="baseline"/>
              <w:rPr>
                <w:ins w:id="350" w:author="Huawei" w:date="2023-04-07T09:59:00Z"/>
                <w:rFonts w:ascii="Arial" w:eastAsia="宋体" w:hAnsi="Arial" w:cs="Arial"/>
                <w:sz w:val="18"/>
                <w:szCs w:val="18"/>
                <w:lang w:val="en-US" w:eastAsia="en-GB"/>
              </w:rPr>
            </w:pPr>
            <w:ins w:id="351" w:author="Huawei" w:date="2023-04-07T09:59:00Z">
              <w:r w:rsidRPr="00811447">
                <w:rPr>
                  <w:rFonts w:ascii="Arial" w:eastAsia="宋体" w:hAnsi="Arial" w:cs="Arial"/>
                  <w:sz w:val="18"/>
                  <w:szCs w:val="18"/>
                  <w:lang w:val="en-US" w:eastAsia="en-GB"/>
                </w:rPr>
                <w:t>NGSO, HD-FDD duplex mode</w:t>
              </w:r>
            </w:ins>
          </w:p>
        </w:tc>
      </w:tr>
      <w:tr w:rsidR="00B82627" w:rsidRPr="00811447" w14:paraId="2B0BD1CB" w14:textId="77777777" w:rsidTr="00A1502F">
        <w:trPr>
          <w:trHeight w:val="187"/>
          <w:jc w:val="center"/>
          <w:ins w:id="352" w:author="Huawei" w:date="2023-04-07T09:59:00Z"/>
          <w:trPrChange w:id="353" w:author="Huawei" w:date="2023-04-07T10:04:00Z">
            <w:trPr>
              <w:trHeight w:val="187"/>
              <w:jc w:val="center"/>
            </w:trPr>
          </w:trPrChange>
        </w:trPr>
        <w:tc>
          <w:tcPr>
            <w:tcW w:w="9170" w:type="dxa"/>
            <w:gridSpan w:val="2"/>
            <w:tcMar>
              <w:top w:w="0" w:type="dxa"/>
              <w:left w:w="108" w:type="dxa"/>
              <w:bottom w:w="0" w:type="dxa"/>
              <w:right w:w="108" w:type="dxa"/>
            </w:tcMar>
            <w:hideMark/>
            <w:tcPrChange w:id="354" w:author="Huawei" w:date="2023-04-07T10:04:00Z">
              <w:tcPr>
                <w:tcW w:w="91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3C86CB" w14:textId="77777777" w:rsidR="00B82627" w:rsidRPr="00811447" w:rsidRDefault="00B82627" w:rsidP="001C7E07">
            <w:pPr>
              <w:keepNext/>
              <w:overflowPunct w:val="0"/>
              <w:autoSpaceDE w:val="0"/>
              <w:autoSpaceDN w:val="0"/>
              <w:spacing w:after="0"/>
              <w:ind w:left="851" w:hanging="851"/>
              <w:textAlignment w:val="baseline"/>
              <w:rPr>
                <w:ins w:id="355" w:author="Huawei" w:date="2023-04-07T09:59:00Z"/>
                <w:rFonts w:ascii="Arial" w:eastAsia="宋体" w:hAnsi="Arial" w:cs="Arial"/>
                <w:sz w:val="18"/>
                <w:szCs w:val="18"/>
                <w:lang w:val="en-US" w:eastAsia="en-GB"/>
              </w:rPr>
            </w:pPr>
            <w:ins w:id="356" w:author="Huawei" w:date="2023-04-07T09:59:00Z">
              <w:r w:rsidRPr="00811447">
                <w:rPr>
                  <w:rFonts w:ascii="Arial" w:eastAsia="宋体" w:hAnsi="Arial" w:cs="Arial"/>
                  <w:sz w:val="18"/>
                  <w:szCs w:val="18"/>
                  <w:lang w:val="en-US" w:eastAsia="en-GB"/>
                </w:rPr>
                <w:t>Note:        If UE supports both NGSO and GSO, the test case Config 1 can be skipped if the UE passes test case Config 2.</w:t>
              </w:r>
            </w:ins>
          </w:p>
        </w:tc>
      </w:tr>
      <w:bookmarkEnd w:id="321"/>
    </w:tbl>
    <w:p w14:paraId="64B5C58D" w14:textId="77777777" w:rsidR="00B82627" w:rsidRPr="00B82627" w:rsidRDefault="00B82627" w:rsidP="007F5B75">
      <w:pPr>
        <w:rPr>
          <w:ins w:id="357" w:author="Huawei" w:date="2023-04-04T11:15:00Z"/>
          <w:lang w:val="en-US"/>
        </w:rPr>
      </w:pPr>
    </w:p>
    <w:p w14:paraId="42AFA787" w14:textId="01601D5E" w:rsidR="007F5B75" w:rsidRPr="007A3E52" w:rsidRDefault="007F5B75" w:rsidP="007F5B75">
      <w:pPr>
        <w:pStyle w:val="TH"/>
        <w:rPr>
          <w:ins w:id="358" w:author="Huawei" w:date="2023-04-04T11:15:00Z"/>
        </w:rPr>
      </w:pPr>
      <w:ins w:id="359" w:author="Huawei" w:date="2023-04-04T11:15:00Z">
        <w:r w:rsidRPr="007A3E52">
          <w:t xml:space="preserve">Table </w:t>
        </w:r>
        <w:r>
          <w:t>A.X</w:t>
        </w:r>
        <w:proofErr w:type="gramStart"/>
        <w:r>
          <w:t>1.Y</w:t>
        </w:r>
        <w:proofErr w:type="gramEnd"/>
        <w:r>
          <w:t>1.Z2</w:t>
        </w:r>
        <w:r w:rsidRPr="007A3E52">
          <w:t>.1-</w:t>
        </w:r>
      </w:ins>
      <w:ins w:id="360" w:author="Huawei" w:date="2023-04-07T09:59:00Z">
        <w:r w:rsidR="00B82627">
          <w:t>2</w:t>
        </w:r>
      </w:ins>
      <w:ins w:id="361" w:author="Huawei" w:date="2023-04-04T11:15:00Z">
        <w:r w:rsidRPr="007A3E52">
          <w:t xml:space="preserve">: </w:t>
        </w:r>
        <w:r w:rsidRPr="007A3E52">
          <w:rPr>
            <w:rFonts w:hint="eastAsia"/>
          </w:rPr>
          <w:t xml:space="preserve">General </w:t>
        </w:r>
        <w:r w:rsidRPr="007A3E52">
          <w:t>Test Parameters for UE Transmit Timing Accuracy Tests for E-UTRAN HD-FDD Cat</w:t>
        </w:r>
        <w:r w:rsidRPr="007A3E52">
          <w:rPr>
            <w:rFonts w:hint="eastAsia"/>
          </w:rPr>
          <w:t>egory NB1</w:t>
        </w:r>
        <w:r w:rsidRPr="007A3E52">
          <w:t xml:space="preserve"> UE</w:t>
        </w:r>
        <w:r w:rsidRPr="007A3E52">
          <w:rPr>
            <w:rFonts w:hint="eastAsia"/>
          </w:rPr>
          <w:t xml:space="preserve"> in </w:t>
        </w:r>
        <w:r>
          <w:rPr>
            <w:rFonts w:hint="eastAsia"/>
          </w:rPr>
          <w:t>Standalone</w:t>
        </w:r>
        <w:r w:rsidRPr="007A3E52">
          <w:rPr>
            <w:rFonts w:hint="eastAsia"/>
          </w:rPr>
          <w:t xml:space="preserve"> mode under enhanced coverage</w:t>
        </w:r>
        <w: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7F5B75" w:rsidRPr="007A3E52" w14:paraId="3766C62B" w14:textId="77777777" w:rsidTr="00A1502F">
        <w:trPr>
          <w:trHeight w:val="20"/>
          <w:jc w:val="center"/>
          <w:ins w:id="362" w:author="Huawei" w:date="2023-04-04T11:15:00Z"/>
        </w:trPr>
        <w:tc>
          <w:tcPr>
            <w:tcW w:w="0" w:type="auto"/>
            <w:gridSpan w:val="2"/>
            <w:vMerge w:val="restart"/>
            <w:vAlign w:val="center"/>
          </w:tcPr>
          <w:p w14:paraId="67BAC400" w14:textId="77777777" w:rsidR="007F5B75" w:rsidRPr="007A3E52" w:rsidRDefault="007F5B75" w:rsidP="00811447">
            <w:pPr>
              <w:pStyle w:val="TAH"/>
              <w:rPr>
                <w:ins w:id="363" w:author="Huawei" w:date="2023-04-04T11:15:00Z"/>
                <w:rFonts w:cs="Arial"/>
              </w:rPr>
            </w:pPr>
            <w:ins w:id="364" w:author="Huawei" w:date="2023-04-04T11:15:00Z">
              <w:r w:rsidRPr="007A3E52">
                <w:rPr>
                  <w:rFonts w:cs="Arial"/>
                </w:rPr>
                <w:t>Parameter</w:t>
              </w:r>
            </w:ins>
          </w:p>
        </w:tc>
        <w:tc>
          <w:tcPr>
            <w:tcW w:w="0" w:type="auto"/>
            <w:vMerge w:val="restart"/>
            <w:vAlign w:val="center"/>
          </w:tcPr>
          <w:p w14:paraId="02FE2BAA" w14:textId="77777777" w:rsidR="007F5B75" w:rsidRPr="007A3E52" w:rsidRDefault="007F5B75" w:rsidP="00811447">
            <w:pPr>
              <w:pStyle w:val="TAH"/>
              <w:rPr>
                <w:ins w:id="365" w:author="Huawei" w:date="2023-04-04T11:15:00Z"/>
                <w:rFonts w:cs="Arial"/>
              </w:rPr>
            </w:pPr>
            <w:ins w:id="366" w:author="Huawei" w:date="2023-04-04T11:15:00Z">
              <w:r w:rsidRPr="007A3E52">
                <w:rPr>
                  <w:rFonts w:cs="Arial"/>
                </w:rPr>
                <w:t>Unit</w:t>
              </w:r>
            </w:ins>
          </w:p>
        </w:tc>
        <w:tc>
          <w:tcPr>
            <w:tcW w:w="4721" w:type="dxa"/>
            <w:gridSpan w:val="2"/>
            <w:vAlign w:val="center"/>
          </w:tcPr>
          <w:p w14:paraId="6BDDCF4E" w14:textId="77777777" w:rsidR="007F5B75" w:rsidRPr="007A3E52" w:rsidRDefault="007F5B75" w:rsidP="00811447">
            <w:pPr>
              <w:pStyle w:val="TAH"/>
              <w:rPr>
                <w:ins w:id="367" w:author="Huawei" w:date="2023-04-04T11:15:00Z"/>
                <w:rFonts w:cs="Arial"/>
              </w:rPr>
            </w:pPr>
            <w:ins w:id="368" w:author="Huawei" w:date="2023-04-04T11:15:00Z">
              <w:r w:rsidRPr="007A3E52">
                <w:rPr>
                  <w:rFonts w:cs="Arial"/>
                </w:rPr>
                <w:t>Value</w:t>
              </w:r>
            </w:ins>
          </w:p>
        </w:tc>
      </w:tr>
      <w:tr w:rsidR="007F5B75" w:rsidRPr="007A3E52" w14:paraId="7ECDC6B8" w14:textId="77777777" w:rsidTr="00A1502F">
        <w:trPr>
          <w:trHeight w:val="20"/>
          <w:jc w:val="center"/>
          <w:ins w:id="369" w:author="Huawei" w:date="2023-04-04T11:15:00Z"/>
        </w:trPr>
        <w:tc>
          <w:tcPr>
            <w:tcW w:w="0" w:type="auto"/>
            <w:gridSpan w:val="2"/>
            <w:vMerge/>
            <w:vAlign w:val="center"/>
          </w:tcPr>
          <w:p w14:paraId="7CCD4080" w14:textId="77777777" w:rsidR="007F5B75" w:rsidRPr="007A3E52" w:rsidRDefault="007F5B75" w:rsidP="00811447">
            <w:pPr>
              <w:pStyle w:val="TAH"/>
              <w:rPr>
                <w:ins w:id="370" w:author="Huawei" w:date="2023-04-04T11:15:00Z"/>
                <w:rFonts w:cs="Arial"/>
              </w:rPr>
            </w:pPr>
          </w:p>
        </w:tc>
        <w:tc>
          <w:tcPr>
            <w:tcW w:w="0" w:type="auto"/>
            <w:vMerge/>
            <w:vAlign w:val="center"/>
          </w:tcPr>
          <w:p w14:paraId="69306961" w14:textId="77777777" w:rsidR="007F5B75" w:rsidRPr="007A3E52" w:rsidRDefault="007F5B75" w:rsidP="00811447">
            <w:pPr>
              <w:pStyle w:val="TAH"/>
              <w:rPr>
                <w:ins w:id="371" w:author="Huawei" w:date="2023-04-04T11:15:00Z"/>
                <w:rFonts w:cs="Arial"/>
              </w:rPr>
            </w:pPr>
          </w:p>
        </w:tc>
        <w:tc>
          <w:tcPr>
            <w:tcW w:w="2359" w:type="dxa"/>
            <w:vAlign w:val="center"/>
          </w:tcPr>
          <w:p w14:paraId="0147AA40" w14:textId="77777777" w:rsidR="007F5B75" w:rsidRPr="007A3E52" w:rsidRDefault="007F5B75" w:rsidP="00811447">
            <w:pPr>
              <w:pStyle w:val="TAH"/>
              <w:rPr>
                <w:ins w:id="372" w:author="Huawei" w:date="2023-04-04T11:15:00Z"/>
                <w:rFonts w:cs="Arial"/>
              </w:rPr>
            </w:pPr>
            <w:ins w:id="373" w:author="Huawei" w:date="2023-04-04T11:15:00Z">
              <w:r w:rsidRPr="007A3E52">
                <w:rPr>
                  <w:rFonts w:cs="Arial"/>
                </w:rPr>
                <w:t>Test 1</w:t>
              </w:r>
            </w:ins>
          </w:p>
        </w:tc>
        <w:tc>
          <w:tcPr>
            <w:tcW w:w="2362" w:type="dxa"/>
            <w:vAlign w:val="center"/>
          </w:tcPr>
          <w:p w14:paraId="355AFDF7" w14:textId="77777777" w:rsidR="007F5B75" w:rsidRPr="007A3E52" w:rsidRDefault="007F5B75" w:rsidP="00811447">
            <w:pPr>
              <w:pStyle w:val="TAH"/>
              <w:rPr>
                <w:ins w:id="374" w:author="Huawei" w:date="2023-04-04T11:15:00Z"/>
                <w:rFonts w:cs="Arial"/>
              </w:rPr>
            </w:pPr>
            <w:ins w:id="375" w:author="Huawei" w:date="2023-04-04T11:15:00Z">
              <w:r w:rsidRPr="007A3E52">
                <w:rPr>
                  <w:rFonts w:cs="Arial"/>
                </w:rPr>
                <w:t>Test 2</w:t>
              </w:r>
            </w:ins>
          </w:p>
        </w:tc>
      </w:tr>
      <w:tr w:rsidR="007F5B75" w:rsidRPr="007A3E52" w14:paraId="34CFD33A" w14:textId="77777777" w:rsidTr="00A1502F">
        <w:trPr>
          <w:jc w:val="center"/>
          <w:ins w:id="376" w:author="Huawei" w:date="2023-04-04T11:15:00Z"/>
        </w:trPr>
        <w:tc>
          <w:tcPr>
            <w:tcW w:w="0" w:type="auto"/>
            <w:gridSpan w:val="2"/>
            <w:vAlign w:val="center"/>
          </w:tcPr>
          <w:p w14:paraId="374D6BF4" w14:textId="77777777" w:rsidR="007F5B75" w:rsidRPr="007A3E52" w:rsidRDefault="007F5B75" w:rsidP="00811447">
            <w:pPr>
              <w:pStyle w:val="TAL"/>
              <w:rPr>
                <w:ins w:id="377" w:author="Huawei" w:date="2023-04-04T11:15:00Z"/>
                <w:rFonts w:cs="Arial"/>
              </w:rPr>
            </w:pPr>
            <w:ins w:id="378" w:author="Huawei" w:date="2023-04-04T11:15:00Z">
              <w:r w:rsidRPr="007A3E52">
                <w:rPr>
                  <w:rFonts w:cs="Arial" w:hint="eastAsia"/>
                  <w:lang w:eastAsia="ja-JP"/>
                </w:rPr>
                <w:t>NB-IoT Operation mode</w:t>
              </w:r>
            </w:ins>
          </w:p>
        </w:tc>
        <w:tc>
          <w:tcPr>
            <w:tcW w:w="0" w:type="auto"/>
            <w:vAlign w:val="center"/>
          </w:tcPr>
          <w:p w14:paraId="30334F7A" w14:textId="77777777" w:rsidR="007F5B75" w:rsidRPr="007A3E52" w:rsidRDefault="007F5B75" w:rsidP="00811447">
            <w:pPr>
              <w:pStyle w:val="TAC"/>
              <w:rPr>
                <w:ins w:id="379" w:author="Huawei" w:date="2023-04-04T11:15:00Z"/>
                <w:rFonts w:cs="Arial"/>
              </w:rPr>
            </w:pPr>
          </w:p>
        </w:tc>
        <w:tc>
          <w:tcPr>
            <w:tcW w:w="2359" w:type="dxa"/>
            <w:vAlign w:val="center"/>
          </w:tcPr>
          <w:p w14:paraId="3B7CBB03" w14:textId="77777777" w:rsidR="007F5B75" w:rsidRPr="007A3E52" w:rsidRDefault="007F5B75" w:rsidP="00811447">
            <w:pPr>
              <w:pStyle w:val="TAC"/>
              <w:rPr>
                <w:ins w:id="380" w:author="Huawei" w:date="2023-04-04T11:15:00Z"/>
                <w:rFonts w:cs="Arial"/>
                <w:lang w:eastAsia="ja-JP"/>
              </w:rPr>
            </w:pPr>
            <w:ins w:id="381" w:author="Huawei" w:date="2023-04-04T11:15:00Z">
              <w:r>
                <w:rPr>
                  <w:rFonts w:cs="Arial"/>
                  <w:lang w:eastAsia="ja-JP"/>
                </w:rPr>
                <w:t>Standalone</w:t>
              </w:r>
            </w:ins>
          </w:p>
        </w:tc>
        <w:tc>
          <w:tcPr>
            <w:tcW w:w="2362" w:type="dxa"/>
            <w:vAlign w:val="center"/>
          </w:tcPr>
          <w:p w14:paraId="3B1F24B4" w14:textId="77777777" w:rsidR="007F5B75" w:rsidRPr="007A3E52" w:rsidRDefault="007F5B75" w:rsidP="00811447">
            <w:pPr>
              <w:pStyle w:val="TAC"/>
              <w:rPr>
                <w:ins w:id="382" w:author="Huawei" w:date="2023-04-04T11:15:00Z"/>
                <w:rFonts w:cs="Arial"/>
                <w:lang w:eastAsia="ja-JP"/>
              </w:rPr>
            </w:pPr>
            <w:ins w:id="383" w:author="Huawei" w:date="2023-04-04T11:15:00Z">
              <w:r>
                <w:rPr>
                  <w:rFonts w:cs="Arial"/>
                  <w:lang w:eastAsia="ja-JP"/>
                </w:rPr>
                <w:t>Standalone</w:t>
              </w:r>
            </w:ins>
          </w:p>
        </w:tc>
      </w:tr>
      <w:tr w:rsidR="00A1502F" w:rsidRPr="007A3E52" w14:paraId="3006C398" w14:textId="77777777" w:rsidTr="006E080D">
        <w:trPr>
          <w:jc w:val="center"/>
          <w:ins w:id="384" w:author="Huawei" w:date="2023-04-07T10:00:00Z"/>
        </w:trPr>
        <w:tc>
          <w:tcPr>
            <w:tcW w:w="1887" w:type="dxa"/>
            <w:vMerge w:val="restart"/>
            <w:vAlign w:val="center"/>
          </w:tcPr>
          <w:p w14:paraId="25AB4842" w14:textId="77777777" w:rsidR="00A1502F" w:rsidRPr="007A3E52" w:rsidRDefault="00A1502F" w:rsidP="00A1502F">
            <w:pPr>
              <w:pStyle w:val="TAL"/>
              <w:rPr>
                <w:ins w:id="385" w:author="Huawei" w:date="2023-04-07T10:00:00Z"/>
                <w:rFonts w:cs="Arial"/>
                <w:lang w:eastAsia="ja-JP"/>
              </w:rPr>
            </w:pPr>
            <w:ins w:id="386" w:author="Huawei" w:date="2023-04-07T10:00:00Z">
              <w:r>
                <w:rPr>
                  <w:rFonts w:cs="Arial"/>
                  <w:lang w:eastAsia="ja-JP"/>
                </w:rPr>
                <w:t>Satellite information</w:t>
              </w:r>
            </w:ins>
          </w:p>
        </w:tc>
        <w:tc>
          <w:tcPr>
            <w:tcW w:w="1027" w:type="dxa"/>
            <w:vAlign w:val="center"/>
          </w:tcPr>
          <w:p w14:paraId="6B335FCA" w14:textId="1D6277A2" w:rsidR="00A1502F" w:rsidRPr="007A3E52" w:rsidRDefault="00A1502F" w:rsidP="00A1502F">
            <w:pPr>
              <w:pStyle w:val="TAL"/>
              <w:rPr>
                <w:ins w:id="387" w:author="Huawei" w:date="2023-04-07T10:00:00Z"/>
                <w:rFonts w:cs="Arial"/>
                <w:lang w:eastAsia="ja-JP"/>
              </w:rPr>
            </w:pPr>
            <w:ins w:id="388" w:author="Huawei" w:date="2023-04-07T10:01:00Z">
              <w:r>
                <w:rPr>
                  <w:rFonts w:cs="Arial"/>
                  <w:lang w:eastAsia="ja-JP"/>
                </w:rPr>
                <w:t>Config 1</w:t>
              </w:r>
            </w:ins>
          </w:p>
        </w:tc>
        <w:tc>
          <w:tcPr>
            <w:tcW w:w="0" w:type="auto"/>
            <w:vAlign w:val="center"/>
          </w:tcPr>
          <w:p w14:paraId="2CEEB21C" w14:textId="00D1B497" w:rsidR="00A1502F" w:rsidRPr="007A3E52" w:rsidRDefault="00A1502F" w:rsidP="00A1502F">
            <w:pPr>
              <w:pStyle w:val="TAC"/>
              <w:rPr>
                <w:ins w:id="389" w:author="Huawei" w:date="2023-04-07T10:00:00Z"/>
                <w:rFonts w:cs="Arial"/>
              </w:rPr>
            </w:pPr>
          </w:p>
        </w:tc>
        <w:tc>
          <w:tcPr>
            <w:tcW w:w="2359" w:type="dxa"/>
            <w:vAlign w:val="center"/>
          </w:tcPr>
          <w:p w14:paraId="5C339B09" w14:textId="4CB112CD" w:rsidR="00A1502F" w:rsidRDefault="00A1502F" w:rsidP="00A1502F">
            <w:pPr>
              <w:pStyle w:val="TAC"/>
              <w:rPr>
                <w:ins w:id="390" w:author="Huawei" w:date="2023-04-07T10:00:00Z"/>
                <w:rFonts w:cs="Arial"/>
                <w:lang w:eastAsia="ja-JP"/>
              </w:rPr>
            </w:pPr>
            <w:ins w:id="391" w:author="Huawei" w:date="2023-04-07T10:00:00Z">
              <w:r>
                <w:rPr>
                  <w:rFonts w:cs="Arial"/>
                  <w:lang w:eastAsia="ja-JP"/>
                </w:rPr>
                <w:t>SCC.1</w:t>
              </w:r>
            </w:ins>
          </w:p>
        </w:tc>
        <w:tc>
          <w:tcPr>
            <w:tcW w:w="2362" w:type="dxa"/>
            <w:vAlign w:val="center"/>
          </w:tcPr>
          <w:p w14:paraId="42CF9152" w14:textId="102047F4" w:rsidR="00A1502F" w:rsidRDefault="00A1502F" w:rsidP="00A1502F">
            <w:pPr>
              <w:pStyle w:val="TAC"/>
              <w:rPr>
                <w:ins w:id="392" w:author="Huawei" w:date="2023-04-07T10:00:00Z"/>
                <w:rFonts w:cs="Arial"/>
                <w:lang w:eastAsia="ja-JP"/>
              </w:rPr>
            </w:pPr>
            <w:ins w:id="393" w:author="Huawei" w:date="2023-04-07T10:00:00Z">
              <w:r>
                <w:rPr>
                  <w:rFonts w:cs="Arial"/>
                  <w:lang w:eastAsia="ja-JP"/>
                </w:rPr>
                <w:t>SCC.1</w:t>
              </w:r>
            </w:ins>
          </w:p>
        </w:tc>
      </w:tr>
      <w:tr w:rsidR="00A1502F" w:rsidRPr="007A3E52" w14:paraId="77B66F0A" w14:textId="77777777" w:rsidTr="006E080D">
        <w:trPr>
          <w:jc w:val="center"/>
          <w:ins w:id="394" w:author="Huawei" w:date="2023-04-07T10:00:00Z"/>
        </w:trPr>
        <w:tc>
          <w:tcPr>
            <w:tcW w:w="1887" w:type="dxa"/>
            <w:vMerge/>
            <w:vAlign w:val="center"/>
          </w:tcPr>
          <w:p w14:paraId="3BA30597" w14:textId="77777777" w:rsidR="00A1502F" w:rsidRPr="007A3E52" w:rsidRDefault="00A1502F" w:rsidP="00A1502F">
            <w:pPr>
              <w:pStyle w:val="TAL"/>
              <w:rPr>
                <w:ins w:id="395" w:author="Huawei" w:date="2023-04-07T10:00:00Z"/>
                <w:rFonts w:cs="Arial"/>
                <w:lang w:eastAsia="ja-JP"/>
              </w:rPr>
            </w:pPr>
          </w:p>
        </w:tc>
        <w:tc>
          <w:tcPr>
            <w:tcW w:w="1027" w:type="dxa"/>
            <w:vAlign w:val="center"/>
          </w:tcPr>
          <w:p w14:paraId="6D5CA948" w14:textId="67F6BF72" w:rsidR="00A1502F" w:rsidRPr="007A3E52" w:rsidRDefault="00A1502F" w:rsidP="00A1502F">
            <w:pPr>
              <w:pStyle w:val="TAL"/>
              <w:rPr>
                <w:ins w:id="396" w:author="Huawei" w:date="2023-04-07T10:00:00Z"/>
                <w:rFonts w:cs="Arial"/>
                <w:lang w:eastAsia="ja-JP"/>
              </w:rPr>
            </w:pPr>
            <w:ins w:id="397" w:author="Huawei" w:date="2023-04-07T10:01:00Z">
              <w:r>
                <w:rPr>
                  <w:rFonts w:cs="Arial"/>
                  <w:lang w:eastAsia="ja-JP"/>
                </w:rPr>
                <w:t>Config 2</w:t>
              </w:r>
            </w:ins>
          </w:p>
        </w:tc>
        <w:tc>
          <w:tcPr>
            <w:tcW w:w="0" w:type="auto"/>
            <w:vAlign w:val="center"/>
          </w:tcPr>
          <w:p w14:paraId="16D72E2A" w14:textId="0809A54E" w:rsidR="00A1502F" w:rsidRPr="007A3E52" w:rsidRDefault="00A1502F" w:rsidP="00A1502F">
            <w:pPr>
              <w:pStyle w:val="TAC"/>
              <w:rPr>
                <w:ins w:id="398" w:author="Huawei" w:date="2023-04-07T10:00:00Z"/>
                <w:rFonts w:cs="Arial"/>
              </w:rPr>
            </w:pPr>
          </w:p>
        </w:tc>
        <w:tc>
          <w:tcPr>
            <w:tcW w:w="2359" w:type="dxa"/>
            <w:vAlign w:val="center"/>
          </w:tcPr>
          <w:p w14:paraId="5812B03D" w14:textId="402B0E4D" w:rsidR="00A1502F" w:rsidRDefault="00A1502F" w:rsidP="00A1502F">
            <w:pPr>
              <w:pStyle w:val="TAC"/>
              <w:rPr>
                <w:ins w:id="399" w:author="Huawei" w:date="2023-04-07T10:00:00Z"/>
                <w:rFonts w:cs="Arial"/>
                <w:lang w:eastAsia="ja-JP"/>
              </w:rPr>
            </w:pPr>
            <w:ins w:id="400" w:author="Huawei" w:date="2023-04-07T10:00:00Z">
              <w:r>
                <w:rPr>
                  <w:rFonts w:cs="Arial"/>
                  <w:lang w:eastAsia="ja-JP"/>
                </w:rPr>
                <w:t>SCC.2</w:t>
              </w:r>
            </w:ins>
          </w:p>
        </w:tc>
        <w:tc>
          <w:tcPr>
            <w:tcW w:w="2362" w:type="dxa"/>
            <w:vAlign w:val="center"/>
          </w:tcPr>
          <w:p w14:paraId="5FFFE9BA" w14:textId="411CD73A" w:rsidR="00A1502F" w:rsidRDefault="00A1502F" w:rsidP="00A1502F">
            <w:pPr>
              <w:pStyle w:val="TAC"/>
              <w:rPr>
                <w:ins w:id="401" w:author="Huawei" w:date="2023-04-07T10:00:00Z"/>
                <w:rFonts w:cs="Arial"/>
                <w:lang w:eastAsia="ja-JP"/>
              </w:rPr>
            </w:pPr>
            <w:ins w:id="402" w:author="Huawei" w:date="2023-04-07T10:00:00Z">
              <w:r>
                <w:rPr>
                  <w:rFonts w:cs="Arial"/>
                  <w:lang w:eastAsia="ja-JP"/>
                </w:rPr>
                <w:t>SCC.2</w:t>
              </w:r>
            </w:ins>
          </w:p>
        </w:tc>
      </w:tr>
      <w:tr w:rsidR="00A1502F" w:rsidRPr="007A3E52" w14:paraId="1219727B" w14:textId="77777777" w:rsidTr="00A1502F">
        <w:trPr>
          <w:jc w:val="center"/>
          <w:ins w:id="403" w:author="Huawei" w:date="2023-04-04T11:15:00Z"/>
        </w:trPr>
        <w:tc>
          <w:tcPr>
            <w:tcW w:w="0" w:type="auto"/>
            <w:gridSpan w:val="2"/>
            <w:vAlign w:val="center"/>
          </w:tcPr>
          <w:p w14:paraId="23E716A3" w14:textId="77777777" w:rsidR="00A1502F" w:rsidRPr="007A3E52" w:rsidRDefault="00A1502F" w:rsidP="00A1502F">
            <w:pPr>
              <w:pStyle w:val="TAL"/>
              <w:rPr>
                <w:ins w:id="404" w:author="Huawei" w:date="2023-04-04T11:15:00Z"/>
                <w:rFonts w:cs="Arial"/>
                <w:lang w:eastAsia="ja-JP"/>
              </w:rPr>
            </w:pPr>
            <w:ins w:id="405" w:author="Huawei" w:date="2023-04-04T11:15:00Z">
              <w:r w:rsidRPr="007A3E52">
                <w:rPr>
                  <w:rFonts w:cs="Arial" w:hint="eastAsia"/>
                  <w:lang w:eastAsia="ja-JP"/>
                </w:rPr>
                <w:t>DRX</w:t>
              </w:r>
            </w:ins>
          </w:p>
        </w:tc>
        <w:tc>
          <w:tcPr>
            <w:tcW w:w="0" w:type="auto"/>
            <w:vAlign w:val="center"/>
          </w:tcPr>
          <w:p w14:paraId="735C3863" w14:textId="77777777" w:rsidR="00A1502F" w:rsidRPr="007A3E52" w:rsidRDefault="00A1502F" w:rsidP="00A1502F">
            <w:pPr>
              <w:pStyle w:val="TAC"/>
              <w:rPr>
                <w:ins w:id="406" w:author="Huawei" w:date="2023-04-04T11:15:00Z"/>
                <w:rFonts w:cs="Arial"/>
              </w:rPr>
            </w:pPr>
          </w:p>
        </w:tc>
        <w:tc>
          <w:tcPr>
            <w:tcW w:w="2359" w:type="dxa"/>
            <w:vAlign w:val="center"/>
          </w:tcPr>
          <w:p w14:paraId="33EC319D" w14:textId="77777777" w:rsidR="00A1502F" w:rsidRPr="007A3E52" w:rsidRDefault="00A1502F" w:rsidP="00A1502F">
            <w:pPr>
              <w:pStyle w:val="TAC"/>
              <w:rPr>
                <w:ins w:id="407" w:author="Huawei" w:date="2023-04-04T11:15:00Z"/>
                <w:rFonts w:cs="Arial"/>
                <w:lang w:eastAsia="ja-JP"/>
              </w:rPr>
            </w:pPr>
            <w:ins w:id="408" w:author="Huawei" w:date="2023-04-04T11:15:00Z">
              <w:r w:rsidRPr="007A3E52">
                <w:rPr>
                  <w:rFonts w:cs="Arial" w:hint="eastAsia"/>
                  <w:lang w:eastAsia="ja-JP"/>
                </w:rPr>
                <w:t>OFF</w:t>
              </w:r>
            </w:ins>
          </w:p>
        </w:tc>
        <w:tc>
          <w:tcPr>
            <w:tcW w:w="2362" w:type="dxa"/>
            <w:vAlign w:val="center"/>
          </w:tcPr>
          <w:p w14:paraId="0738336C" w14:textId="77777777" w:rsidR="00A1502F" w:rsidRPr="007A3E52" w:rsidRDefault="00A1502F" w:rsidP="00A1502F">
            <w:pPr>
              <w:pStyle w:val="TAC"/>
              <w:rPr>
                <w:ins w:id="409" w:author="Huawei" w:date="2023-04-04T11:15:00Z"/>
                <w:rFonts w:cs="Arial"/>
                <w:lang w:eastAsia="ja-JP"/>
              </w:rPr>
            </w:pPr>
            <w:ins w:id="410" w:author="Huawei" w:date="2023-04-04T11:15:00Z">
              <w:r w:rsidRPr="007A3E52">
                <w:rPr>
                  <w:rFonts w:cs="Arial" w:hint="eastAsia"/>
                  <w:lang w:eastAsia="ja-JP"/>
                </w:rPr>
                <w:t>ON</w:t>
              </w:r>
            </w:ins>
          </w:p>
        </w:tc>
      </w:tr>
      <w:tr w:rsidR="00A1502F" w:rsidRPr="007A3E52" w14:paraId="4B81E255" w14:textId="77777777" w:rsidTr="00A1502F">
        <w:trPr>
          <w:jc w:val="center"/>
          <w:ins w:id="411" w:author="Huawei" w:date="2023-04-04T11:15:00Z"/>
        </w:trPr>
        <w:tc>
          <w:tcPr>
            <w:tcW w:w="0" w:type="auto"/>
            <w:gridSpan w:val="2"/>
            <w:vAlign w:val="center"/>
          </w:tcPr>
          <w:p w14:paraId="75498DA8" w14:textId="77777777" w:rsidR="00A1502F" w:rsidRPr="007A3E52" w:rsidRDefault="00A1502F" w:rsidP="00A1502F">
            <w:pPr>
              <w:pStyle w:val="TAL"/>
              <w:rPr>
                <w:ins w:id="412" w:author="Huawei" w:date="2023-04-04T11:15:00Z"/>
                <w:rFonts w:cs="Arial"/>
              </w:rPr>
            </w:pPr>
            <w:ins w:id="413" w:author="Huawei" w:date="2023-04-04T11:15:00Z">
              <w:r w:rsidRPr="007A3E52">
                <w:rPr>
                  <w:rFonts w:cs="Arial" w:hint="eastAsia"/>
                  <w:lang w:eastAsia="ja-JP"/>
                </w:rPr>
                <w:t>N</w:t>
              </w:r>
              <w:r w:rsidRPr="007A3E52">
                <w:rPr>
                  <w:rFonts w:cs="Arial"/>
                </w:rPr>
                <w:t>PRACH configuration</w:t>
              </w:r>
            </w:ins>
          </w:p>
        </w:tc>
        <w:tc>
          <w:tcPr>
            <w:tcW w:w="0" w:type="auto"/>
            <w:vAlign w:val="center"/>
          </w:tcPr>
          <w:p w14:paraId="21CC4FFB" w14:textId="77777777" w:rsidR="00A1502F" w:rsidRPr="007A3E52" w:rsidRDefault="00A1502F" w:rsidP="00A1502F">
            <w:pPr>
              <w:pStyle w:val="TAC"/>
              <w:rPr>
                <w:ins w:id="414" w:author="Huawei" w:date="2023-04-04T11:15:00Z"/>
                <w:rFonts w:cs="Arial"/>
              </w:rPr>
            </w:pPr>
          </w:p>
        </w:tc>
        <w:tc>
          <w:tcPr>
            <w:tcW w:w="4721" w:type="dxa"/>
            <w:gridSpan w:val="2"/>
            <w:vAlign w:val="center"/>
          </w:tcPr>
          <w:p w14:paraId="36252407" w14:textId="77777777" w:rsidR="00A1502F" w:rsidRPr="007A3E52" w:rsidRDefault="00A1502F" w:rsidP="00A1502F">
            <w:pPr>
              <w:pStyle w:val="TAC"/>
              <w:rPr>
                <w:ins w:id="415" w:author="Huawei" w:date="2023-04-04T11:15:00Z"/>
                <w:rFonts w:cs="Arial"/>
                <w:lang w:eastAsia="zh-CN"/>
              </w:rPr>
            </w:pPr>
            <w:ins w:id="416" w:author="Huawei" w:date="2023-04-04T11:15:00Z">
              <w:r w:rsidRPr="007A3E52">
                <w:rPr>
                  <w:rFonts w:cs="Arial"/>
                  <w:lang w:eastAsia="zh-CN"/>
                </w:rPr>
                <w:t>NPRACH.R-1</w:t>
              </w:r>
            </w:ins>
          </w:p>
          <w:p w14:paraId="49E40433" w14:textId="77777777" w:rsidR="00A1502F" w:rsidRPr="007A3E52" w:rsidRDefault="00A1502F" w:rsidP="00A1502F">
            <w:pPr>
              <w:pStyle w:val="TAC"/>
              <w:rPr>
                <w:ins w:id="417" w:author="Huawei" w:date="2023-04-04T11:15:00Z"/>
                <w:rFonts w:cs="Arial"/>
                <w:lang w:eastAsia="ja-JP"/>
              </w:rPr>
            </w:pPr>
            <w:ins w:id="418" w:author="Huawei" w:date="2023-04-04T11:15:00Z">
              <w:r w:rsidRPr="007A3E52">
                <w:rPr>
                  <w:rFonts w:cs="Arial"/>
                  <w:lang w:eastAsia="zh-CN"/>
                </w:rPr>
                <w:t xml:space="preserve">As specified in </w:t>
              </w:r>
              <w:r w:rsidRPr="007A3E52">
                <w:rPr>
                  <w:rFonts w:cs="v4.2.0"/>
                </w:rPr>
                <w:t>A.</w:t>
              </w:r>
              <w:r w:rsidRPr="007A3E52">
                <w:rPr>
                  <w:rFonts w:cs="v4.2.0" w:hint="eastAsia"/>
                  <w:lang w:eastAsia="ja-JP"/>
                </w:rPr>
                <w:t>3.1</w:t>
              </w:r>
              <w:r w:rsidRPr="007A3E52">
                <w:rPr>
                  <w:rFonts w:cs="v4.2.0"/>
                  <w:lang w:eastAsia="ja-JP"/>
                </w:rPr>
                <w:t>8</w:t>
              </w:r>
            </w:ins>
          </w:p>
        </w:tc>
      </w:tr>
      <w:tr w:rsidR="00A1502F" w:rsidRPr="007A3E52" w14:paraId="470E700D" w14:textId="77777777" w:rsidTr="00A1502F">
        <w:trPr>
          <w:jc w:val="center"/>
          <w:ins w:id="419" w:author="Huawei" w:date="2023-04-04T11:15:00Z"/>
        </w:trPr>
        <w:tc>
          <w:tcPr>
            <w:tcW w:w="0" w:type="auto"/>
            <w:gridSpan w:val="2"/>
            <w:vAlign w:val="center"/>
          </w:tcPr>
          <w:p w14:paraId="50D4AD7F" w14:textId="77777777" w:rsidR="00A1502F" w:rsidRPr="007A3E52" w:rsidRDefault="00A1502F" w:rsidP="00A1502F">
            <w:pPr>
              <w:pStyle w:val="TAL"/>
              <w:rPr>
                <w:ins w:id="420" w:author="Huawei" w:date="2023-04-04T11:15:00Z"/>
                <w:rFonts w:cs="Arial"/>
                <w:lang w:eastAsia="ja-JP"/>
              </w:rPr>
            </w:pPr>
            <w:ins w:id="421" w:author="Huawei" w:date="2023-04-04T11:15:00Z">
              <w:r w:rsidRPr="007A3E52">
                <w:rPr>
                  <w:rFonts w:cs="Arial" w:hint="eastAsia"/>
                  <w:lang w:eastAsia="ja-JP"/>
                </w:rPr>
                <w:t>NPDCCH repetition level</w:t>
              </w:r>
            </w:ins>
          </w:p>
        </w:tc>
        <w:tc>
          <w:tcPr>
            <w:tcW w:w="0" w:type="auto"/>
            <w:vAlign w:val="center"/>
          </w:tcPr>
          <w:p w14:paraId="0A10BA15" w14:textId="77777777" w:rsidR="00A1502F" w:rsidRPr="007A3E52" w:rsidRDefault="00A1502F" w:rsidP="00A1502F">
            <w:pPr>
              <w:pStyle w:val="TAC"/>
              <w:rPr>
                <w:ins w:id="422" w:author="Huawei" w:date="2023-04-04T11:15:00Z"/>
                <w:rFonts w:cs="Arial"/>
              </w:rPr>
            </w:pPr>
          </w:p>
        </w:tc>
        <w:tc>
          <w:tcPr>
            <w:tcW w:w="2359" w:type="dxa"/>
            <w:vAlign w:val="center"/>
          </w:tcPr>
          <w:p w14:paraId="3EBF5C0B" w14:textId="77777777" w:rsidR="00A1502F" w:rsidRPr="007A3E52" w:rsidRDefault="00A1502F" w:rsidP="00A1502F">
            <w:pPr>
              <w:pStyle w:val="TAC"/>
              <w:rPr>
                <w:ins w:id="423" w:author="Huawei" w:date="2023-04-04T11:15:00Z"/>
                <w:rFonts w:cs="Arial"/>
                <w:lang w:eastAsia="ja-JP"/>
              </w:rPr>
            </w:pPr>
            <w:ins w:id="424" w:author="Huawei" w:date="2023-04-04T11:15:00Z">
              <w:r w:rsidRPr="007A3E52">
                <w:rPr>
                  <w:rFonts w:cs="Arial"/>
                  <w:lang w:eastAsia="ja-JP"/>
                </w:rPr>
                <w:t>32</w:t>
              </w:r>
            </w:ins>
          </w:p>
        </w:tc>
        <w:tc>
          <w:tcPr>
            <w:tcW w:w="2362" w:type="dxa"/>
            <w:vAlign w:val="center"/>
          </w:tcPr>
          <w:p w14:paraId="4E3AF679" w14:textId="77777777" w:rsidR="00A1502F" w:rsidRPr="007A3E52" w:rsidRDefault="00A1502F" w:rsidP="00A1502F">
            <w:pPr>
              <w:pStyle w:val="TAC"/>
              <w:rPr>
                <w:ins w:id="425" w:author="Huawei" w:date="2023-04-04T11:15:00Z"/>
                <w:rFonts w:cs="Arial"/>
                <w:lang w:eastAsia="ja-JP"/>
              </w:rPr>
            </w:pPr>
            <w:ins w:id="426" w:author="Huawei" w:date="2023-04-04T11:15:00Z">
              <w:r w:rsidRPr="007A3E52">
                <w:rPr>
                  <w:rFonts w:cs="Arial"/>
                  <w:lang w:eastAsia="ja-JP"/>
                </w:rPr>
                <w:t>32</w:t>
              </w:r>
            </w:ins>
          </w:p>
        </w:tc>
      </w:tr>
      <w:tr w:rsidR="00A1502F" w:rsidRPr="007A3E52" w14:paraId="02E28615" w14:textId="77777777" w:rsidTr="00A1502F">
        <w:trPr>
          <w:jc w:val="center"/>
          <w:ins w:id="427" w:author="Huawei" w:date="2023-04-04T11:15:00Z"/>
        </w:trPr>
        <w:tc>
          <w:tcPr>
            <w:tcW w:w="0" w:type="auto"/>
            <w:gridSpan w:val="2"/>
            <w:vAlign w:val="center"/>
          </w:tcPr>
          <w:p w14:paraId="0FED7260" w14:textId="77777777" w:rsidR="00A1502F" w:rsidRPr="007A3E52" w:rsidRDefault="00A1502F" w:rsidP="00A1502F">
            <w:pPr>
              <w:pStyle w:val="TAL"/>
              <w:rPr>
                <w:ins w:id="428" w:author="Huawei" w:date="2023-04-04T11:15:00Z"/>
                <w:rFonts w:cs="Arial"/>
                <w:lang w:eastAsia="ja-JP"/>
              </w:rPr>
            </w:pPr>
            <w:proofErr w:type="spellStart"/>
            <w:ins w:id="429" w:author="Huawei" w:date="2023-04-04T11:15:00Z">
              <w:r w:rsidRPr="007A3E52">
                <w:rPr>
                  <w:rFonts w:cs="Arial"/>
                  <w:lang w:eastAsia="ja-JP"/>
                </w:rPr>
                <w:t>npdcch</w:t>
              </w:r>
              <w:proofErr w:type="spellEnd"/>
              <w:r w:rsidRPr="007A3E52">
                <w:rPr>
                  <w:rFonts w:cs="Arial"/>
                  <w:lang w:eastAsia="ja-JP"/>
                </w:rPr>
                <w:t>-</w:t>
              </w:r>
              <w:proofErr w:type="spellStart"/>
              <w:r w:rsidRPr="007A3E52">
                <w:rPr>
                  <w:rFonts w:cs="Arial"/>
                  <w:lang w:eastAsia="ja-JP"/>
                </w:rPr>
                <w:t>StartSF</w:t>
              </w:r>
              <w:proofErr w:type="spellEnd"/>
              <w:r w:rsidRPr="007A3E52">
                <w:rPr>
                  <w:rFonts w:cs="Arial"/>
                  <w:lang w:eastAsia="ja-JP"/>
                </w:rPr>
                <w:t xml:space="preserve">-USS </w:t>
              </w:r>
              <w:r w:rsidRPr="007A3E52">
                <w:rPr>
                  <w:rFonts w:cs="Arial"/>
                  <w:vertAlign w:val="superscript"/>
                  <w:lang w:eastAsia="ja-JP"/>
                </w:rPr>
                <w:t>Note 2</w:t>
              </w:r>
            </w:ins>
          </w:p>
        </w:tc>
        <w:tc>
          <w:tcPr>
            <w:tcW w:w="0" w:type="auto"/>
            <w:vAlign w:val="center"/>
          </w:tcPr>
          <w:p w14:paraId="23498393" w14:textId="77777777" w:rsidR="00A1502F" w:rsidRPr="007A3E52" w:rsidRDefault="00A1502F" w:rsidP="00A1502F">
            <w:pPr>
              <w:pStyle w:val="TAC"/>
              <w:rPr>
                <w:ins w:id="430" w:author="Huawei" w:date="2023-04-04T11:15:00Z"/>
                <w:rFonts w:cs="Arial"/>
              </w:rPr>
            </w:pPr>
          </w:p>
        </w:tc>
        <w:tc>
          <w:tcPr>
            <w:tcW w:w="2359" w:type="dxa"/>
            <w:vAlign w:val="center"/>
          </w:tcPr>
          <w:p w14:paraId="564968CE" w14:textId="77777777" w:rsidR="00A1502F" w:rsidRPr="007A3E52" w:rsidRDefault="00A1502F" w:rsidP="00A1502F">
            <w:pPr>
              <w:pStyle w:val="TAC"/>
              <w:rPr>
                <w:ins w:id="431" w:author="Huawei" w:date="2023-04-04T11:15:00Z"/>
                <w:rFonts w:cs="Arial"/>
                <w:lang w:eastAsia="ja-JP"/>
              </w:rPr>
            </w:pPr>
            <w:ins w:id="432" w:author="Huawei" w:date="2023-04-04T11:15:00Z">
              <w:r w:rsidRPr="007A3E52">
                <w:rPr>
                  <w:rFonts w:cs="Arial"/>
                  <w:lang w:eastAsia="ja-JP"/>
                </w:rPr>
                <w:t>v2</w:t>
              </w:r>
            </w:ins>
          </w:p>
        </w:tc>
        <w:tc>
          <w:tcPr>
            <w:tcW w:w="2362" w:type="dxa"/>
            <w:vAlign w:val="center"/>
          </w:tcPr>
          <w:p w14:paraId="59468ED6" w14:textId="77777777" w:rsidR="00A1502F" w:rsidRPr="007A3E52" w:rsidRDefault="00A1502F" w:rsidP="00A1502F">
            <w:pPr>
              <w:pStyle w:val="TAC"/>
              <w:rPr>
                <w:ins w:id="433" w:author="Huawei" w:date="2023-04-04T11:15:00Z"/>
                <w:rFonts w:cs="Arial"/>
                <w:lang w:eastAsia="ja-JP"/>
              </w:rPr>
            </w:pPr>
            <w:ins w:id="434" w:author="Huawei" w:date="2023-04-04T11:15:00Z">
              <w:r w:rsidRPr="007A3E52">
                <w:rPr>
                  <w:rFonts w:cs="Arial"/>
                  <w:lang w:eastAsia="ja-JP"/>
                </w:rPr>
                <w:t>v2</w:t>
              </w:r>
            </w:ins>
          </w:p>
        </w:tc>
      </w:tr>
      <w:tr w:rsidR="00A1502F" w:rsidRPr="007A3E52" w14:paraId="7EE602C3" w14:textId="77777777" w:rsidTr="00A1502F">
        <w:trPr>
          <w:jc w:val="center"/>
          <w:ins w:id="435" w:author="Huawei" w:date="2023-04-04T11:15:00Z"/>
        </w:trPr>
        <w:tc>
          <w:tcPr>
            <w:tcW w:w="0" w:type="auto"/>
            <w:gridSpan w:val="2"/>
            <w:vAlign w:val="center"/>
          </w:tcPr>
          <w:p w14:paraId="473E7B0B" w14:textId="77777777" w:rsidR="00A1502F" w:rsidRPr="007A3E52" w:rsidRDefault="00A1502F" w:rsidP="00A1502F">
            <w:pPr>
              <w:pStyle w:val="TAL"/>
              <w:rPr>
                <w:ins w:id="436" w:author="Huawei" w:date="2023-04-04T11:15:00Z"/>
                <w:rFonts w:cs="Arial"/>
                <w:lang w:eastAsia="ja-JP"/>
              </w:rPr>
            </w:pPr>
            <w:ins w:id="437" w:author="Huawei" w:date="2023-04-04T11:15:00Z">
              <w:r w:rsidRPr="007A3E52">
                <w:rPr>
                  <w:rFonts w:cs="Arial"/>
                  <w:lang w:eastAsia="ja-JP"/>
                </w:rPr>
                <w:t xml:space="preserve">npdcch-NumRepetitions-r13 </w:t>
              </w:r>
              <w:r w:rsidRPr="007A3E52">
                <w:rPr>
                  <w:rFonts w:cs="Arial"/>
                  <w:vertAlign w:val="superscript"/>
                  <w:lang w:eastAsia="ja-JP"/>
                </w:rPr>
                <w:t>Note 2</w:t>
              </w:r>
            </w:ins>
          </w:p>
        </w:tc>
        <w:tc>
          <w:tcPr>
            <w:tcW w:w="0" w:type="auto"/>
            <w:vAlign w:val="center"/>
          </w:tcPr>
          <w:p w14:paraId="43031D4E" w14:textId="77777777" w:rsidR="00A1502F" w:rsidRPr="007A3E52" w:rsidRDefault="00A1502F" w:rsidP="00A1502F">
            <w:pPr>
              <w:pStyle w:val="TAC"/>
              <w:rPr>
                <w:ins w:id="438" w:author="Huawei" w:date="2023-04-04T11:15:00Z"/>
                <w:rFonts w:cs="Arial"/>
              </w:rPr>
            </w:pPr>
          </w:p>
        </w:tc>
        <w:tc>
          <w:tcPr>
            <w:tcW w:w="2359" w:type="dxa"/>
            <w:vAlign w:val="center"/>
          </w:tcPr>
          <w:p w14:paraId="69880EAD" w14:textId="77777777" w:rsidR="00A1502F" w:rsidRPr="007A3E52" w:rsidRDefault="00A1502F" w:rsidP="00A1502F">
            <w:pPr>
              <w:pStyle w:val="TAC"/>
              <w:rPr>
                <w:ins w:id="439" w:author="Huawei" w:date="2023-04-04T11:15:00Z"/>
                <w:rFonts w:cs="Arial"/>
                <w:lang w:eastAsia="ja-JP"/>
              </w:rPr>
            </w:pPr>
            <w:ins w:id="440" w:author="Huawei" w:date="2023-04-04T11:15:00Z">
              <w:r w:rsidRPr="007A3E52">
                <w:rPr>
                  <w:rFonts w:cs="Arial"/>
                  <w:lang w:eastAsia="ja-JP"/>
                </w:rPr>
                <w:t>r32</w:t>
              </w:r>
            </w:ins>
          </w:p>
        </w:tc>
        <w:tc>
          <w:tcPr>
            <w:tcW w:w="2362" w:type="dxa"/>
            <w:vAlign w:val="center"/>
          </w:tcPr>
          <w:p w14:paraId="23A7FEC8" w14:textId="77777777" w:rsidR="00A1502F" w:rsidRPr="007A3E52" w:rsidRDefault="00A1502F" w:rsidP="00A1502F">
            <w:pPr>
              <w:pStyle w:val="TAC"/>
              <w:rPr>
                <w:ins w:id="441" w:author="Huawei" w:date="2023-04-04T11:15:00Z"/>
                <w:rFonts w:cs="Arial"/>
                <w:lang w:eastAsia="ja-JP"/>
              </w:rPr>
            </w:pPr>
            <w:ins w:id="442" w:author="Huawei" w:date="2023-04-04T11:15:00Z">
              <w:r w:rsidRPr="007A3E52">
                <w:rPr>
                  <w:rFonts w:cs="Arial"/>
                  <w:lang w:eastAsia="ja-JP"/>
                </w:rPr>
                <w:t>r32</w:t>
              </w:r>
            </w:ins>
          </w:p>
        </w:tc>
      </w:tr>
      <w:tr w:rsidR="00A1502F" w:rsidRPr="007A3E52" w14:paraId="33D81BC9" w14:textId="77777777" w:rsidTr="00A1502F">
        <w:trPr>
          <w:jc w:val="center"/>
          <w:ins w:id="443" w:author="Huawei" w:date="2023-04-04T11:15:00Z"/>
        </w:trPr>
        <w:tc>
          <w:tcPr>
            <w:tcW w:w="0" w:type="auto"/>
            <w:gridSpan w:val="2"/>
            <w:vAlign w:val="center"/>
          </w:tcPr>
          <w:p w14:paraId="5904F750" w14:textId="77777777" w:rsidR="00A1502F" w:rsidRPr="007A3E52" w:rsidRDefault="00A1502F" w:rsidP="00A1502F">
            <w:pPr>
              <w:pStyle w:val="TAL"/>
              <w:rPr>
                <w:ins w:id="444" w:author="Huawei" w:date="2023-04-04T11:15:00Z"/>
                <w:rFonts w:cs="Arial"/>
                <w:lang w:eastAsia="ja-JP"/>
              </w:rPr>
            </w:pPr>
            <w:ins w:id="445" w:author="Huawei" w:date="2023-04-04T11:15:00Z">
              <w:r w:rsidRPr="007A3E52">
                <w:rPr>
                  <w:rFonts w:cs="Arial" w:hint="eastAsia"/>
                  <w:lang w:eastAsia="ja-JP"/>
                </w:rPr>
                <w:t>NPUSCH resource units</w:t>
              </w:r>
            </w:ins>
          </w:p>
        </w:tc>
        <w:tc>
          <w:tcPr>
            <w:tcW w:w="0" w:type="auto"/>
            <w:vAlign w:val="center"/>
          </w:tcPr>
          <w:p w14:paraId="2E90974C" w14:textId="77777777" w:rsidR="00A1502F" w:rsidRPr="007A3E52" w:rsidRDefault="00A1502F" w:rsidP="00A1502F">
            <w:pPr>
              <w:pStyle w:val="TAC"/>
              <w:rPr>
                <w:ins w:id="446" w:author="Huawei" w:date="2023-04-04T11:15:00Z"/>
                <w:rFonts w:cs="Arial"/>
              </w:rPr>
            </w:pPr>
          </w:p>
        </w:tc>
        <w:tc>
          <w:tcPr>
            <w:tcW w:w="2359" w:type="dxa"/>
            <w:vAlign w:val="center"/>
          </w:tcPr>
          <w:p w14:paraId="7C091346" w14:textId="77777777" w:rsidR="00A1502F" w:rsidRPr="007A3E52" w:rsidRDefault="00A1502F" w:rsidP="00A1502F">
            <w:pPr>
              <w:pStyle w:val="TAC"/>
              <w:rPr>
                <w:ins w:id="447" w:author="Huawei" w:date="2023-04-04T11:15:00Z"/>
                <w:rFonts w:cs="Arial"/>
                <w:lang w:eastAsia="ja-JP"/>
              </w:rPr>
            </w:pPr>
            <w:ins w:id="448" w:author="Huawei" w:date="2023-04-04T11:15:00Z">
              <w:r w:rsidRPr="007A3E52">
                <w:rPr>
                  <w:rFonts w:cs="Arial"/>
                  <w:lang w:eastAsia="ja-JP"/>
                </w:rPr>
                <w:t>1</w:t>
              </w:r>
            </w:ins>
          </w:p>
        </w:tc>
        <w:tc>
          <w:tcPr>
            <w:tcW w:w="2362" w:type="dxa"/>
            <w:vAlign w:val="center"/>
          </w:tcPr>
          <w:p w14:paraId="03356E60" w14:textId="77777777" w:rsidR="00A1502F" w:rsidRPr="007A3E52" w:rsidRDefault="00A1502F" w:rsidP="00A1502F">
            <w:pPr>
              <w:pStyle w:val="TAC"/>
              <w:rPr>
                <w:ins w:id="449" w:author="Huawei" w:date="2023-04-04T11:15:00Z"/>
                <w:rFonts w:cs="Arial"/>
                <w:lang w:eastAsia="ja-JP"/>
              </w:rPr>
            </w:pPr>
            <w:ins w:id="450" w:author="Huawei" w:date="2023-04-04T11:15:00Z">
              <w:r w:rsidRPr="007A3E52">
                <w:rPr>
                  <w:rFonts w:cs="Arial"/>
                  <w:lang w:eastAsia="ja-JP"/>
                </w:rPr>
                <w:t>1</w:t>
              </w:r>
            </w:ins>
          </w:p>
        </w:tc>
      </w:tr>
      <w:tr w:rsidR="00A1502F" w:rsidRPr="007A3E52" w14:paraId="7B6B814C" w14:textId="77777777" w:rsidTr="00A1502F">
        <w:trPr>
          <w:jc w:val="center"/>
          <w:ins w:id="451" w:author="Huawei" w:date="2023-04-04T11:15:00Z"/>
        </w:trPr>
        <w:tc>
          <w:tcPr>
            <w:tcW w:w="0" w:type="auto"/>
            <w:gridSpan w:val="2"/>
            <w:vAlign w:val="center"/>
          </w:tcPr>
          <w:p w14:paraId="04AECFBB" w14:textId="77777777" w:rsidR="00A1502F" w:rsidRPr="007A3E52" w:rsidRDefault="00A1502F" w:rsidP="00A1502F">
            <w:pPr>
              <w:pStyle w:val="TAL"/>
              <w:rPr>
                <w:ins w:id="452" w:author="Huawei" w:date="2023-04-04T11:15:00Z"/>
                <w:rFonts w:cs="Arial"/>
              </w:rPr>
            </w:pPr>
            <w:ins w:id="453" w:author="Huawei" w:date="2023-04-04T11:15:00Z">
              <w:r w:rsidRPr="007A3E52">
                <w:rPr>
                  <w:rFonts w:cs="Arial" w:hint="eastAsia"/>
                  <w:lang w:eastAsia="ja-JP"/>
                </w:rPr>
                <w:t>NPUSCH repetition level</w:t>
              </w:r>
            </w:ins>
          </w:p>
        </w:tc>
        <w:tc>
          <w:tcPr>
            <w:tcW w:w="0" w:type="auto"/>
            <w:vAlign w:val="center"/>
          </w:tcPr>
          <w:p w14:paraId="4163FE05" w14:textId="77777777" w:rsidR="00A1502F" w:rsidRPr="007A3E52" w:rsidRDefault="00A1502F" w:rsidP="00A1502F">
            <w:pPr>
              <w:pStyle w:val="TAC"/>
              <w:rPr>
                <w:ins w:id="454" w:author="Huawei" w:date="2023-04-04T11:15:00Z"/>
                <w:rFonts w:cs="Arial"/>
              </w:rPr>
            </w:pPr>
          </w:p>
        </w:tc>
        <w:tc>
          <w:tcPr>
            <w:tcW w:w="2359" w:type="dxa"/>
            <w:vAlign w:val="center"/>
          </w:tcPr>
          <w:p w14:paraId="3414CB6D" w14:textId="77777777" w:rsidR="00A1502F" w:rsidRPr="007A3E52" w:rsidRDefault="00A1502F" w:rsidP="00A1502F">
            <w:pPr>
              <w:pStyle w:val="TAC"/>
              <w:rPr>
                <w:ins w:id="455" w:author="Huawei" w:date="2023-04-04T11:15:00Z"/>
                <w:rFonts w:cs="Arial"/>
                <w:lang w:eastAsia="ja-JP"/>
              </w:rPr>
            </w:pPr>
            <w:ins w:id="456" w:author="Huawei" w:date="2023-04-04T11:15:00Z">
              <w:r w:rsidRPr="007A3E52">
                <w:rPr>
                  <w:rFonts w:cs="Arial"/>
                  <w:lang w:eastAsia="ja-JP"/>
                </w:rPr>
                <w:t>128</w:t>
              </w:r>
            </w:ins>
          </w:p>
        </w:tc>
        <w:tc>
          <w:tcPr>
            <w:tcW w:w="2362" w:type="dxa"/>
            <w:vAlign w:val="center"/>
          </w:tcPr>
          <w:p w14:paraId="1CCCE4A0" w14:textId="77777777" w:rsidR="00A1502F" w:rsidRPr="007A3E52" w:rsidRDefault="00A1502F" w:rsidP="00A1502F">
            <w:pPr>
              <w:pStyle w:val="TAC"/>
              <w:rPr>
                <w:ins w:id="457" w:author="Huawei" w:date="2023-04-04T11:15:00Z"/>
                <w:rFonts w:cs="Arial"/>
                <w:lang w:eastAsia="ja-JP"/>
              </w:rPr>
            </w:pPr>
            <w:ins w:id="458" w:author="Huawei" w:date="2023-04-04T11:15:00Z">
              <w:r w:rsidRPr="007A3E52">
                <w:rPr>
                  <w:rFonts w:cs="Arial"/>
                  <w:lang w:eastAsia="ja-JP"/>
                </w:rPr>
                <w:t>128</w:t>
              </w:r>
            </w:ins>
          </w:p>
        </w:tc>
      </w:tr>
      <w:tr w:rsidR="00A1502F" w:rsidRPr="007A3E52" w14:paraId="28BB9D5B" w14:textId="77777777" w:rsidTr="00A1502F">
        <w:trPr>
          <w:jc w:val="center"/>
          <w:ins w:id="459" w:author="Huawei" w:date="2023-04-04T11:15:00Z"/>
        </w:trPr>
        <w:tc>
          <w:tcPr>
            <w:tcW w:w="0" w:type="auto"/>
            <w:gridSpan w:val="2"/>
            <w:vAlign w:val="center"/>
          </w:tcPr>
          <w:p w14:paraId="664C4322" w14:textId="77777777" w:rsidR="00A1502F" w:rsidRPr="007A3E52" w:rsidRDefault="00A1502F" w:rsidP="00A1502F">
            <w:pPr>
              <w:pStyle w:val="TAL"/>
              <w:rPr>
                <w:ins w:id="460" w:author="Huawei" w:date="2023-04-04T11:15:00Z"/>
                <w:rFonts w:cs="Arial"/>
                <w:lang w:eastAsia="ja-JP"/>
              </w:rPr>
            </w:pPr>
            <w:ins w:id="461" w:author="Huawei" w:date="2023-04-04T11:15:00Z">
              <w:r w:rsidRPr="007A3E52">
                <w:rPr>
                  <w:rFonts w:cs="Arial" w:hint="eastAsia"/>
                  <w:lang w:eastAsia="ja-JP"/>
                </w:rPr>
                <w:t>NPUSCH subcarrier spacing</w:t>
              </w:r>
            </w:ins>
          </w:p>
        </w:tc>
        <w:tc>
          <w:tcPr>
            <w:tcW w:w="0" w:type="auto"/>
            <w:vAlign w:val="center"/>
          </w:tcPr>
          <w:p w14:paraId="16B85961" w14:textId="77777777" w:rsidR="00A1502F" w:rsidRPr="007A3E52" w:rsidRDefault="00A1502F" w:rsidP="00A1502F">
            <w:pPr>
              <w:pStyle w:val="TAC"/>
              <w:rPr>
                <w:ins w:id="462" w:author="Huawei" w:date="2023-04-04T11:15:00Z"/>
                <w:rFonts w:cs="Arial"/>
              </w:rPr>
            </w:pPr>
            <w:ins w:id="463" w:author="Huawei" w:date="2023-04-04T11:15:00Z">
              <w:r w:rsidRPr="007A3E52">
                <w:rPr>
                  <w:rFonts w:cs="Arial"/>
                </w:rPr>
                <w:t>kHz</w:t>
              </w:r>
            </w:ins>
          </w:p>
        </w:tc>
        <w:tc>
          <w:tcPr>
            <w:tcW w:w="2359" w:type="dxa"/>
            <w:vAlign w:val="center"/>
          </w:tcPr>
          <w:p w14:paraId="3949928A" w14:textId="77777777" w:rsidR="00A1502F" w:rsidRPr="007A3E52" w:rsidRDefault="00A1502F" w:rsidP="00A1502F">
            <w:pPr>
              <w:pStyle w:val="TAC"/>
              <w:rPr>
                <w:ins w:id="464" w:author="Huawei" w:date="2023-04-04T11:15:00Z"/>
                <w:rFonts w:cs="Arial"/>
                <w:lang w:eastAsia="ja-JP"/>
              </w:rPr>
            </w:pPr>
            <w:ins w:id="465" w:author="Huawei" w:date="2023-04-04T11:15:00Z">
              <w:r w:rsidRPr="007A3E52">
                <w:rPr>
                  <w:rFonts w:cs="Arial"/>
                  <w:lang w:eastAsia="ja-JP"/>
                </w:rPr>
                <w:t>15</w:t>
              </w:r>
            </w:ins>
          </w:p>
        </w:tc>
        <w:tc>
          <w:tcPr>
            <w:tcW w:w="2362" w:type="dxa"/>
            <w:vAlign w:val="center"/>
          </w:tcPr>
          <w:p w14:paraId="568789BB" w14:textId="77777777" w:rsidR="00A1502F" w:rsidRPr="007A3E52" w:rsidRDefault="00A1502F" w:rsidP="00A1502F">
            <w:pPr>
              <w:pStyle w:val="TAC"/>
              <w:rPr>
                <w:ins w:id="466" w:author="Huawei" w:date="2023-04-04T11:15:00Z"/>
                <w:rFonts w:cs="Arial"/>
                <w:lang w:eastAsia="ja-JP"/>
              </w:rPr>
            </w:pPr>
            <w:ins w:id="467" w:author="Huawei" w:date="2023-04-04T11:15:00Z">
              <w:r w:rsidRPr="007A3E52">
                <w:rPr>
                  <w:rFonts w:cs="Arial"/>
                  <w:lang w:eastAsia="ja-JP"/>
                </w:rPr>
                <w:t>15</w:t>
              </w:r>
            </w:ins>
          </w:p>
        </w:tc>
      </w:tr>
      <w:tr w:rsidR="00A1502F" w:rsidRPr="007A3E52" w14:paraId="251D1F91" w14:textId="77777777" w:rsidTr="00A1502F">
        <w:trPr>
          <w:jc w:val="center"/>
          <w:ins w:id="468" w:author="Huawei" w:date="2023-04-04T11:15:00Z"/>
        </w:trPr>
        <w:tc>
          <w:tcPr>
            <w:tcW w:w="0" w:type="auto"/>
            <w:gridSpan w:val="2"/>
            <w:vAlign w:val="center"/>
          </w:tcPr>
          <w:p w14:paraId="40907E68" w14:textId="77777777" w:rsidR="00A1502F" w:rsidRPr="007A3E52" w:rsidRDefault="00A1502F" w:rsidP="00A1502F">
            <w:pPr>
              <w:pStyle w:val="TAL"/>
              <w:rPr>
                <w:ins w:id="469" w:author="Huawei" w:date="2023-04-04T11:15:00Z"/>
                <w:rFonts w:cs="Arial"/>
                <w:lang w:eastAsia="ja-JP"/>
              </w:rPr>
            </w:pPr>
            <w:ins w:id="470" w:author="Huawei" w:date="2023-04-04T11:15:00Z">
              <w:r w:rsidRPr="007A3E52">
                <w:rPr>
                  <w:rFonts w:cs="Arial" w:hint="eastAsia"/>
                  <w:lang w:eastAsia="ja-JP"/>
                </w:rPr>
                <w:t xml:space="preserve">NPUSCH </w:t>
              </w:r>
              <w:r w:rsidRPr="007A3E52">
                <w:rPr>
                  <w:rFonts w:cs="Arial"/>
                  <w:lang w:eastAsia="ja-JP"/>
                </w:rPr>
                <w:t xml:space="preserve">number of </w:t>
              </w:r>
              <w:r w:rsidRPr="007A3E52">
                <w:rPr>
                  <w:rFonts w:cs="Arial" w:hint="eastAsia"/>
                  <w:lang w:eastAsia="ja-JP"/>
                </w:rPr>
                <w:t>subcarriers</w:t>
              </w:r>
            </w:ins>
          </w:p>
        </w:tc>
        <w:tc>
          <w:tcPr>
            <w:tcW w:w="0" w:type="auto"/>
            <w:vAlign w:val="center"/>
          </w:tcPr>
          <w:p w14:paraId="024E272A" w14:textId="77777777" w:rsidR="00A1502F" w:rsidRPr="007A3E52" w:rsidRDefault="00A1502F" w:rsidP="00A1502F">
            <w:pPr>
              <w:pStyle w:val="TAC"/>
              <w:rPr>
                <w:ins w:id="471" w:author="Huawei" w:date="2023-04-04T11:15:00Z"/>
                <w:rFonts w:cs="Arial"/>
              </w:rPr>
            </w:pPr>
          </w:p>
        </w:tc>
        <w:tc>
          <w:tcPr>
            <w:tcW w:w="2359" w:type="dxa"/>
            <w:vAlign w:val="center"/>
          </w:tcPr>
          <w:p w14:paraId="0B411F66" w14:textId="77777777" w:rsidR="00A1502F" w:rsidRPr="007A3E52" w:rsidRDefault="00A1502F" w:rsidP="00A1502F">
            <w:pPr>
              <w:pStyle w:val="TAC"/>
              <w:rPr>
                <w:ins w:id="472" w:author="Huawei" w:date="2023-04-04T11:15:00Z"/>
                <w:rFonts w:cs="Arial"/>
                <w:lang w:eastAsia="ja-JP"/>
              </w:rPr>
            </w:pPr>
            <w:ins w:id="473" w:author="Huawei" w:date="2023-04-04T11:15:00Z">
              <w:r w:rsidRPr="007A3E52">
                <w:rPr>
                  <w:rFonts w:cs="Arial"/>
                  <w:lang w:eastAsia="ja-JP"/>
                </w:rPr>
                <w:t>1</w:t>
              </w:r>
            </w:ins>
          </w:p>
        </w:tc>
        <w:tc>
          <w:tcPr>
            <w:tcW w:w="2362" w:type="dxa"/>
            <w:vAlign w:val="center"/>
          </w:tcPr>
          <w:p w14:paraId="5C5E34D1" w14:textId="77777777" w:rsidR="00A1502F" w:rsidRPr="007A3E52" w:rsidRDefault="00A1502F" w:rsidP="00A1502F">
            <w:pPr>
              <w:pStyle w:val="TAC"/>
              <w:rPr>
                <w:ins w:id="474" w:author="Huawei" w:date="2023-04-04T11:15:00Z"/>
                <w:rFonts w:cs="Arial"/>
                <w:lang w:eastAsia="ja-JP"/>
              </w:rPr>
            </w:pPr>
            <w:ins w:id="475" w:author="Huawei" w:date="2023-04-04T11:15:00Z">
              <w:r w:rsidRPr="007A3E52">
                <w:rPr>
                  <w:rFonts w:cs="Arial"/>
                  <w:lang w:eastAsia="ja-JP"/>
                </w:rPr>
                <w:t>1</w:t>
              </w:r>
            </w:ins>
          </w:p>
        </w:tc>
      </w:tr>
      <w:tr w:rsidR="00A1502F" w:rsidRPr="007A3E52" w14:paraId="6CCF8996" w14:textId="77777777" w:rsidTr="00A1502F">
        <w:trPr>
          <w:jc w:val="center"/>
          <w:ins w:id="476" w:author="Huawei" w:date="2023-04-04T11:15:00Z"/>
        </w:trPr>
        <w:tc>
          <w:tcPr>
            <w:tcW w:w="0" w:type="auto"/>
            <w:gridSpan w:val="2"/>
            <w:vAlign w:val="center"/>
          </w:tcPr>
          <w:p w14:paraId="6950CC93" w14:textId="77777777" w:rsidR="00A1502F" w:rsidRPr="007A3E52" w:rsidRDefault="00A1502F" w:rsidP="00A1502F">
            <w:pPr>
              <w:pStyle w:val="TAL"/>
              <w:rPr>
                <w:ins w:id="477" w:author="Huawei" w:date="2023-04-04T11:15:00Z"/>
                <w:rFonts w:cs="Arial"/>
                <w:lang w:eastAsia="ja-JP"/>
              </w:rPr>
            </w:pPr>
            <w:ins w:id="478" w:author="Huawei" w:date="2023-04-04T11:15:00Z">
              <w:r w:rsidRPr="007A3E52">
                <w:rPr>
                  <w:rFonts w:cs="Arial" w:hint="eastAsia"/>
                  <w:lang w:eastAsia="ja-JP"/>
                </w:rPr>
                <w:t>NPUSCH modulation</w:t>
              </w:r>
            </w:ins>
          </w:p>
        </w:tc>
        <w:tc>
          <w:tcPr>
            <w:tcW w:w="0" w:type="auto"/>
            <w:vAlign w:val="center"/>
          </w:tcPr>
          <w:p w14:paraId="5BC50781" w14:textId="77777777" w:rsidR="00A1502F" w:rsidRPr="007A3E52" w:rsidRDefault="00A1502F" w:rsidP="00A1502F">
            <w:pPr>
              <w:pStyle w:val="TAC"/>
              <w:rPr>
                <w:ins w:id="479" w:author="Huawei" w:date="2023-04-04T11:15:00Z"/>
                <w:rFonts w:cs="Arial"/>
              </w:rPr>
            </w:pPr>
          </w:p>
        </w:tc>
        <w:tc>
          <w:tcPr>
            <w:tcW w:w="2359" w:type="dxa"/>
            <w:vAlign w:val="center"/>
          </w:tcPr>
          <w:p w14:paraId="30BDD37B" w14:textId="77777777" w:rsidR="00A1502F" w:rsidRPr="007A3E52" w:rsidRDefault="00A1502F" w:rsidP="00A1502F">
            <w:pPr>
              <w:pStyle w:val="TAC"/>
              <w:rPr>
                <w:ins w:id="480" w:author="Huawei" w:date="2023-04-04T11:15:00Z"/>
                <w:rFonts w:cs="Arial"/>
                <w:lang w:eastAsia="ja-JP"/>
              </w:rPr>
            </w:pPr>
            <w:ins w:id="481" w:author="Huawei" w:date="2023-04-04T11:15:00Z">
              <w:r w:rsidRPr="007A3E52">
                <w:rPr>
                  <w:rFonts w:ascii="Symbol" w:hAnsi="Symbol"/>
                  <w:lang w:val="en-US" w:eastAsia="ja-JP"/>
                </w:rPr>
                <w:t></w:t>
              </w:r>
              <w:r w:rsidRPr="007A3E52">
                <w:rPr>
                  <w:lang w:val="en-US" w:eastAsia="ja-JP"/>
                </w:rPr>
                <w:t xml:space="preserve"> /4QPSK</w:t>
              </w:r>
            </w:ins>
          </w:p>
        </w:tc>
        <w:tc>
          <w:tcPr>
            <w:tcW w:w="2362" w:type="dxa"/>
            <w:vAlign w:val="center"/>
          </w:tcPr>
          <w:p w14:paraId="7D66D392" w14:textId="77777777" w:rsidR="00A1502F" w:rsidRPr="007A3E52" w:rsidRDefault="00A1502F" w:rsidP="00A1502F">
            <w:pPr>
              <w:pStyle w:val="TAC"/>
              <w:rPr>
                <w:ins w:id="482" w:author="Huawei" w:date="2023-04-04T11:15:00Z"/>
                <w:rFonts w:cs="Arial"/>
                <w:lang w:eastAsia="ja-JP"/>
              </w:rPr>
            </w:pPr>
            <w:ins w:id="483" w:author="Huawei" w:date="2023-04-04T11:15:00Z">
              <w:r w:rsidRPr="007A3E52">
                <w:rPr>
                  <w:rFonts w:ascii="Symbol" w:hAnsi="Symbol"/>
                  <w:lang w:val="en-US" w:eastAsia="ja-JP"/>
                </w:rPr>
                <w:t></w:t>
              </w:r>
              <w:r w:rsidRPr="007A3E52">
                <w:rPr>
                  <w:lang w:val="en-US" w:eastAsia="ja-JP"/>
                </w:rPr>
                <w:t xml:space="preserve"> /4QPSK</w:t>
              </w:r>
            </w:ins>
          </w:p>
        </w:tc>
      </w:tr>
      <w:tr w:rsidR="00A1502F" w:rsidRPr="007A3E52" w14:paraId="6912E42E" w14:textId="77777777" w:rsidTr="00A1502F">
        <w:trPr>
          <w:jc w:val="center"/>
          <w:ins w:id="484" w:author="Huawei" w:date="2023-04-04T11:15:00Z"/>
        </w:trPr>
        <w:tc>
          <w:tcPr>
            <w:tcW w:w="0" w:type="auto"/>
            <w:gridSpan w:val="2"/>
            <w:vAlign w:val="center"/>
          </w:tcPr>
          <w:p w14:paraId="70DE41F1" w14:textId="77777777" w:rsidR="00A1502F" w:rsidRPr="007A3E52" w:rsidRDefault="00A1502F" w:rsidP="00A1502F">
            <w:pPr>
              <w:pStyle w:val="TAL"/>
              <w:rPr>
                <w:ins w:id="485" w:author="Huawei" w:date="2023-04-04T11:15:00Z"/>
                <w:rFonts w:cs="Arial"/>
                <w:lang w:eastAsia="ja-JP"/>
              </w:rPr>
            </w:pPr>
            <w:ins w:id="486" w:author="Huawei" w:date="2023-04-04T11:15:00Z">
              <w:r w:rsidRPr="007A3E52">
                <w:rPr>
                  <w:rFonts w:cs="Arial"/>
                  <w:lang w:eastAsia="ja-JP"/>
                </w:rPr>
                <w:t>NPUSCH Transport block size</w:t>
              </w:r>
            </w:ins>
          </w:p>
        </w:tc>
        <w:tc>
          <w:tcPr>
            <w:tcW w:w="0" w:type="auto"/>
            <w:vAlign w:val="center"/>
          </w:tcPr>
          <w:p w14:paraId="19949D89" w14:textId="77777777" w:rsidR="00A1502F" w:rsidRPr="007A3E52" w:rsidRDefault="00A1502F" w:rsidP="00A1502F">
            <w:pPr>
              <w:pStyle w:val="TAC"/>
              <w:rPr>
                <w:ins w:id="487" w:author="Huawei" w:date="2023-04-04T11:15:00Z"/>
                <w:rFonts w:cs="Arial"/>
              </w:rPr>
            </w:pPr>
            <w:ins w:id="488" w:author="Huawei" w:date="2023-04-04T11:15:00Z">
              <w:r w:rsidRPr="007A3E52">
                <w:rPr>
                  <w:rFonts w:cs="Arial"/>
                </w:rPr>
                <w:t>Bits</w:t>
              </w:r>
            </w:ins>
          </w:p>
        </w:tc>
        <w:tc>
          <w:tcPr>
            <w:tcW w:w="2359" w:type="dxa"/>
            <w:vAlign w:val="center"/>
          </w:tcPr>
          <w:p w14:paraId="756C424B" w14:textId="77777777" w:rsidR="00A1502F" w:rsidRPr="007A3E52" w:rsidRDefault="00A1502F" w:rsidP="00A1502F">
            <w:pPr>
              <w:pStyle w:val="TAC"/>
              <w:rPr>
                <w:ins w:id="489" w:author="Huawei" w:date="2023-04-04T11:15:00Z"/>
                <w:rFonts w:cs="Arial"/>
                <w:lang w:eastAsia="ja-JP"/>
              </w:rPr>
            </w:pPr>
            <w:ins w:id="490" w:author="Huawei" w:date="2023-04-04T11:15:00Z">
              <w:r w:rsidRPr="007A3E52">
                <w:rPr>
                  <w:rFonts w:cs="Arial"/>
                  <w:lang w:eastAsia="ja-JP"/>
                </w:rPr>
                <w:t>40</w:t>
              </w:r>
            </w:ins>
          </w:p>
        </w:tc>
        <w:tc>
          <w:tcPr>
            <w:tcW w:w="2362" w:type="dxa"/>
            <w:vAlign w:val="center"/>
          </w:tcPr>
          <w:p w14:paraId="553839EC" w14:textId="77777777" w:rsidR="00A1502F" w:rsidRPr="007A3E52" w:rsidRDefault="00A1502F" w:rsidP="00A1502F">
            <w:pPr>
              <w:pStyle w:val="TAC"/>
              <w:rPr>
                <w:ins w:id="491" w:author="Huawei" w:date="2023-04-04T11:15:00Z"/>
                <w:rFonts w:cs="Arial"/>
                <w:lang w:eastAsia="ja-JP"/>
              </w:rPr>
            </w:pPr>
            <w:ins w:id="492" w:author="Huawei" w:date="2023-04-04T11:15:00Z">
              <w:r w:rsidRPr="007A3E52">
                <w:rPr>
                  <w:rFonts w:cs="Arial"/>
                  <w:lang w:eastAsia="ja-JP"/>
                </w:rPr>
                <w:t>40</w:t>
              </w:r>
            </w:ins>
          </w:p>
        </w:tc>
      </w:tr>
      <w:tr w:rsidR="00A1502F" w:rsidRPr="007A3E52" w14:paraId="1C249BC4" w14:textId="77777777" w:rsidTr="00A1502F">
        <w:trPr>
          <w:jc w:val="center"/>
          <w:ins w:id="493" w:author="Huawei" w:date="2023-04-04T11:15:00Z"/>
        </w:trPr>
        <w:tc>
          <w:tcPr>
            <w:tcW w:w="8201" w:type="dxa"/>
            <w:gridSpan w:val="5"/>
            <w:vAlign w:val="center"/>
          </w:tcPr>
          <w:p w14:paraId="14C8A390" w14:textId="77777777" w:rsidR="00A1502F" w:rsidRPr="007A3E52" w:rsidRDefault="00A1502F" w:rsidP="00A1502F">
            <w:pPr>
              <w:pStyle w:val="TAN"/>
              <w:rPr>
                <w:ins w:id="494" w:author="Huawei" w:date="2023-04-04T11:15:00Z"/>
                <w:rFonts w:cs="Arial"/>
              </w:rPr>
            </w:pPr>
            <w:ins w:id="495" w:author="Huawei" w:date="2023-04-04T11:15:00Z">
              <w:r w:rsidRPr="007A3E52">
                <w:rPr>
                  <w:rFonts w:cs="Arial"/>
                </w:rPr>
                <w:t xml:space="preserve">Note </w:t>
              </w:r>
              <w:r w:rsidRPr="007A3E52">
                <w:rPr>
                  <w:rFonts w:cs="Arial" w:hint="eastAsia"/>
                  <w:lang w:eastAsia="ja-JP"/>
                </w:rPr>
                <w:t>1</w:t>
              </w:r>
              <w:r w:rsidRPr="007A3E52">
                <w:rPr>
                  <w:rFonts w:cs="Arial"/>
                </w:rPr>
                <w:t>:</w:t>
              </w:r>
              <w:r w:rsidRPr="007A3E52">
                <w:rPr>
                  <w:rFonts w:cs="Arial"/>
                </w:rPr>
                <w:tab/>
                <w:t xml:space="preserve">DRX related parameters are defined in Table </w:t>
              </w:r>
              <w:r>
                <w:rPr>
                  <w:rFonts w:cs="Arial"/>
                </w:rPr>
                <w:t>A.X</w:t>
              </w:r>
              <w:proofErr w:type="gramStart"/>
              <w:r>
                <w:rPr>
                  <w:rFonts w:cs="Arial"/>
                </w:rPr>
                <w:t>1.Y</w:t>
              </w:r>
              <w:proofErr w:type="gramEnd"/>
              <w:r>
                <w:rPr>
                  <w:rFonts w:cs="Arial"/>
                </w:rPr>
                <w:t>1.Z2</w:t>
              </w:r>
              <w:r w:rsidRPr="007A3E52">
                <w:rPr>
                  <w:rFonts w:cs="Arial"/>
                </w:rPr>
                <w:t>.1-</w:t>
              </w:r>
              <w:r w:rsidRPr="007A3E52">
                <w:rPr>
                  <w:rFonts w:cs="Arial" w:hint="eastAsia"/>
                  <w:lang w:eastAsia="ja-JP"/>
                </w:rPr>
                <w:t>4</w:t>
              </w:r>
              <w:r w:rsidRPr="007A3E52">
                <w:rPr>
                  <w:rFonts w:cs="Arial"/>
                </w:rPr>
                <w:t>.</w:t>
              </w:r>
            </w:ins>
          </w:p>
          <w:p w14:paraId="70377F89" w14:textId="77777777" w:rsidR="00A1502F" w:rsidRPr="007A3E52" w:rsidRDefault="00A1502F" w:rsidP="00A1502F">
            <w:pPr>
              <w:pStyle w:val="TAN"/>
              <w:rPr>
                <w:ins w:id="496" w:author="Huawei" w:date="2023-04-04T11:15:00Z"/>
                <w:rFonts w:cs="Arial"/>
                <w:lang w:eastAsia="ja-JP"/>
              </w:rPr>
            </w:pPr>
            <w:ins w:id="497" w:author="Huawei" w:date="2023-04-04T11:15:00Z">
              <w:r w:rsidRPr="007A3E52">
                <w:rPr>
                  <w:rFonts w:cs="Arial"/>
                </w:rPr>
                <w:t>Note 2:</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lang w:eastAsia="ja-JP"/>
                </w:rPr>
                <w:t>.2</w:t>
              </w:r>
              <w:r w:rsidRPr="007A3E52">
                <w:rPr>
                  <w:rFonts w:cs="Arial"/>
                </w:rPr>
                <w:t xml:space="preserve"> in TS 36.331 [2].</w:t>
              </w:r>
            </w:ins>
          </w:p>
        </w:tc>
      </w:tr>
    </w:tbl>
    <w:p w14:paraId="43785E62" w14:textId="77777777" w:rsidR="007F5B75" w:rsidRPr="007A3E52" w:rsidRDefault="007F5B75" w:rsidP="007F5B75">
      <w:pPr>
        <w:rPr>
          <w:ins w:id="498" w:author="Huawei" w:date="2023-04-04T11:15:00Z"/>
        </w:rPr>
      </w:pPr>
    </w:p>
    <w:p w14:paraId="7BC9A792" w14:textId="1770BA03" w:rsidR="007F5B75" w:rsidRPr="007A3E52" w:rsidRDefault="007F5B75" w:rsidP="007F5B75">
      <w:pPr>
        <w:pStyle w:val="TH"/>
        <w:rPr>
          <w:ins w:id="499" w:author="Huawei" w:date="2023-04-04T11:15:00Z"/>
        </w:rPr>
      </w:pPr>
      <w:ins w:id="500" w:author="Huawei" w:date="2023-04-04T11:15:00Z">
        <w:r w:rsidRPr="007A3E52">
          <w:lastRenderedPageBreak/>
          <w:t xml:space="preserve">Table </w:t>
        </w:r>
        <w:r>
          <w:t>A.X</w:t>
        </w:r>
        <w:proofErr w:type="gramStart"/>
        <w:r>
          <w:t>1.Y</w:t>
        </w:r>
        <w:proofErr w:type="gramEnd"/>
        <w:r>
          <w:t>1.Z2</w:t>
        </w:r>
        <w:r w:rsidRPr="007A3E52">
          <w:t>.1-</w:t>
        </w:r>
      </w:ins>
      <w:ins w:id="501" w:author="Huawei" w:date="2023-04-07T09:59:00Z">
        <w:r w:rsidR="00B82627">
          <w:t>3</w:t>
        </w:r>
      </w:ins>
      <w:ins w:id="502" w:author="Huawei" w:date="2023-04-04T11:15:00Z">
        <w:r w:rsidRPr="007A3E52">
          <w:t xml:space="preserve">: </w:t>
        </w:r>
        <w:proofErr w:type="spellStart"/>
        <w:r w:rsidRPr="007A3E52">
          <w:rPr>
            <w:rFonts w:hint="eastAsia"/>
          </w:rPr>
          <w:t>nCell</w:t>
        </w:r>
        <w:proofErr w:type="spellEnd"/>
        <w:r w:rsidRPr="007A3E52">
          <w:rPr>
            <w:rFonts w:hint="eastAsia"/>
          </w:rPr>
          <w:t xml:space="preserve"> specific </w:t>
        </w:r>
        <w:r w:rsidRPr="007A3E52">
          <w:t>Test Parameters for UE Transmit Timing Accuracy Tests for E-UTRAN HD-FDD Cat</w:t>
        </w:r>
        <w:r w:rsidRPr="007A3E52">
          <w:rPr>
            <w:rFonts w:hint="eastAsia"/>
          </w:rPr>
          <w:t>egory NB1</w:t>
        </w:r>
        <w:r w:rsidRPr="007A3E52">
          <w:t xml:space="preserve"> UE</w:t>
        </w:r>
        <w:r w:rsidRPr="007A3E52">
          <w:rPr>
            <w:rFonts w:hint="eastAsia"/>
          </w:rPr>
          <w:t xml:space="preserve"> in </w:t>
        </w:r>
        <w:r>
          <w:rPr>
            <w:rFonts w:hint="eastAsia"/>
          </w:rPr>
          <w:t>Standalone</w:t>
        </w:r>
        <w:r w:rsidRPr="007A3E52">
          <w:rPr>
            <w:rFonts w:hint="eastAsia"/>
          </w:rPr>
          <w:t xml:space="preserve"> mode under enhanced coverage</w:t>
        </w:r>
        <w: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7F5B75" w:rsidRPr="007A3E52" w14:paraId="4A812C1A" w14:textId="77777777" w:rsidTr="00811447">
        <w:trPr>
          <w:trHeight w:val="20"/>
          <w:jc w:val="center"/>
          <w:ins w:id="503" w:author="Huawei" w:date="2023-04-04T11:15:00Z"/>
        </w:trPr>
        <w:tc>
          <w:tcPr>
            <w:tcW w:w="0" w:type="auto"/>
            <w:vMerge w:val="restart"/>
            <w:vAlign w:val="center"/>
          </w:tcPr>
          <w:p w14:paraId="022E814E" w14:textId="77777777" w:rsidR="007F5B75" w:rsidRPr="007A3E52" w:rsidRDefault="007F5B75" w:rsidP="00811447">
            <w:pPr>
              <w:pStyle w:val="TAH"/>
              <w:rPr>
                <w:ins w:id="504" w:author="Huawei" w:date="2023-04-04T11:15:00Z"/>
                <w:rFonts w:cs="Arial"/>
              </w:rPr>
            </w:pPr>
            <w:ins w:id="505" w:author="Huawei" w:date="2023-04-04T11:15:00Z">
              <w:r w:rsidRPr="007A3E52">
                <w:rPr>
                  <w:rFonts w:cs="Arial"/>
                </w:rPr>
                <w:t>Parameter</w:t>
              </w:r>
            </w:ins>
          </w:p>
        </w:tc>
        <w:tc>
          <w:tcPr>
            <w:tcW w:w="0" w:type="auto"/>
            <w:vMerge w:val="restart"/>
            <w:vAlign w:val="center"/>
          </w:tcPr>
          <w:p w14:paraId="4D234B27" w14:textId="77777777" w:rsidR="007F5B75" w:rsidRPr="007A3E52" w:rsidRDefault="007F5B75" w:rsidP="00811447">
            <w:pPr>
              <w:pStyle w:val="TAH"/>
              <w:rPr>
                <w:ins w:id="506" w:author="Huawei" w:date="2023-04-04T11:15:00Z"/>
                <w:rFonts w:cs="Arial"/>
              </w:rPr>
            </w:pPr>
            <w:ins w:id="507" w:author="Huawei" w:date="2023-04-04T11:15:00Z">
              <w:r w:rsidRPr="007A3E52">
                <w:rPr>
                  <w:rFonts w:cs="Arial"/>
                </w:rPr>
                <w:t>Unit</w:t>
              </w:r>
            </w:ins>
          </w:p>
        </w:tc>
        <w:tc>
          <w:tcPr>
            <w:tcW w:w="4577" w:type="dxa"/>
            <w:gridSpan w:val="2"/>
            <w:vAlign w:val="center"/>
          </w:tcPr>
          <w:p w14:paraId="5E06EB63" w14:textId="77777777" w:rsidR="007F5B75" w:rsidRPr="007A3E52" w:rsidRDefault="007F5B75" w:rsidP="00811447">
            <w:pPr>
              <w:pStyle w:val="TAH"/>
              <w:rPr>
                <w:ins w:id="508" w:author="Huawei" w:date="2023-04-04T11:15:00Z"/>
                <w:rFonts w:cs="Arial"/>
              </w:rPr>
            </w:pPr>
            <w:ins w:id="509" w:author="Huawei" w:date="2023-04-04T11:15:00Z">
              <w:r w:rsidRPr="007A3E52">
                <w:rPr>
                  <w:rFonts w:cs="Arial"/>
                </w:rPr>
                <w:t>Value</w:t>
              </w:r>
            </w:ins>
          </w:p>
        </w:tc>
      </w:tr>
      <w:tr w:rsidR="007F5B75" w:rsidRPr="007A3E52" w14:paraId="0FEA2223" w14:textId="77777777" w:rsidTr="00811447">
        <w:trPr>
          <w:trHeight w:val="20"/>
          <w:jc w:val="center"/>
          <w:ins w:id="510" w:author="Huawei" w:date="2023-04-04T11:15:00Z"/>
        </w:trPr>
        <w:tc>
          <w:tcPr>
            <w:tcW w:w="0" w:type="auto"/>
            <w:vMerge/>
            <w:vAlign w:val="center"/>
          </w:tcPr>
          <w:p w14:paraId="5885B3F1" w14:textId="77777777" w:rsidR="007F5B75" w:rsidRPr="007A3E52" w:rsidRDefault="007F5B75" w:rsidP="00811447">
            <w:pPr>
              <w:pStyle w:val="TAH"/>
              <w:rPr>
                <w:ins w:id="511" w:author="Huawei" w:date="2023-04-04T11:15:00Z"/>
                <w:rFonts w:cs="Arial"/>
              </w:rPr>
            </w:pPr>
          </w:p>
        </w:tc>
        <w:tc>
          <w:tcPr>
            <w:tcW w:w="0" w:type="auto"/>
            <w:vMerge/>
            <w:vAlign w:val="center"/>
          </w:tcPr>
          <w:p w14:paraId="1C54FDDE" w14:textId="77777777" w:rsidR="007F5B75" w:rsidRPr="007A3E52" w:rsidRDefault="007F5B75" w:rsidP="00811447">
            <w:pPr>
              <w:pStyle w:val="TAH"/>
              <w:rPr>
                <w:ins w:id="512" w:author="Huawei" w:date="2023-04-04T11:15:00Z"/>
                <w:rFonts w:cs="Arial"/>
              </w:rPr>
            </w:pPr>
          </w:p>
        </w:tc>
        <w:tc>
          <w:tcPr>
            <w:tcW w:w="2286" w:type="dxa"/>
            <w:vAlign w:val="center"/>
          </w:tcPr>
          <w:p w14:paraId="039BF4E9" w14:textId="77777777" w:rsidR="007F5B75" w:rsidRPr="007A3E52" w:rsidRDefault="007F5B75" w:rsidP="00811447">
            <w:pPr>
              <w:pStyle w:val="TAH"/>
              <w:rPr>
                <w:ins w:id="513" w:author="Huawei" w:date="2023-04-04T11:15:00Z"/>
                <w:rFonts w:cs="Arial"/>
              </w:rPr>
            </w:pPr>
            <w:ins w:id="514" w:author="Huawei" w:date="2023-04-04T11:15:00Z">
              <w:r w:rsidRPr="007A3E52">
                <w:rPr>
                  <w:rFonts w:cs="Arial"/>
                </w:rPr>
                <w:t>Test 1</w:t>
              </w:r>
            </w:ins>
          </w:p>
        </w:tc>
        <w:tc>
          <w:tcPr>
            <w:tcW w:w="2291" w:type="dxa"/>
            <w:vAlign w:val="center"/>
          </w:tcPr>
          <w:p w14:paraId="110F3828" w14:textId="77777777" w:rsidR="007F5B75" w:rsidRPr="007A3E52" w:rsidRDefault="007F5B75" w:rsidP="00811447">
            <w:pPr>
              <w:pStyle w:val="TAH"/>
              <w:rPr>
                <w:ins w:id="515" w:author="Huawei" w:date="2023-04-04T11:15:00Z"/>
                <w:rFonts w:cs="Arial"/>
              </w:rPr>
            </w:pPr>
            <w:ins w:id="516" w:author="Huawei" w:date="2023-04-04T11:15:00Z">
              <w:r w:rsidRPr="007A3E52">
                <w:rPr>
                  <w:rFonts w:cs="Arial"/>
                </w:rPr>
                <w:t>Test 2</w:t>
              </w:r>
            </w:ins>
          </w:p>
        </w:tc>
      </w:tr>
      <w:tr w:rsidR="007F5B75" w:rsidRPr="007A3E52" w14:paraId="585CD8CE" w14:textId="77777777" w:rsidTr="00811447">
        <w:trPr>
          <w:jc w:val="center"/>
          <w:ins w:id="517" w:author="Huawei" w:date="2023-04-04T11:15:00Z"/>
        </w:trPr>
        <w:tc>
          <w:tcPr>
            <w:tcW w:w="0" w:type="auto"/>
            <w:vAlign w:val="center"/>
          </w:tcPr>
          <w:p w14:paraId="242C56C2" w14:textId="77777777" w:rsidR="007F5B75" w:rsidRPr="007A3E52" w:rsidRDefault="007F5B75" w:rsidP="00811447">
            <w:pPr>
              <w:pStyle w:val="TAL"/>
              <w:rPr>
                <w:ins w:id="518" w:author="Huawei" w:date="2023-04-04T11:15:00Z"/>
                <w:rFonts w:cs="Arial"/>
                <w:lang w:val="it-IT" w:eastAsia="ja-JP"/>
              </w:rPr>
            </w:pPr>
            <w:ins w:id="519" w:author="Huawei" w:date="2023-04-04T11:15:00Z">
              <w:r w:rsidRPr="007A3E52">
                <w:rPr>
                  <w:rFonts w:cs="Arial" w:hint="eastAsia"/>
                  <w:lang w:val="it-IT" w:eastAsia="ja-JP"/>
                </w:rPr>
                <w:t>RF Channel Number</w:t>
              </w:r>
            </w:ins>
          </w:p>
        </w:tc>
        <w:tc>
          <w:tcPr>
            <w:tcW w:w="0" w:type="auto"/>
            <w:vAlign w:val="center"/>
          </w:tcPr>
          <w:p w14:paraId="5409133D" w14:textId="77777777" w:rsidR="007F5B75" w:rsidRPr="007A3E52" w:rsidRDefault="007F5B75" w:rsidP="00811447">
            <w:pPr>
              <w:pStyle w:val="TAC"/>
              <w:rPr>
                <w:ins w:id="520" w:author="Huawei" w:date="2023-04-04T11:15:00Z"/>
                <w:rFonts w:cs="Arial"/>
                <w:lang w:val="it-IT"/>
              </w:rPr>
            </w:pPr>
          </w:p>
        </w:tc>
        <w:tc>
          <w:tcPr>
            <w:tcW w:w="2286" w:type="dxa"/>
            <w:vAlign w:val="center"/>
          </w:tcPr>
          <w:p w14:paraId="7B33DEED" w14:textId="77777777" w:rsidR="007F5B75" w:rsidRPr="007A3E52" w:rsidRDefault="007F5B75" w:rsidP="00811447">
            <w:pPr>
              <w:pStyle w:val="TAC"/>
              <w:rPr>
                <w:ins w:id="521" w:author="Huawei" w:date="2023-04-04T11:15:00Z"/>
                <w:rFonts w:cs="Arial"/>
              </w:rPr>
            </w:pPr>
            <w:ins w:id="522" w:author="Huawei" w:date="2023-04-04T11:15:00Z">
              <w:r w:rsidRPr="007A3E52">
                <w:rPr>
                  <w:rFonts w:cs="Arial"/>
                </w:rPr>
                <w:t>1</w:t>
              </w:r>
            </w:ins>
          </w:p>
        </w:tc>
        <w:tc>
          <w:tcPr>
            <w:tcW w:w="2291" w:type="dxa"/>
            <w:vAlign w:val="center"/>
          </w:tcPr>
          <w:p w14:paraId="0FFC2D27" w14:textId="77777777" w:rsidR="007F5B75" w:rsidRPr="007A3E52" w:rsidRDefault="007F5B75" w:rsidP="00811447">
            <w:pPr>
              <w:pStyle w:val="TAC"/>
              <w:rPr>
                <w:ins w:id="523" w:author="Huawei" w:date="2023-04-04T11:15:00Z"/>
                <w:rFonts w:cs="Arial"/>
              </w:rPr>
            </w:pPr>
            <w:ins w:id="524" w:author="Huawei" w:date="2023-04-04T11:15:00Z">
              <w:r w:rsidRPr="007A3E52">
                <w:rPr>
                  <w:rFonts w:cs="Arial"/>
                </w:rPr>
                <w:t>1</w:t>
              </w:r>
            </w:ins>
          </w:p>
        </w:tc>
      </w:tr>
      <w:tr w:rsidR="007F5B75" w:rsidRPr="007A3E52" w14:paraId="6F93EC6E" w14:textId="77777777" w:rsidTr="00811447">
        <w:trPr>
          <w:jc w:val="center"/>
          <w:ins w:id="525" w:author="Huawei" w:date="2023-04-04T11:15:00Z"/>
        </w:trPr>
        <w:tc>
          <w:tcPr>
            <w:tcW w:w="0" w:type="auto"/>
            <w:vAlign w:val="center"/>
          </w:tcPr>
          <w:p w14:paraId="7CF6340B" w14:textId="77777777" w:rsidR="007F5B75" w:rsidRPr="007A3E52" w:rsidRDefault="007F5B75" w:rsidP="00811447">
            <w:pPr>
              <w:pStyle w:val="TAL"/>
              <w:rPr>
                <w:ins w:id="526" w:author="Huawei" w:date="2023-04-04T11:15:00Z"/>
                <w:rFonts w:cs="Arial"/>
                <w:lang w:eastAsia="ja-JP"/>
              </w:rPr>
            </w:pPr>
            <w:proofErr w:type="spellStart"/>
            <w:ins w:id="527" w:author="Huawei" w:date="2023-04-04T11:15:00Z">
              <w:r w:rsidRPr="007A3E52">
                <w:rPr>
                  <w:rFonts w:cs="Arial" w:hint="eastAsia"/>
                  <w:lang w:eastAsia="ja-JP"/>
                </w:rPr>
                <w:t>BW</w:t>
              </w:r>
              <w:r w:rsidRPr="007A3E52">
                <w:rPr>
                  <w:rFonts w:cs="Arial" w:hint="eastAsia"/>
                  <w:vertAlign w:val="subscript"/>
                  <w:lang w:eastAsia="ja-JP"/>
                </w:rPr>
                <w:t>channel</w:t>
              </w:r>
              <w:proofErr w:type="spellEnd"/>
            </w:ins>
          </w:p>
        </w:tc>
        <w:tc>
          <w:tcPr>
            <w:tcW w:w="0" w:type="auto"/>
            <w:vAlign w:val="center"/>
          </w:tcPr>
          <w:p w14:paraId="0C3788B4" w14:textId="77777777" w:rsidR="007F5B75" w:rsidRPr="007A3E52" w:rsidRDefault="007F5B75" w:rsidP="00811447">
            <w:pPr>
              <w:pStyle w:val="TAC"/>
              <w:rPr>
                <w:ins w:id="528" w:author="Huawei" w:date="2023-04-04T11:15:00Z"/>
                <w:rFonts w:cs="Arial"/>
              </w:rPr>
            </w:pPr>
            <w:ins w:id="529" w:author="Huawei" w:date="2023-04-04T11:15:00Z">
              <w:r w:rsidRPr="007A3E52">
                <w:rPr>
                  <w:rFonts w:cs="Arial" w:hint="eastAsia"/>
                  <w:lang w:eastAsia="ja-JP"/>
                </w:rPr>
                <w:t>k</w:t>
              </w:r>
              <w:r w:rsidRPr="007A3E52">
                <w:rPr>
                  <w:rFonts w:cs="Arial"/>
                </w:rPr>
                <w:t>Hz</w:t>
              </w:r>
            </w:ins>
          </w:p>
        </w:tc>
        <w:tc>
          <w:tcPr>
            <w:tcW w:w="2286" w:type="dxa"/>
            <w:vAlign w:val="center"/>
          </w:tcPr>
          <w:p w14:paraId="49841ADC" w14:textId="77777777" w:rsidR="007F5B75" w:rsidRPr="007A3E52" w:rsidRDefault="007F5B75" w:rsidP="00811447">
            <w:pPr>
              <w:pStyle w:val="TAC"/>
              <w:rPr>
                <w:ins w:id="530" w:author="Huawei" w:date="2023-04-04T11:15:00Z"/>
                <w:rFonts w:cs="Arial"/>
                <w:lang w:eastAsia="ja-JP"/>
              </w:rPr>
            </w:pPr>
            <w:ins w:id="531" w:author="Huawei" w:date="2023-04-04T11:15:00Z">
              <w:r w:rsidRPr="007A3E52">
                <w:rPr>
                  <w:rFonts w:cs="Arial" w:hint="eastAsia"/>
                  <w:lang w:eastAsia="ja-JP"/>
                </w:rPr>
                <w:t>200</w:t>
              </w:r>
            </w:ins>
          </w:p>
        </w:tc>
        <w:tc>
          <w:tcPr>
            <w:tcW w:w="2291" w:type="dxa"/>
            <w:vAlign w:val="center"/>
          </w:tcPr>
          <w:p w14:paraId="6C074FF9" w14:textId="77777777" w:rsidR="007F5B75" w:rsidRPr="007A3E52" w:rsidRDefault="007F5B75" w:rsidP="00811447">
            <w:pPr>
              <w:pStyle w:val="TAC"/>
              <w:rPr>
                <w:ins w:id="532" w:author="Huawei" w:date="2023-04-04T11:15:00Z"/>
                <w:rFonts w:cs="Arial"/>
                <w:lang w:eastAsia="ja-JP"/>
              </w:rPr>
            </w:pPr>
            <w:ins w:id="533" w:author="Huawei" w:date="2023-04-04T11:15:00Z">
              <w:r w:rsidRPr="007A3E52">
                <w:rPr>
                  <w:rFonts w:cs="Arial" w:hint="eastAsia"/>
                  <w:lang w:eastAsia="ja-JP"/>
                </w:rPr>
                <w:t>200</w:t>
              </w:r>
            </w:ins>
          </w:p>
        </w:tc>
      </w:tr>
      <w:tr w:rsidR="007F5B75" w:rsidRPr="007A3E52" w14:paraId="2009970A" w14:textId="77777777" w:rsidTr="00811447">
        <w:trPr>
          <w:jc w:val="center"/>
          <w:ins w:id="534" w:author="Huawei" w:date="2023-04-04T11:15:00Z"/>
        </w:trPr>
        <w:tc>
          <w:tcPr>
            <w:tcW w:w="0" w:type="auto"/>
          </w:tcPr>
          <w:p w14:paraId="18E2243C" w14:textId="77777777" w:rsidR="007F5B75" w:rsidRPr="007A3E52" w:rsidRDefault="007F5B75" w:rsidP="00811447">
            <w:pPr>
              <w:keepNext/>
              <w:keepLines/>
              <w:spacing w:after="0"/>
              <w:rPr>
                <w:ins w:id="535" w:author="Huawei" w:date="2023-04-04T11:15:00Z"/>
                <w:rFonts w:ascii="Arial" w:hAnsi="Arial" w:cs="Arial"/>
                <w:b/>
                <w:sz w:val="18"/>
                <w:szCs w:val="18"/>
              </w:rPr>
            </w:pPr>
            <w:ins w:id="536" w:author="Huawei" w:date="2023-04-04T11:15:00Z">
              <w:r w:rsidRPr="007A3E52">
                <w:rPr>
                  <w:rFonts w:ascii="Arial" w:hAnsi="Arial" w:cs="Arial"/>
                  <w:sz w:val="18"/>
                  <w:szCs w:val="18"/>
                  <w:lang w:eastAsia="zh-CN"/>
                </w:rPr>
                <w:t>N</w:t>
              </w:r>
              <w:r w:rsidRPr="007A3E52">
                <w:rPr>
                  <w:rFonts w:ascii="Arial" w:hAnsi="Arial" w:cs="Arial" w:hint="eastAsia"/>
                  <w:sz w:val="18"/>
                  <w:szCs w:val="18"/>
                  <w:lang w:eastAsia="zh-CN"/>
                </w:rPr>
                <w:t>PDSCH parameter</w:t>
              </w:r>
            </w:ins>
          </w:p>
        </w:tc>
        <w:tc>
          <w:tcPr>
            <w:tcW w:w="0" w:type="auto"/>
          </w:tcPr>
          <w:p w14:paraId="3694D768" w14:textId="77777777" w:rsidR="007F5B75" w:rsidRPr="007A3E52" w:rsidRDefault="007F5B75" w:rsidP="00811447">
            <w:pPr>
              <w:keepNext/>
              <w:keepLines/>
              <w:spacing w:after="0"/>
              <w:jc w:val="center"/>
              <w:rPr>
                <w:ins w:id="537" w:author="Huawei" w:date="2023-04-04T11:15:00Z"/>
                <w:rFonts w:ascii="Arial" w:hAnsi="Arial" w:cs="v4.2.0"/>
                <w:b/>
                <w:sz w:val="18"/>
                <w:szCs w:val="18"/>
              </w:rPr>
            </w:pPr>
          </w:p>
        </w:tc>
        <w:tc>
          <w:tcPr>
            <w:tcW w:w="2286" w:type="dxa"/>
          </w:tcPr>
          <w:p w14:paraId="071880CF" w14:textId="77777777" w:rsidR="007F5B75" w:rsidRPr="005827E0" w:rsidRDefault="007F5B75" w:rsidP="00811447">
            <w:pPr>
              <w:keepNext/>
              <w:keepLines/>
              <w:spacing w:after="0"/>
              <w:jc w:val="center"/>
              <w:rPr>
                <w:ins w:id="538" w:author="Huawei" w:date="2023-04-04T11:15:00Z"/>
                <w:rFonts w:ascii="Arial" w:hAnsi="Arial" w:cs="v4.2.0"/>
                <w:sz w:val="18"/>
                <w:lang w:eastAsia="ja-JP"/>
              </w:rPr>
            </w:pPr>
            <w:ins w:id="539" w:author="Huawei" w:date="2023-04-04T11:15:00Z">
              <w:r w:rsidRPr="005827E0">
                <w:rPr>
                  <w:rFonts w:ascii="Arial" w:hAnsi="Arial" w:cs="v4.2.0"/>
                  <w:sz w:val="18"/>
                  <w:lang w:eastAsia="ja-JP"/>
                </w:rPr>
                <w:t>R.18 HD-FDD</w:t>
              </w:r>
            </w:ins>
          </w:p>
        </w:tc>
        <w:tc>
          <w:tcPr>
            <w:tcW w:w="2291" w:type="dxa"/>
          </w:tcPr>
          <w:p w14:paraId="52123860" w14:textId="77777777" w:rsidR="007F5B75" w:rsidRPr="005827E0" w:rsidRDefault="007F5B75" w:rsidP="00811447">
            <w:pPr>
              <w:keepNext/>
              <w:keepLines/>
              <w:spacing w:after="0"/>
              <w:jc w:val="center"/>
              <w:rPr>
                <w:ins w:id="540" w:author="Huawei" w:date="2023-04-04T11:15:00Z"/>
                <w:rFonts w:ascii="Arial" w:hAnsi="Arial" w:cs="v4.2.0"/>
                <w:sz w:val="18"/>
                <w:lang w:eastAsia="ja-JP"/>
              </w:rPr>
            </w:pPr>
            <w:ins w:id="541" w:author="Huawei" w:date="2023-04-04T11:15:00Z">
              <w:r w:rsidRPr="005827E0">
                <w:rPr>
                  <w:rFonts w:ascii="Arial" w:hAnsi="Arial" w:cs="v4.2.0"/>
                  <w:sz w:val="18"/>
                  <w:lang w:eastAsia="ja-JP"/>
                </w:rPr>
                <w:t>R.18 HD-FDD</w:t>
              </w:r>
            </w:ins>
          </w:p>
        </w:tc>
      </w:tr>
      <w:tr w:rsidR="007F5B75" w:rsidRPr="007A3E52" w14:paraId="5F380077" w14:textId="77777777" w:rsidTr="00811447">
        <w:trPr>
          <w:jc w:val="center"/>
          <w:ins w:id="542" w:author="Huawei" w:date="2023-04-04T11:15:00Z"/>
        </w:trPr>
        <w:tc>
          <w:tcPr>
            <w:tcW w:w="0" w:type="auto"/>
            <w:vAlign w:val="center"/>
          </w:tcPr>
          <w:p w14:paraId="2AF41E25" w14:textId="77777777" w:rsidR="007F5B75" w:rsidRPr="007A3E52" w:rsidRDefault="007F5B75" w:rsidP="00811447">
            <w:pPr>
              <w:pStyle w:val="TAL"/>
              <w:rPr>
                <w:ins w:id="543" w:author="Huawei" w:date="2023-04-04T11:15:00Z"/>
                <w:rFonts w:cs="Arial"/>
                <w:vertAlign w:val="superscript"/>
                <w:lang w:eastAsia="ja-JP"/>
              </w:rPr>
            </w:pPr>
            <w:ins w:id="544" w:author="Huawei" w:date="2023-04-04T11:15:00Z">
              <w:r w:rsidRPr="007A3E52">
                <w:rPr>
                  <w:rFonts w:cs="Arial" w:hint="eastAsia"/>
                  <w:lang w:eastAsia="ja-JP"/>
                </w:rPr>
                <w:t>N</w:t>
              </w:r>
              <w:r w:rsidRPr="007A3E52">
                <w:rPr>
                  <w:rFonts w:cs="Arial"/>
                </w:rPr>
                <w:t>P</w:t>
              </w:r>
              <w:r w:rsidRPr="007A3E52">
                <w:rPr>
                  <w:rFonts w:cs="Arial" w:hint="eastAsia"/>
                  <w:lang w:eastAsia="ja-JP"/>
                </w:rPr>
                <w:t>D</w:t>
              </w:r>
              <w:r w:rsidRPr="007A3E52">
                <w:rPr>
                  <w:rFonts w:cs="Arial"/>
                </w:rPr>
                <w:t xml:space="preserve">CCH </w:t>
              </w:r>
              <w:r w:rsidRPr="007A3E52">
                <w:rPr>
                  <w:rFonts w:cs="Arial" w:hint="eastAsia"/>
                  <w:lang w:eastAsia="ja-JP"/>
                </w:rPr>
                <w:t>parameter</w:t>
              </w:r>
            </w:ins>
          </w:p>
        </w:tc>
        <w:tc>
          <w:tcPr>
            <w:tcW w:w="0" w:type="auto"/>
            <w:vAlign w:val="center"/>
          </w:tcPr>
          <w:p w14:paraId="72353E2A" w14:textId="77777777" w:rsidR="007F5B75" w:rsidRPr="007A3E52" w:rsidRDefault="007F5B75" w:rsidP="00811447">
            <w:pPr>
              <w:pStyle w:val="TAC"/>
              <w:rPr>
                <w:ins w:id="545" w:author="Huawei" w:date="2023-04-04T11:15:00Z"/>
                <w:rFonts w:cs="Arial"/>
              </w:rPr>
            </w:pPr>
          </w:p>
        </w:tc>
        <w:tc>
          <w:tcPr>
            <w:tcW w:w="2286" w:type="dxa"/>
          </w:tcPr>
          <w:p w14:paraId="7F9ED175" w14:textId="77777777" w:rsidR="007F5B75" w:rsidRPr="007A3E52" w:rsidRDefault="007F5B75" w:rsidP="00811447">
            <w:pPr>
              <w:pStyle w:val="TAC"/>
              <w:rPr>
                <w:ins w:id="546" w:author="Huawei" w:date="2023-04-04T11:15:00Z"/>
                <w:rFonts w:cs="Arial"/>
                <w:lang w:eastAsia="ja-JP"/>
              </w:rPr>
            </w:pPr>
            <w:ins w:id="547" w:author="Huawei" w:date="2023-04-04T11:15:00Z">
              <w:r w:rsidRPr="007A3E52">
                <w:rPr>
                  <w:rFonts w:cs="v4.2.0"/>
                  <w:lang w:eastAsia="ja-JP"/>
                </w:rPr>
                <w:t>R.30 HD-FDD</w:t>
              </w:r>
            </w:ins>
          </w:p>
        </w:tc>
        <w:tc>
          <w:tcPr>
            <w:tcW w:w="2291" w:type="dxa"/>
          </w:tcPr>
          <w:p w14:paraId="0AD66D9E" w14:textId="77777777" w:rsidR="007F5B75" w:rsidRPr="007A3E52" w:rsidRDefault="007F5B75" w:rsidP="00811447">
            <w:pPr>
              <w:pStyle w:val="TAC"/>
              <w:rPr>
                <w:ins w:id="548" w:author="Huawei" w:date="2023-04-04T11:15:00Z"/>
                <w:rFonts w:cs="Arial"/>
                <w:lang w:eastAsia="ja-JP"/>
              </w:rPr>
            </w:pPr>
            <w:ins w:id="549" w:author="Huawei" w:date="2023-04-04T11:15:00Z">
              <w:r w:rsidRPr="007A3E52">
                <w:rPr>
                  <w:rFonts w:cs="v4.2.0"/>
                  <w:lang w:eastAsia="ja-JP"/>
                </w:rPr>
                <w:t>R.30 HD-FDD</w:t>
              </w:r>
            </w:ins>
          </w:p>
        </w:tc>
      </w:tr>
      <w:tr w:rsidR="007F5B75" w:rsidRPr="007A3E52" w14:paraId="3C884172" w14:textId="77777777" w:rsidTr="00811447">
        <w:trPr>
          <w:jc w:val="center"/>
          <w:ins w:id="550" w:author="Huawei" w:date="2023-04-04T11:15:00Z"/>
        </w:trPr>
        <w:tc>
          <w:tcPr>
            <w:tcW w:w="0" w:type="auto"/>
            <w:vAlign w:val="center"/>
          </w:tcPr>
          <w:p w14:paraId="0276CCAC" w14:textId="77777777" w:rsidR="007F5B75" w:rsidRPr="007A3E52" w:rsidRDefault="007F5B75" w:rsidP="00811447">
            <w:pPr>
              <w:pStyle w:val="TAL"/>
              <w:rPr>
                <w:ins w:id="551" w:author="Huawei" w:date="2023-04-04T11:15:00Z"/>
                <w:rFonts w:cs="Arial"/>
                <w:lang w:eastAsia="ja-JP"/>
              </w:rPr>
            </w:pPr>
            <w:ins w:id="552" w:author="Huawei" w:date="2023-04-04T11:15:00Z">
              <w:r w:rsidRPr="007A3E52">
                <w:rPr>
                  <w:rFonts w:cs="Arial"/>
                  <w:lang w:eastAsia="ja-JP"/>
                </w:rPr>
                <w:t xml:space="preserve">NOCNG Patterns </w:t>
              </w:r>
            </w:ins>
          </w:p>
        </w:tc>
        <w:tc>
          <w:tcPr>
            <w:tcW w:w="0" w:type="auto"/>
            <w:vAlign w:val="center"/>
          </w:tcPr>
          <w:p w14:paraId="22968421" w14:textId="77777777" w:rsidR="007F5B75" w:rsidRPr="007A3E52" w:rsidRDefault="007F5B75" w:rsidP="00811447">
            <w:pPr>
              <w:pStyle w:val="TAC"/>
              <w:rPr>
                <w:ins w:id="553" w:author="Huawei" w:date="2023-04-04T11:15:00Z"/>
                <w:rFonts w:cs="Arial"/>
              </w:rPr>
            </w:pPr>
          </w:p>
        </w:tc>
        <w:tc>
          <w:tcPr>
            <w:tcW w:w="2286" w:type="dxa"/>
          </w:tcPr>
          <w:p w14:paraId="0357AED3" w14:textId="77777777" w:rsidR="007F5B75" w:rsidRPr="007A3E52" w:rsidRDefault="007F5B75" w:rsidP="00811447">
            <w:pPr>
              <w:pStyle w:val="TAC"/>
              <w:rPr>
                <w:ins w:id="554" w:author="Huawei" w:date="2023-04-04T11:15:00Z"/>
                <w:rFonts w:cs="v4.2.0"/>
                <w:lang w:eastAsia="ja-JP"/>
              </w:rPr>
            </w:pPr>
            <w:ins w:id="555" w:author="Huawei" w:date="2023-04-04T11:15: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2291" w:type="dxa"/>
          </w:tcPr>
          <w:p w14:paraId="55DA8E0C" w14:textId="77777777" w:rsidR="007F5B75" w:rsidRPr="007A3E52" w:rsidRDefault="007F5B75" w:rsidP="00811447">
            <w:pPr>
              <w:pStyle w:val="TAC"/>
              <w:rPr>
                <w:ins w:id="556" w:author="Huawei" w:date="2023-04-04T11:15:00Z"/>
                <w:rFonts w:cs="v4.2.0"/>
                <w:lang w:eastAsia="ja-JP"/>
              </w:rPr>
            </w:pPr>
            <w:ins w:id="557" w:author="Huawei" w:date="2023-04-04T11:15: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7F5B75" w:rsidRPr="007A3E52" w14:paraId="1D517B23" w14:textId="77777777" w:rsidTr="00811447">
        <w:trPr>
          <w:jc w:val="center"/>
          <w:ins w:id="558" w:author="Huawei" w:date="2023-04-04T11:15:00Z"/>
        </w:trPr>
        <w:tc>
          <w:tcPr>
            <w:tcW w:w="0" w:type="auto"/>
            <w:vAlign w:val="center"/>
          </w:tcPr>
          <w:p w14:paraId="52437925" w14:textId="77777777" w:rsidR="007F5B75" w:rsidRPr="007A3E52" w:rsidRDefault="007F5B75" w:rsidP="00811447">
            <w:pPr>
              <w:pStyle w:val="TAL"/>
              <w:rPr>
                <w:ins w:id="559" w:author="Huawei" w:date="2023-04-04T11:15:00Z"/>
                <w:rFonts w:cs="Arial"/>
              </w:rPr>
            </w:pPr>
            <w:ins w:id="560" w:author="Huawei" w:date="2023-04-04T11:15:00Z">
              <w:r w:rsidRPr="007A3E52">
                <w:rPr>
                  <w:rFonts w:cs="Arial" w:hint="eastAsia"/>
                  <w:lang w:eastAsia="ja-JP"/>
                </w:rPr>
                <w:t>N</w:t>
              </w:r>
              <w:r w:rsidRPr="007A3E52">
                <w:rPr>
                  <w:rFonts w:cs="Arial"/>
                </w:rPr>
                <w:t>PBCH_RA</w:t>
              </w:r>
            </w:ins>
          </w:p>
        </w:tc>
        <w:tc>
          <w:tcPr>
            <w:tcW w:w="0" w:type="auto"/>
            <w:vMerge w:val="restart"/>
            <w:vAlign w:val="center"/>
          </w:tcPr>
          <w:p w14:paraId="018B6C44" w14:textId="77777777" w:rsidR="007F5B75" w:rsidRPr="007A3E52" w:rsidRDefault="007F5B75" w:rsidP="00811447">
            <w:pPr>
              <w:pStyle w:val="TAC"/>
              <w:rPr>
                <w:ins w:id="561" w:author="Huawei" w:date="2023-04-04T11:15:00Z"/>
                <w:rFonts w:cs="Arial"/>
              </w:rPr>
            </w:pPr>
            <w:ins w:id="562" w:author="Huawei" w:date="2023-04-04T11:15:00Z">
              <w:r w:rsidRPr="007A3E52">
                <w:rPr>
                  <w:rFonts w:cs="Arial"/>
                </w:rPr>
                <w:t>dB</w:t>
              </w:r>
            </w:ins>
          </w:p>
        </w:tc>
        <w:tc>
          <w:tcPr>
            <w:tcW w:w="2286" w:type="dxa"/>
            <w:vMerge w:val="restart"/>
            <w:vAlign w:val="center"/>
          </w:tcPr>
          <w:p w14:paraId="5CC52ECA" w14:textId="77777777" w:rsidR="007F5B75" w:rsidRPr="007A3E52" w:rsidRDefault="007F5B75" w:rsidP="00811447">
            <w:pPr>
              <w:pStyle w:val="TAC"/>
              <w:rPr>
                <w:ins w:id="563" w:author="Huawei" w:date="2023-04-04T11:15:00Z"/>
                <w:rFonts w:cs="Arial"/>
              </w:rPr>
            </w:pPr>
            <w:ins w:id="564" w:author="Huawei" w:date="2023-04-04T11:15:00Z">
              <w:r w:rsidRPr="007A3E52">
                <w:rPr>
                  <w:rFonts w:cs="Arial"/>
                </w:rPr>
                <w:t>-3</w:t>
              </w:r>
            </w:ins>
          </w:p>
        </w:tc>
        <w:tc>
          <w:tcPr>
            <w:tcW w:w="2291" w:type="dxa"/>
            <w:vMerge w:val="restart"/>
            <w:vAlign w:val="center"/>
          </w:tcPr>
          <w:p w14:paraId="13A0DD2B" w14:textId="77777777" w:rsidR="007F5B75" w:rsidRPr="007A3E52" w:rsidRDefault="007F5B75" w:rsidP="00811447">
            <w:pPr>
              <w:pStyle w:val="TAC"/>
              <w:rPr>
                <w:ins w:id="565" w:author="Huawei" w:date="2023-04-04T11:15:00Z"/>
                <w:rFonts w:cs="Arial"/>
              </w:rPr>
            </w:pPr>
            <w:ins w:id="566" w:author="Huawei" w:date="2023-04-04T11:15:00Z">
              <w:r w:rsidRPr="007A3E52">
                <w:rPr>
                  <w:rFonts w:cs="Arial"/>
                </w:rPr>
                <w:t>-3</w:t>
              </w:r>
            </w:ins>
          </w:p>
        </w:tc>
      </w:tr>
      <w:tr w:rsidR="007F5B75" w:rsidRPr="007A3E52" w14:paraId="3218B7DF" w14:textId="77777777" w:rsidTr="00811447">
        <w:trPr>
          <w:jc w:val="center"/>
          <w:ins w:id="567" w:author="Huawei" w:date="2023-04-04T11:15:00Z"/>
        </w:trPr>
        <w:tc>
          <w:tcPr>
            <w:tcW w:w="0" w:type="auto"/>
            <w:vAlign w:val="center"/>
          </w:tcPr>
          <w:p w14:paraId="59EDB040" w14:textId="77777777" w:rsidR="007F5B75" w:rsidRPr="007A3E52" w:rsidRDefault="007F5B75" w:rsidP="00811447">
            <w:pPr>
              <w:pStyle w:val="TAL"/>
              <w:rPr>
                <w:ins w:id="568" w:author="Huawei" w:date="2023-04-04T11:15:00Z"/>
                <w:rFonts w:cs="Arial"/>
              </w:rPr>
            </w:pPr>
            <w:ins w:id="569" w:author="Huawei" w:date="2023-04-04T11:15:00Z">
              <w:r w:rsidRPr="007A3E52">
                <w:rPr>
                  <w:rFonts w:cs="Arial" w:hint="eastAsia"/>
                  <w:lang w:eastAsia="ja-JP"/>
                </w:rPr>
                <w:t>N</w:t>
              </w:r>
              <w:r w:rsidRPr="007A3E52">
                <w:rPr>
                  <w:rFonts w:cs="Arial"/>
                </w:rPr>
                <w:t>PBCH_RB</w:t>
              </w:r>
            </w:ins>
          </w:p>
        </w:tc>
        <w:tc>
          <w:tcPr>
            <w:tcW w:w="0" w:type="auto"/>
            <w:vMerge/>
            <w:vAlign w:val="center"/>
          </w:tcPr>
          <w:p w14:paraId="0E8F6C7B" w14:textId="77777777" w:rsidR="007F5B75" w:rsidRPr="007A3E52" w:rsidRDefault="007F5B75" w:rsidP="00811447">
            <w:pPr>
              <w:pStyle w:val="TAC"/>
              <w:rPr>
                <w:ins w:id="570" w:author="Huawei" w:date="2023-04-04T11:15:00Z"/>
                <w:rFonts w:cs="Arial"/>
              </w:rPr>
            </w:pPr>
          </w:p>
        </w:tc>
        <w:tc>
          <w:tcPr>
            <w:tcW w:w="2286" w:type="dxa"/>
            <w:vMerge/>
            <w:vAlign w:val="center"/>
          </w:tcPr>
          <w:p w14:paraId="2F416D5F" w14:textId="77777777" w:rsidR="007F5B75" w:rsidRPr="007A3E52" w:rsidRDefault="007F5B75" w:rsidP="00811447">
            <w:pPr>
              <w:pStyle w:val="TAC"/>
              <w:rPr>
                <w:ins w:id="571" w:author="Huawei" w:date="2023-04-04T11:15:00Z"/>
                <w:rFonts w:cs="Arial"/>
              </w:rPr>
            </w:pPr>
          </w:p>
        </w:tc>
        <w:tc>
          <w:tcPr>
            <w:tcW w:w="2291" w:type="dxa"/>
            <w:vMerge/>
            <w:vAlign w:val="center"/>
          </w:tcPr>
          <w:p w14:paraId="7C0DA24F" w14:textId="77777777" w:rsidR="007F5B75" w:rsidRPr="007A3E52" w:rsidRDefault="007F5B75" w:rsidP="00811447">
            <w:pPr>
              <w:pStyle w:val="TAC"/>
              <w:rPr>
                <w:ins w:id="572" w:author="Huawei" w:date="2023-04-04T11:15:00Z"/>
                <w:rFonts w:cs="Arial"/>
              </w:rPr>
            </w:pPr>
          </w:p>
        </w:tc>
      </w:tr>
      <w:tr w:rsidR="007F5B75" w:rsidRPr="007A3E52" w14:paraId="6DD960E2" w14:textId="77777777" w:rsidTr="00811447">
        <w:trPr>
          <w:jc w:val="center"/>
          <w:ins w:id="573" w:author="Huawei" w:date="2023-04-04T11:15:00Z"/>
        </w:trPr>
        <w:tc>
          <w:tcPr>
            <w:tcW w:w="0" w:type="auto"/>
            <w:vAlign w:val="center"/>
          </w:tcPr>
          <w:p w14:paraId="7952B38F" w14:textId="77777777" w:rsidR="007F5B75" w:rsidRPr="007A3E52" w:rsidRDefault="007F5B75" w:rsidP="00811447">
            <w:pPr>
              <w:pStyle w:val="TAL"/>
              <w:rPr>
                <w:ins w:id="574" w:author="Huawei" w:date="2023-04-04T11:15:00Z"/>
                <w:rFonts w:cs="Arial"/>
              </w:rPr>
            </w:pPr>
            <w:ins w:id="575" w:author="Huawei" w:date="2023-04-04T11:15:00Z">
              <w:r w:rsidRPr="007A3E52">
                <w:rPr>
                  <w:rFonts w:cs="Arial" w:hint="eastAsia"/>
                  <w:lang w:eastAsia="ja-JP"/>
                </w:rPr>
                <w:t>N</w:t>
              </w:r>
              <w:r w:rsidRPr="007A3E52">
                <w:rPr>
                  <w:rFonts w:cs="Arial"/>
                </w:rPr>
                <w:t>PSS_RA</w:t>
              </w:r>
            </w:ins>
          </w:p>
        </w:tc>
        <w:tc>
          <w:tcPr>
            <w:tcW w:w="0" w:type="auto"/>
            <w:vMerge/>
            <w:vAlign w:val="center"/>
          </w:tcPr>
          <w:p w14:paraId="74BF7513" w14:textId="77777777" w:rsidR="007F5B75" w:rsidRPr="007A3E52" w:rsidRDefault="007F5B75" w:rsidP="00811447">
            <w:pPr>
              <w:pStyle w:val="ZT"/>
              <w:framePr w:wrap="auto" w:hAnchor="text" w:yAlign="inline"/>
              <w:rPr>
                <w:ins w:id="576" w:author="Huawei" w:date="2023-04-04T11:15:00Z"/>
                <w:rFonts w:cs="Arial"/>
              </w:rPr>
            </w:pPr>
          </w:p>
        </w:tc>
        <w:tc>
          <w:tcPr>
            <w:tcW w:w="2286" w:type="dxa"/>
            <w:vMerge/>
            <w:vAlign w:val="center"/>
          </w:tcPr>
          <w:p w14:paraId="6FFB4B1E" w14:textId="77777777" w:rsidR="007F5B75" w:rsidRPr="007A3E52" w:rsidRDefault="007F5B75" w:rsidP="00811447">
            <w:pPr>
              <w:pStyle w:val="ZT"/>
              <w:framePr w:wrap="auto" w:hAnchor="text" w:yAlign="inline"/>
              <w:rPr>
                <w:ins w:id="577" w:author="Huawei" w:date="2023-04-04T11:15:00Z"/>
                <w:rFonts w:cs="Arial"/>
              </w:rPr>
            </w:pPr>
          </w:p>
        </w:tc>
        <w:tc>
          <w:tcPr>
            <w:tcW w:w="2291" w:type="dxa"/>
            <w:vMerge/>
            <w:vAlign w:val="center"/>
          </w:tcPr>
          <w:p w14:paraId="167DA96C" w14:textId="77777777" w:rsidR="007F5B75" w:rsidRPr="007A3E52" w:rsidRDefault="007F5B75" w:rsidP="00811447">
            <w:pPr>
              <w:pStyle w:val="ZT"/>
              <w:framePr w:wrap="auto" w:hAnchor="text" w:yAlign="inline"/>
              <w:rPr>
                <w:ins w:id="578" w:author="Huawei" w:date="2023-04-04T11:15:00Z"/>
                <w:rFonts w:cs="Arial"/>
              </w:rPr>
            </w:pPr>
          </w:p>
        </w:tc>
      </w:tr>
      <w:tr w:rsidR="007F5B75" w:rsidRPr="007A3E52" w14:paraId="20B17178" w14:textId="77777777" w:rsidTr="00811447">
        <w:trPr>
          <w:jc w:val="center"/>
          <w:ins w:id="579" w:author="Huawei" w:date="2023-04-04T11:15:00Z"/>
        </w:trPr>
        <w:tc>
          <w:tcPr>
            <w:tcW w:w="0" w:type="auto"/>
            <w:vAlign w:val="center"/>
          </w:tcPr>
          <w:p w14:paraId="4766B756" w14:textId="77777777" w:rsidR="007F5B75" w:rsidRPr="007A3E52" w:rsidRDefault="007F5B75" w:rsidP="00811447">
            <w:pPr>
              <w:pStyle w:val="TAL"/>
              <w:rPr>
                <w:ins w:id="580" w:author="Huawei" w:date="2023-04-04T11:15:00Z"/>
                <w:rFonts w:cs="Arial"/>
              </w:rPr>
            </w:pPr>
            <w:ins w:id="581" w:author="Huawei" w:date="2023-04-04T11:15:00Z">
              <w:r w:rsidRPr="007A3E52">
                <w:rPr>
                  <w:rFonts w:cs="Arial" w:hint="eastAsia"/>
                  <w:lang w:eastAsia="ja-JP"/>
                </w:rPr>
                <w:t>N</w:t>
              </w:r>
              <w:r w:rsidRPr="007A3E52">
                <w:rPr>
                  <w:rFonts w:cs="Arial"/>
                </w:rPr>
                <w:t>SSS_RA</w:t>
              </w:r>
            </w:ins>
          </w:p>
        </w:tc>
        <w:tc>
          <w:tcPr>
            <w:tcW w:w="0" w:type="auto"/>
            <w:vMerge/>
            <w:vAlign w:val="center"/>
          </w:tcPr>
          <w:p w14:paraId="4A94342F" w14:textId="77777777" w:rsidR="007F5B75" w:rsidRPr="007A3E52" w:rsidRDefault="007F5B75" w:rsidP="00811447">
            <w:pPr>
              <w:pStyle w:val="TAC"/>
              <w:rPr>
                <w:ins w:id="582" w:author="Huawei" w:date="2023-04-04T11:15:00Z"/>
                <w:rFonts w:cs="Arial"/>
              </w:rPr>
            </w:pPr>
          </w:p>
        </w:tc>
        <w:tc>
          <w:tcPr>
            <w:tcW w:w="2286" w:type="dxa"/>
            <w:vMerge/>
            <w:vAlign w:val="center"/>
          </w:tcPr>
          <w:p w14:paraId="32A2D607" w14:textId="77777777" w:rsidR="007F5B75" w:rsidRPr="007A3E52" w:rsidRDefault="007F5B75" w:rsidP="00811447">
            <w:pPr>
              <w:pStyle w:val="TAC"/>
              <w:rPr>
                <w:ins w:id="583" w:author="Huawei" w:date="2023-04-04T11:15:00Z"/>
                <w:rFonts w:cs="Arial"/>
              </w:rPr>
            </w:pPr>
          </w:p>
        </w:tc>
        <w:tc>
          <w:tcPr>
            <w:tcW w:w="2291" w:type="dxa"/>
            <w:vMerge/>
            <w:vAlign w:val="center"/>
          </w:tcPr>
          <w:p w14:paraId="2BF9940D" w14:textId="77777777" w:rsidR="007F5B75" w:rsidRPr="007A3E52" w:rsidRDefault="007F5B75" w:rsidP="00811447">
            <w:pPr>
              <w:pStyle w:val="TAC"/>
              <w:rPr>
                <w:ins w:id="584" w:author="Huawei" w:date="2023-04-04T11:15:00Z"/>
                <w:rFonts w:cs="Arial"/>
              </w:rPr>
            </w:pPr>
          </w:p>
        </w:tc>
      </w:tr>
      <w:tr w:rsidR="007F5B75" w:rsidRPr="007A3E52" w14:paraId="7C022287" w14:textId="77777777" w:rsidTr="00811447">
        <w:trPr>
          <w:jc w:val="center"/>
          <w:ins w:id="585" w:author="Huawei" w:date="2023-04-04T11:15:00Z"/>
        </w:trPr>
        <w:tc>
          <w:tcPr>
            <w:tcW w:w="0" w:type="auto"/>
            <w:vAlign w:val="center"/>
          </w:tcPr>
          <w:p w14:paraId="525ACBA7" w14:textId="77777777" w:rsidR="007F5B75" w:rsidRPr="007A3E52" w:rsidRDefault="007F5B75" w:rsidP="00811447">
            <w:pPr>
              <w:pStyle w:val="TAL"/>
              <w:rPr>
                <w:ins w:id="586" w:author="Huawei" w:date="2023-04-04T11:15:00Z"/>
                <w:rFonts w:cs="Arial"/>
              </w:rPr>
            </w:pPr>
            <w:ins w:id="587" w:author="Huawei" w:date="2023-04-04T11:15:00Z">
              <w:r w:rsidRPr="007A3E52">
                <w:rPr>
                  <w:rFonts w:cs="Arial" w:hint="eastAsia"/>
                  <w:lang w:eastAsia="ja-JP"/>
                </w:rPr>
                <w:t>NPDCCH</w:t>
              </w:r>
              <w:r w:rsidRPr="007A3E52">
                <w:rPr>
                  <w:rFonts w:cs="Arial"/>
                </w:rPr>
                <w:t>_RA</w:t>
              </w:r>
            </w:ins>
          </w:p>
        </w:tc>
        <w:tc>
          <w:tcPr>
            <w:tcW w:w="0" w:type="auto"/>
            <w:vMerge/>
            <w:vAlign w:val="center"/>
          </w:tcPr>
          <w:p w14:paraId="0043B551" w14:textId="77777777" w:rsidR="007F5B75" w:rsidRPr="007A3E52" w:rsidRDefault="007F5B75" w:rsidP="00811447">
            <w:pPr>
              <w:pStyle w:val="TAC"/>
              <w:rPr>
                <w:ins w:id="588" w:author="Huawei" w:date="2023-04-04T11:15:00Z"/>
                <w:rFonts w:cs="Arial"/>
              </w:rPr>
            </w:pPr>
          </w:p>
        </w:tc>
        <w:tc>
          <w:tcPr>
            <w:tcW w:w="2286" w:type="dxa"/>
            <w:vMerge/>
            <w:vAlign w:val="center"/>
          </w:tcPr>
          <w:p w14:paraId="408F8A44" w14:textId="77777777" w:rsidR="007F5B75" w:rsidRPr="007A3E52" w:rsidRDefault="007F5B75" w:rsidP="00811447">
            <w:pPr>
              <w:pStyle w:val="TAC"/>
              <w:rPr>
                <w:ins w:id="589" w:author="Huawei" w:date="2023-04-04T11:15:00Z"/>
                <w:rFonts w:cs="Arial"/>
              </w:rPr>
            </w:pPr>
          </w:p>
        </w:tc>
        <w:tc>
          <w:tcPr>
            <w:tcW w:w="2291" w:type="dxa"/>
            <w:vMerge/>
            <w:vAlign w:val="center"/>
          </w:tcPr>
          <w:p w14:paraId="5DB82221" w14:textId="77777777" w:rsidR="007F5B75" w:rsidRPr="007A3E52" w:rsidRDefault="007F5B75" w:rsidP="00811447">
            <w:pPr>
              <w:pStyle w:val="TAC"/>
              <w:rPr>
                <w:ins w:id="590" w:author="Huawei" w:date="2023-04-04T11:15:00Z"/>
                <w:rFonts w:cs="Arial"/>
              </w:rPr>
            </w:pPr>
          </w:p>
        </w:tc>
      </w:tr>
      <w:tr w:rsidR="007F5B75" w:rsidRPr="007A3E52" w14:paraId="4C8434D5" w14:textId="77777777" w:rsidTr="00811447">
        <w:trPr>
          <w:jc w:val="center"/>
          <w:ins w:id="591" w:author="Huawei" w:date="2023-04-04T11:15:00Z"/>
        </w:trPr>
        <w:tc>
          <w:tcPr>
            <w:tcW w:w="0" w:type="auto"/>
            <w:vAlign w:val="center"/>
          </w:tcPr>
          <w:p w14:paraId="78F38D60" w14:textId="77777777" w:rsidR="007F5B75" w:rsidRPr="007A3E52" w:rsidRDefault="007F5B75" w:rsidP="00811447">
            <w:pPr>
              <w:pStyle w:val="TAL"/>
              <w:rPr>
                <w:ins w:id="592" w:author="Huawei" w:date="2023-04-04T11:15:00Z"/>
                <w:rFonts w:cs="Arial"/>
              </w:rPr>
            </w:pPr>
            <w:ins w:id="593" w:author="Huawei" w:date="2023-04-04T11:15:00Z">
              <w:r w:rsidRPr="007A3E52">
                <w:rPr>
                  <w:rFonts w:cs="Arial" w:hint="eastAsia"/>
                  <w:lang w:eastAsia="ja-JP"/>
                </w:rPr>
                <w:t>NPDCCH</w:t>
              </w:r>
              <w:r w:rsidRPr="007A3E52">
                <w:rPr>
                  <w:rFonts w:cs="Arial"/>
                </w:rPr>
                <w:t>_RB</w:t>
              </w:r>
            </w:ins>
          </w:p>
        </w:tc>
        <w:tc>
          <w:tcPr>
            <w:tcW w:w="0" w:type="auto"/>
            <w:vMerge/>
            <w:vAlign w:val="center"/>
          </w:tcPr>
          <w:p w14:paraId="3283914A" w14:textId="77777777" w:rsidR="007F5B75" w:rsidRPr="007A3E52" w:rsidRDefault="007F5B75" w:rsidP="00811447">
            <w:pPr>
              <w:pStyle w:val="TAC"/>
              <w:rPr>
                <w:ins w:id="594" w:author="Huawei" w:date="2023-04-04T11:15:00Z"/>
                <w:rFonts w:cs="Arial"/>
              </w:rPr>
            </w:pPr>
          </w:p>
        </w:tc>
        <w:tc>
          <w:tcPr>
            <w:tcW w:w="2286" w:type="dxa"/>
            <w:vMerge/>
            <w:vAlign w:val="center"/>
          </w:tcPr>
          <w:p w14:paraId="7C698FA2" w14:textId="77777777" w:rsidR="007F5B75" w:rsidRPr="007A3E52" w:rsidRDefault="007F5B75" w:rsidP="00811447">
            <w:pPr>
              <w:pStyle w:val="TAC"/>
              <w:rPr>
                <w:ins w:id="595" w:author="Huawei" w:date="2023-04-04T11:15:00Z"/>
                <w:rFonts w:cs="Arial"/>
              </w:rPr>
            </w:pPr>
          </w:p>
        </w:tc>
        <w:tc>
          <w:tcPr>
            <w:tcW w:w="2291" w:type="dxa"/>
            <w:vMerge/>
            <w:vAlign w:val="center"/>
          </w:tcPr>
          <w:p w14:paraId="78B82C30" w14:textId="77777777" w:rsidR="007F5B75" w:rsidRPr="007A3E52" w:rsidRDefault="007F5B75" w:rsidP="00811447">
            <w:pPr>
              <w:pStyle w:val="TAC"/>
              <w:rPr>
                <w:ins w:id="596" w:author="Huawei" w:date="2023-04-04T11:15:00Z"/>
                <w:rFonts w:cs="Arial"/>
              </w:rPr>
            </w:pPr>
          </w:p>
        </w:tc>
      </w:tr>
      <w:tr w:rsidR="007F5B75" w:rsidRPr="007A3E52" w14:paraId="1BB09439" w14:textId="77777777" w:rsidTr="00811447">
        <w:trPr>
          <w:jc w:val="center"/>
          <w:ins w:id="597" w:author="Huawei" w:date="2023-04-04T11:15:00Z"/>
        </w:trPr>
        <w:tc>
          <w:tcPr>
            <w:tcW w:w="0" w:type="auto"/>
            <w:vAlign w:val="center"/>
          </w:tcPr>
          <w:p w14:paraId="06EBB1EA" w14:textId="77777777" w:rsidR="007F5B75" w:rsidRPr="007A3E52" w:rsidRDefault="007F5B75" w:rsidP="00811447">
            <w:pPr>
              <w:pStyle w:val="TAL"/>
              <w:rPr>
                <w:ins w:id="598" w:author="Huawei" w:date="2023-04-04T11:15:00Z"/>
                <w:rFonts w:cs="Arial"/>
                <w:lang w:eastAsia="ja-JP"/>
              </w:rPr>
            </w:pPr>
            <w:ins w:id="599" w:author="Huawei" w:date="2023-04-04T11:15:00Z">
              <w:r w:rsidRPr="007A3E52">
                <w:rPr>
                  <w:rFonts w:cs="Arial" w:hint="eastAsia"/>
                  <w:lang w:eastAsia="ja-JP"/>
                </w:rPr>
                <w:t>NPDSCH</w:t>
              </w:r>
              <w:r w:rsidRPr="007A3E52">
                <w:rPr>
                  <w:rFonts w:cs="Arial"/>
                </w:rPr>
                <w:t>_RA</w:t>
              </w:r>
            </w:ins>
          </w:p>
        </w:tc>
        <w:tc>
          <w:tcPr>
            <w:tcW w:w="0" w:type="auto"/>
            <w:vMerge/>
            <w:vAlign w:val="center"/>
          </w:tcPr>
          <w:p w14:paraId="1B150C04" w14:textId="77777777" w:rsidR="007F5B75" w:rsidRPr="007A3E52" w:rsidRDefault="007F5B75" w:rsidP="00811447">
            <w:pPr>
              <w:pStyle w:val="TAC"/>
              <w:rPr>
                <w:ins w:id="600" w:author="Huawei" w:date="2023-04-04T11:15:00Z"/>
                <w:rFonts w:cs="Arial"/>
              </w:rPr>
            </w:pPr>
          </w:p>
        </w:tc>
        <w:tc>
          <w:tcPr>
            <w:tcW w:w="2286" w:type="dxa"/>
            <w:vMerge/>
            <w:vAlign w:val="center"/>
          </w:tcPr>
          <w:p w14:paraId="117ABD2A" w14:textId="77777777" w:rsidR="007F5B75" w:rsidRPr="007A3E52" w:rsidRDefault="007F5B75" w:rsidP="00811447">
            <w:pPr>
              <w:pStyle w:val="TAC"/>
              <w:rPr>
                <w:ins w:id="601" w:author="Huawei" w:date="2023-04-04T11:15:00Z"/>
                <w:rFonts w:cs="Arial"/>
              </w:rPr>
            </w:pPr>
          </w:p>
        </w:tc>
        <w:tc>
          <w:tcPr>
            <w:tcW w:w="2291" w:type="dxa"/>
            <w:vMerge/>
            <w:vAlign w:val="center"/>
          </w:tcPr>
          <w:p w14:paraId="2CB7A137" w14:textId="77777777" w:rsidR="007F5B75" w:rsidRPr="007A3E52" w:rsidRDefault="007F5B75" w:rsidP="00811447">
            <w:pPr>
              <w:pStyle w:val="TAC"/>
              <w:rPr>
                <w:ins w:id="602" w:author="Huawei" w:date="2023-04-04T11:15:00Z"/>
                <w:rFonts w:cs="Arial"/>
              </w:rPr>
            </w:pPr>
          </w:p>
        </w:tc>
      </w:tr>
      <w:tr w:rsidR="007F5B75" w:rsidRPr="007A3E52" w14:paraId="62A9DC2A" w14:textId="77777777" w:rsidTr="00811447">
        <w:trPr>
          <w:jc w:val="center"/>
          <w:ins w:id="603" w:author="Huawei" w:date="2023-04-04T11:15:00Z"/>
        </w:trPr>
        <w:tc>
          <w:tcPr>
            <w:tcW w:w="0" w:type="auto"/>
            <w:vAlign w:val="center"/>
          </w:tcPr>
          <w:p w14:paraId="60330EFE" w14:textId="77777777" w:rsidR="007F5B75" w:rsidRPr="007A3E52" w:rsidRDefault="007F5B75" w:rsidP="00811447">
            <w:pPr>
              <w:pStyle w:val="TAL"/>
              <w:rPr>
                <w:ins w:id="604" w:author="Huawei" w:date="2023-04-04T11:15:00Z"/>
                <w:rFonts w:cs="Arial"/>
                <w:lang w:eastAsia="ja-JP"/>
              </w:rPr>
            </w:pPr>
            <w:ins w:id="605" w:author="Huawei" w:date="2023-04-04T11:15:00Z">
              <w:r w:rsidRPr="007A3E52">
                <w:rPr>
                  <w:rFonts w:cs="Arial" w:hint="eastAsia"/>
                  <w:lang w:eastAsia="ja-JP"/>
                </w:rPr>
                <w:t>NPDSCH</w:t>
              </w:r>
              <w:r w:rsidRPr="007A3E52">
                <w:rPr>
                  <w:rFonts w:cs="Arial"/>
                </w:rPr>
                <w:t>_RB</w:t>
              </w:r>
            </w:ins>
          </w:p>
        </w:tc>
        <w:tc>
          <w:tcPr>
            <w:tcW w:w="0" w:type="auto"/>
            <w:vMerge/>
            <w:vAlign w:val="center"/>
          </w:tcPr>
          <w:p w14:paraId="21D320A2" w14:textId="77777777" w:rsidR="007F5B75" w:rsidRPr="007A3E52" w:rsidRDefault="007F5B75" w:rsidP="00811447">
            <w:pPr>
              <w:pStyle w:val="TAC"/>
              <w:rPr>
                <w:ins w:id="606" w:author="Huawei" w:date="2023-04-04T11:15:00Z"/>
                <w:rFonts w:cs="Arial"/>
              </w:rPr>
            </w:pPr>
          </w:p>
        </w:tc>
        <w:tc>
          <w:tcPr>
            <w:tcW w:w="2286" w:type="dxa"/>
            <w:vMerge/>
            <w:vAlign w:val="center"/>
          </w:tcPr>
          <w:p w14:paraId="3B97B215" w14:textId="77777777" w:rsidR="007F5B75" w:rsidRPr="007A3E52" w:rsidRDefault="007F5B75" w:rsidP="00811447">
            <w:pPr>
              <w:pStyle w:val="TAC"/>
              <w:rPr>
                <w:ins w:id="607" w:author="Huawei" w:date="2023-04-04T11:15:00Z"/>
                <w:rFonts w:cs="Arial"/>
              </w:rPr>
            </w:pPr>
          </w:p>
        </w:tc>
        <w:tc>
          <w:tcPr>
            <w:tcW w:w="2291" w:type="dxa"/>
            <w:vMerge/>
            <w:vAlign w:val="center"/>
          </w:tcPr>
          <w:p w14:paraId="45979131" w14:textId="77777777" w:rsidR="007F5B75" w:rsidRPr="007A3E52" w:rsidRDefault="007F5B75" w:rsidP="00811447">
            <w:pPr>
              <w:pStyle w:val="TAC"/>
              <w:rPr>
                <w:ins w:id="608" w:author="Huawei" w:date="2023-04-04T11:15:00Z"/>
                <w:rFonts w:cs="Arial"/>
              </w:rPr>
            </w:pPr>
          </w:p>
        </w:tc>
      </w:tr>
      <w:tr w:rsidR="007F5B75" w:rsidRPr="007A3E52" w14:paraId="1668E2EC" w14:textId="77777777" w:rsidTr="00811447">
        <w:trPr>
          <w:trHeight w:val="218"/>
          <w:jc w:val="center"/>
          <w:ins w:id="609" w:author="Huawei" w:date="2023-04-04T11:15:00Z"/>
        </w:trPr>
        <w:tc>
          <w:tcPr>
            <w:tcW w:w="0" w:type="auto"/>
            <w:vAlign w:val="center"/>
          </w:tcPr>
          <w:p w14:paraId="29702F85" w14:textId="77777777" w:rsidR="007F5B75" w:rsidRPr="007A3E52" w:rsidRDefault="007F5B75" w:rsidP="00811447">
            <w:pPr>
              <w:pStyle w:val="TAL"/>
              <w:rPr>
                <w:ins w:id="610" w:author="Huawei" w:date="2023-04-04T11:15:00Z"/>
                <w:rFonts w:cs="Arial"/>
                <w:lang w:eastAsia="ja-JP"/>
              </w:rPr>
            </w:pPr>
            <w:ins w:id="611" w:author="Huawei" w:date="2023-04-04T11:15:00Z">
              <w:r w:rsidRPr="007A3E52">
                <w:rPr>
                  <w:rFonts w:cs="Arial" w:hint="eastAsia"/>
                  <w:lang w:eastAsia="ja-JP"/>
                </w:rPr>
                <w:t>N</w:t>
              </w:r>
              <w:r w:rsidRPr="007A3E52">
                <w:rPr>
                  <w:rFonts w:cs="Arial"/>
                </w:rPr>
                <w:t>OCNG_RA</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14:paraId="4FDBC93F" w14:textId="77777777" w:rsidR="007F5B75" w:rsidRPr="007A3E52" w:rsidRDefault="007F5B75" w:rsidP="00811447">
            <w:pPr>
              <w:pStyle w:val="TAC"/>
              <w:rPr>
                <w:ins w:id="612" w:author="Huawei" w:date="2023-04-04T11:15:00Z"/>
                <w:rFonts w:cs="Arial"/>
              </w:rPr>
            </w:pPr>
          </w:p>
        </w:tc>
        <w:tc>
          <w:tcPr>
            <w:tcW w:w="2286" w:type="dxa"/>
            <w:vMerge/>
            <w:vAlign w:val="center"/>
          </w:tcPr>
          <w:p w14:paraId="3DC45E1D" w14:textId="77777777" w:rsidR="007F5B75" w:rsidRPr="007A3E52" w:rsidRDefault="007F5B75" w:rsidP="00811447">
            <w:pPr>
              <w:pStyle w:val="TAC"/>
              <w:rPr>
                <w:ins w:id="613" w:author="Huawei" w:date="2023-04-04T11:15:00Z"/>
                <w:rFonts w:cs="Arial"/>
              </w:rPr>
            </w:pPr>
          </w:p>
        </w:tc>
        <w:tc>
          <w:tcPr>
            <w:tcW w:w="2291" w:type="dxa"/>
            <w:vMerge/>
            <w:vAlign w:val="center"/>
          </w:tcPr>
          <w:p w14:paraId="315B4B6A" w14:textId="77777777" w:rsidR="007F5B75" w:rsidRPr="007A3E52" w:rsidRDefault="007F5B75" w:rsidP="00811447">
            <w:pPr>
              <w:pStyle w:val="TAC"/>
              <w:rPr>
                <w:ins w:id="614" w:author="Huawei" w:date="2023-04-04T11:15:00Z"/>
                <w:rFonts w:cs="Arial"/>
              </w:rPr>
            </w:pPr>
          </w:p>
        </w:tc>
      </w:tr>
      <w:tr w:rsidR="007F5B75" w:rsidRPr="007A3E52" w14:paraId="7266CEF9" w14:textId="77777777" w:rsidTr="00811447">
        <w:trPr>
          <w:trHeight w:val="218"/>
          <w:jc w:val="center"/>
          <w:ins w:id="615" w:author="Huawei" w:date="2023-04-04T11:15:00Z"/>
        </w:trPr>
        <w:tc>
          <w:tcPr>
            <w:tcW w:w="0" w:type="auto"/>
            <w:vAlign w:val="center"/>
          </w:tcPr>
          <w:p w14:paraId="50D6412A" w14:textId="77777777" w:rsidR="007F5B75" w:rsidRPr="007A3E52" w:rsidRDefault="007F5B75" w:rsidP="00811447">
            <w:pPr>
              <w:pStyle w:val="TAL"/>
              <w:rPr>
                <w:ins w:id="616" w:author="Huawei" w:date="2023-04-04T11:15:00Z"/>
                <w:rFonts w:cs="Arial"/>
                <w:lang w:eastAsia="ja-JP"/>
              </w:rPr>
            </w:pPr>
            <w:ins w:id="617" w:author="Huawei" w:date="2023-04-04T11:15:00Z">
              <w:r w:rsidRPr="007A3E52">
                <w:rPr>
                  <w:rFonts w:cs="Arial" w:hint="eastAsia"/>
                  <w:lang w:eastAsia="ja-JP"/>
                </w:rPr>
                <w:t>N</w:t>
              </w:r>
              <w:r w:rsidRPr="007A3E52">
                <w:rPr>
                  <w:rFonts w:cs="Arial"/>
                </w:rPr>
                <w:t>OCNG_RB</w:t>
              </w:r>
              <w:r w:rsidRPr="007A3E52">
                <w:rPr>
                  <w:rFonts w:cs="Arial"/>
                  <w:vertAlign w:val="superscript"/>
                </w:rPr>
                <w:t xml:space="preserve"> Note</w:t>
              </w:r>
              <w:r w:rsidRPr="007A3E52">
                <w:rPr>
                  <w:rFonts w:cs="Arial" w:hint="eastAsia"/>
                  <w:vertAlign w:val="superscript"/>
                  <w:lang w:eastAsia="ja-JP"/>
                </w:rPr>
                <w:t>1</w:t>
              </w:r>
            </w:ins>
          </w:p>
        </w:tc>
        <w:tc>
          <w:tcPr>
            <w:tcW w:w="0" w:type="auto"/>
            <w:vMerge/>
            <w:vAlign w:val="center"/>
          </w:tcPr>
          <w:p w14:paraId="468EC265" w14:textId="77777777" w:rsidR="007F5B75" w:rsidRPr="007A3E52" w:rsidRDefault="007F5B75" w:rsidP="00811447">
            <w:pPr>
              <w:pStyle w:val="TAC"/>
              <w:rPr>
                <w:ins w:id="618" w:author="Huawei" w:date="2023-04-04T11:15:00Z"/>
                <w:rFonts w:cs="Arial"/>
              </w:rPr>
            </w:pPr>
          </w:p>
        </w:tc>
        <w:tc>
          <w:tcPr>
            <w:tcW w:w="2286" w:type="dxa"/>
            <w:vMerge/>
            <w:vAlign w:val="center"/>
          </w:tcPr>
          <w:p w14:paraId="6DC48A3C" w14:textId="77777777" w:rsidR="007F5B75" w:rsidRPr="007A3E52" w:rsidRDefault="007F5B75" w:rsidP="00811447">
            <w:pPr>
              <w:pStyle w:val="TAC"/>
              <w:rPr>
                <w:ins w:id="619" w:author="Huawei" w:date="2023-04-04T11:15:00Z"/>
                <w:rFonts w:cs="Arial"/>
              </w:rPr>
            </w:pPr>
          </w:p>
        </w:tc>
        <w:tc>
          <w:tcPr>
            <w:tcW w:w="2291" w:type="dxa"/>
            <w:vMerge/>
            <w:vAlign w:val="center"/>
          </w:tcPr>
          <w:p w14:paraId="27F80F11" w14:textId="77777777" w:rsidR="007F5B75" w:rsidRPr="007A3E52" w:rsidRDefault="007F5B75" w:rsidP="00811447">
            <w:pPr>
              <w:pStyle w:val="TAC"/>
              <w:rPr>
                <w:ins w:id="620" w:author="Huawei" w:date="2023-04-04T11:15:00Z"/>
                <w:rFonts w:cs="Arial"/>
              </w:rPr>
            </w:pPr>
          </w:p>
        </w:tc>
      </w:tr>
      <w:tr w:rsidR="007F5B75" w:rsidRPr="007A3E52" w14:paraId="5B693222" w14:textId="77777777" w:rsidTr="00811447">
        <w:trPr>
          <w:trHeight w:val="417"/>
          <w:jc w:val="center"/>
          <w:ins w:id="621" w:author="Huawei" w:date="2023-04-04T11:15:00Z"/>
        </w:trPr>
        <w:tc>
          <w:tcPr>
            <w:tcW w:w="0" w:type="auto"/>
            <w:vAlign w:val="center"/>
          </w:tcPr>
          <w:p w14:paraId="6D1F1174" w14:textId="77777777" w:rsidR="007F5B75" w:rsidRPr="007A3E52" w:rsidRDefault="007F5B75" w:rsidP="00811447">
            <w:pPr>
              <w:pStyle w:val="TAL"/>
              <w:rPr>
                <w:ins w:id="622" w:author="Huawei" w:date="2023-04-04T11:15:00Z"/>
                <w:rFonts w:cs="Arial"/>
              </w:rPr>
            </w:pPr>
            <w:ins w:id="623" w:author="Huawei" w:date="2023-04-04T11:15:00Z">
              <w:r w:rsidRPr="007A3E52">
                <w:rPr>
                  <w:rFonts w:cs="Arial"/>
                  <w:position w:val="-12"/>
                </w:rPr>
                <w:object w:dxaOrig="400" w:dyaOrig="360" w14:anchorId="39F85E6B">
                  <v:shape id="_x0000_i1028" type="#_x0000_t75" style="width:20.5pt;height:20.5pt" o:ole="" fillcolor="window">
                    <v:imagedata r:id="rId16" o:title=""/>
                  </v:shape>
                  <o:OLEObject Type="Embed" ProgID="Equation.3" ShapeID="_x0000_i1028" DrawAspect="Content" ObjectID="_1742660434" r:id="rId22"/>
                </w:object>
              </w:r>
            </w:ins>
          </w:p>
        </w:tc>
        <w:tc>
          <w:tcPr>
            <w:tcW w:w="0" w:type="auto"/>
            <w:vAlign w:val="center"/>
          </w:tcPr>
          <w:p w14:paraId="5BED77AA" w14:textId="77777777" w:rsidR="007F5B75" w:rsidRPr="007A3E52" w:rsidRDefault="007F5B75" w:rsidP="00811447">
            <w:pPr>
              <w:pStyle w:val="TAC"/>
              <w:rPr>
                <w:ins w:id="624" w:author="Huawei" w:date="2023-04-04T11:15:00Z"/>
                <w:rFonts w:cs="Arial"/>
              </w:rPr>
            </w:pPr>
            <w:ins w:id="625" w:author="Huawei" w:date="2023-04-04T11:15:00Z">
              <w:r w:rsidRPr="007A3E52">
                <w:rPr>
                  <w:rFonts w:cs="Arial"/>
                </w:rPr>
                <w:t>dBm/15 kHz</w:t>
              </w:r>
            </w:ins>
          </w:p>
        </w:tc>
        <w:tc>
          <w:tcPr>
            <w:tcW w:w="2286" w:type="dxa"/>
            <w:vAlign w:val="center"/>
          </w:tcPr>
          <w:p w14:paraId="40149D95" w14:textId="77777777" w:rsidR="007F5B75" w:rsidRPr="007A3E52" w:rsidRDefault="007F5B75" w:rsidP="00811447">
            <w:pPr>
              <w:pStyle w:val="TAC"/>
              <w:rPr>
                <w:ins w:id="626" w:author="Huawei" w:date="2023-04-04T11:15:00Z"/>
                <w:rFonts w:cs="Arial"/>
              </w:rPr>
            </w:pPr>
            <w:ins w:id="627" w:author="Huawei" w:date="2023-04-04T11:15:00Z">
              <w:r>
                <w:rPr>
                  <w:rFonts w:cs="v4.2.0"/>
                  <w:lang w:eastAsia="ja-JP"/>
                </w:rPr>
                <w:t>-88</w:t>
              </w:r>
            </w:ins>
          </w:p>
        </w:tc>
        <w:tc>
          <w:tcPr>
            <w:tcW w:w="2291" w:type="dxa"/>
            <w:vAlign w:val="center"/>
          </w:tcPr>
          <w:p w14:paraId="71EE3B63" w14:textId="77777777" w:rsidR="007F5B75" w:rsidRPr="007A3E52" w:rsidRDefault="007F5B75" w:rsidP="00811447">
            <w:pPr>
              <w:pStyle w:val="TAC"/>
              <w:rPr>
                <w:ins w:id="628" w:author="Huawei" w:date="2023-04-04T11:15:00Z"/>
                <w:rFonts w:cs="Arial"/>
              </w:rPr>
            </w:pPr>
            <w:ins w:id="629" w:author="Huawei" w:date="2023-04-04T11:15:00Z">
              <w:r>
                <w:rPr>
                  <w:rFonts w:cs="v4.2.0"/>
                  <w:lang w:eastAsia="ja-JP"/>
                </w:rPr>
                <w:t>-88</w:t>
              </w:r>
            </w:ins>
          </w:p>
        </w:tc>
      </w:tr>
      <w:tr w:rsidR="007F5B75" w:rsidRPr="007A3E52" w14:paraId="6C0106F2" w14:textId="77777777" w:rsidTr="00811447">
        <w:trPr>
          <w:trHeight w:val="409"/>
          <w:jc w:val="center"/>
          <w:ins w:id="630" w:author="Huawei" w:date="2023-04-04T11:15:00Z"/>
        </w:trPr>
        <w:tc>
          <w:tcPr>
            <w:tcW w:w="0" w:type="auto"/>
            <w:vAlign w:val="center"/>
          </w:tcPr>
          <w:p w14:paraId="6DB53537" w14:textId="77777777" w:rsidR="007F5B75" w:rsidRPr="007A3E52" w:rsidRDefault="007F5B75" w:rsidP="00811447">
            <w:pPr>
              <w:pStyle w:val="TAL"/>
              <w:rPr>
                <w:ins w:id="631" w:author="Huawei" w:date="2023-04-04T11:15:00Z"/>
                <w:rFonts w:cs="Arial"/>
              </w:rPr>
            </w:pPr>
            <w:ins w:id="632" w:author="Huawei" w:date="2023-04-04T11:15:00Z">
              <w:r w:rsidRPr="007A3E52">
                <w:rPr>
                  <w:rFonts w:cs="Arial"/>
                  <w:position w:val="-12"/>
                </w:rPr>
                <w:object w:dxaOrig="620" w:dyaOrig="380" w14:anchorId="084AF229">
                  <v:shape id="_x0000_i1029" type="#_x0000_t75" style="width:29.65pt;height:20.5pt" o:ole="" fillcolor="window">
                    <v:imagedata r:id="rId18" o:title=""/>
                  </v:shape>
                  <o:OLEObject Type="Embed" ProgID="Equation.3" ShapeID="_x0000_i1029" DrawAspect="Content" ObjectID="_1742660435" r:id="rId23"/>
                </w:object>
              </w:r>
            </w:ins>
          </w:p>
        </w:tc>
        <w:tc>
          <w:tcPr>
            <w:tcW w:w="0" w:type="auto"/>
            <w:vAlign w:val="center"/>
          </w:tcPr>
          <w:p w14:paraId="5BC76A47" w14:textId="77777777" w:rsidR="007F5B75" w:rsidRPr="007A3E52" w:rsidRDefault="007F5B75" w:rsidP="00811447">
            <w:pPr>
              <w:pStyle w:val="TAC"/>
              <w:rPr>
                <w:ins w:id="633" w:author="Huawei" w:date="2023-04-04T11:15:00Z"/>
                <w:rFonts w:cs="Arial"/>
              </w:rPr>
            </w:pPr>
            <w:ins w:id="634" w:author="Huawei" w:date="2023-04-04T11:15:00Z">
              <w:r w:rsidRPr="007A3E52">
                <w:rPr>
                  <w:rFonts w:cs="Arial"/>
                </w:rPr>
                <w:t>dB</w:t>
              </w:r>
            </w:ins>
          </w:p>
        </w:tc>
        <w:tc>
          <w:tcPr>
            <w:tcW w:w="2286" w:type="dxa"/>
            <w:vAlign w:val="center"/>
          </w:tcPr>
          <w:p w14:paraId="0C4503D5" w14:textId="77777777" w:rsidR="007F5B75" w:rsidRPr="007A3E52" w:rsidRDefault="007F5B75" w:rsidP="00811447">
            <w:pPr>
              <w:pStyle w:val="TAC"/>
              <w:rPr>
                <w:ins w:id="635" w:author="Huawei" w:date="2023-04-04T11:15:00Z"/>
                <w:rFonts w:cs="Arial"/>
              </w:rPr>
            </w:pPr>
            <w:ins w:id="636" w:author="Huawei" w:date="2023-04-04T11:15:00Z">
              <w:r w:rsidRPr="007A3E52">
                <w:rPr>
                  <w:rFonts w:cs="Arial" w:hint="eastAsia"/>
                  <w:lang w:eastAsia="ja-JP"/>
                </w:rPr>
                <w:t>-1</w:t>
              </w:r>
              <w:r w:rsidRPr="007A3E52">
                <w:rPr>
                  <w:rFonts w:cs="Arial"/>
                  <w:lang w:eastAsia="ja-JP"/>
                </w:rPr>
                <w:t>1</w:t>
              </w:r>
            </w:ins>
          </w:p>
        </w:tc>
        <w:tc>
          <w:tcPr>
            <w:tcW w:w="2291" w:type="dxa"/>
            <w:vAlign w:val="center"/>
          </w:tcPr>
          <w:p w14:paraId="4EB0B448" w14:textId="77777777" w:rsidR="007F5B75" w:rsidRPr="007A3E52" w:rsidRDefault="007F5B75" w:rsidP="00811447">
            <w:pPr>
              <w:pStyle w:val="TAC"/>
              <w:rPr>
                <w:ins w:id="637" w:author="Huawei" w:date="2023-04-04T11:15:00Z"/>
                <w:rFonts w:cs="Arial"/>
              </w:rPr>
            </w:pPr>
            <w:ins w:id="638" w:author="Huawei" w:date="2023-04-04T11:15:00Z">
              <w:r w:rsidRPr="007A3E52">
                <w:rPr>
                  <w:rFonts w:cs="Arial" w:hint="eastAsia"/>
                  <w:lang w:eastAsia="ja-JP"/>
                </w:rPr>
                <w:t>-1</w:t>
              </w:r>
              <w:r w:rsidRPr="007A3E52">
                <w:rPr>
                  <w:rFonts w:cs="Arial"/>
                  <w:lang w:eastAsia="ja-JP"/>
                </w:rPr>
                <w:t>1</w:t>
              </w:r>
            </w:ins>
          </w:p>
        </w:tc>
      </w:tr>
      <w:tr w:rsidR="007F5B75" w:rsidRPr="007A3E52" w14:paraId="43306148" w14:textId="77777777" w:rsidTr="00811447">
        <w:trPr>
          <w:trHeight w:val="409"/>
          <w:jc w:val="center"/>
          <w:ins w:id="639" w:author="Huawei" w:date="2023-04-04T11:15:00Z"/>
        </w:trPr>
        <w:tc>
          <w:tcPr>
            <w:tcW w:w="0" w:type="auto"/>
            <w:vAlign w:val="center"/>
          </w:tcPr>
          <w:p w14:paraId="7E74551E" w14:textId="77777777" w:rsidR="007F5B75" w:rsidRPr="007A3E52" w:rsidRDefault="007F5B75" w:rsidP="00811447">
            <w:pPr>
              <w:pStyle w:val="TAL"/>
              <w:rPr>
                <w:ins w:id="640" w:author="Huawei" w:date="2023-04-04T11:15:00Z"/>
                <w:rFonts w:cs="Arial"/>
              </w:rPr>
            </w:pPr>
            <w:ins w:id="641" w:author="Huawei" w:date="2023-04-04T11:15:00Z">
              <w:r w:rsidRPr="007A3E52">
                <w:rPr>
                  <w:rFonts w:cs="Arial"/>
                  <w:position w:val="-12"/>
                </w:rPr>
                <w:object w:dxaOrig="760" w:dyaOrig="380" w14:anchorId="3E38C6B7">
                  <v:shape id="_x0000_i1030" type="#_x0000_t75" style="width:35.35pt;height:20.5pt" o:ole="" fillcolor="window">
                    <v:imagedata r:id="rId20" o:title=""/>
                  </v:shape>
                  <o:OLEObject Type="Embed" ProgID="Equation.3" ShapeID="_x0000_i1030" DrawAspect="Content" ObjectID="_1742660436" r:id="rId24"/>
                </w:object>
              </w:r>
            </w:ins>
          </w:p>
        </w:tc>
        <w:tc>
          <w:tcPr>
            <w:tcW w:w="0" w:type="auto"/>
            <w:vAlign w:val="center"/>
          </w:tcPr>
          <w:p w14:paraId="4FF24C9E" w14:textId="77777777" w:rsidR="007F5B75" w:rsidRPr="007A3E52" w:rsidRDefault="007F5B75" w:rsidP="00811447">
            <w:pPr>
              <w:pStyle w:val="TAC"/>
              <w:rPr>
                <w:ins w:id="642" w:author="Huawei" w:date="2023-04-04T11:15:00Z"/>
                <w:rFonts w:cs="Arial"/>
              </w:rPr>
            </w:pPr>
            <w:ins w:id="643" w:author="Huawei" w:date="2023-04-04T11:15:00Z">
              <w:r w:rsidRPr="007A3E52">
                <w:rPr>
                  <w:rFonts w:cs="Arial"/>
                </w:rPr>
                <w:t>dB</w:t>
              </w:r>
            </w:ins>
          </w:p>
        </w:tc>
        <w:tc>
          <w:tcPr>
            <w:tcW w:w="2286" w:type="dxa"/>
            <w:vAlign w:val="center"/>
          </w:tcPr>
          <w:p w14:paraId="1D7238D2" w14:textId="77777777" w:rsidR="007F5B75" w:rsidRPr="007A3E52" w:rsidRDefault="007F5B75" w:rsidP="00811447">
            <w:pPr>
              <w:pStyle w:val="TAC"/>
              <w:rPr>
                <w:ins w:id="644" w:author="Huawei" w:date="2023-04-04T11:15:00Z"/>
                <w:rFonts w:cs="Arial"/>
                <w:lang w:eastAsia="ja-JP"/>
              </w:rPr>
            </w:pPr>
            <w:ins w:id="645" w:author="Huawei" w:date="2023-04-04T11:15:00Z">
              <w:r w:rsidRPr="007A3E52">
                <w:rPr>
                  <w:rFonts w:cs="Arial" w:hint="eastAsia"/>
                  <w:lang w:eastAsia="ja-JP"/>
                </w:rPr>
                <w:t>-1</w:t>
              </w:r>
              <w:r w:rsidRPr="007A3E52">
                <w:rPr>
                  <w:rFonts w:cs="Arial"/>
                  <w:lang w:eastAsia="ja-JP"/>
                </w:rPr>
                <w:t>1</w:t>
              </w:r>
            </w:ins>
          </w:p>
        </w:tc>
        <w:tc>
          <w:tcPr>
            <w:tcW w:w="2291" w:type="dxa"/>
            <w:vAlign w:val="center"/>
          </w:tcPr>
          <w:p w14:paraId="41FA8796" w14:textId="77777777" w:rsidR="007F5B75" w:rsidRPr="007A3E52" w:rsidRDefault="007F5B75" w:rsidP="00811447">
            <w:pPr>
              <w:pStyle w:val="TAC"/>
              <w:rPr>
                <w:ins w:id="646" w:author="Huawei" w:date="2023-04-04T11:15:00Z"/>
                <w:rFonts w:cs="Arial"/>
                <w:lang w:eastAsia="ja-JP"/>
              </w:rPr>
            </w:pPr>
            <w:ins w:id="647" w:author="Huawei" w:date="2023-04-04T11:15:00Z">
              <w:r w:rsidRPr="007A3E52">
                <w:rPr>
                  <w:rFonts w:cs="Arial" w:hint="eastAsia"/>
                  <w:lang w:eastAsia="ja-JP"/>
                </w:rPr>
                <w:t>-1</w:t>
              </w:r>
              <w:r w:rsidRPr="007A3E52">
                <w:rPr>
                  <w:rFonts w:cs="Arial"/>
                  <w:lang w:eastAsia="ja-JP"/>
                </w:rPr>
                <w:t>1</w:t>
              </w:r>
            </w:ins>
          </w:p>
        </w:tc>
      </w:tr>
      <w:tr w:rsidR="007F5B75" w:rsidRPr="007A3E52" w14:paraId="524F6E43" w14:textId="77777777" w:rsidTr="00811447">
        <w:trPr>
          <w:trHeight w:val="415"/>
          <w:jc w:val="center"/>
          <w:ins w:id="648" w:author="Huawei" w:date="2023-04-04T11:15:00Z"/>
        </w:trPr>
        <w:tc>
          <w:tcPr>
            <w:tcW w:w="0" w:type="auto"/>
            <w:vAlign w:val="center"/>
          </w:tcPr>
          <w:p w14:paraId="3210CE30" w14:textId="77777777" w:rsidR="007F5B75" w:rsidRPr="007A3E52" w:rsidRDefault="007F5B75" w:rsidP="00811447">
            <w:pPr>
              <w:pStyle w:val="TAL"/>
              <w:rPr>
                <w:ins w:id="649" w:author="Huawei" w:date="2023-04-04T11:15:00Z"/>
                <w:rFonts w:cs="Arial"/>
                <w:lang w:eastAsia="ja-JP"/>
              </w:rPr>
            </w:pPr>
            <w:ins w:id="650" w:author="Huawei" w:date="2023-04-04T11:15:00Z">
              <w:r w:rsidRPr="007A3E52">
                <w:rPr>
                  <w:rFonts w:cs="Arial" w:hint="eastAsia"/>
                  <w:lang w:eastAsia="ja-JP"/>
                </w:rPr>
                <w:t>Antenna Configuration</w:t>
              </w:r>
            </w:ins>
          </w:p>
        </w:tc>
        <w:tc>
          <w:tcPr>
            <w:tcW w:w="0" w:type="auto"/>
            <w:vAlign w:val="center"/>
          </w:tcPr>
          <w:p w14:paraId="49C2E8C5" w14:textId="77777777" w:rsidR="007F5B75" w:rsidRPr="007A3E52" w:rsidRDefault="007F5B75" w:rsidP="00811447">
            <w:pPr>
              <w:pStyle w:val="TAC"/>
              <w:rPr>
                <w:ins w:id="651" w:author="Huawei" w:date="2023-04-04T11:15:00Z"/>
                <w:rFonts w:cs="Arial"/>
              </w:rPr>
            </w:pPr>
          </w:p>
        </w:tc>
        <w:tc>
          <w:tcPr>
            <w:tcW w:w="2286" w:type="dxa"/>
            <w:vAlign w:val="center"/>
          </w:tcPr>
          <w:p w14:paraId="5568A588" w14:textId="77777777" w:rsidR="007F5B75" w:rsidRPr="007A3E52" w:rsidRDefault="007F5B75" w:rsidP="00811447">
            <w:pPr>
              <w:pStyle w:val="TAC"/>
              <w:rPr>
                <w:ins w:id="652" w:author="Huawei" w:date="2023-04-04T11:15:00Z"/>
                <w:rFonts w:cs="Arial"/>
                <w:lang w:eastAsia="ja-JP"/>
              </w:rPr>
            </w:pPr>
            <w:ins w:id="653" w:author="Huawei" w:date="2023-04-04T11:15:00Z">
              <w:r w:rsidRPr="007A3E52">
                <w:rPr>
                  <w:rFonts w:cs="Arial" w:hint="eastAsia"/>
                  <w:lang w:eastAsia="ja-JP"/>
                </w:rPr>
                <w:t>2x1</w:t>
              </w:r>
            </w:ins>
          </w:p>
        </w:tc>
        <w:tc>
          <w:tcPr>
            <w:tcW w:w="2291" w:type="dxa"/>
            <w:vAlign w:val="center"/>
          </w:tcPr>
          <w:p w14:paraId="2AA335B0" w14:textId="77777777" w:rsidR="007F5B75" w:rsidRPr="007A3E52" w:rsidRDefault="007F5B75" w:rsidP="00811447">
            <w:pPr>
              <w:pStyle w:val="TAC"/>
              <w:rPr>
                <w:ins w:id="654" w:author="Huawei" w:date="2023-04-04T11:15:00Z"/>
                <w:rFonts w:cs="Arial"/>
                <w:lang w:eastAsia="ja-JP"/>
              </w:rPr>
            </w:pPr>
            <w:ins w:id="655" w:author="Huawei" w:date="2023-04-04T11:15:00Z">
              <w:r w:rsidRPr="007A3E52">
                <w:rPr>
                  <w:rFonts w:cs="Arial" w:hint="eastAsia"/>
                  <w:lang w:eastAsia="ja-JP"/>
                </w:rPr>
                <w:t>2x1</w:t>
              </w:r>
            </w:ins>
          </w:p>
        </w:tc>
      </w:tr>
      <w:tr w:rsidR="007F5B75" w:rsidRPr="007A3E52" w14:paraId="2EA71DDC" w14:textId="77777777" w:rsidTr="00811447">
        <w:trPr>
          <w:jc w:val="center"/>
          <w:ins w:id="656" w:author="Huawei" w:date="2023-04-04T11:15:00Z"/>
        </w:trPr>
        <w:tc>
          <w:tcPr>
            <w:tcW w:w="0" w:type="auto"/>
            <w:vAlign w:val="center"/>
          </w:tcPr>
          <w:p w14:paraId="4C45EB90" w14:textId="77777777" w:rsidR="007F5B75" w:rsidRPr="007A3E52" w:rsidRDefault="007F5B75" w:rsidP="00811447">
            <w:pPr>
              <w:pStyle w:val="TAL"/>
              <w:rPr>
                <w:ins w:id="657" w:author="Huawei" w:date="2023-04-04T11:15:00Z"/>
                <w:rFonts w:cs="Arial"/>
              </w:rPr>
            </w:pPr>
            <w:ins w:id="658" w:author="Huawei" w:date="2023-04-04T11:15:00Z">
              <w:r w:rsidRPr="007A3E52">
                <w:rPr>
                  <w:rFonts w:cs="Arial"/>
                </w:rPr>
                <w:t>Propagation condition</w:t>
              </w:r>
            </w:ins>
          </w:p>
        </w:tc>
        <w:tc>
          <w:tcPr>
            <w:tcW w:w="0" w:type="auto"/>
            <w:vAlign w:val="center"/>
          </w:tcPr>
          <w:p w14:paraId="316ACA61" w14:textId="77777777" w:rsidR="007F5B75" w:rsidRPr="007A3E52" w:rsidRDefault="007F5B75" w:rsidP="00811447">
            <w:pPr>
              <w:pStyle w:val="TAC"/>
              <w:rPr>
                <w:ins w:id="659" w:author="Huawei" w:date="2023-04-04T11:15:00Z"/>
                <w:rFonts w:cs="Arial"/>
              </w:rPr>
            </w:pPr>
            <w:ins w:id="660" w:author="Huawei" w:date="2023-04-04T11:15:00Z">
              <w:r w:rsidRPr="007A3E52">
                <w:rPr>
                  <w:rFonts w:cs="Arial"/>
                </w:rPr>
                <w:t>-</w:t>
              </w:r>
            </w:ins>
          </w:p>
        </w:tc>
        <w:tc>
          <w:tcPr>
            <w:tcW w:w="2286" w:type="dxa"/>
            <w:vAlign w:val="center"/>
          </w:tcPr>
          <w:p w14:paraId="68E2C79F" w14:textId="77777777" w:rsidR="007F5B75" w:rsidRPr="007A3E52" w:rsidRDefault="007F5B75" w:rsidP="00811447">
            <w:pPr>
              <w:pStyle w:val="TAC"/>
              <w:rPr>
                <w:ins w:id="661" w:author="Huawei" w:date="2023-04-04T11:15:00Z"/>
                <w:rFonts w:cs="Arial"/>
              </w:rPr>
            </w:pPr>
            <w:ins w:id="662" w:author="Huawei" w:date="2023-04-04T11:15:00Z">
              <w:r w:rsidRPr="007A3E52">
                <w:rPr>
                  <w:rFonts w:cs="Arial"/>
                </w:rPr>
                <w:t>AWGN</w:t>
              </w:r>
            </w:ins>
          </w:p>
        </w:tc>
        <w:tc>
          <w:tcPr>
            <w:tcW w:w="2291" w:type="dxa"/>
            <w:vAlign w:val="center"/>
          </w:tcPr>
          <w:p w14:paraId="5F111D8A" w14:textId="77777777" w:rsidR="007F5B75" w:rsidRPr="007A3E52" w:rsidRDefault="007F5B75" w:rsidP="00811447">
            <w:pPr>
              <w:pStyle w:val="TAC"/>
              <w:rPr>
                <w:ins w:id="663" w:author="Huawei" w:date="2023-04-04T11:15:00Z"/>
                <w:rFonts w:cs="Arial"/>
              </w:rPr>
            </w:pPr>
            <w:ins w:id="664" w:author="Huawei" w:date="2023-04-04T11:15:00Z">
              <w:r w:rsidRPr="007A3E52">
                <w:rPr>
                  <w:rFonts w:cs="Arial"/>
                </w:rPr>
                <w:t>AWGN</w:t>
              </w:r>
            </w:ins>
          </w:p>
        </w:tc>
      </w:tr>
      <w:tr w:rsidR="007F5B75" w:rsidRPr="007A3E52" w14:paraId="6C9EDA92" w14:textId="77777777" w:rsidTr="00811447">
        <w:trPr>
          <w:jc w:val="center"/>
          <w:ins w:id="665" w:author="Huawei" w:date="2023-04-04T11:15:00Z"/>
        </w:trPr>
        <w:tc>
          <w:tcPr>
            <w:tcW w:w="7889" w:type="dxa"/>
            <w:gridSpan w:val="4"/>
            <w:vAlign w:val="center"/>
          </w:tcPr>
          <w:p w14:paraId="5C315BE2" w14:textId="77777777" w:rsidR="007F5B75" w:rsidRPr="007A3E52" w:rsidRDefault="007F5B75" w:rsidP="00811447">
            <w:pPr>
              <w:pStyle w:val="TAN"/>
              <w:rPr>
                <w:ins w:id="666" w:author="Huawei" w:date="2023-04-04T11:15:00Z"/>
                <w:rFonts w:cs="Arial"/>
                <w:lang w:eastAsia="ja-JP"/>
              </w:rPr>
            </w:pPr>
            <w:ins w:id="667" w:author="Huawei" w:date="2023-04-04T11:15:00Z">
              <w:r w:rsidRPr="007A3E52">
                <w:rPr>
                  <w:rFonts w:cs="Arial"/>
                </w:rPr>
                <w:t xml:space="preserve">Note </w:t>
              </w:r>
              <w:r w:rsidRPr="007A3E52">
                <w:rPr>
                  <w:rFonts w:cs="Arial" w:hint="eastAsia"/>
                  <w:lang w:eastAsia="ja-JP"/>
                </w:rPr>
                <w:t>1</w:t>
              </w:r>
              <w:r w:rsidRPr="007A3E52">
                <w:rPr>
                  <w:rFonts w:cs="Arial"/>
                </w:rPr>
                <w:tab/>
              </w:r>
              <w:r w:rsidRPr="007A3E52">
                <w:rPr>
                  <w:rFonts w:cs="Arial" w:hint="eastAsia"/>
                  <w:lang w:eastAsia="ja-JP"/>
                </w:rPr>
                <w:t>NOC</w:t>
              </w:r>
              <w:r w:rsidRPr="007A3E52">
                <w:rPr>
                  <w:rFonts w:cs="Arial"/>
                </w:rPr>
                <w:t xml:space="preserve">NG shall be used such that </w:t>
              </w:r>
              <w:r w:rsidRPr="007A3E52">
                <w:rPr>
                  <w:rFonts w:cs="Arial" w:hint="eastAsia"/>
                  <w:lang w:eastAsia="ja-JP"/>
                </w:rPr>
                <w:t xml:space="preserve">the cell is </w:t>
              </w:r>
              <w:r w:rsidRPr="007A3E52">
                <w:rPr>
                  <w:rFonts w:cs="Arial"/>
                </w:rPr>
                <w:t>fully allocated and a constant total transmitted power spectral density is achieved for all OFDM symbols.</w:t>
              </w:r>
            </w:ins>
          </w:p>
        </w:tc>
      </w:tr>
    </w:tbl>
    <w:p w14:paraId="2533FB57" w14:textId="77777777" w:rsidR="007F5B75" w:rsidRPr="007A3E52" w:rsidRDefault="007F5B75" w:rsidP="007F5B75">
      <w:pPr>
        <w:rPr>
          <w:ins w:id="668" w:author="Huawei" w:date="2023-04-04T11:15:00Z"/>
        </w:rPr>
      </w:pPr>
    </w:p>
    <w:p w14:paraId="563E0C73" w14:textId="77777777" w:rsidR="007F5B75" w:rsidRPr="007A3E52" w:rsidRDefault="007F5B75" w:rsidP="007F5B75">
      <w:pPr>
        <w:rPr>
          <w:ins w:id="669" w:author="Huawei" w:date="2023-04-04T11:15:00Z"/>
        </w:rPr>
      </w:pPr>
    </w:p>
    <w:p w14:paraId="25707B6F" w14:textId="77777777" w:rsidR="007F5B75" w:rsidRPr="007A3E52" w:rsidRDefault="007F5B75" w:rsidP="007F5B75">
      <w:pPr>
        <w:pStyle w:val="TH"/>
        <w:rPr>
          <w:ins w:id="670" w:author="Huawei" w:date="2023-04-04T11:15:00Z"/>
        </w:rPr>
      </w:pPr>
      <w:ins w:id="671" w:author="Huawei" w:date="2023-04-04T11:15:00Z">
        <w:r w:rsidRPr="007A3E52">
          <w:t xml:space="preserve">Table </w:t>
        </w:r>
        <w:r>
          <w:t>A.X</w:t>
        </w:r>
        <w:proofErr w:type="gramStart"/>
        <w:r>
          <w:t>1.Y</w:t>
        </w:r>
        <w:proofErr w:type="gramEnd"/>
        <w:r>
          <w:t>1.Z2</w:t>
        </w:r>
        <w:r w:rsidRPr="007A3E52">
          <w:t>.1-</w:t>
        </w:r>
        <w:r>
          <w:t>4</w:t>
        </w:r>
        <w:r w:rsidRPr="007A3E52">
          <w:t xml:space="preserve">: </w:t>
        </w:r>
        <w:proofErr w:type="spellStart"/>
        <w:r w:rsidRPr="007A3E52">
          <w:t>drx</w:t>
        </w:r>
        <w:proofErr w:type="spellEnd"/>
        <w:r w:rsidRPr="007A3E52">
          <w:t>-Configuration to be used in UE Transmit Timing Accuracy Test 2</w:t>
        </w:r>
        <w:r w:rsidRPr="007A3E52">
          <w:rPr>
            <w:rFonts w:hint="eastAsia"/>
          </w:rPr>
          <w:t xml:space="preserve"> </w:t>
        </w:r>
        <w:r w:rsidRPr="007A3E52">
          <w:t>for E-UTRAN HD-FDD Cat</w:t>
        </w:r>
        <w:r w:rsidRPr="007A3E52">
          <w:rPr>
            <w:rFonts w:hint="eastAsia"/>
          </w:rPr>
          <w:t>egory NB1</w:t>
        </w:r>
        <w:r w:rsidRPr="007A3E52">
          <w:t xml:space="preserve"> UE </w:t>
        </w:r>
        <w:r>
          <w:rPr>
            <w:rFonts w:hint="eastAsia"/>
          </w:rPr>
          <w:t>Standalone</w:t>
        </w:r>
        <w:r w:rsidRPr="007A3E52">
          <w:rPr>
            <w:rFonts w:hint="eastAsia"/>
          </w:rPr>
          <w:t xml:space="preserve"> mode </w:t>
        </w:r>
        <w:r w:rsidRPr="007A3E52">
          <w:t xml:space="preserve">under </w:t>
        </w:r>
        <w:r w:rsidRPr="007A3E52">
          <w:rPr>
            <w:rFonts w:hint="eastAsia"/>
          </w:rPr>
          <w:t>enhanced coverage</w:t>
        </w:r>
        <w:r>
          <w:t xml:space="preserv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7F5B75" w:rsidRPr="007A3E52" w14:paraId="25E5D808" w14:textId="77777777" w:rsidTr="00811447">
        <w:trPr>
          <w:trHeight w:val="105"/>
          <w:jc w:val="center"/>
          <w:ins w:id="672" w:author="Huawei" w:date="2023-04-04T11:15:00Z"/>
        </w:trPr>
        <w:tc>
          <w:tcPr>
            <w:tcW w:w="0" w:type="auto"/>
            <w:vMerge w:val="restart"/>
            <w:vAlign w:val="center"/>
          </w:tcPr>
          <w:p w14:paraId="673C1B20" w14:textId="77777777" w:rsidR="007F5B75" w:rsidRPr="007A3E52" w:rsidRDefault="007F5B75" w:rsidP="00811447">
            <w:pPr>
              <w:pStyle w:val="TAH"/>
              <w:rPr>
                <w:ins w:id="673" w:author="Huawei" w:date="2023-04-04T11:15:00Z"/>
                <w:rFonts w:cs="Arial"/>
              </w:rPr>
            </w:pPr>
            <w:ins w:id="674" w:author="Huawei" w:date="2023-04-04T11:15:00Z">
              <w:r w:rsidRPr="007A3E52">
                <w:rPr>
                  <w:rFonts w:cs="Arial"/>
                </w:rPr>
                <w:t>Field</w:t>
              </w:r>
            </w:ins>
          </w:p>
        </w:tc>
        <w:tc>
          <w:tcPr>
            <w:tcW w:w="0" w:type="auto"/>
            <w:vAlign w:val="center"/>
          </w:tcPr>
          <w:p w14:paraId="07E9979C" w14:textId="77777777" w:rsidR="007F5B75" w:rsidRPr="007A3E52" w:rsidRDefault="007F5B75" w:rsidP="00811447">
            <w:pPr>
              <w:pStyle w:val="TAH"/>
              <w:rPr>
                <w:ins w:id="675" w:author="Huawei" w:date="2023-04-04T11:15:00Z"/>
                <w:rFonts w:cs="Arial"/>
              </w:rPr>
            </w:pPr>
            <w:ins w:id="676" w:author="Huawei" w:date="2023-04-04T11:15:00Z">
              <w:r w:rsidRPr="007A3E52">
                <w:rPr>
                  <w:rFonts w:cs="Arial"/>
                </w:rPr>
                <w:t>Value</w:t>
              </w:r>
            </w:ins>
          </w:p>
        </w:tc>
        <w:tc>
          <w:tcPr>
            <w:tcW w:w="4421" w:type="dxa"/>
            <w:vMerge w:val="restart"/>
          </w:tcPr>
          <w:p w14:paraId="2769EE40" w14:textId="77777777" w:rsidR="007F5B75" w:rsidRPr="007A3E52" w:rsidRDefault="007F5B75" w:rsidP="00811447">
            <w:pPr>
              <w:pStyle w:val="TAH"/>
              <w:rPr>
                <w:ins w:id="677" w:author="Huawei" w:date="2023-04-04T11:15:00Z"/>
                <w:rFonts w:cs="Arial"/>
              </w:rPr>
            </w:pPr>
            <w:ins w:id="678" w:author="Huawei" w:date="2023-04-04T11:15:00Z">
              <w:r w:rsidRPr="007A3E52">
                <w:rPr>
                  <w:rFonts w:cs="Arial"/>
                </w:rPr>
                <w:t>Comment</w:t>
              </w:r>
            </w:ins>
          </w:p>
        </w:tc>
      </w:tr>
      <w:tr w:rsidR="007F5B75" w:rsidRPr="007A3E52" w14:paraId="7317204E" w14:textId="77777777" w:rsidTr="00811447">
        <w:trPr>
          <w:trHeight w:val="105"/>
          <w:jc w:val="center"/>
          <w:ins w:id="679" w:author="Huawei" w:date="2023-04-04T11:15:00Z"/>
        </w:trPr>
        <w:tc>
          <w:tcPr>
            <w:tcW w:w="0" w:type="auto"/>
            <w:vMerge/>
            <w:vAlign w:val="center"/>
          </w:tcPr>
          <w:p w14:paraId="7D9D6905" w14:textId="77777777" w:rsidR="007F5B75" w:rsidRPr="007A3E52" w:rsidRDefault="007F5B75" w:rsidP="00811447">
            <w:pPr>
              <w:pStyle w:val="TAH"/>
              <w:rPr>
                <w:ins w:id="680" w:author="Huawei" w:date="2023-04-04T11:15:00Z"/>
                <w:rFonts w:cs="Arial"/>
              </w:rPr>
            </w:pPr>
          </w:p>
        </w:tc>
        <w:tc>
          <w:tcPr>
            <w:tcW w:w="0" w:type="auto"/>
            <w:vAlign w:val="center"/>
          </w:tcPr>
          <w:p w14:paraId="1AD2D4E9" w14:textId="77777777" w:rsidR="007F5B75" w:rsidRPr="007A3E52" w:rsidRDefault="007F5B75" w:rsidP="00811447">
            <w:pPr>
              <w:pStyle w:val="TAH"/>
              <w:rPr>
                <w:ins w:id="681" w:author="Huawei" w:date="2023-04-04T11:15:00Z"/>
                <w:rFonts w:cs="Arial"/>
              </w:rPr>
            </w:pPr>
            <w:ins w:id="682" w:author="Huawei" w:date="2023-04-04T11:15:00Z">
              <w:r w:rsidRPr="007A3E52">
                <w:rPr>
                  <w:rFonts w:cs="Arial"/>
                </w:rPr>
                <w:t>Test 2</w:t>
              </w:r>
            </w:ins>
          </w:p>
        </w:tc>
        <w:tc>
          <w:tcPr>
            <w:tcW w:w="4421" w:type="dxa"/>
            <w:vMerge/>
          </w:tcPr>
          <w:p w14:paraId="253EBE4C" w14:textId="77777777" w:rsidR="007F5B75" w:rsidRPr="007A3E52" w:rsidRDefault="007F5B75" w:rsidP="00811447">
            <w:pPr>
              <w:pStyle w:val="TAH"/>
              <w:rPr>
                <w:ins w:id="683" w:author="Huawei" w:date="2023-04-04T11:15:00Z"/>
                <w:rFonts w:cs="Arial"/>
              </w:rPr>
            </w:pPr>
          </w:p>
        </w:tc>
      </w:tr>
      <w:tr w:rsidR="007F5B75" w:rsidRPr="007A3E52" w14:paraId="2BF17E6B" w14:textId="77777777" w:rsidTr="00811447">
        <w:trPr>
          <w:jc w:val="center"/>
          <w:ins w:id="684" w:author="Huawei" w:date="2023-04-04T11:15:00Z"/>
        </w:trPr>
        <w:tc>
          <w:tcPr>
            <w:tcW w:w="0" w:type="auto"/>
            <w:vAlign w:val="center"/>
          </w:tcPr>
          <w:p w14:paraId="593F411A" w14:textId="77777777" w:rsidR="007F5B75" w:rsidRPr="007A3E52" w:rsidRDefault="007F5B75" w:rsidP="00811447">
            <w:pPr>
              <w:pStyle w:val="TAL"/>
              <w:rPr>
                <w:ins w:id="685" w:author="Huawei" w:date="2023-04-04T11:15:00Z"/>
                <w:rFonts w:cs="Arial"/>
              </w:rPr>
            </w:pPr>
            <w:proofErr w:type="spellStart"/>
            <w:ins w:id="686" w:author="Huawei" w:date="2023-04-04T11:15:00Z">
              <w:r w:rsidRPr="007A3E52">
                <w:rPr>
                  <w:rFonts w:cs="Arial"/>
                </w:rPr>
                <w:t>onDurationTimer</w:t>
              </w:r>
              <w:proofErr w:type="spellEnd"/>
            </w:ins>
          </w:p>
        </w:tc>
        <w:tc>
          <w:tcPr>
            <w:tcW w:w="0" w:type="auto"/>
            <w:vAlign w:val="center"/>
          </w:tcPr>
          <w:p w14:paraId="6AB16A85" w14:textId="77777777" w:rsidR="007F5B75" w:rsidRPr="007A3E52" w:rsidRDefault="007F5B75" w:rsidP="00811447">
            <w:pPr>
              <w:pStyle w:val="TAC"/>
              <w:rPr>
                <w:ins w:id="687" w:author="Huawei" w:date="2023-04-04T11:15:00Z"/>
                <w:rFonts w:cs="Arial"/>
              </w:rPr>
            </w:pPr>
            <w:ins w:id="688" w:author="Huawei" w:date="2023-04-04T11:15:00Z">
              <w:r w:rsidRPr="007A3E52">
                <w:rPr>
                  <w:rFonts w:cs="Arial" w:hint="eastAsia"/>
                  <w:lang w:eastAsia="ja-JP"/>
                </w:rPr>
                <w:t>pp</w:t>
              </w:r>
              <w:r w:rsidRPr="007A3E52">
                <w:rPr>
                  <w:rFonts w:cs="Arial"/>
                </w:rPr>
                <w:t>1</w:t>
              </w:r>
            </w:ins>
          </w:p>
        </w:tc>
        <w:tc>
          <w:tcPr>
            <w:tcW w:w="4421" w:type="dxa"/>
          </w:tcPr>
          <w:p w14:paraId="3350559F" w14:textId="77777777" w:rsidR="007F5B75" w:rsidRPr="007A3E52" w:rsidRDefault="007F5B75" w:rsidP="00811447">
            <w:pPr>
              <w:pStyle w:val="TAC"/>
              <w:rPr>
                <w:ins w:id="689" w:author="Huawei" w:date="2023-04-04T11:15:00Z"/>
                <w:rFonts w:cs="Arial"/>
              </w:rPr>
            </w:pPr>
          </w:p>
        </w:tc>
      </w:tr>
      <w:tr w:rsidR="007F5B75" w:rsidRPr="007A3E52" w14:paraId="2973F8B9" w14:textId="77777777" w:rsidTr="00811447">
        <w:trPr>
          <w:jc w:val="center"/>
          <w:ins w:id="690" w:author="Huawei" w:date="2023-04-04T11:15:00Z"/>
        </w:trPr>
        <w:tc>
          <w:tcPr>
            <w:tcW w:w="0" w:type="auto"/>
            <w:vAlign w:val="center"/>
          </w:tcPr>
          <w:p w14:paraId="6A8B978D" w14:textId="77777777" w:rsidR="007F5B75" w:rsidRPr="007A3E52" w:rsidRDefault="007F5B75" w:rsidP="00811447">
            <w:pPr>
              <w:pStyle w:val="TAL"/>
              <w:rPr>
                <w:ins w:id="691" w:author="Huawei" w:date="2023-04-04T11:15:00Z"/>
                <w:rFonts w:cs="Arial"/>
              </w:rPr>
            </w:pPr>
            <w:proofErr w:type="spellStart"/>
            <w:ins w:id="692" w:author="Huawei" w:date="2023-04-04T11:15:00Z">
              <w:r w:rsidRPr="007A3E52">
                <w:rPr>
                  <w:rFonts w:cs="Arial"/>
                </w:rPr>
                <w:t>drx-InactivityTimer</w:t>
              </w:r>
              <w:proofErr w:type="spellEnd"/>
            </w:ins>
          </w:p>
        </w:tc>
        <w:tc>
          <w:tcPr>
            <w:tcW w:w="0" w:type="auto"/>
            <w:vAlign w:val="center"/>
          </w:tcPr>
          <w:p w14:paraId="0841DD69" w14:textId="77777777" w:rsidR="007F5B75" w:rsidRPr="007A3E52" w:rsidRDefault="007F5B75" w:rsidP="00811447">
            <w:pPr>
              <w:pStyle w:val="TAC"/>
              <w:rPr>
                <w:ins w:id="693" w:author="Huawei" w:date="2023-04-04T11:15:00Z"/>
                <w:rFonts w:cs="Arial"/>
              </w:rPr>
            </w:pPr>
            <w:ins w:id="694" w:author="Huawei" w:date="2023-04-04T11:15:00Z">
              <w:r w:rsidRPr="007A3E52">
                <w:rPr>
                  <w:rFonts w:cs="Arial" w:hint="eastAsia"/>
                  <w:lang w:eastAsia="ja-JP"/>
                </w:rPr>
                <w:t>pp0</w:t>
              </w:r>
            </w:ins>
          </w:p>
        </w:tc>
        <w:tc>
          <w:tcPr>
            <w:tcW w:w="4421" w:type="dxa"/>
          </w:tcPr>
          <w:p w14:paraId="61D7A8CF" w14:textId="77777777" w:rsidR="007F5B75" w:rsidRPr="007A3E52" w:rsidRDefault="007F5B75" w:rsidP="00811447">
            <w:pPr>
              <w:pStyle w:val="TAC"/>
              <w:rPr>
                <w:ins w:id="695" w:author="Huawei" w:date="2023-04-04T11:15:00Z"/>
                <w:rFonts w:cs="Arial"/>
              </w:rPr>
            </w:pPr>
          </w:p>
        </w:tc>
      </w:tr>
      <w:tr w:rsidR="007F5B75" w:rsidRPr="007A3E52" w14:paraId="0C6F7EF3" w14:textId="77777777" w:rsidTr="00811447">
        <w:trPr>
          <w:jc w:val="center"/>
          <w:ins w:id="696" w:author="Huawei" w:date="2023-04-04T11:15:00Z"/>
        </w:trPr>
        <w:tc>
          <w:tcPr>
            <w:tcW w:w="0" w:type="auto"/>
            <w:vAlign w:val="center"/>
          </w:tcPr>
          <w:p w14:paraId="61199DC8" w14:textId="77777777" w:rsidR="007F5B75" w:rsidRPr="007A3E52" w:rsidRDefault="007F5B75" w:rsidP="00811447">
            <w:pPr>
              <w:pStyle w:val="TAL"/>
              <w:rPr>
                <w:ins w:id="697" w:author="Huawei" w:date="2023-04-04T11:15:00Z"/>
                <w:rFonts w:cs="Arial"/>
              </w:rPr>
            </w:pPr>
            <w:proofErr w:type="spellStart"/>
            <w:ins w:id="698" w:author="Huawei" w:date="2023-04-04T11:15:00Z">
              <w:r w:rsidRPr="007A3E52">
                <w:rPr>
                  <w:rFonts w:cs="Arial"/>
                </w:rPr>
                <w:t>drx-RetransmissionTimer</w:t>
              </w:r>
              <w:proofErr w:type="spellEnd"/>
            </w:ins>
          </w:p>
        </w:tc>
        <w:tc>
          <w:tcPr>
            <w:tcW w:w="0" w:type="auto"/>
            <w:vAlign w:val="center"/>
          </w:tcPr>
          <w:p w14:paraId="2EC6F3EC" w14:textId="77777777" w:rsidR="007F5B75" w:rsidRPr="007A3E52" w:rsidRDefault="007F5B75" w:rsidP="00811447">
            <w:pPr>
              <w:pStyle w:val="TAC"/>
              <w:rPr>
                <w:ins w:id="699" w:author="Huawei" w:date="2023-04-04T11:15:00Z"/>
                <w:rFonts w:cs="Arial"/>
              </w:rPr>
            </w:pPr>
            <w:ins w:id="700" w:author="Huawei" w:date="2023-04-04T11:15:00Z">
              <w:r w:rsidRPr="007A3E52">
                <w:rPr>
                  <w:rFonts w:cs="Arial" w:hint="eastAsia"/>
                  <w:lang w:eastAsia="ja-JP"/>
                </w:rPr>
                <w:t>pp0</w:t>
              </w:r>
            </w:ins>
          </w:p>
        </w:tc>
        <w:tc>
          <w:tcPr>
            <w:tcW w:w="4421" w:type="dxa"/>
          </w:tcPr>
          <w:p w14:paraId="21887EA7" w14:textId="77777777" w:rsidR="007F5B75" w:rsidRPr="007A3E52" w:rsidRDefault="007F5B75" w:rsidP="00811447">
            <w:pPr>
              <w:pStyle w:val="TAC"/>
              <w:rPr>
                <w:ins w:id="701" w:author="Huawei" w:date="2023-04-04T11:15:00Z"/>
                <w:rFonts w:cs="Arial"/>
              </w:rPr>
            </w:pPr>
          </w:p>
        </w:tc>
      </w:tr>
      <w:tr w:rsidR="007F5B75" w:rsidRPr="007A3E52" w14:paraId="48FD5A00" w14:textId="77777777" w:rsidTr="00811447">
        <w:trPr>
          <w:jc w:val="center"/>
          <w:ins w:id="702" w:author="Huawei" w:date="2023-04-04T11:15:00Z"/>
        </w:trPr>
        <w:tc>
          <w:tcPr>
            <w:tcW w:w="0" w:type="auto"/>
            <w:vAlign w:val="center"/>
          </w:tcPr>
          <w:p w14:paraId="2C65DF2F" w14:textId="77777777" w:rsidR="007F5B75" w:rsidRPr="007A3E52" w:rsidRDefault="007F5B75" w:rsidP="00811447">
            <w:pPr>
              <w:pStyle w:val="TAL"/>
              <w:rPr>
                <w:ins w:id="703" w:author="Huawei" w:date="2023-04-04T11:15:00Z"/>
                <w:rFonts w:cs="Arial"/>
                <w:vertAlign w:val="superscript"/>
              </w:rPr>
            </w:pPr>
            <w:proofErr w:type="spellStart"/>
            <w:ins w:id="704" w:author="Huawei" w:date="2023-04-04T11:15:00Z">
              <w:r w:rsidRPr="007A3E52">
                <w:rPr>
                  <w:rFonts w:cs="Arial"/>
                </w:rPr>
                <w:t>longDRX-CycleStartOffset</w:t>
              </w:r>
              <w:proofErr w:type="spellEnd"/>
              <w:r w:rsidRPr="007A3E52">
                <w:rPr>
                  <w:rFonts w:cs="Arial"/>
                </w:rPr>
                <w:tab/>
              </w:r>
            </w:ins>
          </w:p>
        </w:tc>
        <w:tc>
          <w:tcPr>
            <w:tcW w:w="0" w:type="auto"/>
            <w:vAlign w:val="center"/>
          </w:tcPr>
          <w:p w14:paraId="5B2FDCAC" w14:textId="77777777" w:rsidR="007F5B75" w:rsidRPr="007A3E52" w:rsidRDefault="007F5B75" w:rsidP="00811447">
            <w:pPr>
              <w:pStyle w:val="TAC"/>
              <w:rPr>
                <w:ins w:id="705" w:author="Huawei" w:date="2023-04-04T11:15:00Z"/>
                <w:rFonts w:cs="Arial"/>
              </w:rPr>
            </w:pPr>
            <w:ins w:id="706" w:author="Huawei" w:date="2023-04-04T11:15:00Z">
              <w:r w:rsidRPr="007A3E52">
                <w:rPr>
                  <w:rFonts w:cs="Arial" w:hint="eastAsia"/>
                  <w:lang w:eastAsia="ja-JP"/>
                </w:rPr>
                <w:t>s</w:t>
              </w:r>
              <w:r w:rsidRPr="007A3E52">
                <w:rPr>
                  <w:rFonts w:cs="Arial"/>
                </w:rPr>
                <w:t>f</w:t>
              </w:r>
              <w:r w:rsidRPr="007A3E52">
                <w:rPr>
                  <w:rFonts w:cs="Arial" w:hint="eastAsia"/>
                  <w:lang w:eastAsia="ja-JP"/>
                </w:rPr>
                <w:t>2048</w:t>
              </w:r>
            </w:ins>
          </w:p>
        </w:tc>
        <w:tc>
          <w:tcPr>
            <w:tcW w:w="4421" w:type="dxa"/>
          </w:tcPr>
          <w:p w14:paraId="5631A114" w14:textId="77777777" w:rsidR="007F5B75" w:rsidRPr="007A3E52" w:rsidRDefault="007F5B75" w:rsidP="00811447">
            <w:pPr>
              <w:pStyle w:val="TAC"/>
              <w:rPr>
                <w:ins w:id="707" w:author="Huawei" w:date="2023-04-04T11:15:00Z"/>
                <w:rFonts w:cs="Arial"/>
              </w:rPr>
            </w:pPr>
          </w:p>
        </w:tc>
      </w:tr>
      <w:tr w:rsidR="007F5B75" w:rsidRPr="007A3E52" w14:paraId="565836ED" w14:textId="77777777" w:rsidTr="00811447">
        <w:trPr>
          <w:trHeight w:val="151"/>
          <w:jc w:val="center"/>
          <w:ins w:id="708" w:author="Huawei" w:date="2023-04-04T11:15:00Z"/>
        </w:trPr>
        <w:tc>
          <w:tcPr>
            <w:tcW w:w="0" w:type="auto"/>
            <w:vAlign w:val="center"/>
          </w:tcPr>
          <w:p w14:paraId="3A7294C2" w14:textId="77777777" w:rsidR="007F5B75" w:rsidRPr="007A3E52" w:rsidRDefault="007F5B75" w:rsidP="00811447">
            <w:pPr>
              <w:pStyle w:val="TAL"/>
              <w:rPr>
                <w:ins w:id="709" w:author="Huawei" w:date="2023-04-04T11:15:00Z"/>
                <w:rFonts w:cs="Arial"/>
              </w:rPr>
            </w:pPr>
            <w:proofErr w:type="spellStart"/>
            <w:ins w:id="710" w:author="Huawei" w:date="2023-04-04T11:15:00Z">
              <w:r w:rsidRPr="007A3E52">
                <w:rPr>
                  <w:rFonts w:cs="Arial"/>
                </w:rPr>
                <w:t>shortDRX</w:t>
              </w:r>
              <w:proofErr w:type="spellEnd"/>
            </w:ins>
          </w:p>
        </w:tc>
        <w:tc>
          <w:tcPr>
            <w:tcW w:w="0" w:type="auto"/>
            <w:vAlign w:val="center"/>
          </w:tcPr>
          <w:p w14:paraId="58C19963" w14:textId="77777777" w:rsidR="007F5B75" w:rsidRPr="007A3E52" w:rsidRDefault="007F5B75" w:rsidP="00811447">
            <w:pPr>
              <w:pStyle w:val="TAC"/>
              <w:rPr>
                <w:ins w:id="711" w:author="Huawei" w:date="2023-04-04T11:15:00Z"/>
                <w:rFonts w:cs="Arial"/>
              </w:rPr>
            </w:pPr>
            <w:ins w:id="712" w:author="Huawei" w:date="2023-04-04T11:15:00Z">
              <w:r w:rsidRPr="007A3E52">
                <w:rPr>
                  <w:rFonts w:cs="Arial"/>
                </w:rPr>
                <w:t>disable</w:t>
              </w:r>
            </w:ins>
          </w:p>
        </w:tc>
        <w:tc>
          <w:tcPr>
            <w:tcW w:w="4421" w:type="dxa"/>
          </w:tcPr>
          <w:p w14:paraId="16264CAD" w14:textId="77777777" w:rsidR="007F5B75" w:rsidRPr="007A3E52" w:rsidRDefault="007F5B75" w:rsidP="00811447">
            <w:pPr>
              <w:pStyle w:val="TAC"/>
              <w:rPr>
                <w:ins w:id="713" w:author="Huawei" w:date="2023-04-04T11:15:00Z"/>
                <w:rFonts w:cs="Arial"/>
              </w:rPr>
            </w:pPr>
          </w:p>
        </w:tc>
      </w:tr>
      <w:tr w:rsidR="007F5B75" w:rsidRPr="007A3E52" w14:paraId="62C468EA" w14:textId="77777777" w:rsidTr="00811447">
        <w:trPr>
          <w:jc w:val="center"/>
          <w:ins w:id="714" w:author="Huawei" w:date="2023-04-04T11:15:00Z"/>
        </w:trPr>
        <w:tc>
          <w:tcPr>
            <w:tcW w:w="8274" w:type="dxa"/>
            <w:gridSpan w:val="3"/>
            <w:vAlign w:val="center"/>
          </w:tcPr>
          <w:p w14:paraId="11401724" w14:textId="77777777" w:rsidR="007F5B75" w:rsidRPr="007A3E52" w:rsidRDefault="007F5B75" w:rsidP="00811447">
            <w:pPr>
              <w:pStyle w:val="TAN"/>
              <w:rPr>
                <w:ins w:id="715" w:author="Huawei" w:date="2023-04-04T11:15:00Z"/>
                <w:rFonts w:cs="Arial"/>
              </w:rPr>
            </w:pPr>
            <w:ins w:id="716" w:author="Huawei" w:date="2023-04-04T11:15:00Z">
              <w:r w:rsidRPr="007A3E52">
                <w:rPr>
                  <w:rFonts w:cs="Arial"/>
                </w:rPr>
                <w:t>Note 1:</w:t>
              </w:r>
              <w:r w:rsidRPr="007A3E52">
                <w:rPr>
                  <w:rFonts w:cs="Arial"/>
                </w:rPr>
                <w:tab/>
                <w:t>For further information see clause 6.</w:t>
              </w:r>
              <w:r w:rsidRPr="007A3E52">
                <w:rPr>
                  <w:rFonts w:cs="Arial" w:hint="eastAsia"/>
                  <w:lang w:eastAsia="ja-JP"/>
                </w:rPr>
                <w:t>7</w:t>
              </w:r>
              <w:r w:rsidRPr="007A3E52">
                <w:rPr>
                  <w:rFonts w:cs="Arial"/>
                </w:rPr>
                <w:t>.</w:t>
              </w:r>
              <w:r w:rsidRPr="007A3E52">
                <w:rPr>
                  <w:rFonts w:cs="Arial" w:hint="eastAsia"/>
                  <w:lang w:eastAsia="ja-JP"/>
                </w:rPr>
                <w:t>3</w:t>
              </w:r>
              <w:r w:rsidRPr="007A3E52">
                <w:rPr>
                  <w:rFonts w:cs="Arial"/>
                </w:rPr>
                <w:t xml:space="preserve"> in TS 36.331 [2].</w:t>
              </w:r>
            </w:ins>
          </w:p>
        </w:tc>
      </w:tr>
    </w:tbl>
    <w:p w14:paraId="23F9B2A0" w14:textId="77777777" w:rsidR="007F5B75" w:rsidRPr="007A3E52" w:rsidRDefault="007F5B75" w:rsidP="007F5B75">
      <w:pPr>
        <w:rPr>
          <w:ins w:id="717" w:author="Huawei" w:date="2023-04-04T11:15:00Z"/>
        </w:rPr>
      </w:pPr>
    </w:p>
    <w:p w14:paraId="3D4660E4" w14:textId="77777777" w:rsidR="007F5B75" w:rsidRPr="007A3E52" w:rsidRDefault="007F5B75" w:rsidP="007F5B75">
      <w:pPr>
        <w:pStyle w:val="Heading4"/>
        <w:rPr>
          <w:ins w:id="718" w:author="Huawei" w:date="2023-04-04T11:15:00Z"/>
        </w:rPr>
      </w:pPr>
      <w:ins w:id="719" w:author="Huawei" w:date="2023-04-04T11:15:00Z">
        <w:r>
          <w:t>A.X</w:t>
        </w:r>
        <w:proofErr w:type="gramStart"/>
        <w:r>
          <w:t>1.Y</w:t>
        </w:r>
        <w:proofErr w:type="gramEnd"/>
        <w:r>
          <w:t>1.Z2</w:t>
        </w:r>
        <w:r w:rsidRPr="007A3E52">
          <w:rPr>
            <w:rFonts w:hint="eastAsia"/>
          </w:rPr>
          <w:t>.</w:t>
        </w:r>
        <w:r w:rsidRPr="007A3E52">
          <w:t>2</w:t>
        </w:r>
        <w:r w:rsidRPr="007A3E52">
          <w:tab/>
          <w:t>Test Requirements</w:t>
        </w:r>
      </w:ins>
    </w:p>
    <w:p w14:paraId="4FFFF095" w14:textId="7BB640DD" w:rsidR="007F5B75" w:rsidRPr="007A3E52" w:rsidRDefault="007F5B75" w:rsidP="007F5B75">
      <w:pPr>
        <w:rPr>
          <w:ins w:id="720" w:author="Huawei" w:date="2023-04-04T11:15:00Z"/>
        </w:rPr>
      </w:pPr>
      <w:ins w:id="721" w:author="Huawei" w:date="2023-04-04T11:15:00Z">
        <w:r w:rsidRPr="007A3E52">
          <w:t xml:space="preserve">For parameters specified in Tables </w:t>
        </w:r>
        <w:r>
          <w:t>A.X1.Y1.Z2</w:t>
        </w:r>
        <w:r w:rsidRPr="007A3E52">
          <w:t>.1-1</w:t>
        </w:r>
        <w:r w:rsidRPr="007A3E52">
          <w:rPr>
            <w:rFonts w:hint="eastAsia"/>
          </w:rPr>
          <w:t xml:space="preserve">, </w:t>
        </w:r>
        <w:r w:rsidRPr="007A3E52">
          <w:t xml:space="preserve">Tables </w:t>
        </w:r>
        <w:r>
          <w:t>A.X1.Y1.Z2</w:t>
        </w:r>
        <w:r w:rsidRPr="007A3E52">
          <w:t>.1-</w:t>
        </w:r>
        <w:r w:rsidRPr="007A3E52">
          <w:rPr>
            <w:rFonts w:hint="eastAsia"/>
          </w:rPr>
          <w:t xml:space="preserve">2, </w:t>
        </w:r>
      </w:ins>
      <w:ins w:id="722" w:author="Huawei" w:date="2023-04-07T10:00:00Z">
        <w:r w:rsidR="00B82627" w:rsidRPr="007A3E52">
          <w:t xml:space="preserve">Tables </w:t>
        </w:r>
        <w:r w:rsidR="00B82627">
          <w:t>A.X1.Y1.Z2</w:t>
        </w:r>
        <w:r w:rsidR="00B82627" w:rsidRPr="007A3E52">
          <w:t>.1-</w:t>
        </w:r>
        <w:r w:rsidR="00B82627">
          <w:t xml:space="preserve">3 </w:t>
        </w:r>
      </w:ins>
      <w:ins w:id="723" w:author="Huawei" w:date="2023-04-04T11:15:00Z">
        <w:r w:rsidRPr="007A3E52">
          <w:t xml:space="preserve">and Tables </w:t>
        </w:r>
        <w:r>
          <w:t>A.X1.Y1.Z2</w:t>
        </w:r>
        <w:r w:rsidRPr="007A3E52">
          <w:t>.1-</w:t>
        </w:r>
      </w:ins>
      <w:ins w:id="724" w:author="Huawei" w:date="2023-04-07T10:00:00Z">
        <w:r w:rsidR="00B82627">
          <w:t>4</w:t>
        </w:r>
      </w:ins>
      <w:ins w:id="725" w:author="Huawei" w:date="2023-04-04T11:15:00Z">
        <w:r w:rsidRPr="007A3E52">
          <w:t>, the initial transmit timing accuracy shall be within the limits defined in clause 7.</w:t>
        </w:r>
        <w:r w:rsidRPr="007A3E52">
          <w:rPr>
            <w:rFonts w:hint="eastAsia"/>
          </w:rPr>
          <w:t>20</w:t>
        </w:r>
        <w:r>
          <w:t>A</w:t>
        </w:r>
        <w:r w:rsidRPr="007A3E52">
          <w:t>.2</w:t>
        </w:r>
        <w:r w:rsidRPr="007A3E52">
          <w:rPr>
            <w:rFonts w:hint="eastAsia"/>
          </w:rPr>
          <w:t xml:space="preserve"> and </w:t>
        </w:r>
        <w:r w:rsidRPr="007A3E52">
          <w:t>the UE shall not adjust the uplink transmission timing autonomously during an ongoing repetition period other than at initial transmission</w:t>
        </w:r>
        <w:r w:rsidRPr="007A3E52">
          <w:rPr>
            <w:rFonts w:hint="eastAsia"/>
          </w:rPr>
          <w:t>.</w:t>
        </w:r>
      </w:ins>
    </w:p>
    <w:p w14:paraId="28BD513B" w14:textId="77777777" w:rsidR="007F5B75" w:rsidRPr="007A3E52" w:rsidRDefault="007F5B75" w:rsidP="007F5B75">
      <w:pPr>
        <w:rPr>
          <w:ins w:id="726" w:author="Huawei" w:date="2023-04-04T11:15:00Z"/>
        </w:rPr>
      </w:pPr>
      <w:ins w:id="727" w:author="Huawei" w:date="2023-04-04T11:15:00Z">
        <w:r w:rsidRPr="007A3E52">
          <w:t>The following sequence of events shall be used to verify that the requirements are met.</w:t>
        </w:r>
      </w:ins>
    </w:p>
    <w:p w14:paraId="01E21AC1" w14:textId="77777777" w:rsidR="007F5B75" w:rsidRPr="007A3E52" w:rsidRDefault="007F5B75" w:rsidP="007F5B75">
      <w:pPr>
        <w:rPr>
          <w:ins w:id="728" w:author="Huawei" w:date="2023-04-04T11:15:00Z"/>
        </w:rPr>
      </w:pPr>
      <w:ins w:id="729" w:author="Huawei" w:date="2023-04-04T11:15:00Z">
        <w:r w:rsidRPr="007A3E52">
          <w:rPr>
            <w:rFonts w:hint="eastAsia"/>
          </w:rPr>
          <w:t>T</w:t>
        </w:r>
        <w:r w:rsidRPr="007A3E52">
          <w:t xml:space="preserve">he test sequence shall be carried out in RRC_CONNECTED for both non-DRX </w:t>
        </w:r>
        <w:r w:rsidRPr="007A3E52">
          <w:rPr>
            <w:rFonts w:hint="eastAsia"/>
          </w:rPr>
          <w:t xml:space="preserve">(for Test1) </w:t>
        </w:r>
        <w:r w:rsidRPr="007A3E52">
          <w:t xml:space="preserve">and DRX with a cycle length of </w:t>
        </w:r>
        <w:r w:rsidRPr="007A3E52">
          <w:rPr>
            <w:rFonts w:hint="eastAsia"/>
          </w:rPr>
          <w:t>2048</w:t>
        </w:r>
        <w:r w:rsidRPr="007A3E52">
          <w:t xml:space="preserve"> </w:t>
        </w:r>
        <w:proofErr w:type="spellStart"/>
        <w:r w:rsidRPr="007A3E52">
          <w:t>ms</w:t>
        </w:r>
        <w:proofErr w:type="spellEnd"/>
        <w:r w:rsidRPr="007A3E52">
          <w:t xml:space="preserve"> (Tests </w:t>
        </w:r>
        <w:r w:rsidRPr="007A3E52">
          <w:rPr>
            <w:rFonts w:hint="eastAsia"/>
          </w:rPr>
          <w:t>2</w:t>
        </w:r>
        <w:r w:rsidRPr="007A3E52">
          <w:t>):</w:t>
        </w:r>
      </w:ins>
    </w:p>
    <w:p w14:paraId="5A291B2E" w14:textId="77777777" w:rsidR="007F5B75" w:rsidRDefault="007F5B75" w:rsidP="007F5B75">
      <w:pPr>
        <w:pStyle w:val="B10"/>
        <w:rPr>
          <w:ins w:id="730" w:author="Huawei" w:date="2023-04-04T11:15:00Z"/>
        </w:rPr>
      </w:pPr>
      <w:ins w:id="731" w:author="Huawei" w:date="2023-04-04T11:15:00Z">
        <w:r w:rsidRPr="007A3E52">
          <w:t xml:space="preserve">a) </w:t>
        </w:r>
        <w:r w:rsidRPr="007A3E52">
          <w:tab/>
          <w:t xml:space="preserve">After a connection is set up with the cell, </w:t>
        </w:r>
        <w:r w:rsidRPr="007A3E52">
          <w:rPr>
            <w:rFonts w:hint="eastAsia"/>
          </w:rPr>
          <w:t xml:space="preserve">the test system sends NPDCCH including uplink grant for NPUSCH transmission and </w:t>
        </w:r>
        <w:r w:rsidRPr="007A3E52">
          <w:t>the test system shall measure the UE transmit timing offset (n</w:t>
        </w:r>
        <w:r w:rsidRPr="007A3E52">
          <w:sym w:font="Symbol" w:char="F0B4"/>
        </w:r>
        <w:r w:rsidRPr="007A3E52">
          <w:t xml:space="preserve">Ts) and verify that it is within </w:t>
        </w:r>
        <w:proofErr w:type="spellStart"/>
        <w:r w:rsidRPr="007A3E52">
          <w:t>T</w:t>
        </w:r>
        <w:r w:rsidRPr="007A3E52">
          <w:rPr>
            <w:vertAlign w:val="subscript"/>
          </w:rPr>
          <w:t>e</w:t>
        </w:r>
        <w:proofErr w:type="spellEnd"/>
        <w:r w:rsidRPr="007A3E52">
          <w:t xml:space="preserve"> (n</w:t>
        </w:r>
        <w:r w:rsidRPr="007A3E52">
          <w:sym w:font="Symbol" w:char="F0B4"/>
        </w:r>
        <w:r w:rsidRPr="007A3E52">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rPr>
            <w:vertAlign w:val="subscript"/>
          </w:rPr>
          <w:t xml:space="preserve"> </w:t>
        </w:r>
        <w:r>
          <w:t>+</w:t>
        </w:r>
        <w:r w:rsidRPr="00274CC5">
          <w:t xml:space="preserve"> </w:t>
        </w:r>
        <w:proofErr w:type="spellStart"/>
        <w:r>
          <w:t>T</w:t>
        </w:r>
        <w:r w:rsidRPr="00274CC5">
          <w:rPr>
            <w:vertAlign w:val="subscript"/>
          </w:rPr>
          <w:t>margin</w:t>
        </w:r>
        <w:proofErr w:type="spellEnd"/>
        <w:r w:rsidRPr="007A3E52">
          <w:t>) with respect to the first detected path (in time)</w:t>
        </w:r>
        <w:r w:rsidRPr="007A3E52">
          <w:rPr>
            <w:rFonts w:cs="v4.2.0"/>
          </w:rPr>
          <w:t xml:space="preserve"> of the corresponding downlink frame of </w:t>
        </w:r>
        <w:r w:rsidRPr="007A3E52">
          <w:rPr>
            <w:rFonts w:cs="v4.2.0" w:hint="eastAsia"/>
          </w:rPr>
          <w:t xml:space="preserve">NB-IoT </w:t>
        </w:r>
        <w:r w:rsidRPr="007A3E52">
          <w:rPr>
            <w:rFonts w:cs="v4.2.0"/>
          </w:rPr>
          <w:t>cell 1</w:t>
        </w:r>
        <w:r w:rsidRPr="007A3E52">
          <w:t>.</w:t>
        </w:r>
      </w:ins>
    </w:p>
    <w:p w14:paraId="76048EF9" w14:textId="77777777" w:rsidR="007F5B75" w:rsidRPr="003D33D5" w:rsidRDefault="007F5B75" w:rsidP="007F5B75">
      <w:pPr>
        <w:ind w:firstLine="284"/>
        <w:rPr>
          <w:ins w:id="732" w:author="Huawei" w:date="2023-04-04T11:15:00Z"/>
          <w:i/>
        </w:rPr>
      </w:pPr>
      <w:ins w:id="733" w:author="Huawei" w:date="2023-04-04T11:15:00Z">
        <w:r w:rsidRPr="003D33D5">
          <w:rPr>
            <w:i/>
          </w:rPr>
          <w:lastRenderedPageBreak/>
          <w:t xml:space="preserve">Editor’s notes: FFS on </w:t>
        </w:r>
        <w:proofErr w:type="spellStart"/>
        <w:r w:rsidRPr="003D33D5">
          <w:rPr>
            <w:i/>
          </w:rPr>
          <w:t>T</w:t>
        </w:r>
        <w:r w:rsidRPr="003D33D5">
          <w:rPr>
            <w:i/>
            <w:vertAlign w:val="subscript"/>
          </w:rPr>
          <w:t>margin</w:t>
        </w:r>
        <w:proofErr w:type="spellEnd"/>
        <w:r w:rsidRPr="003D33D5">
          <w:rPr>
            <w:i/>
          </w:rPr>
          <w:t xml:space="preserve"> </w:t>
        </w:r>
      </w:ins>
    </w:p>
    <w:p w14:paraId="27EDE071" w14:textId="77777777" w:rsidR="007F5B75" w:rsidRPr="007A3E52" w:rsidRDefault="007F5B75" w:rsidP="007F5B75">
      <w:pPr>
        <w:pStyle w:val="B10"/>
        <w:rPr>
          <w:ins w:id="734" w:author="Huawei" w:date="2023-04-04T11:15:00Z"/>
        </w:rPr>
      </w:pPr>
      <w:ins w:id="735" w:author="Huawei" w:date="2023-04-04T11:15:00Z">
        <w:r w:rsidRPr="007A3E52">
          <w:t xml:space="preserve">b) </w:t>
        </w:r>
        <w:r w:rsidRPr="007A3E52">
          <w:tab/>
          <w:t>The test system sends NPDCCH including uplink grant for NPUSCH transmission.</w:t>
        </w:r>
        <w:r w:rsidRPr="007A3E52" w:rsidDel="00DD060C">
          <w:rPr>
            <w:rFonts w:hint="eastAsia"/>
          </w:rPr>
          <w:t xml:space="preserve"> </w:t>
        </w:r>
        <w:r w:rsidRPr="007A3E52">
          <w:rPr>
            <w:rFonts w:hint="eastAsia"/>
          </w:rPr>
          <w:t xml:space="preserve">After 16ms from the initial </w:t>
        </w:r>
        <w:r w:rsidRPr="007A3E52">
          <w:t xml:space="preserve">NPUSCH </w:t>
        </w:r>
        <w:r w:rsidRPr="007A3E52">
          <w:rPr>
            <w:rFonts w:hint="eastAsia"/>
          </w:rPr>
          <w:t>transmission, t</w:t>
        </w:r>
        <w:r w:rsidRPr="007A3E52">
          <w:t>he test system adjusts the downlink transmit timing for the cell, using the value of n measured in a),</w:t>
        </w:r>
      </w:ins>
    </w:p>
    <w:p w14:paraId="6BC81DCC" w14:textId="77777777" w:rsidR="007F5B75" w:rsidRPr="007A3E52" w:rsidRDefault="007F5B75" w:rsidP="007F5B75">
      <w:pPr>
        <w:pStyle w:val="B20"/>
        <w:rPr>
          <w:ins w:id="736" w:author="Huawei" w:date="2023-04-04T11:15:00Z"/>
        </w:rPr>
      </w:pPr>
      <w:ins w:id="737" w:author="Huawei" w:date="2023-04-04T11:15:00Z">
        <w:r w:rsidRPr="007A3E52">
          <w:t>- if n &lt; 0, by +(144 – |n|)</w:t>
        </w:r>
        <w:r w:rsidRPr="007A3E52">
          <w:sym w:font="Symbol" w:char="F0B4"/>
        </w:r>
        <w:r w:rsidRPr="007A3E52">
          <w:t>T</w:t>
        </w:r>
        <w:r w:rsidRPr="007A3E52">
          <w:rPr>
            <w:vertAlign w:val="subscript"/>
          </w:rPr>
          <w:t>S</w:t>
        </w:r>
        <w:r w:rsidRPr="007A3E52">
          <w:t xml:space="preserve"> compared to that in (a).</w:t>
        </w:r>
      </w:ins>
    </w:p>
    <w:p w14:paraId="772C17A3" w14:textId="77777777" w:rsidR="007F5B75" w:rsidRPr="007A3E52" w:rsidRDefault="007F5B75" w:rsidP="007F5B75">
      <w:pPr>
        <w:pStyle w:val="B20"/>
        <w:rPr>
          <w:ins w:id="738" w:author="Huawei" w:date="2023-04-04T11:15:00Z"/>
        </w:rPr>
      </w:pPr>
      <w:ins w:id="739" w:author="Huawei" w:date="2023-04-04T11:15:00Z">
        <w:r w:rsidRPr="007A3E52">
          <w:t>- if n ≥ 0, by -(144 – |n|)</w:t>
        </w:r>
        <w:r w:rsidRPr="007A3E52">
          <w:sym w:font="Symbol" w:char="F0B4"/>
        </w:r>
        <w:r w:rsidRPr="007A3E52">
          <w:t>T</w:t>
        </w:r>
        <w:r w:rsidRPr="007A3E52">
          <w:rPr>
            <w:vertAlign w:val="subscript"/>
          </w:rPr>
          <w:t>S</w:t>
        </w:r>
        <w:r w:rsidRPr="007A3E52">
          <w:t xml:space="preserve"> compared to that in (a).</w:t>
        </w:r>
      </w:ins>
    </w:p>
    <w:p w14:paraId="7193C438" w14:textId="77777777" w:rsidR="007F5B75" w:rsidRPr="007A3E52" w:rsidRDefault="007F5B75" w:rsidP="007F5B75">
      <w:pPr>
        <w:pStyle w:val="B20"/>
        <w:ind w:left="567" w:firstLine="0"/>
        <w:rPr>
          <w:ins w:id="740" w:author="Huawei" w:date="2023-04-04T11:15:00Z"/>
        </w:rPr>
      </w:pPr>
      <w:ins w:id="741" w:author="Huawei" w:date="2023-04-04T11:15:00Z">
        <w:r w:rsidRPr="007A3E52">
          <w:t xml:space="preserve">The timing adjustment is performed monotonically in multiple steps of |∆T| ≤ 9×TS per 256 </w:t>
        </w:r>
        <w:proofErr w:type="spellStart"/>
        <w:r w:rsidRPr="007A3E52">
          <w:t>ms</w:t>
        </w:r>
        <w:proofErr w:type="spellEnd"/>
        <w:r w:rsidRPr="007A3E52">
          <w:t xml:space="preserve"> (∆T is to be defined in the test procedure) until the above required total timing change is achieved, during which no grant is transmitted for the UE.</w:t>
        </w:r>
      </w:ins>
    </w:p>
    <w:p w14:paraId="4CDB89DC" w14:textId="77777777" w:rsidR="007F5B75" w:rsidRPr="007A3E52" w:rsidRDefault="007F5B75" w:rsidP="007F5B75">
      <w:pPr>
        <w:pStyle w:val="B10"/>
        <w:rPr>
          <w:ins w:id="742" w:author="Huawei" w:date="2023-04-04T11:15:00Z"/>
          <w:lang w:eastAsia="zh-CN"/>
        </w:rPr>
      </w:pPr>
      <w:ins w:id="743" w:author="Huawei" w:date="2023-04-04T11:15:00Z">
        <w:r w:rsidRPr="007A3E52">
          <w:t>c)</w:t>
        </w:r>
        <w:r w:rsidRPr="007A3E52">
          <w:tab/>
        </w:r>
        <w:r w:rsidRPr="007A3E52">
          <w:rPr>
            <w:rFonts w:hint="eastAsia"/>
            <w:lang w:eastAsia="zh-CN"/>
          </w:rPr>
          <w:t>For test 2</w:t>
        </w:r>
        <w:r w:rsidRPr="007A3E52">
          <w:rPr>
            <w:lang w:eastAsia="zh-CN"/>
          </w:rPr>
          <w:t xml:space="preserve">, </w:t>
        </w:r>
        <w:r w:rsidRPr="007A3E52">
          <w:t>t</w:t>
        </w:r>
        <w:r w:rsidRPr="007A3E52">
          <w:rPr>
            <w:rFonts w:hint="eastAsia"/>
          </w:rPr>
          <w:t xml:space="preserve">he test system sends NPDCCH including uplink grant for NPUSCH transmission and </w:t>
        </w:r>
        <w:r w:rsidRPr="007A3E52">
          <w:t xml:space="preserve">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7A3E52">
          <w:t>×T</w:t>
        </w:r>
        <w:r w:rsidRPr="007A3E52">
          <w:rPr>
            <w:vertAlign w:val="subscript"/>
          </w:rPr>
          <w:t xml:space="preserve">S   </w:t>
        </w:r>
        <w:r w:rsidRPr="007A3E52">
          <w:t xml:space="preserve">± </w:t>
        </w:r>
        <w:r>
          <w:t>97</w:t>
        </w:r>
        <w:r w:rsidRPr="007A3E52">
          <w:t>×T</w:t>
        </w:r>
        <w:r w:rsidRPr="007A3E52">
          <w:rPr>
            <w:vertAlign w:val="subscript"/>
          </w:rPr>
          <w:t>S</w:t>
        </w:r>
        <w:r w:rsidRPr="007A3E52">
          <w:t xml:space="preserve"> </w:t>
        </w:r>
        <w:r>
          <w:t>+</w:t>
        </w:r>
        <w:r w:rsidRPr="00274CC5">
          <w:t xml:space="preserve"> </w:t>
        </w:r>
        <w:proofErr w:type="spellStart"/>
        <w:r>
          <w:t>T</w:t>
        </w:r>
        <w:r w:rsidRPr="00274CC5">
          <w:rPr>
            <w:vertAlign w:val="subscript"/>
          </w:rPr>
          <w:t>margin</w:t>
        </w:r>
        <w:proofErr w:type="spellEnd"/>
        <w:r w:rsidRPr="007A3E52">
          <w:t xml:space="preserve"> with respect to the first detected path  (in time) </w:t>
        </w:r>
        <w:r w:rsidRPr="007A3E52">
          <w:rPr>
            <w:rFonts w:cs="v4.2.0"/>
          </w:rPr>
          <w:t xml:space="preserve">of the corresponding downlink frame of </w:t>
        </w:r>
        <w:r w:rsidRPr="007A3E52">
          <w:rPr>
            <w:rFonts w:cs="v4.2.0" w:hint="eastAsia"/>
          </w:rPr>
          <w:t xml:space="preserve">NB-IoT </w:t>
        </w:r>
        <w:r w:rsidRPr="007A3E52">
          <w:rPr>
            <w:rFonts w:cs="v4.2.0"/>
          </w:rPr>
          <w:t>cell 1</w:t>
        </w:r>
        <w:r w:rsidRPr="007A3E52">
          <w:t>.</w:t>
        </w:r>
        <w:r w:rsidRPr="007A3E52">
          <w:rPr>
            <w:rFonts w:hint="eastAsia"/>
          </w:rPr>
          <w:t xml:space="preserve"> </w:t>
        </w:r>
        <w:r w:rsidRPr="007A3E52">
          <w:t>T</w:t>
        </w:r>
        <w:r w:rsidRPr="007A3E52">
          <w:rPr>
            <w:rFonts w:hint="eastAsia"/>
            <w:lang w:eastAsia="zh-CN"/>
          </w:rPr>
          <w:t xml:space="preserve">he </w:t>
        </w:r>
        <w:r w:rsidRPr="007A3E52">
          <w:t>UE transmit timing offset</w:t>
        </w:r>
        <w:r w:rsidRPr="007A3E52">
          <w:rPr>
            <w:rFonts w:hint="eastAsia"/>
            <w:lang w:eastAsia="zh-CN"/>
          </w:rPr>
          <w:t xml:space="preserve"> shall be verified for the first transmission in the DRX cycle immediately after DL timing adjustment.</w:t>
        </w:r>
      </w:ins>
    </w:p>
    <w:p w14:paraId="17E521F4" w14:textId="77777777" w:rsidR="00975A2D" w:rsidRPr="00691C10" w:rsidRDefault="00975A2D" w:rsidP="00975A2D"/>
    <w:p w14:paraId="2AB83028" w14:textId="77777777" w:rsidR="00975A2D" w:rsidRPr="00975A2D" w:rsidRDefault="00975A2D" w:rsidP="00975A2D">
      <w:pPr>
        <w:rPr>
          <w:lang w:eastAsia="zh-CN"/>
        </w:rPr>
      </w:pPr>
    </w:p>
    <w:p w14:paraId="6A356E28" w14:textId="132B1506" w:rsidR="00975A2D" w:rsidRPr="00C550BC" w:rsidRDefault="00975A2D" w:rsidP="00975A2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CEA6B6" w14:textId="462D2321" w:rsidR="005F1A97" w:rsidRDefault="005F1A97" w:rsidP="007972AC">
      <w:pPr>
        <w:rPr>
          <w:lang w:eastAsia="zh-CN"/>
        </w:rPr>
      </w:pPr>
    </w:p>
    <w:p w14:paraId="4CA995EF" w14:textId="20E9CFB6" w:rsidR="00975A2D" w:rsidRDefault="00975A2D" w:rsidP="007972AC">
      <w:pPr>
        <w:rPr>
          <w:lang w:eastAsia="zh-CN"/>
        </w:rPr>
      </w:pPr>
    </w:p>
    <w:p w14:paraId="2911F0DF" w14:textId="77777777" w:rsidR="00975A2D" w:rsidRPr="00975A2D" w:rsidRDefault="00975A2D" w:rsidP="00975A2D">
      <w:pPr>
        <w:rPr>
          <w:lang w:eastAsia="zh-CN"/>
        </w:rPr>
      </w:pPr>
    </w:p>
    <w:p w14:paraId="3052686A" w14:textId="6A4F1350" w:rsidR="00975A2D" w:rsidRDefault="00975A2D" w:rsidP="00975A2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DA394A" w:rsidRPr="00DA394A">
        <w:rPr>
          <w:rFonts w:ascii="Times New Roman" w:hAnsi="Times New Roman"/>
          <w:sz w:val="36"/>
          <w:highlight w:val="yellow"/>
          <w:lang w:eastAsia="zh-CN"/>
        </w:rPr>
        <w:t xml:space="preserve"> </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AAB56E2" w14:textId="77777777" w:rsidR="007F5B75" w:rsidRPr="007A3E52" w:rsidRDefault="007F5B75" w:rsidP="007F5B75">
      <w:pPr>
        <w:keepNext/>
        <w:keepLines/>
        <w:spacing w:before="120"/>
        <w:ind w:left="1134" w:hanging="1134"/>
        <w:outlineLvl w:val="2"/>
        <w:rPr>
          <w:ins w:id="744" w:author="Huawei" w:date="2023-04-04T11:16:00Z"/>
          <w:rFonts w:ascii="Arial" w:hAnsi="Arial"/>
          <w:sz w:val="28"/>
          <w:szCs w:val="28"/>
        </w:rPr>
      </w:pPr>
      <w:ins w:id="745" w:author="Huawei" w:date="2023-04-04T11:16:00Z">
        <w:r>
          <w:rPr>
            <w:rFonts w:ascii="Arial" w:hAnsi="Arial"/>
            <w:sz w:val="28"/>
            <w:szCs w:val="28"/>
          </w:rPr>
          <w:t>A.X</w:t>
        </w:r>
        <w:proofErr w:type="gramStart"/>
        <w:r>
          <w:rPr>
            <w:rFonts w:ascii="Arial" w:hAnsi="Arial"/>
            <w:sz w:val="28"/>
            <w:szCs w:val="28"/>
          </w:rPr>
          <w:t>1.Y</w:t>
        </w:r>
        <w:proofErr w:type="gramEnd"/>
        <w:r>
          <w:rPr>
            <w:rFonts w:ascii="Arial" w:hAnsi="Arial"/>
            <w:sz w:val="28"/>
            <w:szCs w:val="28"/>
          </w:rPr>
          <w:t>2.Z1</w:t>
        </w:r>
        <w:r w:rsidRPr="007A3E52">
          <w:rPr>
            <w:rFonts w:ascii="Arial" w:hAnsi="Arial"/>
            <w:sz w:val="28"/>
            <w:szCs w:val="28"/>
          </w:rPr>
          <w:tab/>
          <w:t xml:space="preserve">HD-FDD UE Timing Advance Adjustment Accuracy Test for UE Category NB1 in Standalone Mode under </w:t>
        </w:r>
        <w:r>
          <w:rPr>
            <w:rFonts w:ascii="Arial" w:hAnsi="Arial"/>
            <w:sz w:val="28"/>
            <w:szCs w:val="28"/>
          </w:rPr>
          <w:t>Normal</w:t>
        </w:r>
        <w:r w:rsidRPr="007A3E52">
          <w:rPr>
            <w:rFonts w:ascii="Arial" w:hAnsi="Arial"/>
            <w:sz w:val="28"/>
            <w:szCs w:val="28"/>
          </w:rPr>
          <w:t xml:space="preserve"> Coverage</w:t>
        </w:r>
        <w:r>
          <w:rPr>
            <w:rFonts w:ascii="Arial" w:hAnsi="Arial"/>
            <w:sz w:val="28"/>
            <w:szCs w:val="28"/>
          </w:rPr>
          <w:t xml:space="preserve"> for Satellite Access</w:t>
        </w:r>
      </w:ins>
    </w:p>
    <w:p w14:paraId="5A30DE43" w14:textId="77777777" w:rsidR="007F5B75" w:rsidRPr="007A3E52" w:rsidRDefault="007F5B75" w:rsidP="007F5B75">
      <w:pPr>
        <w:keepNext/>
        <w:keepLines/>
        <w:spacing w:before="120"/>
        <w:ind w:left="1418" w:hanging="1418"/>
        <w:outlineLvl w:val="3"/>
        <w:rPr>
          <w:ins w:id="746" w:author="Huawei" w:date="2023-04-04T11:16:00Z"/>
          <w:rFonts w:ascii="Arial" w:hAnsi="Arial"/>
          <w:sz w:val="24"/>
          <w:szCs w:val="24"/>
        </w:rPr>
      </w:pPr>
      <w:ins w:id="747" w:author="Huawei" w:date="2023-04-04T11:16:00Z">
        <w:r>
          <w:rPr>
            <w:rFonts w:ascii="Arial" w:hAnsi="Arial"/>
            <w:sz w:val="24"/>
            <w:szCs w:val="24"/>
          </w:rPr>
          <w:t>A.X</w:t>
        </w:r>
        <w:proofErr w:type="gramStart"/>
        <w:r>
          <w:rPr>
            <w:rFonts w:ascii="Arial" w:hAnsi="Arial"/>
            <w:sz w:val="24"/>
            <w:szCs w:val="24"/>
          </w:rPr>
          <w:t>1.Y</w:t>
        </w:r>
        <w:proofErr w:type="gramEnd"/>
        <w:r>
          <w:rPr>
            <w:rFonts w:ascii="Arial" w:hAnsi="Arial"/>
            <w:sz w:val="24"/>
            <w:szCs w:val="24"/>
          </w:rPr>
          <w:t>2.Z1</w:t>
        </w:r>
        <w:r w:rsidRPr="007A3E52">
          <w:rPr>
            <w:rFonts w:ascii="Arial" w:hAnsi="Arial"/>
            <w:sz w:val="24"/>
            <w:szCs w:val="24"/>
          </w:rPr>
          <w:t>.1</w:t>
        </w:r>
        <w:r w:rsidRPr="007A3E52">
          <w:rPr>
            <w:rFonts w:ascii="Arial" w:hAnsi="Arial"/>
            <w:sz w:val="24"/>
            <w:szCs w:val="24"/>
          </w:rPr>
          <w:tab/>
          <w:t>Test Purpose and Environment</w:t>
        </w:r>
      </w:ins>
    </w:p>
    <w:p w14:paraId="1FCB9918" w14:textId="77777777" w:rsidR="007F5B75" w:rsidRPr="007A3E52" w:rsidRDefault="007F5B75" w:rsidP="007F5B75">
      <w:pPr>
        <w:rPr>
          <w:ins w:id="748" w:author="Huawei" w:date="2023-04-04T11:16:00Z"/>
        </w:rPr>
      </w:pPr>
      <w:ins w:id="749" w:author="Huawei" w:date="2023-04-04T11:16:00Z">
        <w:r w:rsidRPr="007A3E52">
          <w:t>The purpose of the test is to verify E-UTRAN Timing Advance adjustment accuracy requirements</w:t>
        </w:r>
        <w:r w:rsidRPr="007A3E52">
          <w:rPr>
            <w:rFonts w:hint="eastAsia"/>
          </w:rPr>
          <w:t xml:space="preserve"> for </w:t>
        </w:r>
        <w:r w:rsidRPr="007A3E52">
          <w:t xml:space="preserve">UE category </w:t>
        </w:r>
        <w:r w:rsidRPr="007A3E52">
          <w:rPr>
            <w:rFonts w:hint="eastAsia"/>
          </w:rPr>
          <w:t xml:space="preserve">NB1 </w:t>
        </w:r>
        <w:r w:rsidRPr="007A3E52">
          <w:t>in enhanced coverage, defined in clause 7.22</w:t>
        </w:r>
        <w:r>
          <w:t>A</w:t>
        </w:r>
        <w:r w:rsidRPr="007A3E52">
          <w:t>.2.2, in an AWGN model.</w:t>
        </w:r>
      </w:ins>
    </w:p>
    <w:p w14:paraId="60BCDEA5" w14:textId="3F29E7DD" w:rsidR="007F5B75" w:rsidRPr="007A3E52" w:rsidRDefault="007F5B75" w:rsidP="007F5B75">
      <w:pPr>
        <w:rPr>
          <w:ins w:id="750" w:author="Huawei" w:date="2023-04-04T11:16:00Z"/>
        </w:rPr>
      </w:pPr>
      <w:ins w:id="751" w:author="Huawei" w:date="2023-04-04T11:16:00Z">
        <w:r w:rsidRPr="007A3E52">
          <w:t xml:space="preserve">The test parameters are given in tables </w:t>
        </w:r>
        <w:r>
          <w:t>A.X</w:t>
        </w:r>
        <w:proofErr w:type="gramStart"/>
        <w:r>
          <w:t>1.Y</w:t>
        </w:r>
        <w:proofErr w:type="gramEnd"/>
        <w:r>
          <w:t>2.Z1</w:t>
        </w:r>
        <w:r w:rsidRPr="007A3E52">
          <w:t xml:space="preserve">.1-1 </w:t>
        </w:r>
      </w:ins>
      <w:ins w:id="752" w:author="Huawei" w:date="2023-04-07T10:05:00Z">
        <w:r w:rsidR="00A1502F">
          <w:t>A.X1.Y2.Z1</w:t>
        </w:r>
        <w:r w:rsidR="00A1502F" w:rsidRPr="007A3E52">
          <w:t>.1-2</w:t>
        </w:r>
        <w:r w:rsidR="00A1502F">
          <w:t xml:space="preserve"> </w:t>
        </w:r>
      </w:ins>
      <w:ins w:id="753" w:author="Huawei" w:date="2023-04-04T11:16:00Z">
        <w:r w:rsidRPr="007A3E52">
          <w:t xml:space="preserve">and </w:t>
        </w:r>
        <w:r>
          <w:t>A.X1.Y2.Z1</w:t>
        </w:r>
        <w:r w:rsidRPr="007A3E52">
          <w:t>.1-</w:t>
        </w:r>
      </w:ins>
      <w:ins w:id="754" w:author="Huawei" w:date="2023-04-07T10:05:00Z">
        <w:r w:rsidR="00A1502F">
          <w:t>3</w:t>
        </w:r>
      </w:ins>
      <w:ins w:id="755" w:author="Huawei" w:date="2023-04-04T11:16:00Z">
        <w:r w:rsidRPr="007A3E52">
          <w:t>.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48B6513C" w14:textId="77777777" w:rsidR="007F5B75" w:rsidRPr="007A3E52" w:rsidRDefault="007F5B75" w:rsidP="007F5B75">
      <w:pPr>
        <w:rPr>
          <w:ins w:id="756" w:author="Huawei" w:date="2023-04-04T11:16:00Z"/>
        </w:rPr>
      </w:pPr>
      <w:ins w:id="757" w:author="Huawei" w:date="2023-04-04T11:16:00Z">
        <w:r w:rsidRPr="007A3E52">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ins>
    </w:p>
    <w:p w14:paraId="155736DA" w14:textId="2F9B6210" w:rsidR="007F5B75" w:rsidRPr="007A3E52" w:rsidRDefault="007F5B75" w:rsidP="007F5B75">
      <w:pPr>
        <w:rPr>
          <w:ins w:id="758" w:author="Huawei" w:date="2023-04-04T11:16:00Z"/>
        </w:rPr>
      </w:pPr>
      <w:ins w:id="759" w:author="Huawei" w:date="2023-04-04T11:16:00Z">
        <w:r w:rsidRPr="007A3E52">
          <w:t xml:space="preserve">During time period T2, the test equipment shall send a sequence of messages with Timing Advance Command MAC Control Elements, with Timing Advance Command value specified in table </w:t>
        </w:r>
        <w:r>
          <w:t>A.X</w:t>
        </w:r>
        <w:proofErr w:type="gramStart"/>
        <w:r>
          <w:t>1.Y</w:t>
        </w:r>
        <w:proofErr w:type="gramEnd"/>
        <w:r>
          <w:t>2.Z1</w:t>
        </w:r>
        <w:r w:rsidRPr="007A3E52">
          <w:t>.1-</w:t>
        </w:r>
      </w:ins>
      <w:ins w:id="760" w:author="Huawei" w:date="2023-04-07T10:05:00Z">
        <w:r w:rsidR="00A1502F">
          <w:t>3</w:t>
        </w:r>
      </w:ins>
      <w:ins w:id="761" w:author="Huawei" w:date="2023-04-04T11:16:00Z">
        <w:r w:rsidRPr="007A3E52">
          <w:t>. This value shall result in changes of the timing advance used by the UE, and the accuracy of the change shall then be measured, using the NPUSCH sent from the UE.</w:t>
        </w:r>
      </w:ins>
    </w:p>
    <w:p w14:paraId="4DE00AAF" w14:textId="77777777" w:rsidR="007F5B75" w:rsidRPr="007A3E52" w:rsidRDefault="007F5B75" w:rsidP="007F5B75">
      <w:pPr>
        <w:rPr>
          <w:ins w:id="762" w:author="Huawei" w:date="2023-04-04T11:16:00Z"/>
        </w:rPr>
      </w:pPr>
      <w:ins w:id="763" w:author="Huawei" w:date="2023-04-04T11:16:00Z">
        <w:r w:rsidRPr="007A3E52">
          <w:t>As specified in Clause 7.22</w:t>
        </w:r>
        <w:r>
          <w:t>A</w:t>
        </w:r>
        <w:r w:rsidRPr="007A3E52">
          <w:t xml:space="preserve">.2.1, the UE adjusts its uplink timing at sub-frame </w:t>
        </w:r>
        <w:r w:rsidRPr="007A3E52">
          <w:rPr>
            <w:i/>
          </w:rPr>
          <w:t>n</w:t>
        </w:r>
        <w:r w:rsidRPr="007A3E52">
          <w:t xml:space="preserve">+12 for a timing advance command received in sub-frame </w:t>
        </w:r>
        <w:r w:rsidRPr="007A3E52">
          <w:rPr>
            <w:i/>
          </w:rPr>
          <w:t>n</w:t>
        </w:r>
        <w:r w:rsidRPr="007A3E52">
          <w:t xml:space="preserve">, where sub-frame </w:t>
        </w:r>
        <w:r w:rsidRPr="007A3E52">
          <w:rPr>
            <w:i/>
          </w:rPr>
          <w:t>n</w:t>
        </w:r>
        <w:r w:rsidRPr="007A3E52">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w:t>
        </w:r>
        <w:r w:rsidRPr="007A3E52">
          <w:lastRenderedPageBreak/>
          <w:t xml:space="preserve">NPUSCH carrying ACK/NACK response to the NPDSCH carrying TA command. </w:t>
        </w:r>
        <w:r w:rsidRPr="007A3E52">
          <w:rPr>
            <w:i/>
          </w:rPr>
          <w:t>k</w:t>
        </w:r>
        <w:r w:rsidRPr="007A3E52">
          <w:rPr>
            <w:i/>
            <w:vertAlign w:val="subscript"/>
          </w:rPr>
          <w:t>0</w:t>
        </w:r>
        <w:r w:rsidRPr="007A3E52">
          <w:rPr>
            <w:i/>
          </w:rPr>
          <w:t xml:space="preserve"> </w:t>
        </w:r>
        <w:r w:rsidRPr="007A3E52">
          <w:t>in ACK/NACK resource filed in DCI is set as 13.</w:t>
        </w:r>
      </w:ins>
    </w:p>
    <w:p w14:paraId="2706ABF9" w14:textId="7BEA41A4" w:rsidR="007F5B75" w:rsidRDefault="007F5B75" w:rsidP="007F5B75">
      <w:pPr>
        <w:rPr>
          <w:ins w:id="764" w:author="Huawei" w:date="2023-04-07T10:04:00Z"/>
        </w:rPr>
      </w:pPr>
      <w:ins w:id="765" w:author="Huawei" w:date="2023-04-04T11:16:00Z">
        <w:r w:rsidRPr="007A3E52">
          <w:t>The UE Time Alignment Timer, described in Clause 5.2 in TS 36.321, shall be configured so that it does not expire in the duration of the test.</w:t>
        </w:r>
      </w:ins>
    </w:p>
    <w:p w14:paraId="2454925E" w14:textId="31571B15" w:rsidR="00A1502F" w:rsidRPr="00A1502F" w:rsidRDefault="00A1502F" w:rsidP="00A1502F">
      <w:pPr>
        <w:keepNext/>
        <w:overflowPunct w:val="0"/>
        <w:autoSpaceDE w:val="0"/>
        <w:autoSpaceDN w:val="0"/>
        <w:spacing w:before="60" w:after="0"/>
        <w:jc w:val="center"/>
        <w:textAlignment w:val="baseline"/>
        <w:rPr>
          <w:ins w:id="766" w:author="Huawei" w:date="2023-04-07T10:04:00Z"/>
          <w:rFonts w:ascii="Arial" w:eastAsia="宋体" w:hAnsi="Arial" w:cs="Arial"/>
          <w:b/>
          <w:bCs/>
          <w:sz w:val="18"/>
          <w:lang w:val="en-US" w:eastAsia="en-GB"/>
          <w:rPrChange w:id="767" w:author="Huawei" w:date="2023-04-07T10:04:00Z">
            <w:rPr>
              <w:ins w:id="768" w:author="Huawei" w:date="2023-04-07T10:04:00Z"/>
              <w:rFonts w:ascii="Arial" w:eastAsia="宋体" w:hAnsi="Arial" w:cs="Arial"/>
              <w:b/>
              <w:bCs/>
              <w:lang w:val="en-US" w:eastAsia="en-GB"/>
            </w:rPr>
          </w:rPrChange>
        </w:rPr>
      </w:pPr>
      <w:ins w:id="769" w:author="Huawei" w:date="2023-04-07T10:04:00Z">
        <w:r w:rsidRPr="00A1502F">
          <w:rPr>
            <w:rFonts w:ascii="Arial" w:eastAsia="宋体" w:hAnsi="Arial" w:cs="Arial"/>
            <w:b/>
            <w:bCs/>
            <w:szCs w:val="22"/>
            <w:lang w:val="en-US" w:eastAsia="en-GB"/>
            <w:rPrChange w:id="770" w:author="Huawei" w:date="2023-04-07T10:04:00Z">
              <w:rPr>
                <w:rFonts w:ascii="Arial" w:eastAsia="宋体" w:hAnsi="Arial" w:cs="Arial"/>
                <w:b/>
                <w:bCs/>
                <w:sz w:val="22"/>
                <w:szCs w:val="22"/>
                <w:lang w:val="en-US" w:eastAsia="en-GB"/>
              </w:rPr>
            </w:rPrChange>
          </w:rPr>
          <w:t>Table A.X</w:t>
        </w:r>
        <w:proofErr w:type="gramStart"/>
        <w:r w:rsidRPr="00A1502F">
          <w:rPr>
            <w:rFonts w:ascii="Arial" w:eastAsia="宋体" w:hAnsi="Arial" w:cs="Arial"/>
            <w:b/>
            <w:bCs/>
            <w:szCs w:val="22"/>
            <w:lang w:val="en-US" w:eastAsia="en-GB"/>
            <w:rPrChange w:id="771" w:author="Huawei" w:date="2023-04-07T10:04:00Z">
              <w:rPr>
                <w:rFonts w:ascii="Arial" w:eastAsia="宋体" w:hAnsi="Arial" w:cs="Arial"/>
                <w:b/>
                <w:bCs/>
                <w:sz w:val="22"/>
                <w:szCs w:val="22"/>
                <w:lang w:val="en-US" w:eastAsia="en-GB"/>
              </w:rPr>
            </w:rPrChange>
          </w:rPr>
          <w:t>1.Y</w:t>
        </w:r>
        <w:proofErr w:type="gramEnd"/>
        <w:r w:rsidRPr="00A1502F">
          <w:rPr>
            <w:rFonts w:ascii="Arial" w:eastAsia="宋体" w:hAnsi="Arial" w:cs="Arial"/>
            <w:b/>
            <w:bCs/>
            <w:szCs w:val="22"/>
            <w:lang w:val="en-US" w:eastAsia="en-GB"/>
            <w:rPrChange w:id="772" w:author="Huawei" w:date="2023-04-07T10:04:00Z">
              <w:rPr>
                <w:rFonts w:ascii="Arial" w:eastAsia="宋体" w:hAnsi="Arial" w:cs="Arial"/>
                <w:b/>
                <w:bCs/>
                <w:sz w:val="22"/>
                <w:szCs w:val="22"/>
                <w:lang w:val="en-US" w:eastAsia="en-GB"/>
              </w:rPr>
            </w:rPrChange>
          </w:rPr>
          <w:t>2.Z</w:t>
        </w:r>
      </w:ins>
      <w:ins w:id="773" w:author="Huawei" w:date="2023-04-07T10:08:00Z">
        <w:r w:rsidR="00014BD3">
          <w:rPr>
            <w:rFonts w:ascii="Arial" w:eastAsia="宋体" w:hAnsi="Arial" w:cs="Arial"/>
            <w:b/>
            <w:bCs/>
            <w:szCs w:val="22"/>
            <w:lang w:val="en-US" w:eastAsia="en-GB"/>
          </w:rPr>
          <w:t>1</w:t>
        </w:r>
      </w:ins>
      <w:ins w:id="774" w:author="Huawei" w:date="2023-04-07T10:04:00Z">
        <w:r w:rsidRPr="00A1502F">
          <w:rPr>
            <w:rFonts w:ascii="Arial" w:eastAsia="宋体" w:hAnsi="Arial" w:cs="Arial"/>
            <w:b/>
            <w:bCs/>
            <w:szCs w:val="22"/>
            <w:lang w:val="en-US" w:eastAsia="en-GB"/>
            <w:rPrChange w:id="775" w:author="Huawei" w:date="2023-04-07T10:04:00Z">
              <w:rPr>
                <w:rFonts w:ascii="Arial" w:eastAsia="宋体" w:hAnsi="Arial" w:cs="Arial"/>
                <w:b/>
                <w:bCs/>
                <w:sz w:val="22"/>
                <w:szCs w:val="22"/>
                <w:lang w:val="en-US" w:eastAsia="en-GB"/>
              </w:rPr>
            </w:rPrChange>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1502F" w:rsidRPr="001C7E07" w14:paraId="2C491A25" w14:textId="77777777" w:rsidTr="001C7E07">
        <w:trPr>
          <w:trHeight w:val="187"/>
          <w:jc w:val="center"/>
          <w:ins w:id="776" w:author="Huawei" w:date="2023-04-07T10:04:00Z"/>
        </w:trPr>
        <w:tc>
          <w:tcPr>
            <w:tcW w:w="2265" w:type="dxa"/>
            <w:tcMar>
              <w:top w:w="0" w:type="dxa"/>
              <w:left w:w="108" w:type="dxa"/>
              <w:bottom w:w="0" w:type="dxa"/>
              <w:right w:w="108" w:type="dxa"/>
            </w:tcMar>
            <w:hideMark/>
          </w:tcPr>
          <w:p w14:paraId="5B7FD74B" w14:textId="77777777" w:rsidR="00A1502F" w:rsidRPr="00811447" w:rsidRDefault="00A1502F" w:rsidP="001C7E07">
            <w:pPr>
              <w:keepNext/>
              <w:overflowPunct w:val="0"/>
              <w:autoSpaceDE w:val="0"/>
              <w:autoSpaceDN w:val="0"/>
              <w:spacing w:after="0"/>
              <w:jc w:val="center"/>
              <w:textAlignment w:val="baseline"/>
              <w:rPr>
                <w:ins w:id="777" w:author="Huawei" w:date="2023-04-07T10:04:00Z"/>
                <w:rFonts w:ascii="Arial" w:eastAsia="宋体" w:hAnsi="Arial" w:cs="Arial"/>
                <w:b/>
                <w:bCs/>
                <w:sz w:val="18"/>
                <w:szCs w:val="18"/>
                <w:lang w:val="en-US" w:eastAsia="en-GB"/>
              </w:rPr>
            </w:pPr>
            <w:ins w:id="778" w:author="Huawei" w:date="2023-04-07T10:04:00Z">
              <w:r w:rsidRPr="00811447">
                <w:rPr>
                  <w:rFonts w:ascii="Arial" w:eastAsia="宋体" w:hAnsi="Arial" w:cs="Arial"/>
                  <w:b/>
                  <w:bCs/>
                  <w:sz w:val="18"/>
                  <w:szCs w:val="18"/>
                  <w:lang w:val="en-US" w:eastAsia="en-GB"/>
                </w:rPr>
                <w:t>Configuration</w:t>
              </w:r>
            </w:ins>
          </w:p>
        </w:tc>
        <w:tc>
          <w:tcPr>
            <w:tcW w:w="6905" w:type="dxa"/>
            <w:tcMar>
              <w:top w:w="0" w:type="dxa"/>
              <w:left w:w="108" w:type="dxa"/>
              <w:bottom w:w="0" w:type="dxa"/>
              <w:right w:w="108" w:type="dxa"/>
            </w:tcMar>
            <w:hideMark/>
          </w:tcPr>
          <w:p w14:paraId="52734C76" w14:textId="77777777" w:rsidR="00A1502F" w:rsidRPr="00811447" w:rsidRDefault="00A1502F" w:rsidP="001C7E07">
            <w:pPr>
              <w:keepNext/>
              <w:overflowPunct w:val="0"/>
              <w:autoSpaceDE w:val="0"/>
              <w:autoSpaceDN w:val="0"/>
              <w:spacing w:after="0"/>
              <w:jc w:val="center"/>
              <w:textAlignment w:val="baseline"/>
              <w:rPr>
                <w:ins w:id="779" w:author="Huawei" w:date="2023-04-07T10:04:00Z"/>
                <w:rFonts w:ascii="Arial" w:eastAsia="宋体" w:hAnsi="Arial" w:cs="Arial"/>
                <w:b/>
                <w:bCs/>
                <w:sz w:val="18"/>
                <w:szCs w:val="18"/>
                <w:lang w:val="en-US" w:eastAsia="en-GB"/>
              </w:rPr>
            </w:pPr>
            <w:ins w:id="780" w:author="Huawei" w:date="2023-04-07T10:04:00Z">
              <w:r w:rsidRPr="00811447">
                <w:rPr>
                  <w:rFonts w:ascii="Arial" w:eastAsia="宋体" w:hAnsi="Arial" w:cs="Arial"/>
                  <w:b/>
                  <w:bCs/>
                  <w:sz w:val="18"/>
                  <w:szCs w:val="18"/>
                  <w:lang w:val="en-US" w:eastAsia="en-GB"/>
                </w:rPr>
                <w:t>Description</w:t>
              </w:r>
            </w:ins>
          </w:p>
        </w:tc>
      </w:tr>
      <w:tr w:rsidR="00A1502F" w:rsidRPr="001C7E07" w14:paraId="446F2E8C" w14:textId="77777777" w:rsidTr="001C7E07">
        <w:trPr>
          <w:trHeight w:val="187"/>
          <w:jc w:val="center"/>
          <w:ins w:id="781" w:author="Huawei" w:date="2023-04-07T10:04:00Z"/>
        </w:trPr>
        <w:tc>
          <w:tcPr>
            <w:tcW w:w="2265" w:type="dxa"/>
            <w:tcMar>
              <w:top w:w="0" w:type="dxa"/>
              <w:left w:w="108" w:type="dxa"/>
              <w:bottom w:w="0" w:type="dxa"/>
              <w:right w:w="108" w:type="dxa"/>
            </w:tcMar>
            <w:hideMark/>
          </w:tcPr>
          <w:p w14:paraId="0B7CB7AA" w14:textId="77777777" w:rsidR="00A1502F" w:rsidRPr="00811447" w:rsidRDefault="00A1502F" w:rsidP="001C7E07">
            <w:pPr>
              <w:keepNext/>
              <w:overflowPunct w:val="0"/>
              <w:autoSpaceDE w:val="0"/>
              <w:autoSpaceDN w:val="0"/>
              <w:spacing w:after="0"/>
              <w:textAlignment w:val="baseline"/>
              <w:rPr>
                <w:ins w:id="782" w:author="Huawei" w:date="2023-04-07T10:04:00Z"/>
                <w:rFonts w:ascii="Arial" w:eastAsia="宋体" w:hAnsi="Arial" w:cs="Arial"/>
                <w:sz w:val="18"/>
                <w:szCs w:val="18"/>
                <w:lang w:val="en-US" w:eastAsia="en-GB"/>
              </w:rPr>
            </w:pPr>
            <w:ins w:id="783" w:author="Huawei" w:date="2023-04-07T10:04:00Z">
              <w:r w:rsidRPr="00811447">
                <w:rPr>
                  <w:rFonts w:ascii="Arial" w:eastAsia="宋体" w:hAnsi="Arial" w:cs="Arial"/>
                  <w:sz w:val="18"/>
                  <w:szCs w:val="18"/>
                  <w:lang w:val="en-US" w:eastAsia="en-GB"/>
                </w:rPr>
                <w:t>1</w:t>
              </w:r>
            </w:ins>
          </w:p>
        </w:tc>
        <w:tc>
          <w:tcPr>
            <w:tcW w:w="6905" w:type="dxa"/>
            <w:tcMar>
              <w:top w:w="0" w:type="dxa"/>
              <w:left w:w="108" w:type="dxa"/>
              <w:bottom w:w="0" w:type="dxa"/>
              <w:right w:w="108" w:type="dxa"/>
            </w:tcMar>
            <w:hideMark/>
          </w:tcPr>
          <w:p w14:paraId="4A9EAD67" w14:textId="77777777" w:rsidR="00A1502F" w:rsidRPr="00811447" w:rsidRDefault="00A1502F" w:rsidP="001C7E07">
            <w:pPr>
              <w:keepNext/>
              <w:overflowPunct w:val="0"/>
              <w:autoSpaceDE w:val="0"/>
              <w:autoSpaceDN w:val="0"/>
              <w:spacing w:after="0"/>
              <w:textAlignment w:val="baseline"/>
              <w:rPr>
                <w:ins w:id="784" w:author="Huawei" w:date="2023-04-07T10:04:00Z"/>
                <w:rFonts w:ascii="Arial" w:eastAsia="宋体" w:hAnsi="Arial" w:cs="Arial"/>
                <w:sz w:val="18"/>
                <w:szCs w:val="18"/>
                <w:lang w:val="en-US" w:eastAsia="en-GB"/>
              </w:rPr>
            </w:pPr>
            <w:ins w:id="785" w:author="Huawei" w:date="2023-04-07T10:04:00Z">
              <w:r w:rsidRPr="00811447">
                <w:rPr>
                  <w:rFonts w:ascii="Arial" w:eastAsia="宋体" w:hAnsi="Arial" w:cs="Arial"/>
                  <w:sz w:val="18"/>
                  <w:szCs w:val="18"/>
                  <w:lang w:val="en-US" w:eastAsia="en-GB"/>
                </w:rPr>
                <w:t>GSO, HD-FDD duplex mode</w:t>
              </w:r>
            </w:ins>
          </w:p>
        </w:tc>
      </w:tr>
      <w:tr w:rsidR="00A1502F" w:rsidRPr="001C7E07" w14:paraId="7065D837" w14:textId="77777777" w:rsidTr="001C7E07">
        <w:trPr>
          <w:trHeight w:val="187"/>
          <w:jc w:val="center"/>
          <w:ins w:id="786" w:author="Huawei" w:date="2023-04-07T10:04:00Z"/>
        </w:trPr>
        <w:tc>
          <w:tcPr>
            <w:tcW w:w="2265" w:type="dxa"/>
            <w:tcMar>
              <w:top w:w="0" w:type="dxa"/>
              <w:left w:w="108" w:type="dxa"/>
              <w:bottom w:w="0" w:type="dxa"/>
              <w:right w:w="108" w:type="dxa"/>
            </w:tcMar>
            <w:hideMark/>
          </w:tcPr>
          <w:p w14:paraId="78597A70" w14:textId="77777777" w:rsidR="00A1502F" w:rsidRPr="00811447" w:rsidRDefault="00A1502F" w:rsidP="001C7E07">
            <w:pPr>
              <w:keepNext/>
              <w:overflowPunct w:val="0"/>
              <w:autoSpaceDE w:val="0"/>
              <w:autoSpaceDN w:val="0"/>
              <w:spacing w:after="0"/>
              <w:textAlignment w:val="baseline"/>
              <w:rPr>
                <w:ins w:id="787" w:author="Huawei" w:date="2023-04-07T10:04:00Z"/>
                <w:rFonts w:ascii="Arial" w:eastAsia="宋体" w:hAnsi="Arial" w:cs="Arial"/>
                <w:sz w:val="18"/>
                <w:szCs w:val="18"/>
                <w:lang w:val="en-US" w:eastAsia="en-GB"/>
              </w:rPr>
            </w:pPr>
            <w:ins w:id="788" w:author="Huawei" w:date="2023-04-07T10:04:00Z">
              <w:r w:rsidRPr="00811447">
                <w:rPr>
                  <w:rFonts w:ascii="Arial" w:eastAsia="宋体" w:hAnsi="Arial" w:cs="Arial"/>
                  <w:sz w:val="18"/>
                  <w:szCs w:val="18"/>
                  <w:lang w:val="en-US" w:eastAsia="en-GB"/>
                </w:rPr>
                <w:t>2</w:t>
              </w:r>
            </w:ins>
          </w:p>
        </w:tc>
        <w:tc>
          <w:tcPr>
            <w:tcW w:w="6905" w:type="dxa"/>
            <w:tcMar>
              <w:top w:w="0" w:type="dxa"/>
              <w:left w:w="108" w:type="dxa"/>
              <w:bottom w:w="0" w:type="dxa"/>
              <w:right w:w="108" w:type="dxa"/>
            </w:tcMar>
            <w:hideMark/>
          </w:tcPr>
          <w:p w14:paraId="1BBB02C4" w14:textId="77777777" w:rsidR="00A1502F" w:rsidRPr="00811447" w:rsidRDefault="00A1502F" w:rsidP="001C7E07">
            <w:pPr>
              <w:keepNext/>
              <w:overflowPunct w:val="0"/>
              <w:autoSpaceDE w:val="0"/>
              <w:autoSpaceDN w:val="0"/>
              <w:spacing w:after="0"/>
              <w:textAlignment w:val="baseline"/>
              <w:rPr>
                <w:ins w:id="789" w:author="Huawei" w:date="2023-04-07T10:04:00Z"/>
                <w:rFonts w:ascii="Arial" w:eastAsia="宋体" w:hAnsi="Arial" w:cs="Arial"/>
                <w:sz w:val="18"/>
                <w:szCs w:val="18"/>
                <w:lang w:val="en-US" w:eastAsia="en-GB"/>
              </w:rPr>
            </w:pPr>
            <w:ins w:id="790" w:author="Huawei" w:date="2023-04-07T10:04:00Z">
              <w:r w:rsidRPr="00811447">
                <w:rPr>
                  <w:rFonts w:ascii="Arial" w:eastAsia="宋体" w:hAnsi="Arial" w:cs="Arial"/>
                  <w:sz w:val="18"/>
                  <w:szCs w:val="18"/>
                  <w:lang w:val="en-US" w:eastAsia="en-GB"/>
                </w:rPr>
                <w:t>NGSO, HD-FDD duplex mode</w:t>
              </w:r>
            </w:ins>
          </w:p>
        </w:tc>
      </w:tr>
      <w:tr w:rsidR="00A1502F" w:rsidRPr="00811447" w14:paraId="300C6AA8" w14:textId="77777777" w:rsidTr="001C7E07">
        <w:trPr>
          <w:trHeight w:val="187"/>
          <w:jc w:val="center"/>
          <w:ins w:id="791" w:author="Huawei" w:date="2023-04-07T10:04:00Z"/>
        </w:trPr>
        <w:tc>
          <w:tcPr>
            <w:tcW w:w="9170" w:type="dxa"/>
            <w:gridSpan w:val="2"/>
            <w:tcMar>
              <w:top w:w="0" w:type="dxa"/>
              <w:left w:w="108" w:type="dxa"/>
              <w:bottom w:w="0" w:type="dxa"/>
              <w:right w:w="108" w:type="dxa"/>
            </w:tcMar>
            <w:hideMark/>
          </w:tcPr>
          <w:p w14:paraId="0E24ACF8" w14:textId="77777777" w:rsidR="00A1502F" w:rsidRPr="00811447" w:rsidRDefault="00A1502F" w:rsidP="001C7E07">
            <w:pPr>
              <w:keepNext/>
              <w:overflowPunct w:val="0"/>
              <w:autoSpaceDE w:val="0"/>
              <w:autoSpaceDN w:val="0"/>
              <w:spacing w:after="0"/>
              <w:ind w:left="851" w:hanging="851"/>
              <w:textAlignment w:val="baseline"/>
              <w:rPr>
                <w:ins w:id="792" w:author="Huawei" w:date="2023-04-07T10:04:00Z"/>
                <w:rFonts w:ascii="Arial" w:eastAsia="宋体" w:hAnsi="Arial" w:cs="Arial"/>
                <w:sz w:val="18"/>
                <w:szCs w:val="18"/>
                <w:lang w:val="en-US" w:eastAsia="en-GB"/>
              </w:rPr>
            </w:pPr>
            <w:ins w:id="793" w:author="Huawei" w:date="2023-04-07T10:04:00Z">
              <w:r w:rsidRPr="00811447">
                <w:rPr>
                  <w:rFonts w:ascii="Arial" w:eastAsia="宋体" w:hAnsi="Arial" w:cs="Arial"/>
                  <w:sz w:val="18"/>
                  <w:szCs w:val="18"/>
                  <w:lang w:val="en-US" w:eastAsia="en-GB"/>
                </w:rPr>
                <w:t>Note:        If UE supports both NGSO and GSO, the test case Config 1 can be skipped if the UE passes test case Config 2.</w:t>
              </w:r>
            </w:ins>
          </w:p>
        </w:tc>
      </w:tr>
    </w:tbl>
    <w:p w14:paraId="64E537BF" w14:textId="77777777" w:rsidR="00A1502F" w:rsidRPr="00A1502F" w:rsidRDefault="00A1502F" w:rsidP="007F5B75">
      <w:pPr>
        <w:rPr>
          <w:ins w:id="794" w:author="Huawei" w:date="2023-04-04T11:16:00Z"/>
          <w:lang w:val="en-US"/>
          <w:rPrChange w:id="795" w:author="Huawei" w:date="2023-04-07T10:04:00Z">
            <w:rPr>
              <w:ins w:id="796" w:author="Huawei" w:date="2023-04-04T11:16:00Z"/>
            </w:rPr>
          </w:rPrChange>
        </w:rPr>
      </w:pPr>
    </w:p>
    <w:p w14:paraId="4600457A" w14:textId="64F2FD06" w:rsidR="007F5B75" w:rsidRPr="007A3E52" w:rsidRDefault="007F5B75" w:rsidP="007F5B75">
      <w:pPr>
        <w:pStyle w:val="TH"/>
        <w:rPr>
          <w:ins w:id="797" w:author="Huawei" w:date="2023-04-04T11:16:00Z"/>
          <w:lang w:eastAsia="zh-CN"/>
        </w:rPr>
      </w:pPr>
      <w:ins w:id="798" w:author="Huawei" w:date="2023-04-04T11:16:00Z">
        <w:r w:rsidRPr="007A3E52">
          <w:t xml:space="preserve">Table </w:t>
        </w:r>
        <w:r>
          <w:t>A.X</w:t>
        </w:r>
        <w:proofErr w:type="gramStart"/>
        <w:r>
          <w:t>1.Y</w:t>
        </w:r>
        <w:proofErr w:type="gramEnd"/>
        <w:r>
          <w:t>2.Z1</w:t>
        </w:r>
        <w:r w:rsidRPr="007A3E52">
          <w:t>.1-</w:t>
        </w:r>
      </w:ins>
      <w:ins w:id="799" w:author="Huawei" w:date="2023-04-07T10:04:00Z">
        <w:r w:rsidR="00A1502F">
          <w:t>2</w:t>
        </w:r>
      </w:ins>
      <w:ins w:id="800" w:author="Huawei" w:date="2023-04-04T11:16:00Z">
        <w:r w:rsidRPr="007A3E52">
          <w:t>: General Test Parameters for E-UTRAN Timing Advance Accuracy Test</w:t>
        </w:r>
        <w:r w:rsidRPr="007A3E52">
          <w:rPr>
            <w:rFonts w:hint="eastAsia"/>
            <w:lang w:eastAsia="zh-CN"/>
          </w:rPr>
          <w:t xml:space="preserve"> for </w:t>
        </w:r>
        <w:r w:rsidRPr="007A3E52">
          <w:rPr>
            <w:lang w:eastAsia="zh-CN"/>
          </w:rPr>
          <w:t xml:space="preserve">UE Category </w:t>
        </w:r>
        <w:r w:rsidRPr="007A3E52">
          <w:rPr>
            <w:rFonts w:hint="eastAsia"/>
            <w:lang w:eastAsia="zh-CN"/>
          </w:rPr>
          <w:t xml:space="preserve">NB1 in </w:t>
        </w:r>
        <w:r w:rsidRPr="007A3E52">
          <w:rPr>
            <w:lang w:eastAsia="zh-CN"/>
          </w:rPr>
          <w:t xml:space="preserve">Standalone Mode under </w:t>
        </w:r>
        <w:r w:rsidRPr="007A3E52">
          <w:rPr>
            <w:rFonts w:hint="eastAsia"/>
            <w:lang w:eastAsia="zh-CN"/>
          </w:rPr>
          <w:t>Enhanced Coverage</w:t>
        </w:r>
        <w:r w:rsidRPr="00396CAA">
          <w:t xml:space="preserve"> </w:t>
        </w:r>
        <w:r>
          <w:t xml:space="preserve">for </w:t>
        </w:r>
        <w:r w:rsidRPr="00396CAA">
          <w:rPr>
            <w:lang w:eastAsia="zh-CN"/>
          </w:rPr>
          <w:t>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F5B75" w:rsidRPr="007A3E52" w14:paraId="12BC4C23" w14:textId="77777777" w:rsidTr="005827E0">
        <w:trPr>
          <w:cantSplit/>
          <w:jc w:val="center"/>
          <w:ins w:id="801" w:author="Huawei" w:date="2023-04-04T11:16:00Z"/>
        </w:trPr>
        <w:tc>
          <w:tcPr>
            <w:tcW w:w="2543" w:type="dxa"/>
            <w:gridSpan w:val="2"/>
          </w:tcPr>
          <w:p w14:paraId="137620E1" w14:textId="77777777" w:rsidR="007F5B75" w:rsidRPr="007A3E52" w:rsidRDefault="007F5B75" w:rsidP="00811447">
            <w:pPr>
              <w:pStyle w:val="TAH"/>
              <w:rPr>
                <w:ins w:id="802" w:author="Huawei" w:date="2023-04-04T11:16:00Z"/>
                <w:rFonts w:cs="Arial"/>
                <w:lang w:eastAsia="ja-JP"/>
              </w:rPr>
            </w:pPr>
            <w:ins w:id="803" w:author="Huawei" w:date="2023-04-04T11:16:00Z">
              <w:r w:rsidRPr="007A3E52">
                <w:rPr>
                  <w:rFonts w:cs="Arial"/>
                  <w:lang w:eastAsia="ja-JP"/>
                </w:rPr>
                <w:t>Parameter</w:t>
              </w:r>
            </w:ins>
          </w:p>
        </w:tc>
        <w:tc>
          <w:tcPr>
            <w:tcW w:w="566" w:type="dxa"/>
          </w:tcPr>
          <w:p w14:paraId="35D81D1F" w14:textId="77777777" w:rsidR="007F5B75" w:rsidRPr="007A3E52" w:rsidRDefault="007F5B75" w:rsidP="00811447">
            <w:pPr>
              <w:pStyle w:val="TAH"/>
              <w:rPr>
                <w:ins w:id="804" w:author="Huawei" w:date="2023-04-04T11:16:00Z"/>
                <w:rFonts w:cs="Arial"/>
                <w:lang w:eastAsia="ja-JP"/>
              </w:rPr>
            </w:pPr>
            <w:ins w:id="805" w:author="Huawei" w:date="2023-04-04T11:16:00Z">
              <w:r w:rsidRPr="007A3E52">
                <w:rPr>
                  <w:rFonts w:cs="Arial"/>
                  <w:lang w:eastAsia="ja-JP"/>
                </w:rPr>
                <w:t>Unit</w:t>
              </w:r>
            </w:ins>
          </w:p>
        </w:tc>
        <w:tc>
          <w:tcPr>
            <w:tcW w:w="3248" w:type="dxa"/>
          </w:tcPr>
          <w:p w14:paraId="3EE20FBE" w14:textId="77777777" w:rsidR="007F5B75" w:rsidRPr="007A3E52" w:rsidRDefault="007F5B75" w:rsidP="00811447">
            <w:pPr>
              <w:pStyle w:val="TAH"/>
              <w:rPr>
                <w:ins w:id="806" w:author="Huawei" w:date="2023-04-04T11:16:00Z"/>
                <w:rFonts w:cs="Arial"/>
                <w:lang w:eastAsia="ja-JP"/>
              </w:rPr>
            </w:pPr>
            <w:ins w:id="807" w:author="Huawei" w:date="2023-04-04T11:16:00Z">
              <w:r w:rsidRPr="007A3E52">
                <w:rPr>
                  <w:rFonts w:cs="Arial"/>
                  <w:lang w:eastAsia="ja-JP"/>
                </w:rPr>
                <w:t>Value</w:t>
              </w:r>
            </w:ins>
          </w:p>
        </w:tc>
        <w:tc>
          <w:tcPr>
            <w:tcW w:w="3390" w:type="dxa"/>
          </w:tcPr>
          <w:p w14:paraId="0182D1EE" w14:textId="77777777" w:rsidR="007F5B75" w:rsidRPr="007A3E52" w:rsidRDefault="007F5B75" w:rsidP="00811447">
            <w:pPr>
              <w:pStyle w:val="TAH"/>
              <w:rPr>
                <w:ins w:id="808" w:author="Huawei" w:date="2023-04-04T11:16:00Z"/>
                <w:rFonts w:cs="Arial"/>
                <w:lang w:eastAsia="ja-JP"/>
              </w:rPr>
            </w:pPr>
            <w:ins w:id="809" w:author="Huawei" w:date="2023-04-04T11:16:00Z">
              <w:r w:rsidRPr="007A3E52">
                <w:rPr>
                  <w:rFonts w:cs="Arial"/>
                  <w:lang w:eastAsia="ja-JP"/>
                </w:rPr>
                <w:t>Comment</w:t>
              </w:r>
            </w:ins>
          </w:p>
        </w:tc>
      </w:tr>
      <w:tr w:rsidR="007F5B75" w:rsidRPr="007A3E52" w14:paraId="539F0FC4" w14:textId="77777777" w:rsidTr="005827E0">
        <w:trPr>
          <w:cantSplit/>
          <w:trHeight w:val="430"/>
          <w:jc w:val="center"/>
          <w:ins w:id="810" w:author="Huawei" w:date="2023-04-04T11:16:00Z"/>
        </w:trPr>
        <w:tc>
          <w:tcPr>
            <w:tcW w:w="2543" w:type="dxa"/>
            <w:gridSpan w:val="2"/>
            <w:tcBorders>
              <w:bottom w:val="single" w:sz="4" w:space="0" w:color="auto"/>
            </w:tcBorders>
          </w:tcPr>
          <w:p w14:paraId="5CC1A8CA" w14:textId="77777777" w:rsidR="007F5B75" w:rsidRPr="007A3E52" w:rsidRDefault="007F5B75" w:rsidP="00811447">
            <w:pPr>
              <w:pStyle w:val="TAL"/>
              <w:rPr>
                <w:ins w:id="811" w:author="Huawei" w:date="2023-04-04T11:16:00Z"/>
                <w:rFonts w:cs="Arial"/>
                <w:lang w:eastAsia="zh-CN"/>
              </w:rPr>
            </w:pPr>
            <w:ins w:id="812" w:author="Huawei" w:date="2023-04-04T11:16:00Z">
              <w:r w:rsidRPr="007A3E52">
                <w:rPr>
                  <w:rFonts w:cs="Arial"/>
                  <w:lang w:eastAsia="zh-CN"/>
                </w:rPr>
                <w:t>NB-IoT operational mode</w:t>
              </w:r>
            </w:ins>
          </w:p>
        </w:tc>
        <w:tc>
          <w:tcPr>
            <w:tcW w:w="566" w:type="dxa"/>
            <w:tcBorders>
              <w:bottom w:val="single" w:sz="4" w:space="0" w:color="auto"/>
            </w:tcBorders>
          </w:tcPr>
          <w:p w14:paraId="0C753D11" w14:textId="77777777" w:rsidR="007F5B75" w:rsidRPr="007A3E52" w:rsidRDefault="007F5B75" w:rsidP="00811447">
            <w:pPr>
              <w:pStyle w:val="TAL"/>
              <w:jc w:val="center"/>
              <w:rPr>
                <w:ins w:id="813" w:author="Huawei" w:date="2023-04-04T11:16:00Z"/>
                <w:rFonts w:cs="Arial"/>
                <w:lang w:eastAsia="ja-JP"/>
              </w:rPr>
            </w:pPr>
          </w:p>
        </w:tc>
        <w:tc>
          <w:tcPr>
            <w:tcW w:w="3248" w:type="dxa"/>
            <w:tcBorders>
              <w:bottom w:val="single" w:sz="4" w:space="0" w:color="auto"/>
            </w:tcBorders>
          </w:tcPr>
          <w:p w14:paraId="08B471B9" w14:textId="77777777" w:rsidR="007F5B75" w:rsidRPr="007A3E52" w:rsidRDefault="007F5B75" w:rsidP="00811447">
            <w:pPr>
              <w:pStyle w:val="TAL"/>
              <w:jc w:val="center"/>
              <w:rPr>
                <w:ins w:id="814" w:author="Huawei" w:date="2023-04-04T11:16:00Z"/>
                <w:rFonts w:cs="Arial"/>
                <w:lang w:eastAsia="zh-CN"/>
              </w:rPr>
            </w:pPr>
            <w:ins w:id="815" w:author="Huawei" w:date="2023-04-04T11:16:00Z">
              <w:r w:rsidRPr="007A3E52">
                <w:rPr>
                  <w:rFonts w:cs="Arial"/>
                  <w:lang w:eastAsia="ja-JP"/>
                </w:rPr>
                <w:t>Standalone</w:t>
              </w:r>
            </w:ins>
          </w:p>
        </w:tc>
        <w:tc>
          <w:tcPr>
            <w:tcW w:w="3390" w:type="dxa"/>
            <w:tcBorders>
              <w:bottom w:val="single" w:sz="4" w:space="0" w:color="auto"/>
            </w:tcBorders>
          </w:tcPr>
          <w:p w14:paraId="0D7B70B2" w14:textId="77777777" w:rsidR="007F5B75" w:rsidRPr="007A3E52" w:rsidRDefault="007F5B75" w:rsidP="00811447">
            <w:pPr>
              <w:pStyle w:val="TAL"/>
              <w:rPr>
                <w:ins w:id="816" w:author="Huawei" w:date="2023-04-04T11:16:00Z"/>
                <w:rFonts w:cs="Arial"/>
                <w:lang w:eastAsia="zh-CN"/>
              </w:rPr>
            </w:pPr>
          </w:p>
        </w:tc>
      </w:tr>
      <w:tr w:rsidR="007F5B75" w:rsidRPr="007A3E52" w14:paraId="49F107CD" w14:textId="77777777" w:rsidTr="005827E0">
        <w:trPr>
          <w:cantSplit/>
          <w:trHeight w:val="430"/>
          <w:jc w:val="center"/>
          <w:ins w:id="817" w:author="Huawei" w:date="2023-04-04T11:16:00Z"/>
        </w:trPr>
        <w:tc>
          <w:tcPr>
            <w:tcW w:w="2543" w:type="dxa"/>
            <w:gridSpan w:val="2"/>
            <w:tcBorders>
              <w:bottom w:val="single" w:sz="4" w:space="0" w:color="auto"/>
            </w:tcBorders>
          </w:tcPr>
          <w:p w14:paraId="182CA766" w14:textId="77777777" w:rsidR="007F5B75" w:rsidRPr="007A3E52" w:rsidRDefault="007F5B75" w:rsidP="00811447">
            <w:pPr>
              <w:pStyle w:val="TAL"/>
              <w:rPr>
                <w:ins w:id="818" w:author="Huawei" w:date="2023-04-04T11:16:00Z"/>
                <w:rFonts w:cs="Arial"/>
                <w:lang w:eastAsia="zh-CN"/>
              </w:rPr>
            </w:pPr>
            <w:ins w:id="819" w:author="Huawei" w:date="2023-04-04T11:16:00Z">
              <w:r w:rsidRPr="007A3E52">
                <w:rPr>
                  <w:rFonts w:cs="Arial"/>
                  <w:lang w:eastAsia="zh-CN"/>
                </w:rPr>
                <w:t>CP Length</w:t>
              </w:r>
            </w:ins>
          </w:p>
        </w:tc>
        <w:tc>
          <w:tcPr>
            <w:tcW w:w="566" w:type="dxa"/>
            <w:tcBorders>
              <w:bottom w:val="single" w:sz="4" w:space="0" w:color="auto"/>
            </w:tcBorders>
          </w:tcPr>
          <w:p w14:paraId="041EBBB1" w14:textId="77777777" w:rsidR="007F5B75" w:rsidRPr="007A3E52" w:rsidRDefault="007F5B75" w:rsidP="00811447">
            <w:pPr>
              <w:pStyle w:val="TAL"/>
              <w:jc w:val="center"/>
              <w:rPr>
                <w:ins w:id="820" w:author="Huawei" w:date="2023-04-04T11:16:00Z"/>
                <w:rFonts w:cs="Arial"/>
                <w:lang w:eastAsia="ja-JP"/>
              </w:rPr>
            </w:pPr>
          </w:p>
        </w:tc>
        <w:tc>
          <w:tcPr>
            <w:tcW w:w="3248" w:type="dxa"/>
            <w:tcBorders>
              <w:bottom w:val="single" w:sz="4" w:space="0" w:color="auto"/>
            </w:tcBorders>
          </w:tcPr>
          <w:p w14:paraId="2A131B4B" w14:textId="77777777" w:rsidR="007F5B75" w:rsidRPr="007A3E52" w:rsidRDefault="007F5B75" w:rsidP="00811447">
            <w:pPr>
              <w:pStyle w:val="TAL"/>
              <w:jc w:val="center"/>
              <w:rPr>
                <w:ins w:id="821" w:author="Huawei" w:date="2023-04-04T11:16:00Z"/>
                <w:rFonts w:cs="Arial"/>
                <w:lang w:eastAsia="zh-CN"/>
              </w:rPr>
            </w:pPr>
            <w:ins w:id="822" w:author="Huawei" w:date="2023-04-04T11:16:00Z">
              <w:r w:rsidRPr="007A3E52">
                <w:rPr>
                  <w:rFonts w:cs="Arial"/>
                  <w:lang w:eastAsia="zh-CN"/>
                </w:rPr>
                <w:t>Normal</w:t>
              </w:r>
            </w:ins>
          </w:p>
        </w:tc>
        <w:tc>
          <w:tcPr>
            <w:tcW w:w="3390" w:type="dxa"/>
            <w:tcBorders>
              <w:bottom w:val="single" w:sz="4" w:space="0" w:color="auto"/>
            </w:tcBorders>
          </w:tcPr>
          <w:p w14:paraId="3A0AC33F" w14:textId="77777777" w:rsidR="007F5B75" w:rsidRPr="007A3E52" w:rsidRDefault="007F5B75" w:rsidP="00811447">
            <w:pPr>
              <w:pStyle w:val="TAL"/>
              <w:rPr>
                <w:ins w:id="823" w:author="Huawei" w:date="2023-04-04T11:16:00Z"/>
                <w:rFonts w:cs="Arial"/>
                <w:lang w:eastAsia="zh-CN"/>
              </w:rPr>
            </w:pPr>
          </w:p>
        </w:tc>
      </w:tr>
      <w:tr w:rsidR="00A1502F" w:rsidRPr="007A3E52" w14:paraId="03B16CC4" w14:textId="77777777" w:rsidTr="00F0606C">
        <w:trPr>
          <w:cantSplit/>
          <w:trHeight w:val="430"/>
          <w:jc w:val="center"/>
          <w:ins w:id="824" w:author="Huawei" w:date="2023-04-07T10:05:00Z"/>
        </w:trPr>
        <w:tc>
          <w:tcPr>
            <w:tcW w:w="1271" w:type="dxa"/>
            <w:vMerge w:val="restart"/>
            <w:vAlign w:val="center"/>
          </w:tcPr>
          <w:p w14:paraId="34CB3A20" w14:textId="77777777" w:rsidR="00A1502F" w:rsidRPr="007A3E52" w:rsidRDefault="00A1502F" w:rsidP="00A1502F">
            <w:pPr>
              <w:pStyle w:val="TAL"/>
              <w:rPr>
                <w:ins w:id="825" w:author="Huawei" w:date="2023-04-07T10:05:00Z"/>
                <w:rFonts w:cs="Arial"/>
                <w:lang w:eastAsia="zh-CN"/>
              </w:rPr>
            </w:pPr>
            <w:ins w:id="826" w:author="Huawei" w:date="2023-04-07T10:05:00Z">
              <w:r>
                <w:rPr>
                  <w:rFonts w:cs="Arial"/>
                  <w:lang w:eastAsia="ja-JP"/>
                </w:rPr>
                <w:t>Satellite information</w:t>
              </w:r>
            </w:ins>
          </w:p>
        </w:tc>
        <w:tc>
          <w:tcPr>
            <w:tcW w:w="1272" w:type="dxa"/>
            <w:tcBorders>
              <w:bottom w:val="single" w:sz="4" w:space="0" w:color="auto"/>
            </w:tcBorders>
            <w:vAlign w:val="center"/>
          </w:tcPr>
          <w:p w14:paraId="6AF7760A" w14:textId="5378DF11" w:rsidR="00A1502F" w:rsidRPr="007A3E52" w:rsidRDefault="00A1502F" w:rsidP="00A1502F">
            <w:pPr>
              <w:pStyle w:val="TAL"/>
              <w:rPr>
                <w:ins w:id="827" w:author="Huawei" w:date="2023-04-07T10:05:00Z"/>
                <w:rFonts w:cs="Arial"/>
                <w:lang w:eastAsia="zh-CN"/>
              </w:rPr>
            </w:pPr>
            <w:ins w:id="828" w:author="Huawei" w:date="2023-04-07T10:06:00Z">
              <w:r>
                <w:rPr>
                  <w:rFonts w:cs="Arial"/>
                  <w:lang w:eastAsia="ja-JP"/>
                </w:rPr>
                <w:t>Config 1</w:t>
              </w:r>
            </w:ins>
          </w:p>
        </w:tc>
        <w:tc>
          <w:tcPr>
            <w:tcW w:w="566" w:type="dxa"/>
            <w:tcBorders>
              <w:bottom w:val="single" w:sz="4" w:space="0" w:color="auto"/>
            </w:tcBorders>
            <w:vAlign w:val="center"/>
          </w:tcPr>
          <w:p w14:paraId="32783D64" w14:textId="3E0015A5" w:rsidR="00A1502F" w:rsidRPr="007A3E52" w:rsidRDefault="00A1502F" w:rsidP="00A1502F">
            <w:pPr>
              <w:pStyle w:val="TAL"/>
              <w:jc w:val="center"/>
              <w:rPr>
                <w:ins w:id="829" w:author="Huawei" w:date="2023-04-07T10:05:00Z"/>
                <w:rFonts w:cs="Arial"/>
                <w:lang w:eastAsia="ja-JP"/>
              </w:rPr>
            </w:pPr>
          </w:p>
        </w:tc>
        <w:tc>
          <w:tcPr>
            <w:tcW w:w="3248" w:type="dxa"/>
            <w:tcBorders>
              <w:bottom w:val="single" w:sz="4" w:space="0" w:color="auto"/>
            </w:tcBorders>
            <w:vAlign w:val="center"/>
          </w:tcPr>
          <w:p w14:paraId="49D80490" w14:textId="5AF48223" w:rsidR="00A1502F" w:rsidRPr="007A3E52" w:rsidRDefault="00A1502F" w:rsidP="00A1502F">
            <w:pPr>
              <w:pStyle w:val="TAL"/>
              <w:jc w:val="center"/>
              <w:rPr>
                <w:ins w:id="830" w:author="Huawei" w:date="2023-04-07T10:05:00Z"/>
                <w:rFonts w:cs="Arial"/>
                <w:lang w:eastAsia="zh-CN"/>
              </w:rPr>
            </w:pPr>
            <w:ins w:id="831" w:author="Huawei" w:date="2023-04-07T10:05:00Z">
              <w:r>
                <w:rPr>
                  <w:rFonts w:cs="Arial"/>
                  <w:lang w:eastAsia="ja-JP"/>
                </w:rPr>
                <w:t>SCC.1</w:t>
              </w:r>
            </w:ins>
          </w:p>
        </w:tc>
        <w:tc>
          <w:tcPr>
            <w:tcW w:w="3390" w:type="dxa"/>
            <w:tcBorders>
              <w:bottom w:val="single" w:sz="4" w:space="0" w:color="auto"/>
            </w:tcBorders>
            <w:vAlign w:val="center"/>
          </w:tcPr>
          <w:p w14:paraId="7F33DCFA" w14:textId="4615E73B" w:rsidR="00A1502F" w:rsidRPr="007A3E52" w:rsidRDefault="00A1502F" w:rsidP="00A1502F">
            <w:pPr>
              <w:pStyle w:val="TAL"/>
              <w:rPr>
                <w:ins w:id="832" w:author="Huawei" w:date="2023-04-07T10:05:00Z"/>
                <w:rFonts w:cs="Arial"/>
                <w:lang w:eastAsia="zh-CN"/>
              </w:rPr>
            </w:pPr>
          </w:p>
        </w:tc>
      </w:tr>
      <w:tr w:rsidR="00A1502F" w:rsidRPr="007A3E52" w14:paraId="5641D371" w14:textId="77777777" w:rsidTr="00DB08E0">
        <w:trPr>
          <w:cantSplit/>
          <w:trHeight w:val="430"/>
          <w:jc w:val="center"/>
          <w:ins w:id="833" w:author="Huawei" w:date="2023-04-07T10:05:00Z"/>
        </w:trPr>
        <w:tc>
          <w:tcPr>
            <w:tcW w:w="1271" w:type="dxa"/>
            <w:vMerge/>
            <w:tcBorders>
              <w:bottom w:val="single" w:sz="4" w:space="0" w:color="auto"/>
            </w:tcBorders>
            <w:vAlign w:val="center"/>
          </w:tcPr>
          <w:p w14:paraId="7F54CF26" w14:textId="77777777" w:rsidR="00A1502F" w:rsidRPr="007A3E52" w:rsidRDefault="00A1502F" w:rsidP="00A1502F">
            <w:pPr>
              <w:pStyle w:val="TAL"/>
              <w:rPr>
                <w:ins w:id="834" w:author="Huawei" w:date="2023-04-07T10:05:00Z"/>
                <w:rFonts w:cs="Arial"/>
                <w:lang w:eastAsia="zh-CN"/>
              </w:rPr>
            </w:pPr>
          </w:p>
        </w:tc>
        <w:tc>
          <w:tcPr>
            <w:tcW w:w="1272" w:type="dxa"/>
            <w:tcBorders>
              <w:bottom w:val="single" w:sz="4" w:space="0" w:color="auto"/>
            </w:tcBorders>
            <w:vAlign w:val="center"/>
          </w:tcPr>
          <w:p w14:paraId="4BF4883C" w14:textId="5F127F7E" w:rsidR="00A1502F" w:rsidRPr="007A3E52" w:rsidRDefault="00A1502F" w:rsidP="00A1502F">
            <w:pPr>
              <w:pStyle w:val="TAL"/>
              <w:rPr>
                <w:ins w:id="835" w:author="Huawei" w:date="2023-04-07T10:05:00Z"/>
                <w:rFonts w:cs="Arial"/>
                <w:lang w:eastAsia="zh-CN"/>
              </w:rPr>
            </w:pPr>
            <w:ins w:id="836" w:author="Huawei" w:date="2023-04-07T10:06:00Z">
              <w:r>
                <w:rPr>
                  <w:rFonts w:cs="Arial"/>
                  <w:lang w:eastAsia="ja-JP"/>
                </w:rPr>
                <w:t>Config 2</w:t>
              </w:r>
            </w:ins>
          </w:p>
        </w:tc>
        <w:tc>
          <w:tcPr>
            <w:tcW w:w="566" w:type="dxa"/>
            <w:tcBorders>
              <w:bottom w:val="single" w:sz="4" w:space="0" w:color="auto"/>
            </w:tcBorders>
            <w:vAlign w:val="center"/>
          </w:tcPr>
          <w:p w14:paraId="7F1B4C12" w14:textId="711B5205" w:rsidR="00A1502F" w:rsidRPr="007A3E52" w:rsidRDefault="00A1502F" w:rsidP="00A1502F">
            <w:pPr>
              <w:pStyle w:val="TAL"/>
              <w:jc w:val="center"/>
              <w:rPr>
                <w:ins w:id="837" w:author="Huawei" w:date="2023-04-07T10:05:00Z"/>
                <w:rFonts w:cs="Arial"/>
                <w:lang w:eastAsia="ja-JP"/>
              </w:rPr>
            </w:pPr>
          </w:p>
        </w:tc>
        <w:tc>
          <w:tcPr>
            <w:tcW w:w="3248" w:type="dxa"/>
            <w:tcBorders>
              <w:bottom w:val="single" w:sz="4" w:space="0" w:color="auto"/>
            </w:tcBorders>
            <w:vAlign w:val="center"/>
          </w:tcPr>
          <w:p w14:paraId="55424C6B" w14:textId="713169C7" w:rsidR="00A1502F" w:rsidRPr="007A3E52" w:rsidRDefault="00A1502F" w:rsidP="00A1502F">
            <w:pPr>
              <w:pStyle w:val="TAL"/>
              <w:jc w:val="center"/>
              <w:rPr>
                <w:ins w:id="838" w:author="Huawei" w:date="2023-04-07T10:05:00Z"/>
                <w:rFonts w:cs="Arial"/>
                <w:lang w:eastAsia="zh-CN"/>
              </w:rPr>
            </w:pPr>
            <w:ins w:id="839" w:author="Huawei" w:date="2023-04-07T10:05:00Z">
              <w:r>
                <w:rPr>
                  <w:rFonts w:cs="Arial"/>
                  <w:lang w:eastAsia="ja-JP"/>
                </w:rPr>
                <w:t>SCC.2</w:t>
              </w:r>
            </w:ins>
          </w:p>
        </w:tc>
        <w:tc>
          <w:tcPr>
            <w:tcW w:w="3390" w:type="dxa"/>
            <w:tcBorders>
              <w:bottom w:val="single" w:sz="4" w:space="0" w:color="auto"/>
            </w:tcBorders>
            <w:vAlign w:val="center"/>
          </w:tcPr>
          <w:p w14:paraId="6B7A84B4" w14:textId="639E27FE" w:rsidR="00A1502F" w:rsidRPr="007A3E52" w:rsidRDefault="00A1502F" w:rsidP="00A1502F">
            <w:pPr>
              <w:pStyle w:val="TAL"/>
              <w:rPr>
                <w:ins w:id="840" w:author="Huawei" w:date="2023-04-07T10:05:00Z"/>
                <w:rFonts w:cs="Arial"/>
                <w:lang w:eastAsia="zh-CN"/>
              </w:rPr>
            </w:pPr>
          </w:p>
        </w:tc>
      </w:tr>
      <w:tr w:rsidR="00A1502F" w:rsidRPr="007A3E52" w14:paraId="32925893" w14:textId="77777777" w:rsidTr="005827E0">
        <w:trPr>
          <w:cantSplit/>
          <w:trHeight w:val="430"/>
          <w:jc w:val="center"/>
          <w:ins w:id="841" w:author="Huawei" w:date="2023-04-04T11:16:00Z"/>
        </w:trPr>
        <w:tc>
          <w:tcPr>
            <w:tcW w:w="2543" w:type="dxa"/>
            <w:gridSpan w:val="2"/>
            <w:tcBorders>
              <w:bottom w:val="single" w:sz="4" w:space="0" w:color="auto"/>
            </w:tcBorders>
          </w:tcPr>
          <w:p w14:paraId="3EC51AFD" w14:textId="77777777" w:rsidR="00A1502F" w:rsidRPr="007A3E52" w:rsidRDefault="00A1502F" w:rsidP="00A1502F">
            <w:pPr>
              <w:pStyle w:val="TAL"/>
              <w:rPr>
                <w:ins w:id="842" w:author="Huawei" w:date="2023-04-04T11:16:00Z"/>
                <w:rFonts w:cs="Arial"/>
                <w:lang w:eastAsia="ja-JP"/>
              </w:rPr>
            </w:pPr>
            <w:ins w:id="843"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 value during T1</w:t>
              </w:r>
            </w:ins>
          </w:p>
        </w:tc>
        <w:tc>
          <w:tcPr>
            <w:tcW w:w="566" w:type="dxa"/>
            <w:tcBorders>
              <w:bottom w:val="single" w:sz="4" w:space="0" w:color="auto"/>
            </w:tcBorders>
          </w:tcPr>
          <w:p w14:paraId="2AA93BBF" w14:textId="77777777" w:rsidR="00A1502F" w:rsidRPr="007A3E52" w:rsidRDefault="00A1502F" w:rsidP="00A1502F">
            <w:pPr>
              <w:pStyle w:val="TAL"/>
              <w:jc w:val="center"/>
              <w:rPr>
                <w:ins w:id="844" w:author="Huawei" w:date="2023-04-04T11:16:00Z"/>
                <w:rFonts w:cs="Arial"/>
                <w:lang w:eastAsia="ja-JP"/>
              </w:rPr>
            </w:pPr>
          </w:p>
        </w:tc>
        <w:tc>
          <w:tcPr>
            <w:tcW w:w="3248" w:type="dxa"/>
            <w:tcBorders>
              <w:bottom w:val="single" w:sz="4" w:space="0" w:color="auto"/>
            </w:tcBorders>
          </w:tcPr>
          <w:p w14:paraId="3965CE14" w14:textId="77777777" w:rsidR="00A1502F" w:rsidRPr="007A3E52" w:rsidRDefault="00A1502F" w:rsidP="00A1502F">
            <w:pPr>
              <w:pStyle w:val="TAL"/>
              <w:jc w:val="center"/>
              <w:rPr>
                <w:ins w:id="845" w:author="Huawei" w:date="2023-04-04T11:16:00Z"/>
                <w:rFonts w:cs="Arial"/>
                <w:lang w:eastAsia="ja-JP"/>
              </w:rPr>
            </w:pPr>
            <w:ins w:id="846" w:author="Huawei" w:date="2023-04-04T11:16:00Z">
              <w:r w:rsidRPr="007A3E52">
                <w:rPr>
                  <w:rFonts w:cs="v3.7.0"/>
                  <w:lang w:eastAsia="ja-JP"/>
                </w:rPr>
                <w:t>31</w:t>
              </w:r>
            </w:ins>
          </w:p>
        </w:tc>
        <w:tc>
          <w:tcPr>
            <w:tcW w:w="3390" w:type="dxa"/>
            <w:tcBorders>
              <w:bottom w:val="single" w:sz="4" w:space="0" w:color="auto"/>
            </w:tcBorders>
          </w:tcPr>
          <w:p w14:paraId="119F97E1" w14:textId="77777777" w:rsidR="00A1502F" w:rsidRPr="007A3E52" w:rsidRDefault="00A1502F" w:rsidP="00A1502F">
            <w:pPr>
              <w:pStyle w:val="TAL"/>
              <w:rPr>
                <w:ins w:id="847" w:author="Huawei" w:date="2023-04-04T11:16:00Z"/>
                <w:rFonts w:cs="Arial"/>
                <w:lang w:eastAsia="ja-JP"/>
              </w:rPr>
            </w:pPr>
            <w:ins w:id="848" w:author="Huawei" w:date="2023-04-04T11:16:00Z">
              <w:r w:rsidRPr="007A3E52">
                <w:rPr>
                  <w:rFonts w:cs="v3.7.0"/>
                  <w:i/>
                  <w:lang w:eastAsia="ja-JP"/>
                </w:rPr>
                <w:t>N</w:t>
              </w:r>
              <w:r w:rsidRPr="007A3E52">
                <w:rPr>
                  <w:rFonts w:cs="v3.7.0"/>
                  <w:i/>
                  <w:vertAlign w:val="subscript"/>
                  <w:lang w:eastAsia="ja-JP"/>
                </w:rPr>
                <w:t xml:space="preserve">TA </w:t>
              </w:r>
              <w:r w:rsidRPr="007A3E52">
                <w:rPr>
                  <w:rFonts w:cs="v3.7.0"/>
                  <w:lang w:eastAsia="ja-JP"/>
                </w:rPr>
                <w:t>= 0 for the purpose of establishing a reference value from which the timing advance adjustment accuracy can be measured during T2</w:t>
              </w:r>
            </w:ins>
          </w:p>
        </w:tc>
      </w:tr>
      <w:tr w:rsidR="00A1502F" w:rsidRPr="007A3E52" w14:paraId="14976201" w14:textId="77777777" w:rsidTr="005827E0">
        <w:trPr>
          <w:cantSplit/>
          <w:jc w:val="center"/>
          <w:ins w:id="849" w:author="Huawei" w:date="2023-04-04T11:16:00Z"/>
        </w:trPr>
        <w:tc>
          <w:tcPr>
            <w:tcW w:w="2543" w:type="dxa"/>
            <w:gridSpan w:val="2"/>
          </w:tcPr>
          <w:p w14:paraId="335CBDF8" w14:textId="77777777" w:rsidR="00A1502F" w:rsidRPr="007A3E52" w:rsidRDefault="00A1502F" w:rsidP="00A1502F">
            <w:pPr>
              <w:pStyle w:val="TAL"/>
              <w:rPr>
                <w:ins w:id="850" w:author="Huawei" w:date="2023-04-04T11:16:00Z"/>
                <w:rFonts w:cs="Arial"/>
                <w:lang w:eastAsia="ja-JP"/>
              </w:rPr>
            </w:pPr>
            <w:ins w:id="851"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 value during T2</w:t>
              </w:r>
            </w:ins>
          </w:p>
        </w:tc>
        <w:tc>
          <w:tcPr>
            <w:tcW w:w="566" w:type="dxa"/>
          </w:tcPr>
          <w:p w14:paraId="07F0A046" w14:textId="77777777" w:rsidR="00A1502F" w:rsidRPr="007A3E52" w:rsidRDefault="00A1502F" w:rsidP="00A1502F">
            <w:pPr>
              <w:pStyle w:val="TAL"/>
              <w:jc w:val="center"/>
              <w:rPr>
                <w:ins w:id="852" w:author="Huawei" w:date="2023-04-04T11:16:00Z"/>
                <w:rFonts w:cs="Arial"/>
                <w:lang w:eastAsia="ja-JP"/>
              </w:rPr>
            </w:pPr>
          </w:p>
        </w:tc>
        <w:tc>
          <w:tcPr>
            <w:tcW w:w="3248" w:type="dxa"/>
          </w:tcPr>
          <w:p w14:paraId="3541545A" w14:textId="77777777" w:rsidR="00A1502F" w:rsidRPr="007A3E52" w:rsidRDefault="00A1502F" w:rsidP="00A1502F">
            <w:pPr>
              <w:pStyle w:val="TAL"/>
              <w:jc w:val="center"/>
              <w:rPr>
                <w:ins w:id="853" w:author="Huawei" w:date="2023-04-04T11:16:00Z"/>
                <w:rFonts w:cs="Arial"/>
                <w:lang w:eastAsia="ja-JP"/>
              </w:rPr>
            </w:pPr>
            <w:ins w:id="854" w:author="Huawei" w:date="2023-04-04T11:16:00Z">
              <w:r w:rsidRPr="007A3E52">
                <w:rPr>
                  <w:rFonts w:cs="v3.7.0"/>
                  <w:lang w:eastAsia="ja-JP"/>
                </w:rPr>
                <w:t>39</w:t>
              </w:r>
            </w:ins>
          </w:p>
        </w:tc>
        <w:tc>
          <w:tcPr>
            <w:tcW w:w="3390" w:type="dxa"/>
          </w:tcPr>
          <w:p w14:paraId="264DE002" w14:textId="77777777" w:rsidR="00A1502F" w:rsidRPr="007A3E52" w:rsidRDefault="00A1502F" w:rsidP="00A1502F">
            <w:pPr>
              <w:pStyle w:val="TAL"/>
              <w:rPr>
                <w:ins w:id="855" w:author="Huawei" w:date="2023-04-04T11:16:00Z"/>
                <w:rFonts w:cs="Arial"/>
                <w:lang w:eastAsia="ja-JP"/>
              </w:rPr>
            </w:pPr>
            <w:ins w:id="856" w:author="Huawei" w:date="2023-04-04T11:16:00Z">
              <w:r w:rsidRPr="007A3E52">
                <w:rPr>
                  <w:rFonts w:cs="v3.7.0"/>
                  <w:i/>
                  <w:lang w:eastAsia="ja-JP"/>
                </w:rPr>
                <w:t>N</w:t>
              </w:r>
              <w:r w:rsidRPr="007A3E52">
                <w:rPr>
                  <w:rFonts w:cs="v3.7.0"/>
                  <w:i/>
                  <w:vertAlign w:val="subscript"/>
                  <w:lang w:eastAsia="ja-JP"/>
                </w:rPr>
                <w:t xml:space="preserve">TA </w:t>
              </w:r>
              <w:r w:rsidRPr="007A3E52">
                <w:rPr>
                  <w:rFonts w:cs="v3.7.0"/>
                  <w:lang w:eastAsia="ja-JP"/>
                </w:rPr>
                <w:t>= 128</w:t>
              </w:r>
            </w:ins>
          </w:p>
        </w:tc>
      </w:tr>
      <w:tr w:rsidR="00A1502F" w:rsidRPr="007A3E52" w14:paraId="21BBB12F" w14:textId="77777777" w:rsidTr="005827E0">
        <w:trPr>
          <w:cantSplit/>
          <w:trHeight w:val="197"/>
          <w:jc w:val="center"/>
          <w:ins w:id="857" w:author="Huawei" w:date="2023-04-04T11:16:00Z"/>
        </w:trPr>
        <w:tc>
          <w:tcPr>
            <w:tcW w:w="1271" w:type="dxa"/>
            <w:vMerge w:val="restart"/>
          </w:tcPr>
          <w:p w14:paraId="0E977976" w14:textId="77777777" w:rsidR="00A1502F" w:rsidRPr="007A3E52" w:rsidRDefault="00A1502F" w:rsidP="00A1502F">
            <w:pPr>
              <w:pStyle w:val="TAL"/>
              <w:rPr>
                <w:ins w:id="858" w:author="Huawei" w:date="2023-04-04T11:16:00Z"/>
                <w:rFonts w:cs="v3.7.0"/>
                <w:lang w:eastAsia="ja-JP"/>
              </w:rPr>
            </w:pPr>
            <w:ins w:id="859" w:author="Huawei" w:date="2023-04-04T11:16:00Z">
              <w:r w:rsidRPr="007A3E52">
                <w:rPr>
                  <w:rFonts w:cs="v3.7.0"/>
                  <w:lang w:eastAsia="ja-JP"/>
                </w:rPr>
                <w:t xml:space="preserve">Number of </w:t>
              </w:r>
              <w:proofErr w:type="spellStart"/>
              <w:r w:rsidRPr="007A3E52">
                <w:rPr>
                  <w:rFonts w:cs="v3.7.0"/>
                  <w:lang w:eastAsia="ja-JP"/>
                </w:rPr>
                <w:t>repetitons</w:t>
              </w:r>
              <w:proofErr w:type="spellEnd"/>
            </w:ins>
          </w:p>
        </w:tc>
        <w:tc>
          <w:tcPr>
            <w:tcW w:w="1272" w:type="dxa"/>
          </w:tcPr>
          <w:p w14:paraId="641B6713" w14:textId="77777777" w:rsidR="00A1502F" w:rsidRPr="007A3E52" w:rsidRDefault="00A1502F" w:rsidP="00A1502F">
            <w:pPr>
              <w:pStyle w:val="TAL"/>
              <w:rPr>
                <w:ins w:id="860" w:author="Huawei" w:date="2023-04-04T11:16:00Z"/>
                <w:rFonts w:cs="v3.7.0"/>
                <w:lang w:eastAsia="ja-JP"/>
              </w:rPr>
            </w:pPr>
            <w:ins w:id="861" w:author="Huawei" w:date="2023-04-04T11:16:00Z">
              <w:r w:rsidRPr="007A3E52">
                <w:rPr>
                  <w:rFonts w:cs="v3.7.0"/>
                  <w:lang w:eastAsia="ja-JP"/>
                </w:rPr>
                <w:t>NPDCCH</w:t>
              </w:r>
            </w:ins>
          </w:p>
        </w:tc>
        <w:tc>
          <w:tcPr>
            <w:tcW w:w="566" w:type="dxa"/>
          </w:tcPr>
          <w:p w14:paraId="0A4E417C" w14:textId="77777777" w:rsidR="00A1502F" w:rsidRPr="007A3E52" w:rsidRDefault="00A1502F" w:rsidP="00A1502F">
            <w:pPr>
              <w:pStyle w:val="TAL"/>
              <w:jc w:val="center"/>
              <w:rPr>
                <w:ins w:id="862" w:author="Huawei" w:date="2023-04-04T11:16:00Z"/>
                <w:rFonts w:cs="Arial"/>
                <w:lang w:eastAsia="ja-JP"/>
              </w:rPr>
            </w:pPr>
          </w:p>
        </w:tc>
        <w:tc>
          <w:tcPr>
            <w:tcW w:w="3248" w:type="dxa"/>
          </w:tcPr>
          <w:p w14:paraId="7732F601" w14:textId="77777777" w:rsidR="00A1502F" w:rsidRPr="007A3E52" w:rsidRDefault="00A1502F" w:rsidP="00A1502F">
            <w:pPr>
              <w:pStyle w:val="TAL"/>
              <w:jc w:val="center"/>
              <w:rPr>
                <w:ins w:id="863" w:author="Huawei" w:date="2023-04-04T11:16:00Z"/>
                <w:rFonts w:cs="v3.7.0"/>
                <w:lang w:eastAsia="ja-JP"/>
              </w:rPr>
            </w:pPr>
            <w:ins w:id="864" w:author="Huawei" w:date="2023-04-04T11:16:00Z">
              <w:r w:rsidRPr="007A3E52">
                <w:rPr>
                  <w:rFonts w:cs="v3.7.0"/>
                  <w:lang w:eastAsia="ja-JP"/>
                </w:rPr>
                <w:t>128</w:t>
              </w:r>
            </w:ins>
          </w:p>
        </w:tc>
        <w:tc>
          <w:tcPr>
            <w:tcW w:w="3390" w:type="dxa"/>
          </w:tcPr>
          <w:p w14:paraId="79147AE6" w14:textId="77777777" w:rsidR="00A1502F" w:rsidRPr="007A3E52" w:rsidRDefault="00A1502F" w:rsidP="00A1502F">
            <w:pPr>
              <w:pStyle w:val="TAL"/>
              <w:rPr>
                <w:ins w:id="865" w:author="Huawei" w:date="2023-04-04T11:16:00Z"/>
                <w:rFonts w:cs="Arial"/>
                <w:lang w:eastAsia="ja-JP"/>
              </w:rPr>
            </w:pPr>
          </w:p>
        </w:tc>
      </w:tr>
      <w:tr w:rsidR="00A1502F" w:rsidRPr="007A3E52" w14:paraId="78F7D653" w14:textId="77777777" w:rsidTr="005827E0">
        <w:trPr>
          <w:cantSplit/>
          <w:trHeight w:val="197"/>
          <w:jc w:val="center"/>
          <w:ins w:id="866" w:author="Huawei" w:date="2023-04-04T11:16:00Z"/>
        </w:trPr>
        <w:tc>
          <w:tcPr>
            <w:tcW w:w="1271" w:type="dxa"/>
            <w:vMerge/>
          </w:tcPr>
          <w:p w14:paraId="388913A5" w14:textId="77777777" w:rsidR="00A1502F" w:rsidRPr="007A3E52" w:rsidRDefault="00A1502F" w:rsidP="00A1502F">
            <w:pPr>
              <w:pStyle w:val="TAL"/>
              <w:rPr>
                <w:ins w:id="867" w:author="Huawei" w:date="2023-04-04T11:16:00Z"/>
                <w:rFonts w:cs="v3.7.0"/>
                <w:lang w:eastAsia="ja-JP"/>
              </w:rPr>
            </w:pPr>
          </w:p>
        </w:tc>
        <w:tc>
          <w:tcPr>
            <w:tcW w:w="1272" w:type="dxa"/>
          </w:tcPr>
          <w:p w14:paraId="7DC363ED" w14:textId="77777777" w:rsidR="00A1502F" w:rsidRPr="007A3E52" w:rsidRDefault="00A1502F" w:rsidP="00A1502F">
            <w:pPr>
              <w:pStyle w:val="TAL"/>
              <w:rPr>
                <w:ins w:id="868" w:author="Huawei" w:date="2023-04-04T11:16:00Z"/>
                <w:rFonts w:cs="v3.7.0"/>
                <w:lang w:eastAsia="ja-JP"/>
              </w:rPr>
            </w:pPr>
            <w:ins w:id="869" w:author="Huawei" w:date="2023-04-04T11:16:00Z">
              <w:r w:rsidRPr="007A3E52">
                <w:rPr>
                  <w:rFonts w:cs="v3.7.0"/>
                  <w:lang w:eastAsia="ja-JP"/>
                </w:rPr>
                <w:t>NPDSCH</w:t>
              </w:r>
            </w:ins>
          </w:p>
        </w:tc>
        <w:tc>
          <w:tcPr>
            <w:tcW w:w="566" w:type="dxa"/>
          </w:tcPr>
          <w:p w14:paraId="4BDD63C6" w14:textId="77777777" w:rsidR="00A1502F" w:rsidRPr="007A3E52" w:rsidRDefault="00A1502F" w:rsidP="00A1502F">
            <w:pPr>
              <w:pStyle w:val="TAL"/>
              <w:jc w:val="center"/>
              <w:rPr>
                <w:ins w:id="870" w:author="Huawei" w:date="2023-04-04T11:16:00Z"/>
                <w:rFonts w:cs="Arial"/>
                <w:lang w:eastAsia="ja-JP"/>
              </w:rPr>
            </w:pPr>
          </w:p>
        </w:tc>
        <w:tc>
          <w:tcPr>
            <w:tcW w:w="3248" w:type="dxa"/>
          </w:tcPr>
          <w:p w14:paraId="07497355" w14:textId="77777777" w:rsidR="00A1502F" w:rsidRPr="007A3E52" w:rsidRDefault="00A1502F" w:rsidP="00A1502F">
            <w:pPr>
              <w:pStyle w:val="TAL"/>
              <w:jc w:val="center"/>
              <w:rPr>
                <w:ins w:id="871" w:author="Huawei" w:date="2023-04-04T11:16:00Z"/>
                <w:rFonts w:cs="v3.7.0"/>
                <w:lang w:eastAsia="ja-JP"/>
              </w:rPr>
            </w:pPr>
            <w:ins w:id="872" w:author="Huawei" w:date="2023-04-04T11:16:00Z">
              <w:r w:rsidRPr="007A3E52">
                <w:rPr>
                  <w:rFonts w:cs="v3.7.0"/>
                  <w:lang w:eastAsia="ja-JP"/>
                </w:rPr>
                <w:t>128</w:t>
              </w:r>
            </w:ins>
          </w:p>
        </w:tc>
        <w:tc>
          <w:tcPr>
            <w:tcW w:w="3390" w:type="dxa"/>
          </w:tcPr>
          <w:p w14:paraId="27DA3389" w14:textId="77777777" w:rsidR="00A1502F" w:rsidRPr="007A3E52" w:rsidRDefault="00A1502F" w:rsidP="00A1502F">
            <w:pPr>
              <w:pStyle w:val="TAL"/>
              <w:rPr>
                <w:ins w:id="873" w:author="Huawei" w:date="2023-04-04T11:16:00Z"/>
                <w:rFonts w:cs="Arial"/>
                <w:lang w:eastAsia="ja-JP"/>
              </w:rPr>
            </w:pPr>
          </w:p>
        </w:tc>
      </w:tr>
      <w:tr w:rsidR="00A1502F" w:rsidRPr="007A3E52" w14:paraId="4F8E0888" w14:textId="77777777" w:rsidTr="005827E0">
        <w:trPr>
          <w:cantSplit/>
          <w:jc w:val="center"/>
          <w:ins w:id="874" w:author="Huawei" w:date="2023-04-04T11:16:00Z"/>
        </w:trPr>
        <w:tc>
          <w:tcPr>
            <w:tcW w:w="1271" w:type="dxa"/>
            <w:vMerge/>
          </w:tcPr>
          <w:p w14:paraId="56E619E6" w14:textId="77777777" w:rsidR="00A1502F" w:rsidRPr="007A3E52" w:rsidRDefault="00A1502F" w:rsidP="00A1502F">
            <w:pPr>
              <w:pStyle w:val="TAL"/>
              <w:rPr>
                <w:ins w:id="875" w:author="Huawei" w:date="2023-04-04T11:16:00Z"/>
                <w:rFonts w:cs="v3.7.0"/>
                <w:lang w:eastAsia="ja-JP"/>
              </w:rPr>
            </w:pPr>
          </w:p>
        </w:tc>
        <w:tc>
          <w:tcPr>
            <w:tcW w:w="1272" w:type="dxa"/>
          </w:tcPr>
          <w:p w14:paraId="547C6E2F" w14:textId="77777777" w:rsidR="00A1502F" w:rsidRPr="007A3E52" w:rsidRDefault="00A1502F" w:rsidP="00A1502F">
            <w:pPr>
              <w:pStyle w:val="TAL"/>
              <w:rPr>
                <w:ins w:id="876" w:author="Huawei" w:date="2023-04-04T11:16:00Z"/>
                <w:rFonts w:cs="v3.7.0"/>
                <w:lang w:eastAsia="ja-JP"/>
              </w:rPr>
            </w:pPr>
            <w:ins w:id="877" w:author="Huawei" w:date="2023-04-04T11:16:00Z">
              <w:r w:rsidRPr="007A3E52">
                <w:rPr>
                  <w:rFonts w:cs="v3.7.0"/>
                  <w:lang w:eastAsia="ja-JP"/>
                </w:rPr>
                <w:t>NPUSCH</w:t>
              </w:r>
            </w:ins>
          </w:p>
        </w:tc>
        <w:tc>
          <w:tcPr>
            <w:tcW w:w="566" w:type="dxa"/>
          </w:tcPr>
          <w:p w14:paraId="449BF4EA" w14:textId="77777777" w:rsidR="00A1502F" w:rsidRPr="007A3E52" w:rsidRDefault="00A1502F" w:rsidP="00A1502F">
            <w:pPr>
              <w:pStyle w:val="TAL"/>
              <w:jc w:val="center"/>
              <w:rPr>
                <w:ins w:id="878" w:author="Huawei" w:date="2023-04-04T11:16:00Z"/>
                <w:rFonts w:cs="Arial"/>
                <w:lang w:eastAsia="ja-JP"/>
              </w:rPr>
            </w:pPr>
          </w:p>
        </w:tc>
        <w:tc>
          <w:tcPr>
            <w:tcW w:w="3248" w:type="dxa"/>
          </w:tcPr>
          <w:p w14:paraId="2E0F87CE" w14:textId="77777777" w:rsidR="00A1502F" w:rsidRPr="007A3E52" w:rsidRDefault="00A1502F" w:rsidP="00A1502F">
            <w:pPr>
              <w:pStyle w:val="TAL"/>
              <w:jc w:val="center"/>
              <w:rPr>
                <w:ins w:id="879" w:author="Huawei" w:date="2023-04-04T11:16:00Z"/>
                <w:rFonts w:cs="v3.7.0"/>
                <w:lang w:eastAsia="ja-JP"/>
              </w:rPr>
            </w:pPr>
            <w:ins w:id="880" w:author="Huawei" w:date="2023-04-04T11:16:00Z">
              <w:r w:rsidRPr="007A3E52">
                <w:rPr>
                  <w:rFonts w:cs="v3.7.0"/>
                  <w:lang w:eastAsia="ja-JP"/>
                </w:rPr>
                <w:t>32</w:t>
              </w:r>
            </w:ins>
          </w:p>
        </w:tc>
        <w:tc>
          <w:tcPr>
            <w:tcW w:w="3390" w:type="dxa"/>
          </w:tcPr>
          <w:p w14:paraId="24D9B8AA" w14:textId="77777777" w:rsidR="00A1502F" w:rsidRPr="007A3E52" w:rsidRDefault="00A1502F" w:rsidP="00A1502F">
            <w:pPr>
              <w:pStyle w:val="TAL"/>
              <w:rPr>
                <w:ins w:id="881" w:author="Huawei" w:date="2023-04-04T11:16:00Z"/>
                <w:rFonts w:cs="Arial"/>
                <w:lang w:eastAsia="ja-JP"/>
              </w:rPr>
            </w:pPr>
          </w:p>
        </w:tc>
      </w:tr>
      <w:tr w:rsidR="00A1502F" w:rsidRPr="007A3E52" w14:paraId="0C0A5D70" w14:textId="77777777" w:rsidTr="005827E0">
        <w:trPr>
          <w:cantSplit/>
          <w:jc w:val="center"/>
          <w:ins w:id="882" w:author="Huawei" w:date="2023-04-04T11:16:00Z"/>
        </w:trPr>
        <w:tc>
          <w:tcPr>
            <w:tcW w:w="2543" w:type="dxa"/>
            <w:gridSpan w:val="2"/>
          </w:tcPr>
          <w:p w14:paraId="16EA1AC8" w14:textId="77777777" w:rsidR="00A1502F" w:rsidRPr="007A3E52" w:rsidRDefault="00A1502F" w:rsidP="00A1502F">
            <w:pPr>
              <w:pStyle w:val="TAL"/>
              <w:rPr>
                <w:ins w:id="883" w:author="Huawei" w:date="2023-04-04T11:16:00Z"/>
                <w:rFonts w:cs="Arial"/>
                <w:lang w:eastAsia="ja-JP"/>
              </w:rPr>
            </w:pPr>
            <w:ins w:id="884" w:author="Huawei" w:date="2023-04-04T11:16:00Z">
              <w:r w:rsidRPr="007A3E52">
                <w:rPr>
                  <w:rFonts w:cs="v3.7.0"/>
                  <w:lang w:eastAsia="ja-JP"/>
                </w:rPr>
                <w:t>DRX</w:t>
              </w:r>
            </w:ins>
          </w:p>
        </w:tc>
        <w:tc>
          <w:tcPr>
            <w:tcW w:w="566" w:type="dxa"/>
          </w:tcPr>
          <w:p w14:paraId="2E12282C" w14:textId="77777777" w:rsidR="00A1502F" w:rsidRPr="007A3E52" w:rsidRDefault="00A1502F" w:rsidP="00A1502F">
            <w:pPr>
              <w:pStyle w:val="TAL"/>
              <w:jc w:val="center"/>
              <w:rPr>
                <w:ins w:id="885" w:author="Huawei" w:date="2023-04-04T11:16:00Z"/>
                <w:rFonts w:cs="Arial"/>
                <w:lang w:eastAsia="ja-JP"/>
              </w:rPr>
            </w:pPr>
          </w:p>
        </w:tc>
        <w:tc>
          <w:tcPr>
            <w:tcW w:w="3248" w:type="dxa"/>
          </w:tcPr>
          <w:p w14:paraId="099BFEB3" w14:textId="77777777" w:rsidR="00A1502F" w:rsidRPr="007A3E52" w:rsidRDefault="00A1502F" w:rsidP="00A1502F">
            <w:pPr>
              <w:pStyle w:val="TAL"/>
              <w:jc w:val="center"/>
              <w:rPr>
                <w:ins w:id="886" w:author="Huawei" w:date="2023-04-04T11:16:00Z"/>
                <w:rFonts w:cs="Arial"/>
                <w:lang w:eastAsia="ja-JP"/>
              </w:rPr>
            </w:pPr>
            <w:ins w:id="887" w:author="Huawei" w:date="2023-04-04T11:16:00Z">
              <w:r w:rsidRPr="007A3E52">
                <w:rPr>
                  <w:rFonts w:cs="v3.7.0"/>
                  <w:lang w:eastAsia="ja-JP"/>
                </w:rPr>
                <w:t>OFF</w:t>
              </w:r>
            </w:ins>
          </w:p>
        </w:tc>
        <w:tc>
          <w:tcPr>
            <w:tcW w:w="3390" w:type="dxa"/>
          </w:tcPr>
          <w:p w14:paraId="4086BCEB" w14:textId="77777777" w:rsidR="00A1502F" w:rsidRPr="007A3E52" w:rsidRDefault="00A1502F" w:rsidP="00A1502F">
            <w:pPr>
              <w:pStyle w:val="TAL"/>
              <w:rPr>
                <w:ins w:id="888" w:author="Huawei" w:date="2023-04-04T11:16:00Z"/>
                <w:rFonts w:cs="Arial"/>
                <w:lang w:eastAsia="ja-JP"/>
              </w:rPr>
            </w:pPr>
          </w:p>
        </w:tc>
      </w:tr>
      <w:tr w:rsidR="00A1502F" w:rsidRPr="007A3E52" w14:paraId="094EB0B8" w14:textId="77777777" w:rsidTr="005827E0">
        <w:trPr>
          <w:cantSplit/>
          <w:jc w:val="center"/>
          <w:ins w:id="889" w:author="Huawei" w:date="2023-04-04T11:16:00Z"/>
        </w:trPr>
        <w:tc>
          <w:tcPr>
            <w:tcW w:w="2543" w:type="dxa"/>
            <w:gridSpan w:val="2"/>
          </w:tcPr>
          <w:p w14:paraId="04AF51E8" w14:textId="77777777" w:rsidR="00A1502F" w:rsidRPr="007A3E52" w:rsidRDefault="00A1502F" w:rsidP="00A1502F">
            <w:pPr>
              <w:pStyle w:val="TAL"/>
              <w:rPr>
                <w:ins w:id="890" w:author="Huawei" w:date="2023-04-04T11:16:00Z"/>
                <w:rFonts w:cs="Arial"/>
                <w:lang w:eastAsia="ja-JP"/>
              </w:rPr>
            </w:pPr>
            <w:ins w:id="891" w:author="Huawei" w:date="2023-04-04T11:16:00Z">
              <w:r w:rsidRPr="007A3E52">
                <w:rPr>
                  <w:rFonts w:cs="v3.7.0"/>
                  <w:lang w:eastAsia="ja-JP"/>
                </w:rPr>
                <w:t>T1</w:t>
              </w:r>
            </w:ins>
          </w:p>
        </w:tc>
        <w:tc>
          <w:tcPr>
            <w:tcW w:w="566" w:type="dxa"/>
          </w:tcPr>
          <w:p w14:paraId="54E5D7F1" w14:textId="77777777" w:rsidR="00A1502F" w:rsidRPr="007A3E52" w:rsidRDefault="00A1502F" w:rsidP="00A1502F">
            <w:pPr>
              <w:pStyle w:val="TAL"/>
              <w:jc w:val="center"/>
              <w:rPr>
                <w:ins w:id="892" w:author="Huawei" w:date="2023-04-04T11:16:00Z"/>
                <w:rFonts w:cs="Arial"/>
                <w:lang w:eastAsia="ja-JP"/>
              </w:rPr>
            </w:pPr>
            <w:ins w:id="893" w:author="Huawei" w:date="2023-04-04T11:16:00Z">
              <w:r w:rsidRPr="007A3E52">
                <w:rPr>
                  <w:rFonts w:cs="v3.7.0"/>
                  <w:lang w:eastAsia="ja-JP"/>
                </w:rPr>
                <w:t>s</w:t>
              </w:r>
            </w:ins>
          </w:p>
        </w:tc>
        <w:tc>
          <w:tcPr>
            <w:tcW w:w="3248" w:type="dxa"/>
          </w:tcPr>
          <w:p w14:paraId="109A2E44" w14:textId="77777777" w:rsidR="00A1502F" w:rsidRPr="007A3E52" w:rsidRDefault="00A1502F" w:rsidP="00A1502F">
            <w:pPr>
              <w:pStyle w:val="TAL"/>
              <w:jc w:val="center"/>
              <w:rPr>
                <w:ins w:id="894" w:author="Huawei" w:date="2023-04-04T11:16:00Z"/>
                <w:rFonts w:cs="Arial"/>
                <w:lang w:eastAsia="ja-JP"/>
              </w:rPr>
            </w:pPr>
            <w:ins w:id="895" w:author="Huawei" w:date="2023-04-04T11:16:00Z">
              <w:r w:rsidRPr="007A3E52">
                <w:rPr>
                  <w:rFonts w:cs="v3.7.0"/>
                  <w:lang w:eastAsia="ja-JP"/>
                </w:rPr>
                <w:t>5</w:t>
              </w:r>
            </w:ins>
          </w:p>
        </w:tc>
        <w:tc>
          <w:tcPr>
            <w:tcW w:w="3390" w:type="dxa"/>
          </w:tcPr>
          <w:p w14:paraId="05EDA7E5" w14:textId="77777777" w:rsidR="00A1502F" w:rsidRPr="007A3E52" w:rsidRDefault="00A1502F" w:rsidP="00A1502F">
            <w:pPr>
              <w:pStyle w:val="TAL"/>
              <w:rPr>
                <w:ins w:id="896" w:author="Huawei" w:date="2023-04-04T11:16:00Z"/>
                <w:rFonts w:cs="Arial"/>
                <w:lang w:eastAsia="ja-JP"/>
              </w:rPr>
            </w:pPr>
          </w:p>
        </w:tc>
      </w:tr>
      <w:tr w:rsidR="00A1502F" w:rsidRPr="007A3E52" w14:paraId="0B07D315" w14:textId="77777777" w:rsidTr="005827E0">
        <w:trPr>
          <w:cantSplit/>
          <w:jc w:val="center"/>
          <w:ins w:id="897" w:author="Huawei" w:date="2023-04-04T11:16:00Z"/>
        </w:trPr>
        <w:tc>
          <w:tcPr>
            <w:tcW w:w="2543" w:type="dxa"/>
            <w:gridSpan w:val="2"/>
          </w:tcPr>
          <w:p w14:paraId="2ADE42FC" w14:textId="77777777" w:rsidR="00A1502F" w:rsidRPr="007A3E52" w:rsidRDefault="00A1502F" w:rsidP="00A1502F">
            <w:pPr>
              <w:pStyle w:val="TAL"/>
              <w:rPr>
                <w:ins w:id="898" w:author="Huawei" w:date="2023-04-04T11:16:00Z"/>
                <w:rFonts w:cs="Arial"/>
                <w:lang w:eastAsia="ja-JP"/>
              </w:rPr>
            </w:pPr>
            <w:ins w:id="899" w:author="Huawei" w:date="2023-04-04T11:16:00Z">
              <w:r w:rsidRPr="007A3E52">
                <w:rPr>
                  <w:rFonts w:cs="v3.7.0"/>
                  <w:lang w:eastAsia="ja-JP"/>
                </w:rPr>
                <w:t>T2</w:t>
              </w:r>
            </w:ins>
          </w:p>
        </w:tc>
        <w:tc>
          <w:tcPr>
            <w:tcW w:w="566" w:type="dxa"/>
          </w:tcPr>
          <w:p w14:paraId="2BBC839B" w14:textId="77777777" w:rsidR="00A1502F" w:rsidRPr="007A3E52" w:rsidRDefault="00A1502F" w:rsidP="00A1502F">
            <w:pPr>
              <w:pStyle w:val="TAL"/>
              <w:jc w:val="center"/>
              <w:rPr>
                <w:ins w:id="900" w:author="Huawei" w:date="2023-04-04T11:16:00Z"/>
                <w:rFonts w:cs="Arial"/>
                <w:lang w:eastAsia="ja-JP"/>
              </w:rPr>
            </w:pPr>
            <w:ins w:id="901" w:author="Huawei" w:date="2023-04-04T11:16:00Z">
              <w:r w:rsidRPr="007A3E52">
                <w:rPr>
                  <w:rFonts w:cs="v3.7.0"/>
                  <w:lang w:eastAsia="ja-JP"/>
                </w:rPr>
                <w:t>s</w:t>
              </w:r>
            </w:ins>
          </w:p>
        </w:tc>
        <w:tc>
          <w:tcPr>
            <w:tcW w:w="3248" w:type="dxa"/>
          </w:tcPr>
          <w:p w14:paraId="7A11A4C7" w14:textId="77777777" w:rsidR="00A1502F" w:rsidRPr="007A3E52" w:rsidRDefault="00A1502F" w:rsidP="00A1502F">
            <w:pPr>
              <w:pStyle w:val="TAL"/>
              <w:jc w:val="center"/>
              <w:rPr>
                <w:ins w:id="902" w:author="Huawei" w:date="2023-04-04T11:16:00Z"/>
                <w:rFonts w:cs="Arial"/>
                <w:lang w:eastAsia="ja-JP"/>
              </w:rPr>
            </w:pPr>
            <w:ins w:id="903" w:author="Huawei" w:date="2023-04-04T11:16:00Z">
              <w:r w:rsidRPr="007A3E52">
                <w:rPr>
                  <w:rFonts w:cs="v3.7.0"/>
                  <w:lang w:eastAsia="ja-JP"/>
                </w:rPr>
                <w:t>5</w:t>
              </w:r>
            </w:ins>
          </w:p>
        </w:tc>
        <w:tc>
          <w:tcPr>
            <w:tcW w:w="3390" w:type="dxa"/>
          </w:tcPr>
          <w:p w14:paraId="11EB4D79" w14:textId="77777777" w:rsidR="00A1502F" w:rsidRPr="007A3E52" w:rsidRDefault="00A1502F" w:rsidP="00A1502F">
            <w:pPr>
              <w:pStyle w:val="TAL"/>
              <w:rPr>
                <w:ins w:id="904" w:author="Huawei" w:date="2023-04-04T11:16:00Z"/>
                <w:rFonts w:cs="Arial"/>
                <w:lang w:eastAsia="ja-JP"/>
              </w:rPr>
            </w:pPr>
          </w:p>
        </w:tc>
      </w:tr>
    </w:tbl>
    <w:p w14:paraId="463981FA" w14:textId="77777777" w:rsidR="007F5B75" w:rsidRPr="007A3E52" w:rsidRDefault="007F5B75" w:rsidP="007F5B75">
      <w:pPr>
        <w:rPr>
          <w:ins w:id="905" w:author="Huawei" w:date="2023-04-04T11:16:00Z"/>
        </w:rPr>
      </w:pPr>
    </w:p>
    <w:p w14:paraId="273C3A40" w14:textId="65238AB8" w:rsidR="007F5B75" w:rsidRPr="007A3E52" w:rsidRDefault="007F5B75" w:rsidP="007F5B75">
      <w:pPr>
        <w:pStyle w:val="TH"/>
        <w:rPr>
          <w:ins w:id="906" w:author="Huawei" w:date="2023-04-04T11:16:00Z"/>
          <w:snapToGrid w:val="0"/>
        </w:rPr>
      </w:pPr>
      <w:ins w:id="907" w:author="Huawei" w:date="2023-04-04T11:16:00Z">
        <w:r w:rsidRPr="007A3E52">
          <w:lastRenderedPageBreak/>
          <w:t xml:space="preserve">Table </w:t>
        </w:r>
        <w:r>
          <w:t>A.X</w:t>
        </w:r>
        <w:proofErr w:type="gramStart"/>
        <w:r>
          <w:t>1.Y</w:t>
        </w:r>
        <w:proofErr w:type="gramEnd"/>
        <w:r>
          <w:t>2.Z1</w:t>
        </w:r>
        <w:r w:rsidRPr="007A3E52">
          <w:t>.1-</w:t>
        </w:r>
      </w:ins>
      <w:ins w:id="908" w:author="Huawei" w:date="2023-04-07T10:04:00Z">
        <w:r w:rsidR="00A1502F">
          <w:t>3</w:t>
        </w:r>
      </w:ins>
      <w:ins w:id="909" w:author="Huawei" w:date="2023-04-04T11:16:00Z">
        <w:r w:rsidRPr="007A3E52">
          <w:t xml:space="preserve">: Cell specific Test Parameters for E-UTRAN </w:t>
        </w:r>
        <w:r w:rsidRPr="007A3E52">
          <w:rPr>
            <w:snapToGrid w:val="0"/>
          </w:rPr>
          <w:t>Timing Advance Accuracy Test</w:t>
        </w:r>
        <w:r w:rsidRPr="007A3E52">
          <w:rPr>
            <w:rFonts w:hint="eastAsia"/>
            <w:lang w:eastAsia="zh-CN"/>
          </w:rPr>
          <w:t xml:space="preserve"> for </w:t>
        </w:r>
        <w:r w:rsidRPr="007A3E52">
          <w:rPr>
            <w:lang w:eastAsia="zh-CN"/>
          </w:rPr>
          <w:t>UE Category NB1</w:t>
        </w:r>
        <w:r w:rsidRPr="007A3E52">
          <w:rPr>
            <w:rFonts w:hint="eastAsia"/>
            <w:lang w:eastAsia="zh-CN"/>
          </w:rPr>
          <w:t xml:space="preserve"> in </w:t>
        </w:r>
        <w:r w:rsidRPr="007A3E52">
          <w:rPr>
            <w:lang w:eastAsia="zh-CN"/>
          </w:rPr>
          <w:t xml:space="preserve">Standalone Mode under </w:t>
        </w:r>
        <w:r w:rsidRPr="007A3E52">
          <w:rPr>
            <w:rFonts w:hint="eastAsia"/>
            <w:lang w:eastAsia="zh-CN"/>
          </w:rPr>
          <w:t>Enhanced Coverage</w:t>
        </w:r>
        <w:r w:rsidRPr="00396CAA">
          <w:t xml:space="preserve"> </w:t>
        </w:r>
        <w:r>
          <w:t xml:space="preserve">for </w:t>
        </w:r>
        <w:r w:rsidRPr="00396CAA">
          <w:rPr>
            <w:lang w:eastAsia="zh-CN"/>
          </w:rPr>
          <w:t>Satellite Access</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7F5B75" w:rsidRPr="007A3E52" w14:paraId="1A01EAAA" w14:textId="77777777" w:rsidTr="005827E0">
        <w:trPr>
          <w:cantSplit/>
          <w:ins w:id="910" w:author="Huawei" w:date="2023-04-04T11:16:00Z"/>
        </w:trPr>
        <w:tc>
          <w:tcPr>
            <w:tcW w:w="3085" w:type="dxa"/>
            <w:vMerge w:val="restart"/>
            <w:tcBorders>
              <w:top w:val="single" w:sz="4" w:space="0" w:color="auto"/>
              <w:left w:val="single" w:sz="4" w:space="0" w:color="auto"/>
            </w:tcBorders>
          </w:tcPr>
          <w:p w14:paraId="4C936857" w14:textId="77777777" w:rsidR="007F5B75" w:rsidRPr="007A3E52" w:rsidRDefault="007F5B75" w:rsidP="00811447">
            <w:pPr>
              <w:pStyle w:val="TAH"/>
              <w:rPr>
                <w:ins w:id="911" w:author="Huawei" w:date="2023-04-04T11:16:00Z"/>
                <w:rFonts w:cs="Arial"/>
                <w:lang w:eastAsia="ja-JP"/>
              </w:rPr>
            </w:pPr>
            <w:ins w:id="912" w:author="Huawei" w:date="2023-04-04T11:16:00Z">
              <w:r w:rsidRPr="007A3E52">
                <w:rPr>
                  <w:rFonts w:cs="Arial"/>
                  <w:lang w:eastAsia="ja-JP"/>
                </w:rPr>
                <w:t>Parameter</w:t>
              </w:r>
            </w:ins>
          </w:p>
        </w:tc>
        <w:tc>
          <w:tcPr>
            <w:tcW w:w="1418" w:type="dxa"/>
            <w:vMerge w:val="restart"/>
            <w:tcBorders>
              <w:top w:val="single" w:sz="4" w:space="0" w:color="auto"/>
            </w:tcBorders>
          </w:tcPr>
          <w:p w14:paraId="4E16A932" w14:textId="77777777" w:rsidR="007F5B75" w:rsidRPr="007A3E52" w:rsidRDefault="007F5B75" w:rsidP="00811447">
            <w:pPr>
              <w:pStyle w:val="TAH"/>
              <w:rPr>
                <w:ins w:id="913" w:author="Huawei" w:date="2023-04-04T11:16:00Z"/>
                <w:rFonts w:cs="Arial"/>
                <w:lang w:eastAsia="ja-JP"/>
              </w:rPr>
            </w:pPr>
            <w:ins w:id="914" w:author="Huawei" w:date="2023-04-04T11:16:00Z">
              <w:r w:rsidRPr="007A3E52">
                <w:rPr>
                  <w:rFonts w:cs="Arial"/>
                  <w:lang w:eastAsia="ja-JP"/>
                </w:rPr>
                <w:t>Unit</w:t>
              </w:r>
            </w:ins>
          </w:p>
        </w:tc>
        <w:tc>
          <w:tcPr>
            <w:tcW w:w="4677" w:type="dxa"/>
            <w:gridSpan w:val="2"/>
            <w:tcBorders>
              <w:top w:val="single" w:sz="4" w:space="0" w:color="auto"/>
            </w:tcBorders>
          </w:tcPr>
          <w:p w14:paraId="5665C9F7" w14:textId="77777777" w:rsidR="007F5B75" w:rsidRPr="007A3E52" w:rsidRDefault="007F5B75" w:rsidP="00811447">
            <w:pPr>
              <w:pStyle w:val="TAH"/>
              <w:rPr>
                <w:ins w:id="915" w:author="Huawei" w:date="2023-04-04T11:16:00Z"/>
                <w:rFonts w:cs="Arial"/>
                <w:lang w:eastAsia="ja-JP"/>
              </w:rPr>
            </w:pPr>
            <w:ins w:id="916" w:author="Huawei" w:date="2023-04-04T11:16:00Z">
              <w:r w:rsidRPr="007A3E52">
                <w:rPr>
                  <w:rFonts w:cs="Arial"/>
                  <w:lang w:eastAsia="ja-JP"/>
                </w:rPr>
                <w:t>Value</w:t>
              </w:r>
            </w:ins>
          </w:p>
        </w:tc>
      </w:tr>
      <w:tr w:rsidR="007F5B75" w:rsidRPr="007A3E52" w14:paraId="6FDE2810" w14:textId="77777777" w:rsidTr="005827E0">
        <w:trPr>
          <w:cantSplit/>
          <w:ins w:id="917" w:author="Huawei" w:date="2023-04-04T11:16:00Z"/>
        </w:trPr>
        <w:tc>
          <w:tcPr>
            <w:tcW w:w="3085" w:type="dxa"/>
            <w:vMerge/>
            <w:tcBorders>
              <w:left w:val="single" w:sz="4" w:space="0" w:color="auto"/>
            </w:tcBorders>
          </w:tcPr>
          <w:p w14:paraId="56943EBE" w14:textId="77777777" w:rsidR="007F5B75" w:rsidRPr="007A3E52" w:rsidRDefault="007F5B75" w:rsidP="00811447">
            <w:pPr>
              <w:pStyle w:val="TAH"/>
              <w:rPr>
                <w:ins w:id="918" w:author="Huawei" w:date="2023-04-04T11:16:00Z"/>
                <w:rFonts w:cs="Arial"/>
                <w:bCs/>
                <w:lang w:eastAsia="ja-JP"/>
              </w:rPr>
            </w:pPr>
          </w:p>
        </w:tc>
        <w:tc>
          <w:tcPr>
            <w:tcW w:w="1418" w:type="dxa"/>
            <w:vMerge/>
          </w:tcPr>
          <w:p w14:paraId="1037E7B4" w14:textId="77777777" w:rsidR="007F5B75" w:rsidRPr="007A3E52" w:rsidRDefault="007F5B75" w:rsidP="00811447">
            <w:pPr>
              <w:pStyle w:val="TAH"/>
              <w:rPr>
                <w:ins w:id="919" w:author="Huawei" w:date="2023-04-04T11:16:00Z"/>
                <w:rFonts w:cs="Arial"/>
                <w:bCs/>
                <w:lang w:eastAsia="ja-JP"/>
              </w:rPr>
            </w:pPr>
          </w:p>
        </w:tc>
        <w:tc>
          <w:tcPr>
            <w:tcW w:w="1771" w:type="dxa"/>
            <w:tcBorders>
              <w:top w:val="single" w:sz="4" w:space="0" w:color="auto"/>
            </w:tcBorders>
          </w:tcPr>
          <w:p w14:paraId="4BC08E5A" w14:textId="77777777" w:rsidR="007F5B75" w:rsidRPr="007A3E52" w:rsidRDefault="007F5B75" w:rsidP="00811447">
            <w:pPr>
              <w:pStyle w:val="TAH"/>
              <w:rPr>
                <w:ins w:id="920" w:author="Huawei" w:date="2023-04-04T11:16:00Z"/>
                <w:rFonts w:cs="Arial"/>
                <w:bCs/>
                <w:lang w:eastAsia="ja-JP"/>
              </w:rPr>
            </w:pPr>
            <w:ins w:id="921" w:author="Huawei" w:date="2023-04-04T11:16:00Z">
              <w:r w:rsidRPr="007A3E52">
                <w:rPr>
                  <w:rFonts w:cs="Arial"/>
                  <w:bCs/>
                  <w:lang w:eastAsia="ja-JP"/>
                </w:rPr>
                <w:t>T1</w:t>
              </w:r>
            </w:ins>
          </w:p>
        </w:tc>
        <w:tc>
          <w:tcPr>
            <w:tcW w:w="2906" w:type="dxa"/>
            <w:tcBorders>
              <w:top w:val="single" w:sz="4" w:space="0" w:color="auto"/>
            </w:tcBorders>
          </w:tcPr>
          <w:p w14:paraId="3521E1BF" w14:textId="77777777" w:rsidR="007F5B75" w:rsidRPr="007A3E52" w:rsidRDefault="007F5B75" w:rsidP="00811447">
            <w:pPr>
              <w:pStyle w:val="TAH"/>
              <w:rPr>
                <w:ins w:id="922" w:author="Huawei" w:date="2023-04-04T11:16:00Z"/>
                <w:rFonts w:cs="Arial"/>
                <w:bCs/>
                <w:lang w:eastAsia="ja-JP"/>
              </w:rPr>
            </w:pPr>
            <w:ins w:id="923" w:author="Huawei" w:date="2023-04-04T11:16:00Z">
              <w:r w:rsidRPr="007A3E52">
                <w:rPr>
                  <w:rFonts w:cs="Arial"/>
                  <w:bCs/>
                  <w:lang w:eastAsia="ja-JP"/>
                </w:rPr>
                <w:t>T2</w:t>
              </w:r>
            </w:ins>
          </w:p>
        </w:tc>
      </w:tr>
      <w:tr w:rsidR="007F5B75" w:rsidRPr="007A3E52" w14:paraId="3A575333" w14:textId="77777777" w:rsidTr="005827E0">
        <w:trPr>
          <w:cantSplit/>
          <w:ins w:id="924" w:author="Huawei" w:date="2023-04-04T11:16:00Z"/>
        </w:trPr>
        <w:tc>
          <w:tcPr>
            <w:tcW w:w="3085" w:type="dxa"/>
            <w:tcBorders>
              <w:left w:val="single" w:sz="4" w:space="0" w:color="auto"/>
              <w:bottom w:val="single" w:sz="4" w:space="0" w:color="auto"/>
            </w:tcBorders>
          </w:tcPr>
          <w:p w14:paraId="38B3D92F" w14:textId="77777777" w:rsidR="007F5B75" w:rsidRPr="007A3E52" w:rsidRDefault="007F5B75" w:rsidP="00811447">
            <w:pPr>
              <w:pStyle w:val="TAL"/>
              <w:rPr>
                <w:ins w:id="925" w:author="Huawei" w:date="2023-04-04T11:16:00Z"/>
                <w:rFonts w:cs="Arial"/>
                <w:lang w:val="it-IT" w:eastAsia="ja-JP"/>
              </w:rPr>
            </w:pPr>
            <w:ins w:id="926" w:author="Huawei" w:date="2023-04-04T11:16:00Z">
              <w:r w:rsidRPr="007A3E52">
                <w:rPr>
                  <w:rFonts w:cs="Arial"/>
                  <w:lang w:val="it-IT" w:eastAsia="ja-JP"/>
                </w:rPr>
                <w:t>E-UTRA RF Channel Number</w:t>
              </w:r>
            </w:ins>
          </w:p>
        </w:tc>
        <w:tc>
          <w:tcPr>
            <w:tcW w:w="1418" w:type="dxa"/>
            <w:tcBorders>
              <w:bottom w:val="single" w:sz="4" w:space="0" w:color="auto"/>
            </w:tcBorders>
          </w:tcPr>
          <w:p w14:paraId="669FC527" w14:textId="77777777" w:rsidR="007F5B75" w:rsidRPr="007A3E52" w:rsidRDefault="007F5B75" w:rsidP="00811447">
            <w:pPr>
              <w:pStyle w:val="TAL"/>
              <w:jc w:val="center"/>
              <w:rPr>
                <w:ins w:id="927" w:author="Huawei" w:date="2023-04-04T11:16:00Z"/>
                <w:rFonts w:cs="Arial"/>
                <w:lang w:val="it-IT" w:eastAsia="ja-JP"/>
              </w:rPr>
            </w:pPr>
          </w:p>
        </w:tc>
        <w:tc>
          <w:tcPr>
            <w:tcW w:w="4677" w:type="dxa"/>
            <w:gridSpan w:val="2"/>
          </w:tcPr>
          <w:p w14:paraId="1A5B4449" w14:textId="77777777" w:rsidR="007F5B75" w:rsidRPr="007A3E52" w:rsidRDefault="007F5B75" w:rsidP="00811447">
            <w:pPr>
              <w:pStyle w:val="TAL"/>
              <w:jc w:val="center"/>
              <w:rPr>
                <w:ins w:id="928" w:author="Huawei" w:date="2023-04-04T11:16:00Z"/>
                <w:rFonts w:cs="Arial"/>
                <w:lang w:eastAsia="ja-JP"/>
              </w:rPr>
            </w:pPr>
            <w:ins w:id="929" w:author="Huawei" w:date="2023-04-04T11:16:00Z">
              <w:r w:rsidRPr="007A3E52">
                <w:rPr>
                  <w:rFonts w:cs="v4.2.0"/>
                  <w:lang w:eastAsia="ja-JP"/>
                </w:rPr>
                <w:t>1</w:t>
              </w:r>
            </w:ins>
          </w:p>
        </w:tc>
      </w:tr>
      <w:tr w:rsidR="007F5B75" w:rsidRPr="007A3E52" w14:paraId="2534E745" w14:textId="77777777" w:rsidTr="005827E0">
        <w:trPr>
          <w:cantSplit/>
          <w:ins w:id="930" w:author="Huawei" w:date="2023-04-04T11:16:00Z"/>
        </w:trPr>
        <w:tc>
          <w:tcPr>
            <w:tcW w:w="3085" w:type="dxa"/>
            <w:tcBorders>
              <w:left w:val="single" w:sz="4" w:space="0" w:color="auto"/>
              <w:bottom w:val="single" w:sz="4" w:space="0" w:color="auto"/>
            </w:tcBorders>
          </w:tcPr>
          <w:p w14:paraId="431FAB96" w14:textId="77777777" w:rsidR="007F5B75" w:rsidRPr="007A3E52" w:rsidRDefault="007F5B75" w:rsidP="00811447">
            <w:pPr>
              <w:pStyle w:val="TAL"/>
              <w:rPr>
                <w:ins w:id="931" w:author="Huawei" w:date="2023-04-04T11:16:00Z"/>
                <w:rFonts w:cs="Arial"/>
                <w:lang w:eastAsia="ja-JP"/>
              </w:rPr>
            </w:pPr>
            <w:proofErr w:type="spellStart"/>
            <w:ins w:id="932" w:author="Huawei" w:date="2023-04-04T11:16:00Z">
              <w:r w:rsidRPr="007A3E52">
                <w:rPr>
                  <w:rFonts w:cs="Arial"/>
                  <w:lang w:eastAsia="ja-JP"/>
                </w:rPr>
                <w:t>BW</w:t>
              </w:r>
              <w:r w:rsidRPr="007A3E52">
                <w:rPr>
                  <w:rFonts w:cs="Arial"/>
                  <w:vertAlign w:val="subscript"/>
                  <w:lang w:eastAsia="ja-JP"/>
                </w:rPr>
                <w:t>channel</w:t>
              </w:r>
              <w:proofErr w:type="spellEnd"/>
            </w:ins>
          </w:p>
        </w:tc>
        <w:tc>
          <w:tcPr>
            <w:tcW w:w="1418" w:type="dxa"/>
            <w:tcBorders>
              <w:bottom w:val="single" w:sz="4" w:space="0" w:color="auto"/>
            </w:tcBorders>
          </w:tcPr>
          <w:p w14:paraId="31066E16" w14:textId="77777777" w:rsidR="007F5B75" w:rsidRPr="007A3E52" w:rsidRDefault="007F5B75" w:rsidP="00811447">
            <w:pPr>
              <w:pStyle w:val="TAL"/>
              <w:jc w:val="center"/>
              <w:rPr>
                <w:ins w:id="933" w:author="Huawei" w:date="2023-04-04T11:16:00Z"/>
                <w:rFonts w:cs="Arial"/>
                <w:lang w:eastAsia="zh-CN"/>
              </w:rPr>
            </w:pPr>
            <w:proofErr w:type="spellStart"/>
            <w:ins w:id="934" w:author="Huawei" w:date="2023-04-04T11:16:00Z">
              <w:r w:rsidRPr="007A3E52">
                <w:rPr>
                  <w:rFonts w:cs="v4.2.0"/>
                  <w:lang w:eastAsia="ja-JP"/>
                </w:rPr>
                <w:t>KHz</w:t>
              </w:r>
              <w:proofErr w:type="spellEnd"/>
            </w:ins>
          </w:p>
        </w:tc>
        <w:tc>
          <w:tcPr>
            <w:tcW w:w="4677" w:type="dxa"/>
            <w:gridSpan w:val="2"/>
          </w:tcPr>
          <w:p w14:paraId="5EBA1E9A" w14:textId="77777777" w:rsidR="007F5B75" w:rsidRPr="007A3E52" w:rsidRDefault="007F5B75" w:rsidP="00811447">
            <w:pPr>
              <w:pStyle w:val="TAL"/>
              <w:jc w:val="center"/>
              <w:rPr>
                <w:ins w:id="935" w:author="Huawei" w:date="2023-04-04T11:16:00Z"/>
                <w:rFonts w:cs="Arial"/>
                <w:lang w:eastAsia="ja-JP"/>
              </w:rPr>
            </w:pPr>
            <w:ins w:id="936" w:author="Huawei" w:date="2023-04-04T11:16:00Z">
              <w:r w:rsidRPr="007A3E52">
                <w:rPr>
                  <w:rFonts w:cs="v4.2.0"/>
                  <w:lang w:eastAsia="ja-JP"/>
                </w:rPr>
                <w:t>200</w:t>
              </w:r>
            </w:ins>
          </w:p>
        </w:tc>
      </w:tr>
      <w:tr w:rsidR="007F5B75" w:rsidRPr="007A3E52" w14:paraId="0C8EDF87" w14:textId="77777777" w:rsidTr="005827E0">
        <w:trPr>
          <w:cantSplit/>
          <w:ins w:id="937" w:author="Huawei" w:date="2023-04-04T11:16:00Z"/>
        </w:trPr>
        <w:tc>
          <w:tcPr>
            <w:tcW w:w="3085" w:type="dxa"/>
            <w:tcBorders>
              <w:left w:val="single" w:sz="4" w:space="0" w:color="auto"/>
              <w:bottom w:val="single" w:sz="4" w:space="0" w:color="auto"/>
            </w:tcBorders>
          </w:tcPr>
          <w:p w14:paraId="7998F610" w14:textId="77777777" w:rsidR="007F5B75" w:rsidRPr="007A3E52" w:rsidRDefault="007F5B75" w:rsidP="00811447">
            <w:pPr>
              <w:pStyle w:val="TAL"/>
              <w:rPr>
                <w:ins w:id="938" w:author="Huawei" w:date="2023-04-04T11:16:00Z"/>
                <w:rFonts w:cs="Arial"/>
                <w:b/>
                <w:lang w:eastAsia="zh-CN"/>
              </w:rPr>
            </w:pPr>
            <w:ins w:id="939" w:author="Huawei" w:date="2023-04-04T11:16:00Z">
              <w:r w:rsidRPr="007A3E52">
                <w:rPr>
                  <w:rFonts w:cs="Arial"/>
                  <w:lang w:eastAsia="zh-CN"/>
                </w:rPr>
                <w:t>N</w:t>
              </w:r>
              <w:r w:rsidRPr="007A3E52">
                <w:rPr>
                  <w:rFonts w:cs="Arial" w:hint="eastAsia"/>
                  <w:lang w:eastAsia="zh-CN"/>
                </w:rPr>
                <w:t>PDSCH parameters:</w:t>
              </w:r>
            </w:ins>
          </w:p>
          <w:p w14:paraId="7C24C642" w14:textId="77777777" w:rsidR="007F5B75" w:rsidRPr="007A3E52" w:rsidRDefault="007F5B75" w:rsidP="00811447">
            <w:pPr>
              <w:pStyle w:val="TAL"/>
              <w:rPr>
                <w:ins w:id="940" w:author="Huawei" w:date="2023-04-04T11:16:00Z"/>
                <w:rFonts w:cs="Arial"/>
                <w:b/>
                <w:lang w:eastAsia="ja-JP"/>
              </w:rPr>
            </w:pPr>
            <w:ins w:id="941" w:author="Huawei" w:date="2023-04-04T11:16:00Z">
              <w:r w:rsidRPr="007A3E52">
                <w:rPr>
                  <w:rFonts w:cs="Arial" w:hint="eastAsia"/>
                  <w:lang w:eastAsia="zh-CN"/>
                </w:rPr>
                <w:t>DL Reference Measurement Channel</w:t>
              </w:r>
              <w:r w:rsidRPr="007A3E52">
                <w:rPr>
                  <w:rFonts w:cs="Arial"/>
                  <w:lang w:eastAsia="zh-CN"/>
                </w:rPr>
                <w:t xml:space="preserve"> defined in A.3.1.5.3</w:t>
              </w:r>
            </w:ins>
          </w:p>
        </w:tc>
        <w:tc>
          <w:tcPr>
            <w:tcW w:w="1418" w:type="dxa"/>
            <w:tcBorders>
              <w:bottom w:val="single" w:sz="4" w:space="0" w:color="auto"/>
            </w:tcBorders>
          </w:tcPr>
          <w:p w14:paraId="29D6DB52" w14:textId="77777777" w:rsidR="007F5B75" w:rsidRPr="007A3E52" w:rsidRDefault="007F5B75" w:rsidP="00811447">
            <w:pPr>
              <w:pStyle w:val="TAL"/>
              <w:jc w:val="center"/>
              <w:rPr>
                <w:ins w:id="942" w:author="Huawei" w:date="2023-04-04T11:16:00Z"/>
                <w:rFonts w:cs="v4.2.0"/>
                <w:b/>
                <w:lang w:eastAsia="ja-JP"/>
              </w:rPr>
            </w:pPr>
          </w:p>
        </w:tc>
        <w:tc>
          <w:tcPr>
            <w:tcW w:w="4677" w:type="dxa"/>
            <w:gridSpan w:val="2"/>
          </w:tcPr>
          <w:p w14:paraId="32A8B0AE" w14:textId="77777777" w:rsidR="007F5B75" w:rsidRPr="007A3E52" w:rsidRDefault="007F5B75" w:rsidP="00811447">
            <w:pPr>
              <w:pStyle w:val="TAL"/>
              <w:jc w:val="center"/>
              <w:rPr>
                <w:ins w:id="943" w:author="Huawei" w:date="2023-04-04T11:16:00Z"/>
                <w:rFonts w:cs="v4.2.0"/>
                <w:lang w:eastAsia="ja-JP"/>
              </w:rPr>
            </w:pPr>
            <w:ins w:id="944" w:author="Huawei" w:date="2023-04-04T11:16:00Z">
              <w:r w:rsidRPr="007A3E52">
                <w:rPr>
                  <w:rFonts w:cs="v4.2.0"/>
                  <w:lang w:eastAsia="ja-JP"/>
                </w:rPr>
                <w:t>R.18 HD-FDD</w:t>
              </w:r>
            </w:ins>
          </w:p>
        </w:tc>
      </w:tr>
      <w:tr w:rsidR="007F5B75" w:rsidRPr="007A3E52" w14:paraId="48F8C5F4" w14:textId="77777777" w:rsidTr="005827E0">
        <w:trPr>
          <w:cantSplit/>
          <w:ins w:id="945" w:author="Huawei" w:date="2023-04-04T11:16:00Z"/>
        </w:trPr>
        <w:tc>
          <w:tcPr>
            <w:tcW w:w="3085" w:type="dxa"/>
            <w:tcBorders>
              <w:left w:val="single" w:sz="4" w:space="0" w:color="auto"/>
              <w:bottom w:val="single" w:sz="4" w:space="0" w:color="auto"/>
            </w:tcBorders>
          </w:tcPr>
          <w:p w14:paraId="6021E920" w14:textId="77777777" w:rsidR="007F5B75" w:rsidRPr="007A3E52" w:rsidRDefault="007F5B75" w:rsidP="00811447">
            <w:pPr>
              <w:pStyle w:val="TAL"/>
              <w:rPr>
                <w:ins w:id="946" w:author="Huawei" w:date="2023-04-04T11:16:00Z"/>
                <w:rFonts w:cs="Arial"/>
                <w:b/>
                <w:lang w:eastAsia="zh-CN"/>
              </w:rPr>
            </w:pPr>
            <w:ins w:id="947" w:author="Huawei" w:date="2023-04-04T11:16:00Z">
              <w:r w:rsidRPr="007A3E52">
                <w:rPr>
                  <w:rFonts w:cs="Arial" w:hint="eastAsia"/>
                  <w:lang w:eastAsia="zh-CN"/>
                </w:rPr>
                <w:t>NPDCCH parameters:</w:t>
              </w:r>
            </w:ins>
          </w:p>
          <w:p w14:paraId="0FF95B7A" w14:textId="77777777" w:rsidR="007F5B75" w:rsidRPr="007A3E52" w:rsidRDefault="007F5B75" w:rsidP="00811447">
            <w:pPr>
              <w:pStyle w:val="TAL"/>
              <w:rPr>
                <w:ins w:id="948" w:author="Huawei" w:date="2023-04-04T11:16:00Z"/>
                <w:rFonts w:cs="Arial"/>
                <w:b/>
                <w:lang w:eastAsia="ja-JP"/>
              </w:rPr>
            </w:pPr>
            <w:ins w:id="949" w:author="Huawei" w:date="2023-04-04T11:16:00Z">
              <w:r w:rsidRPr="007A3E52">
                <w:rPr>
                  <w:rFonts w:cs="Arial" w:hint="eastAsia"/>
                  <w:lang w:eastAsia="zh-CN"/>
                </w:rPr>
                <w:t>DL Reference Measurement Channel</w:t>
              </w:r>
              <w:r w:rsidRPr="007A3E52">
                <w:rPr>
                  <w:rFonts w:cs="Arial"/>
                  <w:lang w:eastAsia="zh-CN"/>
                </w:rPr>
                <w:t xml:space="preserve"> defined in A.3.1.6.3</w:t>
              </w:r>
            </w:ins>
          </w:p>
        </w:tc>
        <w:tc>
          <w:tcPr>
            <w:tcW w:w="1418" w:type="dxa"/>
            <w:tcBorders>
              <w:bottom w:val="single" w:sz="4" w:space="0" w:color="auto"/>
            </w:tcBorders>
          </w:tcPr>
          <w:p w14:paraId="6C370B8B" w14:textId="77777777" w:rsidR="007F5B75" w:rsidRPr="007A3E52" w:rsidRDefault="007F5B75" w:rsidP="00811447">
            <w:pPr>
              <w:pStyle w:val="TAL"/>
              <w:jc w:val="center"/>
              <w:rPr>
                <w:ins w:id="950" w:author="Huawei" w:date="2023-04-04T11:16:00Z"/>
                <w:rFonts w:cs="v4.2.0"/>
                <w:b/>
                <w:lang w:eastAsia="ja-JP"/>
              </w:rPr>
            </w:pPr>
          </w:p>
        </w:tc>
        <w:tc>
          <w:tcPr>
            <w:tcW w:w="4677" w:type="dxa"/>
            <w:gridSpan w:val="2"/>
          </w:tcPr>
          <w:p w14:paraId="16C2C47E" w14:textId="77777777" w:rsidR="007F5B75" w:rsidRPr="007A3E52" w:rsidRDefault="007F5B75" w:rsidP="00811447">
            <w:pPr>
              <w:pStyle w:val="TAL"/>
              <w:jc w:val="center"/>
              <w:rPr>
                <w:ins w:id="951" w:author="Huawei" w:date="2023-04-04T11:16:00Z"/>
                <w:rFonts w:cs="v4.2.0"/>
                <w:lang w:eastAsia="ja-JP"/>
              </w:rPr>
            </w:pPr>
            <w:ins w:id="952" w:author="Huawei" w:date="2023-04-04T11:16:00Z">
              <w:r w:rsidRPr="007A3E52">
                <w:rPr>
                  <w:rFonts w:cs="v4.2.0"/>
                  <w:lang w:eastAsia="ja-JP"/>
                </w:rPr>
                <w:t>R.30 HD-FDD</w:t>
              </w:r>
            </w:ins>
          </w:p>
        </w:tc>
      </w:tr>
      <w:tr w:rsidR="007F5B75" w:rsidRPr="007A3E52" w14:paraId="70C457B6" w14:textId="77777777" w:rsidTr="005827E0">
        <w:trPr>
          <w:cantSplit/>
          <w:ins w:id="953" w:author="Huawei" w:date="2023-04-04T11:16:00Z"/>
        </w:trPr>
        <w:tc>
          <w:tcPr>
            <w:tcW w:w="3085" w:type="dxa"/>
            <w:tcBorders>
              <w:left w:val="single" w:sz="4" w:space="0" w:color="auto"/>
              <w:bottom w:val="single" w:sz="4" w:space="0" w:color="auto"/>
            </w:tcBorders>
          </w:tcPr>
          <w:p w14:paraId="0ACEF39E" w14:textId="77777777" w:rsidR="007F5B75" w:rsidRPr="007A3E52" w:rsidRDefault="007F5B75" w:rsidP="00811447">
            <w:pPr>
              <w:pStyle w:val="TAL"/>
              <w:rPr>
                <w:ins w:id="954" w:author="Huawei" w:date="2023-04-04T11:16:00Z"/>
                <w:rFonts w:cs="Arial"/>
                <w:lang w:eastAsia="zh-CN"/>
              </w:rPr>
            </w:pPr>
            <w:ins w:id="955" w:author="Huawei" w:date="2023-04-04T11:16:00Z">
              <w:r w:rsidRPr="007A3E52">
                <w:rPr>
                  <w:rFonts w:cs="Arial"/>
                  <w:lang w:eastAsia="ja-JP"/>
                </w:rPr>
                <w:t>NOCNG Patterns defined in</w:t>
              </w:r>
              <w:r w:rsidRPr="007A3E52">
                <w:rPr>
                  <w:rFonts w:cs="Arial" w:hint="eastAsia"/>
                  <w:lang w:eastAsia="zh-CN"/>
                </w:rPr>
                <w:t xml:space="preserve"> </w:t>
              </w:r>
              <w:r w:rsidRPr="007A3E52">
                <w:rPr>
                  <w:rFonts w:cs="Arial"/>
                  <w:lang w:eastAsia="ja-JP"/>
                </w:rPr>
                <w:t>A.3.2.3.3</w:t>
              </w:r>
            </w:ins>
          </w:p>
        </w:tc>
        <w:tc>
          <w:tcPr>
            <w:tcW w:w="1418" w:type="dxa"/>
            <w:tcBorders>
              <w:bottom w:val="single" w:sz="4" w:space="0" w:color="auto"/>
            </w:tcBorders>
          </w:tcPr>
          <w:p w14:paraId="40649CEF" w14:textId="77777777" w:rsidR="007F5B75" w:rsidRPr="007A3E52" w:rsidRDefault="007F5B75" w:rsidP="00811447">
            <w:pPr>
              <w:pStyle w:val="TAL"/>
              <w:jc w:val="center"/>
              <w:rPr>
                <w:ins w:id="956" w:author="Huawei" w:date="2023-04-04T11:16:00Z"/>
                <w:rFonts w:cs="Arial"/>
                <w:lang w:eastAsia="ja-JP"/>
              </w:rPr>
            </w:pPr>
          </w:p>
        </w:tc>
        <w:tc>
          <w:tcPr>
            <w:tcW w:w="4677" w:type="dxa"/>
            <w:gridSpan w:val="2"/>
          </w:tcPr>
          <w:p w14:paraId="6EE560ED" w14:textId="77777777" w:rsidR="007F5B75" w:rsidRPr="007A3E52" w:rsidRDefault="007F5B75" w:rsidP="00811447">
            <w:pPr>
              <w:pStyle w:val="TAL"/>
              <w:jc w:val="center"/>
              <w:rPr>
                <w:ins w:id="957" w:author="Huawei" w:date="2023-04-04T11:16:00Z"/>
                <w:rFonts w:cs="Arial"/>
                <w:lang w:eastAsia="zh-CN"/>
              </w:rPr>
            </w:pPr>
            <w:ins w:id="958" w:author="Huawei" w:date="2023-04-04T11:16: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7F5B75" w:rsidRPr="007A3E52" w14:paraId="5E3C01A9" w14:textId="77777777" w:rsidTr="005827E0">
        <w:trPr>
          <w:cantSplit/>
          <w:ins w:id="959" w:author="Huawei" w:date="2023-04-04T11:16:00Z"/>
        </w:trPr>
        <w:tc>
          <w:tcPr>
            <w:tcW w:w="3085" w:type="dxa"/>
            <w:tcBorders>
              <w:left w:val="single" w:sz="4" w:space="0" w:color="auto"/>
              <w:bottom w:val="single" w:sz="4" w:space="0" w:color="auto"/>
            </w:tcBorders>
          </w:tcPr>
          <w:p w14:paraId="3765C572" w14:textId="77777777" w:rsidR="007F5B75" w:rsidRPr="007A3E52" w:rsidRDefault="007F5B75" w:rsidP="00811447">
            <w:pPr>
              <w:pStyle w:val="TAL"/>
              <w:rPr>
                <w:ins w:id="960" w:author="Huawei" w:date="2023-04-04T11:16:00Z"/>
                <w:rFonts w:cs="Arial"/>
                <w:lang w:eastAsia="ja-JP"/>
              </w:rPr>
            </w:pPr>
            <w:ins w:id="961" w:author="Huawei" w:date="2023-04-04T11:16:00Z">
              <w:r w:rsidRPr="007A3E52">
                <w:rPr>
                  <w:rFonts w:cs="Arial"/>
                  <w:lang w:eastAsia="ja-JP"/>
                </w:rPr>
                <w:t>NPBCH_RA</w:t>
              </w:r>
            </w:ins>
          </w:p>
        </w:tc>
        <w:tc>
          <w:tcPr>
            <w:tcW w:w="1418" w:type="dxa"/>
            <w:tcBorders>
              <w:bottom w:val="single" w:sz="4" w:space="0" w:color="auto"/>
            </w:tcBorders>
          </w:tcPr>
          <w:p w14:paraId="565488A5" w14:textId="77777777" w:rsidR="007F5B75" w:rsidRPr="007A3E52" w:rsidRDefault="007F5B75" w:rsidP="00811447">
            <w:pPr>
              <w:pStyle w:val="TAL"/>
              <w:jc w:val="center"/>
              <w:rPr>
                <w:ins w:id="962" w:author="Huawei" w:date="2023-04-04T11:16:00Z"/>
                <w:rFonts w:cs="Arial"/>
                <w:lang w:eastAsia="ja-JP"/>
              </w:rPr>
            </w:pPr>
            <w:ins w:id="963" w:author="Huawei" w:date="2023-04-04T11:16:00Z">
              <w:r w:rsidRPr="007A3E52">
                <w:rPr>
                  <w:rFonts w:cs="v4.2.0"/>
                  <w:lang w:eastAsia="ja-JP"/>
                </w:rPr>
                <w:t>dB</w:t>
              </w:r>
            </w:ins>
          </w:p>
        </w:tc>
        <w:tc>
          <w:tcPr>
            <w:tcW w:w="4677" w:type="dxa"/>
            <w:gridSpan w:val="2"/>
            <w:vMerge w:val="restart"/>
          </w:tcPr>
          <w:p w14:paraId="040B00CE" w14:textId="77777777" w:rsidR="007F5B75" w:rsidRPr="007A3E52" w:rsidRDefault="007F5B75" w:rsidP="00811447">
            <w:pPr>
              <w:pStyle w:val="TAL"/>
              <w:jc w:val="center"/>
              <w:rPr>
                <w:ins w:id="964" w:author="Huawei" w:date="2023-04-04T11:16:00Z"/>
                <w:rFonts w:cs="Arial"/>
                <w:lang w:eastAsia="ja-JP"/>
              </w:rPr>
            </w:pPr>
          </w:p>
          <w:p w14:paraId="352A90AA" w14:textId="77777777" w:rsidR="007F5B75" w:rsidRPr="007A3E52" w:rsidRDefault="007F5B75" w:rsidP="00811447">
            <w:pPr>
              <w:pStyle w:val="TAL"/>
              <w:jc w:val="center"/>
              <w:rPr>
                <w:ins w:id="965" w:author="Huawei" w:date="2023-04-04T11:16:00Z"/>
                <w:rFonts w:cs="Arial"/>
                <w:lang w:eastAsia="ja-JP"/>
              </w:rPr>
            </w:pPr>
          </w:p>
          <w:p w14:paraId="3CFC9B94" w14:textId="77777777" w:rsidR="007F5B75" w:rsidRPr="007A3E52" w:rsidRDefault="007F5B75" w:rsidP="00811447">
            <w:pPr>
              <w:pStyle w:val="TAL"/>
              <w:jc w:val="center"/>
              <w:rPr>
                <w:ins w:id="966" w:author="Huawei" w:date="2023-04-04T11:16:00Z"/>
                <w:rFonts w:cs="Arial"/>
                <w:lang w:eastAsia="ja-JP"/>
              </w:rPr>
            </w:pPr>
          </w:p>
          <w:p w14:paraId="41E96418" w14:textId="77777777" w:rsidR="007F5B75" w:rsidRPr="007A3E52" w:rsidRDefault="007F5B75" w:rsidP="00811447">
            <w:pPr>
              <w:pStyle w:val="TAL"/>
              <w:jc w:val="center"/>
              <w:rPr>
                <w:ins w:id="967" w:author="Huawei" w:date="2023-04-04T11:16:00Z"/>
                <w:rFonts w:cs="Arial"/>
                <w:lang w:eastAsia="ja-JP"/>
              </w:rPr>
            </w:pPr>
          </w:p>
          <w:p w14:paraId="31B1B2B4" w14:textId="77777777" w:rsidR="007F5B75" w:rsidRPr="007A3E52" w:rsidRDefault="007F5B75" w:rsidP="00811447">
            <w:pPr>
              <w:pStyle w:val="TAL"/>
              <w:jc w:val="center"/>
              <w:rPr>
                <w:ins w:id="968" w:author="Huawei" w:date="2023-04-04T11:16:00Z"/>
                <w:rFonts w:cs="Arial"/>
                <w:lang w:eastAsia="ja-JP"/>
              </w:rPr>
            </w:pPr>
          </w:p>
          <w:p w14:paraId="09216FE5" w14:textId="77777777" w:rsidR="007F5B75" w:rsidRPr="007A3E52" w:rsidRDefault="007F5B75" w:rsidP="00811447">
            <w:pPr>
              <w:pStyle w:val="TAL"/>
              <w:jc w:val="center"/>
              <w:rPr>
                <w:ins w:id="969" w:author="Huawei" w:date="2023-04-04T11:16:00Z"/>
                <w:rFonts w:cs="Arial"/>
                <w:lang w:eastAsia="ja-JP"/>
              </w:rPr>
            </w:pPr>
          </w:p>
          <w:p w14:paraId="62CE6920" w14:textId="77777777" w:rsidR="007F5B75" w:rsidRPr="007A3E52" w:rsidRDefault="007F5B75" w:rsidP="00811447">
            <w:pPr>
              <w:pStyle w:val="TAL"/>
              <w:jc w:val="center"/>
              <w:rPr>
                <w:ins w:id="970" w:author="Huawei" w:date="2023-04-04T11:16:00Z"/>
                <w:rFonts w:cs="Arial"/>
                <w:lang w:eastAsia="ja-JP"/>
              </w:rPr>
            </w:pPr>
          </w:p>
          <w:p w14:paraId="23A3CEA9" w14:textId="77777777" w:rsidR="007F5B75" w:rsidRPr="007A3E52" w:rsidRDefault="007F5B75" w:rsidP="00811447">
            <w:pPr>
              <w:pStyle w:val="TAL"/>
              <w:jc w:val="center"/>
              <w:rPr>
                <w:ins w:id="971" w:author="Huawei" w:date="2023-04-04T11:16:00Z"/>
                <w:rFonts w:cs="Arial"/>
                <w:lang w:eastAsia="ja-JP"/>
              </w:rPr>
            </w:pPr>
            <w:ins w:id="972" w:author="Huawei" w:date="2023-04-04T11:16:00Z">
              <w:r w:rsidRPr="007A3E52">
                <w:rPr>
                  <w:rFonts w:cs="Arial"/>
                  <w:lang w:eastAsia="ja-JP"/>
                </w:rPr>
                <w:t>0</w:t>
              </w:r>
            </w:ins>
          </w:p>
        </w:tc>
      </w:tr>
      <w:tr w:rsidR="007F5B75" w:rsidRPr="007A3E52" w14:paraId="4EEE6BEF" w14:textId="77777777" w:rsidTr="005827E0">
        <w:trPr>
          <w:cantSplit/>
          <w:ins w:id="973" w:author="Huawei" w:date="2023-04-04T11:16:00Z"/>
        </w:trPr>
        <w:tc>
          <w:tcPr>
            <w:tcW w:w="3085" w:type="dxa"/>
            <w:tcBorders>
              <w:left w:val="single" w:sz="4" w:space="0" w:color="auto"/>
              <w:bottom w:val="single" w:sz="4" w:space="0" w:color="auto"/>
            </w:tcBorders>
          </w:tcPr>
          <w:p w14:paraId="3F18892F" w14:textId="77777777" w:rsidR="007F5B75" w:rsidRPr="007A3E52" w:rsidRDefault="007F5B75" w:rsidP="00811447">
            <w:pPr>
              <w:pStyle w:val="TAL"/>
              <w:rPr>
                <w:ins w:id="974" w:author="Huawei" w:date="2023-04-04T11:16:00Z"/>
                <w:rFonts w:cs="Arial"/>
                <w:lang w:eastAsia="ja-JP"/>
              </w:rPr>
            </w:pPr>
            <w:ins w:id="975" w:author="Huawei" w:date="2023-04-04T11:16:00Z">
              <w:r w:rsidRPr="007A3E52">
                <w:rPr>
                  <w:rFonts w:cs="Arial"/>
                  <w:lang w:eastAsia="ja-JP"/>
                </w:rPr>
                <w:t>NPBCH_RB</w:t>
              </w:r>
            </w:ins>
          </w:p>
        </w:tc>
        <w:tc>
          <w:tcPr>
            <w:tcW w:w="1418" w:type="dxa"/>
            <w:tcBorders>
              <w:bottom w:val="single" w:sz="4" w:space="0" w:color="auto"/>
            </w:tcBorders>
          </w:tcPr>
          <w:p w14:paraId="2B53B348" w14:textId="77777777" w:rsidR="007F5B75" w:rsidRPr="007A3E52" w:rsidRDefault="007F5B75" w:rsidP="00811447">
            <w:pPr>
              <w:pStyle w:val="TAL"/>
              <w:jc w:val="center"/>
              <w:rPr>
                <w:ins w:id="976" w:author="Huawei" w:date="2023-04-04T11:16:00Z"/>
                <w:rFonts w:cs="Arial"/>
                <w:lang w:eastAsia="ja-JP"/>
              </w:rPr>
            </w:pPr>
            <w:ins w:id="977" w:author="Huawei" w:date="2023-04-04T11:16:00Z">
              <w:r w:rsidRPr="007A3E52">
                <w:rPr>
                  <w:rFonts w:cs="v4.2.0"/>
                  <w:lang w:eastAsia="ja-JP"/>
                </w:rPr>
                <w:t>dB</w:t>
              </w:r>
            </w:ins>
          </w:p>
        </w:tc>
        <w:tc>
          <w:tcPr>
            <w:tcW w:w="4677" w:type="dxa"/>
            <w:gridSpan w:val="2"/>
            <w:vMerge/>
          </w:tcPr>
          <w:p w14:paraId="45119784" w14:textId="77777777" w:rsidR="007F5B75" w:rsidRPr="007A3E52" w:rsidRDefault="007F5B75" w:rsidP="00811447">
            <w:pPr>
              <w:pStyle w:val="TAL"/>
              <w:jc w:val="center"/>
              <w:rPr>
                <w:ins w:id="978" w:author="Huawei" w:date="2023-04-04T11:16:00Z"/>
                <w:rFonts w:cs="Arial"/>
                <w:lang w:eastAsia="ja-JP"/>
              </w:rPr>
            </w:pPr>
          </w:p>
        </w:tc>
      </w:tr>
      <w:tr w:rsidR="007F5B75" w:rsidRPr="007A3E52" w14:paraId="38C09368" w14:textId="77777777" w:rsidTr="005827E0">
        <w:trPr>
          <w:cantSplit/>
          <w:ins w:id="979" w:author="Huawei" w:date="2023-04-04T11:16:00Z"/>
        </w:trPr>
        <w:tc>
          <w:tcPr>
            <w:tcW w:w="3085" w:type="dxa"/>
            <w:tcBorders>
              <w:left w:val="single" w:sz="4" w:space="0" w:color="auto"/>
              <w:bottom w:val="single" w:sz="4" w:space="0" w:color="auto"/>
            </w:tcBorders>
          </w:tcPr>
          <w:p w14:paraId="2BAF8685" w14:textId="77777777" w:rsidR="007F5B75" w:rsidRPr="007A3E52" w:rsidRDefault="007F5B75" w:rsidP="00811447">
            <w:pPr>
              <w:pStyle w:val="TAL"/>
              <w:rPr>
                <w:ins w:id="980" w:author="Huawei" w:date="2023-04-04T11:16:00Z"/>
                <w:rFonts w:cs="Arial"/>
                <w:lang w:eastAsia="ja-JP"/>
              </w:rPr>
            </w:pPr>
            <w:ins w:id="981" w:author="Huawei" w:date="2023-04-04T11:16:00Z">
              <w:r w:rsidRPr="007A3E52">
                <w:rPr>
                  <w:rFonts w:cs="Arial"/>
                  <w:lang w:eastAsia="ja-JP"/>
                </w:rPr>
                <w:t>NPSS_RA</w:t>
              </w:r>
            </w:ins>
          </w:p>
        </w:tc>
        <w:tc>
          <w:tcPr>
            <w:tcW w:w="1418" w:type="dxa"/>
            <w:tcBorders>
              <w:bottom w:val="single" w:sz="4" w:space="0" w:color="auto"/>
            </w:tcBorders>
          </w:tcPr>
          <w:p w14:paraId="07C855DD" w14:textId="77777777" w:rsidR="007F5B75" w:rsidRPr="007A3E52" w:rsidRDefault="007F5B75" w:rsidP="00811447">
            <w:pPr>
              <w:pStyle w:val="TAL"/>
              <w:jc w:val="center"/>
              <w:rPr>
                <w:ins w:id="982" w:author="Huawei" w:date="2023-04-04T11:16:00Z"/>
                <w:rFonts w:cs="Arial"/>
                <w:lang w:eastAsia="ja-JP"/>
              </w:rPr>
            </w:pPr>
            <w:ins w:id="983" w:author="Huawei" w:date="2023-04-04T11:16:00Z">
              <w:r w:rsidRPr="007A3E52">
                <w:rPr>
                  <w:rFonts w:cs="v4.2.0"/>
                  <w:lang w:eastAsia="ja-JP"/>
                </w:rPr>
                <w:t>dB</w:t>
              </w:r>
            </w:ins>
          </w:p>
        </w:tc>
        <w:tc>
          <w:tcPr>
            <w:tcW w:w="4677" w:type="dxa"/>
            <w:gridSpan w:val="2"/>
            <w:vMerge/>
          </w:tcPr>
          <w:p w14:paraId="2B92C5F2" w14:textId="77777777" w:rsidR="007F5B75" w:rsidRPr="007A3E52" w:rsidRDefault="007F5B75" w:rsidP="00811447">
            <w:pPr>
              <w:pStyle w:val="TAL"/>
              <w:jc w:val="center"/>
              <w:rPr>
                <w:ins w:id="984" w:author="Huawei" w:date="2023-04-04T11:16:00Z"/>
                <w:rFonts w:cs="Arial"/>
                <w:lang w:eastAsia="ja-JP"/>
              </w:rPr>
            </w:pPr>
          </w:p>
        </w:tc>
      </w:tr>
      <w:tr w:rsidR="007F5B75" w:rsidRPr="007A3E52" w14:paraId="593F8F94" w14:textId="77777777" w:rsidTr="005827E0">
        <w:trPr>
          <w:cantSplit/>
          <w:ins w:id="985" w:author="Huawei" w:date="2023-04-04T11:16:00Z"/>
        </w:trPr>
        <w:tc>
          <w:tcPr>
            <w:tcW w:w="3085" w:type="dxa"/>
            <w:tcBorders>
              <w:left w:val="single" w:sz="4" w:space="0" w:color="auto"/>
              <w:bottom w:val="single" w:sz="4" w:space="0" w:color="auto"/>
            </w:tcBorders>
          </w:tcPr>
          <w:p w14:paraId="4EE3C2FD" w14:textId="77777777" w:rsidR="007F5B75" w:rsidRPr="007A3E52" w:rsidRDefault="007F5B75" w:rsidP="00811447">
            <w:pPr>
              <w:pStyle w:val="TAL"/>
              <w:rPr>
                <w:ins w:id="986" w:author="Huawei" w:date="2023-04-04T11:16:00Z"/>
                <w:rFonts w:cs="Arial"/>
                <w:lang w:eastAsia="ja-JP"/>
              </w:rPr>
            </w:pPr>
            <w:ins w:id="987" w:author="Huawei" w:date="2023-04-04T11:16:00Z">
              <w:r w:rsidRPr="007A3E52">
                <w:rPr>
                  <w:rFonts w:cs="Arial"/>
                  <w:lang w:eastAsia="ja-JP"/>
                </w:rPr>
                <w:t>NSSS_RA</w:t>
              </w:r>
            </w:ins>
          </w:p>
        </w:tc>
        <w:tc>
          <w:tcPr>
            <w:tcW w:w="1418" w:type="dxa"/>
            <w:tcBorders>
              <w:bottom w:val="single" w:sz="4" w:space="0" w:color="auto"/>
            </w:tcBorders>
          </w:tcPr>
          <w:p w14:paraId="12BC4552" w14:textId="77777777" w:rsidR="007F5B75" w:rsidRPr="007A3E52" w:rsidRDefault="007F5B75" w:rsidP="00811447">
            <w:pPr>
              <w:pStyle w:val="TAL"/>
              <w:jc w:val="center"/>
              <w:rPr>
                <w:ins w:id="988" w:author="Huawei" w:date="2023-04-04T11:16:00Z"/>
                <w:rFonts w:cs="Arial"/>
                <w:lang w:eastAsia="ja-JP"/>
              </w:rPr>
            </w:pPr>
            <w:ins w:id="989" w:author="Huawei" w:date="2023-04-04T11:16:00Z">
              <w:r w:rsidRPr="007A3E52">
                <w:rPr>
                  <w:rFonts w:cs="v4.2.0"/>
                  <w:lang w:eastAsia="ja-JP"/>
                </w:rPr>
                <w:t>dB</w:t>
              </w:r>
            </w:ins>
          </w:p>
        </w:tc>
        <w:tc>
          <w:tcPr>
            <w:tcW w:w="4677" w:type="dxa"/>
            <w:gridSpan w:val="2"/>
            <w:vMerge/>
          </w:tcPr>
          <w:p w14:paraId="5BBC135C" w14:textId="77777777" w:rsidR="007F5B75" w:rsidRPr="007A3E52" w:rsidRDefault="007F5B75" w:rsidP="00811447">
            <w:pPr>
              <w:pStyle w:val="TAL"/>
              <w:jc w:val="center"/>
              <w:rPr>
                <w:ins w:id="990" w:author="Huawei" w:date="2023-04-04T11:16:00Z"/>
                <w:rFonts w:cs="Arial"/>
                <w:lang w:eastAsia="ja-JP"/>
              </w:rPr>
            </w:pPr>
          </w:p>
        </w:tc>
      </w:tr>
      <w:tr w:rsidR="007F5B75" w:rsidRPr="007A3E52" w14:paraId="1650DF99" w14:textId="77777777" w:rsidTr="005827E0">
        <w:trPr>
          <w:cantSplit/>
          <w:trHeight w:val="183"/>
          <w:ins w:id="991" w:author="Huawei" w:date="2023-04-04T11:16:00Z"/>
        </w:trPr>
        <w:tc>
          <w:tcPr>
            <w:tcW w:w="3085" w:type="dxa"/>
            <w:tcBorders>
              <w:left w:val="single" w:sz="4" w:space="0" w:color="auto"/>
            </w:tcBorders>
          </w:tcPr>
          <w:p w14:paraId="767414D4" w14:textId="77777777" w:rsidR="007F5B75" w:rsidRPr="007A3E52" w:rsidRDefault="007F5B75" w:rsidP="00811447">
            <w:pPr>
              <w:pStyle w:val="TAL"/>
              <w:rPr>
                <w:ins w:id="992" w:author="Huawei" w:date="2023-04-04T11:16:00Z"/>
                <w:rFonts w:cs="Arial"/>
                <w:lang w:eastAsia="ja-JP"/>
              </w:rPr>
            </w:pPr>
            <w:ins w:id="993" w:author="Huawei" w:date="2023-04-04T11:16:00Z">
              <w:r w:rsidRPr="007A3E52">
                <w:rPr>
                  <w:rFonts w:cs="Arial" w:hint="eastAsia"/>
                  <w:lang w:eastAsia="zh-CN"/>
                </w:rPr>
                <w:t>N</w:t>
              </w:r>
              <w:r w:rsidRPr="007A3E52">
                <w:rPr>
                  <w:rFonts w:cs="Arial"/>
                  <w:lang w:eastAsia="ja-JP"/>
                </w:rPr>
                <w:t>PDCCH_RA</w:t>
              </w:r>
            </w:ins>
          </w:p>
        </w:tc>
        <w:tc>
          <w:tcPr>
            <w:tcW w:w="1418" w:type="dxa"/>
          </w:tcPr>
          <w:p w14:paraId="5E4FF0B7" w14:textId="77777777" w:rsidR="007F5B75" w:rsidRPr="007A3E52" w:rsidRDefault="007F5B75" w:rsidP="00811447">
            <w:pPr>
              <w:pStyle w:val="TAL"/>
              <w:jc w:val="center"/>
              <w:rPr>
                <w:ins w:id="994" w:author="Huawei" w:date="2023-04-04T11:16:00Z"/>
                <w:rFonts w:cs="Arial"/>
                <w:lang w:eastAsia="ja-JP"/>
              </w:rPr>
            </w:pPr>
            <w:ins w:id="995" w:author="Huawei" w:date="2023-04-04T11:16:00Z">
              <w:r w:rsidRPr="007A3E52">
                <w:rPr>
                  <w:rFonts w:cs="v4.2.0"/>
                  <w:lang w:eastAsia="ja-JP"/>
                </w:rPr>
                <w:t>dB</w:t>
              </w:r>
            </w:ins>
          </w:p>
        </w:tc>
        <w:tc>
          <w:tcPr>
            <w:tcW w:w="4677" w:type="dxa"/>
            <w:gridSpan w:val="2"/>
            <w:vMerge/>
          </w:tcPr>
          <w:p w14:paraId="3BD2854E" w14:textId="77777777" w:rsidR="007F5B75" w:rsidRPr="007A3E52" w:rsidRDefault="007F5B75" w:rsidP="00811447">
            <w:pPr>
              <w:pStyle w:val="TAL"/>
              <w:jc w:val="center"/>
              <w:rPr>
                <w:ins w:id="996" w:author="Huawei" w:date="2023-04-04T11:16:00Z"/>
                <w:rFonts w:cs="Arial"/>
                <w:lang w:eastAsia="ja-JP"/>
              </w:rPr>
            </w:pPr>
          </w:p>
        </w:tc>
      </w:tr>
      <w:tr w:rsidR="007F5B75" w:rsidRPr="007A3E52" w14:paraId="1BB7FC36" w14:textId="77777777" w:rsidTr="005827E0">
        <w:trPr>
          <w:cantSplit/>
          <w:trHeight w:val="244"/>
          <w:ins w:id="997" w:author="Huawei" w:date="2023-04-04T11:16:00Z"/>
        </w:trPr>
        <w:tc>
          <w:tcPr>
            <w:tcW w:w="3085" w:type="dxa"/>
            <w:tcBorders>
              <w:left w:val="single" w:sz="4" w:space="0" w:color="auto"/>
            </w:tcBorders>
          </w:tcPr>
          <w:p w14:paraId="379EB764" w14:textId="77777777" w:rsidR="007F5B75" w:rsidRPr="007A3E52" w:rsidRDefault="007F5B75" w:rsidP="00811447">
            <w:pPr>
              <w:pStyle w:val="TAL"/>
              <w:rPr>
                <w:ins w:id="998" w:author="Huawei" w:date="2023-04-04T11:16:00Z"/>
                <w:rFonts w:cs="Arial"/>
                <w:lang w:eastAsia="ja-JP"/>
              </w:rPr>
            </w:pPr>
            <w:ins w:id="999" w:author="Huawei" w:date="2023-04-04T11:16:00Z">
              <w:r w:rsidRPr="007A3E52">
                <w:rPr>
                  <w:rFonts w:cs="Arial" w:hint="eastAsia"/>
                  <w:lang w:eastAsia="zh-CN"/>
                </w:rPr>
                <w:t>N</w:t>
              </w:r>
              <w:r w:rsidRPr="007A3E52">
                <w:rPr>
                  <w:rFonts w:cs="Arial"/>
                  <w:lang w:eastAsia="ja-JP"/>
                </w:rPr>
                <w:t>PDCCH_RB</w:t>
              </w:r>
            </w:ins>
          </w:p>
        </w:tc>
        <w:tc>
          <w:tcPr>
            <w:tcW w:w="1418" w:type="dxa"/>
          </w:tcPr>
          <w:p w14:paraId="5EEE43C1" w14:textId="77777777" w:rsidR="007F5B75" w:rsidRPr="007A3E52" w:rsidRDefault="007F5B75" w:rsidP="00811447">
            <w:pPr>
              <w:pStyle w:val="TAL"/>
              <w:jc w:val="center"/>
              <w:rPr>
                <w:ins w:id="1000" w:author="Huawei" w:date="2023-04-04T11:16:00Z"/>
                <w:rFonts w:cs="Arial"/>
                <w:lang w:eastAsia="ja-JP"/>
              </w:rPr>
            </w:pPr>
            <w:ins w:id="1001" w:author="Huawei" w:date="2023-04-04T11:16:00Z">
              <w:r w:rsidRPr="007A3E52">
                <w:rPr>
                  <w:rFonts w:cs="v4.2.0"/>
                  <w:lang w:eastAsia="ja-JP"/>
                </w:rPr>
                <w:t>dB</w:t>
              </w:r>
            </w:ins>
          </w:p>
        </w:tc>
        <w:tc>
          <w:tcPr>
            <w:tcW w:w="4677" w:type="dxa"/>
            <w:gridSpan w:val="2"/>
            <w:vMerge/>
          </w:tcPr>
          <w:p w14:paraId="75AA2770" w14:textId="77777777" w:rsidR="007F5B75" w:rsidRPr="007A3E52" w:rsidRDefault="007F5B75" w:rsidP="00811447">
            <w:pPr>
              <w:pStyle w:val="TAL"/>
              <w:jc w:val="center"/>
              <w:rPr>
                <w:ins w:id="1002" w:author="Huawei" w:date="2023-04-04T11:16:00Z"/>
                <w:rFonts w:cs="Arial"/>
                <w:lang w:eastAsia="ja-JP"/>
              </w:rPr>
            </w:pPr>
          </w:p>
        </w:tc>
      </w:tr>
      <w:tr w:rsidR="007F5B75" w:rsidRPr="007A3E52" w14:paraId="797EE9F1" w14:textId="77777777" w:rsidTr="005827E0">
        <w:trPr>
          <w:cantSplit/>
          <w:ins w:id="1003" w:author="Huawei" w:date="2023-04-04T11:16:00Z"/>
        </w:trPr>
        <w:tc>
          <w:tcPr>
            <w:tcW w:w="3085" w:type="dxa"/>
            <w:tcBorders>
              <w:left w:val="single" w:sz="4" w:space="0" w:color="auto"/>
              <w:bottom w:val="single" w:sz="4" w:space="0" w:color="auto"/>
            </w:tcBorders>
          </w:tcPr>
          <w:p w14:paraId="7C53554B" w14:textId="77777777" w:rsidR="007F5B75" w:rsidRPr="007A3E52" w:rsidRDefault="007F5B75" w:rsidP="00811447">
            <w:pPr>
              <w:pStyle w:val="TAL"/>
              <w:rPr>
                <w:ins w:id="1004" w:author="Huawei" w:date="2023-04-04T11:16:00Z"/>
                <w:rFonts w:cs="Arial"/>
                <w:lang w:eastAsia="ja-JP"/>
              </w:rPr>
            </w:pPr>
            <w:ins w:id="1005" w:author="Huawei" w:date="2023-04-04T11:16:00Z">
              <w:r w:rsidRPr="007A3E52">
                <w:rPr>
                  <w:rFonts w:cs="Arial"/>
                  <w:lang w:eastAsia="ja-JP"/>
                </w:rPr>
                <w:t>NPDSCH_RA</w:t>
              </w:r>
            </w:ins>
          </w:p>
        </w:tc>
        <w:tc>
          <w:tcPr>
            <w:tcW w:w="1418" w:type="dxa"/>
            <w:tcBorders>
              <w:bottom w:val="single" w:sz="4" w:space="0" w:color="auto"/>
            </w:tcBorders>
          </w:tcPr>
          <w:p w14:paraId="23FC087F" w14:textId="77777777" w:rsidR="007F5B75" w:rsidRPr="007A3E52" w:rsidRDefault="007F5B75" w:rsidP="00811447">
            <w:pPr>
              <w:pStyle w:val="TAL"/>
              <w:jc w:val="center"/>
              <w:rPr>
                <w:ins w:id="1006" w:author="Huawei" w:date="2023-04-04T11:16:00Z"/>
                <w:rFonts w:cs="Arial"/>
                <w:lang w:eastAsia="ja-JP"/>
              </w:rPr>
            </w:pPr>
            <w:ins w:id="1007" w:author="Huawei" w:date="2023-04-04T11:16:00Z">
              <w:r w:rsidRPr="007A3E52">
                <w:rPr>
                  <w:rFonts w:cs="v4.2.0"/>
                  <w:lang w:eastAsia="ja-JP"/>
                </w:rPr>
                <w:t>dB</w:t>
              </w:r>
            </w:ins>
          </w:p>
        </w:tc>
        <w:tc>
          <w:tcPr>
            <w:tcW w:w="4677" w:type="dxa"/>
            <w:gridSpan w:val="2"/>
            <w:vMerge/>
          </w:tcPr>
          <w:p w14:paraId="16DEB97F" w14:textId="77777777" w:rsidR="007F5B75" w:rsidRPr="007A3E52" w:rsidRDefault="007F5B75" w:rsidP="00811447">
            <w:pPr>
              <w:pStyle w:val="TAL"/>
              <w:jc w:val="center"/>
              <w:rPr>
                <w:ins w:id="1008" w:author="Huawei" w:date="2023-04-04T11:16:00Z"/>
                <w:rFonts w:cs="Arial"/>
                <w:lang w:eastAsia="ja-JP"/>
              </w:rPr>
            </w:pPr>
          </w:p>
        </w:tc>
      </w:tr>
      <w:tr w:rsidR="007F5B75" w:rsidRPr="007A3E52" w14:paraId="1E4173ED" w14:textId="77777777" w:rsidTr="005827E0">
        <w:trPr>
          <w:cantSplit/>
          <w:ins w:id="1009" w:author="Huawei" w:date="2023-04-04T11:16:00Z"/>
        </w:trPr>
        <w:tc>
          <w:tcPr>
            <w:tcW w:w="3085" w:type="dxa"/>
            <w:tcBorders>
              <w:left w:val="single" w:sz="4" w:space="0" w:color="auto"/>
              <w:bottom w:val="single" w:sz="4" w:space="0" w:color="auto"/>
            </w:tcBorders>
          </w:tcPr>
          <w:p w14:paraId="14E1B438" w14:textId="77777777" w:rsidR="007F5B75" w:rsidRPr="007A3E52" w:rsidRDefault="007F5B75" w:rsidP="00811447">
            <w:pPr>
              <w:pStyle w:val="TAL"/>
              <w:rPr>
                <w:ins w:id="1010" w:author="Huawei" w:date="2023-04-04T11:16:00Z"/>
                <w:rFonts w:cs="Arial"/>
                <w:lang w:eastAsia="ja-JP"/>
              </w:rPr>
            </w:pPr>
            <w:ins w:id="1011" w:author="Huawei" w:date="2023-04-04T11:16:00Z">
              <w:r w:rsidRPr="007A3E52">
                <w:rPr>
                  <w:rFonts w:cs="Arial"/>
                  <w:lang w:eastAsia="ja-JP"/>
                </w:rPr>
                <w:t>NPDSCH_RB</w:t>
              </w:r>
            </w:ins>
          </w:p>
        </w:tc>
        <w:tc>
          <w:tcPr>
            <w:tcW w:w="1418" w:type="dxa"/>
            <w:tcBorders>
              <w:bottom w:val="single" w:sz="4" w:space="0" w:color="auto"/>
            </w:tcBorders>
          </w:tcPr>
          <w:p w14:paraId="31CB90F3" w14:textId="77777777" w:rsidR="007F5B75" w:rsidRPr="007A3E52" w:rsidRDefault="007F5B75" w:rsidP="00811447">
            <w:pPr>
              <w:pStyle w:val="TAL"/>
              <w:jc w:val="center"/>
              <w:rPr>
                <w:ins w:id="1012" w:author="Huawei" w:date="2023-04-04T11:16:00Z"/>
                <w:rFonts w:cs="Arial"/>
                <w:lang w:eastAsia="ja-JP"/>
              </w:rPr>
            </w:pPr>
            <w:ins w:id="1013" w:author="Huawei" w:date="2023-04-04T11:16:00Z">
              <w:r w:rsidRPr="007A3E52">
                <w:rPr>
                  <w:rFonts w:cs="v4.2.0"/>
                  <w:lang w:eastAsia="ja-JP"/>
                </w:rPr>
                <w:t>dB</w:t>
              </w:r>
            </w:ins>
          </w:p>
        </w:tc>
        <w:tc>
          <w:tcPr>
            <w:tcW w:w="4677" w:type="dxa"/>
            <w:gridSpan w:val="2"/>
            <w:vMerge/>
          </w:tcPr>
          <w:p w14:paraId="6984947D" w14:textId="77777777" w:rsidR="007F5B75" w:rsidRPr="007A3E52" w:rsidRDefault="007F5B75" w:rsidP="00811447">
            <w:pPr>
              <w:pStyle w:val="TAL"/>
              <w:jc w:val="center"/>
              <w:rPr>
                <w:ins w:id="1014" w:author="Huawei" w:date="2023-04-04T11:16:00Z"/>
                <w:rFonts w:cs="Arial"/>
                <w:lang w:eastAsia="ja-JP"/>
              </w:rPr>
            </w:pPr>
          </w:p>
        </w:tc>
      </w:tr>
      <w:tr w:rsidR="007F5B75" w:rsidRPr="007A3E52" w14:paraId="1E426B50" w14:textId="77777777" w:rsidTr="005827E0">
        <w:trPr>
          <w:cantSplit/>
          <w:ins w:id="1015" w:author="Huawei" w:date="2023-04-04T11:16:00Z"/>
        </w:trPr>
        <w:tc>
          <w:tcPr>
            <w:tcW w:w="3085" w:type="dxa"/>
            <w:vAlign w:val="center"/>
          </w:tcPr>
          <w:p w14:paraId="50090FE2" w14:textId="77777777" w:rsidR="007F5B75" w:rsidRPr="007A3E52" w:rsidRDefault="007F5B75" w:rsidP="00811447">
            <w:pPr>
              <w:pStyle w:val="TAL"/>
              <w:rPr>
                <w:ins w:id="1016" w:author="Huawei" w:date="2023-04-04T11:16:00Z"/>
                <w:rFonts w:cs="Arial"/>
                <w:lang w:eastAsia="ja-JP"/>
              </w:rPr>
            </w:pPr>
            <w:ins w:id="1017" w:author="Huawei" w:date="2023-04-04T11:16:00Z">
              <w:r w:rsidRPr="007A3E52">
                <w:rPr>
                  <w:rFonts w:cs="Arial"/>
                  <w:lang w:eastAsia="ja-JP"/>
                </w:rPr>
                <w:t>NOCNG_RA</w:t>
              </w:r>
              <w:r w:rsidRPr="007A3E52">
                <w:rPr>
                  <w:rFonts w:cs="Arial"/>
                  <w:vertAlign w:val="superscript"/>
                  <w:lang w:eastAsia="ja-JP"/>
                </w:rPr>
                <w:t>Note1</w:t>
              </w:r>
            </w:ins>
          </w:p>
        </w:tc>
        <w:tc>
          <w:tcPr>
            <w:tcW w:w="1418" w:type="dxa"/>
          </w:tcPr>
          <w:p w14:paraId="06B32134" w14:textId="77777777" w:rsidR="007F5B75" w:rsidRPr="007A3E52" w:rsidRDefault="007F5B75" w:rsidP="00811447">
            <w:pPr>
              <w:pStyle w:val="TAL"/>
              <w:jc w:val="center"/>
              <w:rPr>
                <w:ins w:id="1018" w:author="Huawei" w:date="2023-04-04T11:16:00Z"/>
                <w:rFonts w:cs="Arial"/>
                <w:lang w:eastAsia="ja-JP"/>
              </w:rPr>
            </w:pPr>
            <w:ins w:id="1019" w:author="Huawei" w:date="2023-04-04T11:16:00Z">
              <w:r w:rsidRPr="007A3E52">
                <w:rPr>
                  <w:rFonts w:cs="v4.2.0"/>
                  <w:lang w:eastAsia="ja-JP"/>
                </w:rPr>
                <w:t>dB</w:t>
              </w:r>
            </w:ins>
          </w:p>
        </w:tc>
        <w:tc>
          <w:tcPr>
            <w:tcW w:w="4677" w:type="dxa"/>
            <w:gridSpan w:val="2"/>
            <w:vMerge/>
          </w:tcPr>
          <w:p w14:paraId="210D820A" w14:textId="77777777" w:rsidR="007F5B75" w:rsidRPr="007A3E52" w:rsidRDefault="007F5B75" w:rsidP="00811447">
            <w:pPr>
              <w:pStyle w:val="TAL"/>
              <w:jc w:val="center"/>
              <w:rPr>
                <w:ins w:id="1020" w:author="Huawei" w:date="2023-04-04T11:16:00Z"/>
                <w:rFonts w:cs="Arial"/>
                <w:lang w:eastAsia="ja-JP"/>
              </w:rPr>
            </w:pPr>
          </w:p>
        </w:tc>
      </w:tr>
      <w:tr w:rsidR="007F5B75" w:rsidRPr="007A3E52" w14:paraId="40E45592" w14:textId="77777777" w:rsidTr="005827E0">
        <w:trPr>
          <w:cantSplit/>
          <w:trHeight w:val="203"/>
          <w:ins w:id="1021" w:author="Huawei" w:date="2023-04-04T11:16:00Z"/>
        </w:trPr>
        <w:tc>
          <w:tcPr>
            <w:tcW w:w="3085" w:type="dxa"/>
            <w:vAlign w:val="center"/>
          </w:tcPr>
          <w:p w14:paraId="751B9FF2" w14:textId="77777777" w:rsidR="007F5B75" w:rsidRPr="007A3E52" w:rsidRDefault="007F5B75" w:rsidP="00811447">
            <w:pPr>
              <w:pStyle w:val="TAL"/>
              <w:rPr>
                <w:ins w:id="1022" w:author="Huawei" w:date="2023-04-04T11:16:00Z"/>
                <w:rFonts w:cs="Arial"/>
                <w:lang w:eastAsia="zh-CN"/>
              </w:rPr>
            </w:pPr>
            <w:ins w:id="1023" w:author="Huawei" w:date="2023-04-04T11:16:00Z">
              <w:r w:rsidRPr="007A3E52">
                <w:rPr>
                  <w:rFonts w:cs="Arial"/>
                  <w:lang w:eastAsia="ja-JP"/>
                </w:rPr>
                <w:t>NOCNG_RB</w:t>
              </w:r>
              <w:r w:rsidRPr="007A3E52">
                <w:rPr>
                  <w:rFonts w:cs="Arial"/>
                  <w:vertAlign w:val="superscript"/>
                  <w:lang w:eastAsia="ja-JP"/>
                </w:rPr>
                <w:t>Note1</w:t>
              </w:r>
              <w:r w:rsidRPr="007A3E52">
                <w:rPr>
                  <w:rFonts w:cs="Arial" w:hint="eastAsia"/>
                  <w:vertAlign w:val="superscript"/>
                  <w:lang w:eastAsia="zh-CN"/>
                </w:rPr>
                <w:t xml:space="preserve"> </w:t>
              </w:r>
            </w:ins>
          </w:p>
        </w:tc>
        <w:tc>
          <w:tcPr>
            <w:tcW w:w="1418" w:type="dxa"/>
          </w:tcPr>
          <w:p w14:paraId="3FD3F67C" w14:textId="77777777" w:rsidR="007F5B75" w:rsidRPr="007A3E52" w:rsidRDefault="007F5B75" w:rsidP="00811447">
            <w:pPr>
              <w:pStyle w:val="TAL"/>
              <w:jc w:val="center"/>
              <w:rPr>
                <w:ins w:id="1024" w:author="Huawei" w:date="2023-04-04T11:16:00Z"/>
                <w:rFonts w:cs="Arial"/>
                <w:lang w:eastAsia="ja-JP"/>
              </w:rPr>
            </w:pPr>
            <w:ins w:id="1025" w:author="Huawei" w:date="2023-04-04T11:16:00Z">
              <w:r w:rsidRPr="007A3E52">
                <w:rPr>
                  <w:rFonts w:cs="v4.2.0"/>
                  <w:lang w:eastAsia="ja-JP"/>
                </w:rPr>
                <w:t>dB</w:t>
              </w:r>
            </w:ins>
          </w:p>
        </w:tc>
        <w:tc>
          <w:tcPr>
            <w:tcW w:w="4677" w:type="dxa"/>
            <w:gridSpan w:val="2"/>
            <w:vMerge/>
          </w:tcPr>
          <w:p w14:paraId="41A3B85B" w14:textId="77777777" w:rsidR="007F5B75" w:rsidRPr="007A3E52" w:rsidRDefault="007F5B75" w:rsidP="00811447">
            <w:pPr>
              <w:pStyle w:val="TAL"/>
              <w:jc w:val="center"/>
              <w:rPr>
                <w:ins w:id="1026" w:author="Huawei" w:date="2023-04-04T11:16:00Z"/>
                <w:rFonts w:cs="Arial"/>
                <w:lang w:eastAsia="ja-JP"/>
              </w:rPr>
            </w:pPr>
          </w:p>
        </w:tc>
      </w:tr>
      <w:tr w:rsidR="007F5B75" w:rsidRPr="007A3E52" w14:paraId="4503D018" w14:textId="77777777" w:rsidTr="005827E0">
        <w:trPr>
          <w:cantSplit/>
          <w:ins w:id="1027" w:author="Huawei" w:date="2023-04-04T11:16:00Z"/>
        </w:trPr>
        <w:tc>
          <w:tcPr>
            <w:tcW w:w="3085" w:type="dxa"/>
          </w:tcPr>
          <w:p w14:paraId="12B3AC11" w14:textId="77777777" w:rsidR="007F5B75" w:rsidRPr="007A3E52" w:rsidRDefault="007F5B75" w:rsidP="00811447">
            <w:pPr>
              <w:pStyle w:val="TAL"/>
              <w:rPr>
                <w:ins w:id="1028" w:author="Huawei" w:date="2023-04-04T11:16:00Z"/>
                <w:rFonts w:cs="Arial"/>
                <w:lang w:eastAsia="ja-JP"/>
              </w:rPr>
            </w:pPr>
            <w:ins w:id="1029"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w:t>
              </w:r>
            </w:ins>
          </w:p>
        </w:tc>
        <w:tc>
          <w:tcPr>
            <w:tcW w:w="1418" w:type="dxa"/>
          </w:tcPr>
          <w:p w14:paraId="11DCBC7B" w14:textId="77777777" w:rsidR="007F5B75" w:rsidRPr="007A3E52" w:rsidRDefault="007F5B75" w:rsidP="00811447">
            <w:pPr>
              <w:pStyle w:val="TAL"/>
              <w:jc w:val="center"/>
              <w:rPr>
                <w:ins w:id="1030" w:author="Huawei" w:date="2023-04-04T11:16:00Z"/>
                <w:rFonts w:cs="Arial"/>
                <w:lang w:eastAsia="ja-JP"/>
              </w:rPr>
            </w:pPr>
          </w:p>
        </w:tc>
        <w:tc>
          <w:tcPr>
            <w:tcW w:w="1771" w:type="dxa"/>
          </w:tcPr>
          <w:p w14:paraId="5C3765EA" w14:textId="77777777" w:rsidR="007F5B75" w:rsidRPr="007A3E52" w:rsidRDefault="007F5B75" w:rsidP="00811447">
            <w:pPr>
              <w:pStyle w:val="TAL"/>
              <w:jc w:val="center"/>
              <w:rPr>
                <w:ins w:id="1031" w:author="Huawei" w:date="2023-04-04T11:16:00Z"/>
                <w:rFonts w:cs="Arial"/>
                <w:lang w:eastAsia="ja-JP"/>
              </w:rPr>
            </w:pPr>
            <w:ins w:id="1032" w:author="Huawei" w:date="2023-04-04T11:16:00Z">
              <w:r w:rsidRPr="007A3E52">
                <w:rPr>
                  <w:rFonts w:cs="Arial"/>
                  <w:lang w:eastAsia="ja-JP"/>
                </w:rPr>
                <w:t>31</w:t>
              </w:r>
            </w:ins>
          </w:p>
        </w:tc>
        <w:tc>
          <w:tcPr>
            <w:tcW w:w="2906" w:type="dxa"/>
          </w:tcPr>
          <w:p w14:paraId="544DBACB" w14:textId="77777777" w:rsidR="007F5B75" w:rsidRPr="007A3E52" w:rsidRDefault="007F5B75" w:rsidP="00811447">
            <w:pPr>
              <w:pStyle w:val="TAL"/>
              <w:jc w:val="center"/>
              <w:rPr>
                <w:ins w:id="1033" w:author="Huawei" w:date="2023-04-04T11:16:00Z"/>
                <w:rFonts w:cs="Arial"/>
                <w:lang w:eastAsia="ja-JP"/>
              </w:rPr>
            </w:pPr>
            <w:ins w:id="1034" w:author="Huawei" w:date="2023-04-04T11:16:00Z">
              <w:r w:rsidRPr="007A3E52">
                <w:rPr>
                  <w:rFonts w:cs="Arial"/>
                  <w:lang w:eastAsia="zh-CN"/>
                </w:rPr>
                <w:t>39</w:t>
              </w:r>
            </w:ins>
          </w:p>
        </w:tc>
      </w:tr>
      <w:tr w:rsidR="007F5B75" w:rsidRPr="007A3E52" w14:paraId="3B208943" w14:textId="77777777" w:rsidTr="005827E0">
        <w:trPr>
          <w:cantSplit/>
          <w:ins w:id="1035" w:author="Huawei" w:date="2023-04-04T11:16:00Z"/>
        </w:trPr>
        <w:tc>
          <w:tcPr>
            <w:tcW w:w="3085" w:type="dxa"/>
          </w:tcPr>
          <w:p w14:paraId="3E52F419" w14:textId="77777777" w:rsidR="007F5B75" w:rsidRPr="007A3E52" w:rsidRDefault="007F5B75" w:rsidP="00811447">
            <w:pPr>
              <w:pStyle w:val="TAL"/>
              <w:rPr>
                <w:ins w:id="1036" w:author="Huawei" w:date="2023-04-04T11:16:00Z"/>
                <w:rFonts w:cs="Arial"/>
                <w:lang w:eastAsia="ja-JP"/>
              </w:rPr>
            </w:pPr>
            <w:ins w:id="1037" w:author="Huawei" w:date="2023-04-04T11:16:00Z">
              <w:r w:rsidRPr="007A3E52">
                <w:rPr>
                  <w:rFonts w:cs="Arial"/>
                  <w:position w:val="-12"/>
                  <w:lang w:eastAsia="ja-JP"/>
                </w:rPr>
                <w:object w:dxaOrig="620" w:dyaOrig="380" w14:anchorId="35EC1F09">
                  <v:shape id="_x0000_i1031" type="#_x0000_t75" style="width:27.95pt;height:14.4pt" o:ole="" fillcolor="window">
                    <v:imagedata r:id="rId18" o:title=""/>
                  </v:shape>
                  <o:OLEObject Type="Embed" ProgID="Equation.3" ShapeID="_x0000_i1031" DrawAspect="Content" ObjectID="_1742660437" r:id="rId25"/>
                </w:object>
              </w:r>
            </w:ins>
          </w:p>
        </w:tc>
        <w:tc>
          <w:tcPr>
            <w:tcW w:w="1418" w:type="dxa"/>
          </w:tcPr>
          <w:p w14:paraId="0F6B3296" w14:textId="77777777" w:rsidR="007F5B75" w:rsidRPr="007A3E52" w:rsidRDefault="007F5B75" w:rsidP="00811447">
            <w:pPr>
              <w:pStyle w:val="TAL"/>
              <w:jc w:val="center"/>
              <w:rPr>
                <w:ins w:id="1038" w:author="Huawei" w:date="2023-04-04T11:16:00Z"/>
                <w:rFonts w:cs="Arial"/>
                <w:lang w:eastAsia="ja-JP"/>
              </w:rPr>
            </w:pPr>
            <w:ins w:id="1039" w:author="Huawei" w:date="2023-04-04T11:16:00Z">
              <w:r w:rsidRPr="007A3E52">
                <w:rPr>
                  <w:rFonts w:cs="v4.2.0"/>
                  <w:lang w:eastAsia="ja-JP"/>
                </w:rPr>
                <w:t>dB</w:t>
              </w:r>
            </w:ins>
          </w:p>
        </w:tc>
        <w:tc>
          <w:tcPr>
            <w:tcW w:w="4677" w:type="dxa"/>
            <w:gridSpan w:val="2"/>
          </w:tcPr>
          <w:p w14:paraId="1E804D41" w14:textId="77777777" w:rsidR="007F5B75" w:rsidRPr="007A3E52" w:rsidRDefault="007F5B75" w:rsidP="00811447">
            <w:pPr>
              <w:pStyle w:val="TAL"/>
              <w:jc w:val="center"/>
              <w:rPr>
                <w:ins w:id="1040" w:author="Huawei" w:date="2023-04-04T11:16:00Z"/>
                <w:rFonts w:cs="Arial"/>
                <w:lang w:eastAsia="ja-JP"/>
              </w:rPr>
            </w:pPr>
            <w:ins w:id="1041" w:author="Huawei" w:date="2023-04-04T11:16:00Z">
              <w:r w:rsidRPr="007A3E52">
                <w:rPr>
                  <w:rFonts w:cs="Arial"/>
                  <w:lang w:eastAsia="ja-JP"/>
                </w:rPr>
                <w:t>-12</w:t>
              </w:r>
            </w:ins>
          </w:p>
        </w:tc>
      </w:tr>
      <w:tr w:rsidR="007F5B75" w:rsidRPr="007A3E52" w14:paraId="2C3825FB" w14:textId="77777777" w:rsidTr="005827E0">
        <w:trPr>
          <w:cantSplit/>
          <w:ins w:id="1042" w:author="Huawei" w:date="2023-04-04T11:16:00Z"/>
        </w:trPr>
        <w:tc>
          <w:tcPr>
            <w:tcW w:w="3085" w:type="dxa"/>
          </w:tcPr>
          <w:p w14:paraId="6A3E903A" w14:textId="77777777" w:rsidR="007F5B75" w:rsidRPr="007A3E52" w:rsidRDefault="007F5B75" w:rsidP="00811447">
            <w:pPr>
              <w:pStyle w:val="TAL"/>
              <w:rPr>
                <w:ins w:id="1043" w:author="Huawei" w:date="2023-04-04T11:16:00Z"/>
                <w:rFonts w:cs="Arial"/>
                <w:lang w:eastAsia="ja-JP"/>
              </w:rPr>
            </w:pPr>
            <w:ins w:id="1044" w:author="Huawei" w:date="2023-04-04T11:16:00Z">
              <w:r w:rsidRPr="007A3E52">
                <w:rPr>
                  <w:rFonts w:cs="Arial"/>
                  <w:position w:val="-12"/>
                  <w:lang w:eastAsia="ja-JP"/>
                </w:rPr>
                <w:object w:dxaOrig="400" w:dyaOrig="360" w14:anchorId="3E6F7C8E">
                  <v:shape id="_x0000_i1032" type="#_x0000_t75" style="width:22.25pt;height:22.25pt" o:ole="" fillcolor="window">
                    <v:imagedata r:id="rId16" o:title=""/>
                  </v:shape>
                  <o:OLEObject Type="Embed" ProgID="Equation.3" ShapeID="_x0000_i1032" DrawAspect="Content" ObjectID="_1742660438" r:id="rId26"/>
                </w:object>
              </w:r>
            </w:ins>
          </w:p>
        </w:tc>
        <w:tc>
          <w:tcPr>
            <w:tcW w:w="1418" w:type="dxa"/>
          </w:tcPr>
          <w:p w14:paraId="7D2FE672" w14:textId="77777777" w:rsidR="007F5B75" w:rsidRPr="007A3E52" w:rsidRDefault="007F5B75" w:rsidP="00811447">
            <w:pPr>
              <w:pStyle w:val="TAL"/>
              <w:jc w:val="center"/>
              <w:rPr>
                <w:ins w:id="1045" w:author="Huawei" w:date="2023-04-04T11:16:00Z"/>
                <w:rFonts w:cs="Arial"/>
                <w:lang w:eastAsia="ja-JP"/>
              </w:rPr>
            </w:pPr>
            <w:ins w:id="1046" w:author="Huawei" w:date="2023-04-04T11:16:00Z">
              <w:r w:rsidRPr="007A3E52">
                <w:rPr>
                  <w:rFonts w:cs="v4.2.0"/>
                  <w:lang w:eastAsia="ja-JP"/>
                </w:rPr>
                <w:t xml:space="preserve">dBm/15 </w:t>
              </w:r>
              <w:proofErr w:type="spellStart"/>
              <w:r w:rsidRPr="007A3E52">
                <w:rPr>
                  <w:rFonts w:cs="v4.2.0"/>
                  <w:lang w:eastAsia="ja-JP"/>
                </w:rPr>
                <w:t>KHz</w:t>
              </w:r>
              <w:proofErr w:type="spellEnd"/>
            </w:ins>
          </w:p>
        </w:tc>
        <w:tc>
          <w:tcPr>
            <w:tcW w:w="4677" w:type="dxa"/>
            <w:gridSpan w:val="2"/>
          </w:tcPr>
          <w:p w14:paraId="31A89A67" w14:textId="77777777" w:rsidR="007F5B75" w:rsidRPr="007A3E52" w:rsidRDefault="007F5B75" w:rsidP="00811447">
            <w:pPr>
              <w:pStyle w:val="TAL"/>
              <w:jc w:val="center"/>
              <w:rPr>
                <w:ins w:id="1047" w:author="Huawei" w:date="2023-04-04T11:16:00Z"/>
                <w:rFonts w:cs="Arial"/>
                <w:lang w:eastAsia="zh-CN"/>
              </w:rPr>
            </w:pPr>
            <w:ins w:id="1048" w:author="Huawei" w:date="2023-04-04T11:16:00Z">
              <w:r w:rsidRPr="007A3E52">
                <w:rPr>
                  <w:rFonts w:cs="Arial"/>
                  <w:lang w:eastAsia="zh-CN"/>
                </w:rPr>
                <w:t>-88</w:t>
              </w:r>
            </w:ins>
          </w:p>
        </w:tc>
      </w:tr>
      <w:tr w:rsidR="007F5B75" w:rsidRPr="007A3E52" w14:paraId="38E55C40" w14:textId="77777777" w:rsidTr="005827E0">
        <w:trPr>
          <w:cantSplit/>
          <w:ins w:id="1049" w:author="Huawei" w:date="2023-04-04T11:16:00Z"/>
        </w:trPr>
        <w:tc>
          <w:tcPr>
            <w:tcW w:w="3085" w:type="dxa"/>
          </w:tcPr>
          <w:p w14:paraId="0115C962" w14:textId="77777777" w:rsidR="007F5B75" w:rsidRPr="007A3E52" w:rsidRDefault="007F5B75" w:rsidP="00811447">
            <w:pPr>
              <w:pStyle w:val="TAL"/>
              <w:rPr>
                <w:ins w:id="1050" w:author="Huawei" w:date="2023-04-04T11:16:00Z"/>
                <w:rFonts w:cs="Arial"/>
                <w:lang w:eastAsia="ja-JP"/>
              </w:rPr>
            </w:pPr>
            <w:ins w:id="1051" w:author="Huawei" w:date="2023-04-04T11:16:00Z">
              <w:r w:rsidRPr="007A3E52">
                <w:rPr>
                  <w:rFonts w:cs="Arial"/>
                  <w:position w:val="-12"/>
                  <w:lang w:eastAsia="ja-JP"/>
                </w:rPr>
                <w:object w:dxaOrig="760" w:dyaOrig="380" w14:anchorId="560A16B8">
                  <v:shape id="_x0000_i1033" type="#_x0000_t75" style="width:35.35pt;height:14.4pt" o:ole="" fillcolor="window">
                    <v:imagedata r:id="rId20" o:title=""/>
                  </v:shape>
                  <o:OLEObject Type="Embed" ProgID="Equation.3" ShapeID="_x0000_i1033" DrawAspect="Content" ObjectID="_1742660439" r:id="rId27"/>
                </w:object>
              </w:r>
            </w:ins>
          </w:p>
        </w:tc>
        <w:tc>
          <w:tcPr>
            <w:tcW w:w="1418" w:type="dxa"/>
          </w:tcPr>
          <w:p w14:paraId="3BDB54BF" w14:textId="77777777" w:rsidR="007F5B75" w:rsidRPr="007A3E52" w:rsidRDefault="007F5B75" w:rsidP="00811447">
            <w:pPr>
              <w:pStyle w:val="TAL"/>
              <w:jc w:val="center"/>
              <w:rPr>
                <w:ins w:id="1052" w:author="Huawei" w:date="2023-04-04T11:16:00Z"/>
                <w:rFonts w:cs="Arial"/>
                <w:lang w:eastAsia="ja-JP"/>
              </w:rPr>
            </w:pPr>
            <w:ins w:id="1053" w:author="Huawei" w:date="2023-04-04T11:16:00Z">
              <w:r w:rsidRPr="007A3E52">
                <w:rPr>
                  <w:rFonts w:cs="v4.2.0"/>
                  <w:lang w:eastAsia="ja-JP"/>
                </w:rPr>
                <w:t>dB</w:t>
              </w:r>
            </w:ins>
          </w:p>
        </w:tc>
        <w:tc>
          <w:tcPr>
            <w:tcW w:w="4677" w:type="dxa"/>
            <w:gridSpan w:val="2"/>
          </w:tcPr>
          <w:p w14:paraId="684EFA4D" w14:textId="77777777" w:rsidR="007F5B75" w:rsidRPr="007A3E52" w:rsidRDefault="007F5B75" w:rsidP="00811447">
            <w:pPr>
              <w:pStyle w:val="TAL"/>
              <w:jc w:val="center"/>
              <w:rPr>
                <w:ins w:id="1054" w:author="Huawei" w:date="2023-04-04T11:16:00Z"/>
                <w:rFonts w:cs="Arial"/>
                <w:lang w:eastAsia="zh-CN"/>
              </w:rPr>
            </w:pPr>
            <w:ins w:id="1055" w:author="Huawei" w:date="2023-04-04T11:16:00Z">
              <w:r w:rsidRPr="007A3E52">
                <w:rPr>
                  <w:rFonts w:cs="Arial"/>
                  <w:lang w:eastAsia="zh-CN"/>
                </w:rPr>
                <w:t>-12</w:t>
              </w:r>
            </w:ins>
          </w:p>
        </w:tc>
      </w:tr>
      <w:tr w:rsidR="007F5B75" w:rsidRPr="007A3E52" w14:paraId="366B81E2" w14:textId="77777777" w:rsidTr="005827E0">
        <w:trPr>
          <w:cantSplit/>
          <w:trHeight w:val="251"/>
          <w:ins w:id="1056" w:author="Huawei" w:date="2023-04-04T11:16:00Z"/>
        </w:trPr>
        <w:tc>
          <w:tcPr>
            <w:tcW w:w="3085" w:type="dxa"/>
            <w:vAlign w:val="center"/>
          </w:tcPr>
          <w:p w14:paraId="5210DBE4" w14:textId="77777777" w:rsidR="007F5B75" w:rsidRPr="007A3E52" w:rsidRDefault="007F5B75" w:rsidP="00811447">
            <w:pPr>
              <w:pStyle w:val="TAL"/>
              <w:rPr>
                <w:ins w:id="1057" w:author="Huawei" w:date="2023-04-04T11:16:00Z"/>
                <w:rFonts w:cs="Arial"/>
                <w:lang w:eastAsia="ja-JP"/>
              </w:rPr>
            </w:pPr>
            <w:ins w:id="1058" w:author="Huawei" w:date="2023-04-04T11:16:00Z">
              <w:r w:rsidRPr="007A3E52">
                <w:rPr>
                  <w:rFonts w:cs="Arial"/>
                  <w:lang w:eastAsia="ja-JP"/>
                </w:rPr>
                <w:t>Io</w:t>
              </w:r>
              <w:r w:rsidRPr="007A3E52">
                <w:rPr>
                  <w:rFonts w:cs="Arial"/>
                  <w:vertAlign w:val="superscript"/>
                  <w:lang w:eastAsia="ja-JP"/>
                </w:rPr>
                <w:t>Note2</w:t>
              </w:r>
            </w:ins>
          </w:p>
        </w:tc>
        <w:tc>
          <w:tcPr>
            <w:tcW w:w="1418" w:type="dxa"/>
          </w:tcPr>
          <w:p w14:paraId="6BD08F18" w14:textId="77777777" w:rsidR="007F5B75" w:rsidRPr="007A3E52" w:rsidRDefault="007F5B75" w:rsidP="00811447">
            <w:pPr>
              <w:pStyle w:val="TAL"/>
              <w:jc w:val="center"/>
              <w:rPr>
                <w:ins w:id="1059" w:author="Huawei" w:date="2023-04-04T11:16:00Z"/>
                <w:rFonts w:cs="Arial"/>
                <w:lang w:eastAsia="ja-JP"/>
              </w:rPr>
            </w:pPr>
            <w:ins w:id="1060" w:author="Huawei" w:date="2023-04-04T11:16:00Z">
              <w:r w:rsidRPr="007A3E52">
                <w:rPr>
                  <w:rFonts w:cs="v4.2.0"/>
                  <w:lang w:eastAsia="ja-JP"/>
                </w:rPr>
                <w:t xml:space="preserve">dBm/ 180 </w:t>
              </w:r>
              <w:proofErr w:type="spellStart"/>
              <w:r w:rsidRPr="007A3E52">
                <w:rPr>
                  <w:rFonts w:cs="v4.2.0"/>
                  <w:lang w:eastAsia="ja-JP"/>
                </w:rPr>
                <w:t>KHz</w:t>
              </w:r>
              <w:proofErr w:type="spellEnd"/>
            </w:ins>
          </w:p>
        </w:tc>
        <w:tc>
          <w:tcPr>
            <w:tcW w:w="4677" w:type="dxa"/>
            <w:gridSpan w:val="2"/>
          </w:tcPr>
          <w:p w14:paraId="3B0E80AF" w14:textId="77777777" w:rsidR="007F5B75" w:rsidRPr="007A3E52" w:rsidRDefault="007F5B75" w:rsidP="00811447">
            <w:pPr>
              <w:pStyle w:val="TAL"/>
              <w:jc w:val="center"/>
              <w:rPr>
                <w:ins w:id="1061" w:author="Huawei" w:date="2023-04-04T11:16:00Z"/>
                <w:rFonts w:cs="Arial"/>
                <w:lang w:eastAsia="ja-JP"/>
              </w:rPr>
            </w:pPr>
            <w:ins w:id="1062" w:author="Huawei" w:date="2023-04-04T11:16:00Z">
              <w:r w:rsidRPr="007A3E52">
                <w:rPr>
                  <w:rFonts w:cs="Arial"/>
                  <w:lang w:eastAsia="ja-JP"/>
                </w:rPr>
                <w:t>-76.9</w:t>
              </w:r>
            </w:ins>
          </w:p>
        </w:tc>
      </w:tr>
      <w:tr w:rsidR="007F5B75" w:rsidRPr="007A3E52" w14:paraId="59B271E4" w14:textId="77777777" w:rsidTr="005827E0">
        <w:trPr>
          <w:cantSplit/>
          <w:ins w:id="1063" w:author="Huawei" w:date="2023-04-04T11:16:00Z"/>
        </w:trPr>
        <w:tc>
          <w:tcPr>
            <w:tcW w:w="3085" w:type="dxa"/>
          </w:tcPr>
          <w:p w14:paraId="55627971" w14:textId="77777777" w:rsidR="007F5B75" w:rsidRPr="007A3E52" w:rsidRDefault="007F5B75" w:rsidP="00811447">
            <w:pPr>
              <w:pStyle w:val="TAL"/>
              <w:rPr>
                <w:ins w:id="1064" w:author="Huawei" w:date="2023-04-04T11:16:00Z"/>
                <w:rFonts w:eastAsia="宋体" w:cs="Arial"/>
                <w:lang w:eastAsia="zh-CN"/>
              </w:rPr>
            </w:pPr>
            <w:ins w:id="1065" w:author="Huawei" w:date="2023-04-04T11:16:00Z">
              <w:r w:rsidRPr="007A3E52">
                <w:rPr>
                  <w:rFonts w:eastAsia="宋体" w:cs="Arial"/>
                  <w:lang w:eastAsia="zh-CN"/>
                </w:rPr>
                <w:t>Antenna Configuration</w:t>
              </w:r>
            </w:ins>
          </w:p>
        </w:tc>
        <w:tc>
          <w:tcPr>
            <w:tcW w:w="1418" w:type="dxa"/>
          </w:tcPr>
          <w:p w14:paraId="3DD9C2B0" w14:textId="77777777" w:rsidR="007F5B75" w:rsidRPr="007A3E52" w:rsidRDefault="007F5B75" w:rsidP="00811447">
            <w:pPr>
              <w:pStyle w:val="TAL"/>
              <w:jc w:val="center"/>
              <w:rPr>
                <w:ins w:id="1066" w:author="Huawei" w:date="2023-04-04T11:16:00Z"/>
                <w:rFonts w:eastAsia="宋体" w:cs="Arial"/>
                <w:bCs/>
                <w:lang w:eastAsia="zh-CN"/>
              </w:rPr>
            </w:pPr>
          </w:p>
        </w:tc>
        <w:tc>
          <w:tcPr>
            <w:tcW w:w="4677" w:type="dxa"/>
            <w:gridSpan w:val="2"/>
          </w:tcPr>
          <w:p w14:paraId="660E9D39" w14:textId="77777777" w:rsidR="007F5B75" w:rsidRPr="007A3E52" w:rsidRDefault="007F5B75" w:rsidP="00811447">
            <w:pPr>
              <w:pStyle w:val="TAL"/>
              <w:jc w:val="center"/>
              <w:rPr>
                <w:ins w:id="1067" w:author="Huawei" w:date="2023-04-04T11:16:00Z"/>
                <w:rFonts w:eastAsia="MS Mincho" w:cs="Arial"/>
                <w:lang w:eastAsia="ja-JP"/>
              </w:rPr>
            </w:pPr>
            <w:ins w:id="1068" w:author="Huawei" w:date="2023-04-04T11:16:00Z">
              <w:r w:rsidRPr="007A3E52">
                <w:rPr>
                  <w:rFonts w:eastAsia="MS Mincho" w:cs="Arial"/>
                  <w:lang w:eastAsia="ja-JP"/>
                </w:rPr>
                <w:t>1x1</w:t>
              </w:r>
            </w:ins>
          </w:p>
        </w:tc>
      </w:tr>
      <w:tr w:rsidR="007F5B75" w:rsidRPr="007A3E52" w14:paraId="3D03DD8C" w14:textId="77777777" w:rsidTr="005827E0">
        <w:trPr>
          <w:cantSplit/>
          <w:ins w:id="1069" w:author="Huawei" w:date="2023-04-04T11:16:00Z"/>
        </w:trPr>
        <w:tc>
          <w:tcPr>
            <w:tcW w:w="3085" w:type="dxa"/>
          </w:tcPr>
          <w:p w14:paraId="2DC81E08" w14:textId="77777777" w:rsidR="007F5B75" w:rsidRPr="007A3E52" w:rsidRDefault="007F5B75" w:rsidP="00811447">
            <w:pPr>
              <w:pStyle w:val="TAL"/>
              <w:rPr>
                <w:ins w:id="1070" w:author="Huawei" w:date="2023-04-04T11:16:00Z"/>
                <w:rFonts w:cs="Arial"/>
                <w:lang w:eastAsia="ja-JP"/>
              </w:rPr>
            </w:pPr>
            <w:ins w:id="1071" w:author="Huawei" w:date="2023-04-04T11:16:00Z">
              <w:r w:rsidRPr="007A3E52">
                <w:rPr>
                  <w:rFonts w:cs="Arial"/>
                  <w:lang w:eastAsia="ja-JP"/>
                </w:rPr>
                <w:t>Propagation Condition</w:t>
              </w:r>
            </w:ins>
          </w:p>
        </w:tc>
        <w:tc>
          <w:tcPr>
            <w:tcW w:w="1418" w:type="dxa"/>
          </w:tcPr>
          <w:p w14:paraId="7134E974" w14:textId="77777777" w:rsidR="007F5B75" w:rsidRPr="007A3E52" w:rsidRDefault="007F5B75" w:rsidP="00811447">
            <w:pPr>
              <w:pStyle w:val="TAL"/>
              <w:jc w:val="center"/>
              <w:rPr>
                <w:ins w:id="1072" w:author="Huawei" w:date="2023-04-04T11:16:00Z"/>
                <w:rFonts w:cs="Arial"/>
                <w:lang w:eastAsia="ja-JP"/>
              </w:rPr>
            </w:pPr>
          </w:p>
        </w:tc>
        <w:tc>
          <w:tcPr>
            <w:tcW w:w="4677" w:type="dxa"/>
            <w:gridSpan w:val="2"/>
          </w:tcPr>
          <w:p w14:paraId="15ECEB19" w14:textId="77777777" w:rsidR="007F5B75" w:rsidRPr="007A3E52" w:rsidRDefault="007F5B75" w:rsidP="00811447">
            <w:pPr>
              <w:pStyle w:val="TAL"/>
              <w:jc w:val="center"/>
              <w:rPr>
                <w:ins w:id="1073" w:author="Huawei" w:date="2023-04-04T11:16:00Z"/>
                <w:rFonts w:cs="Arial"/>
                <w:lang w:eastAsia="ja-JP"/>
              </w:rPr>
            </w:pPr>
            <w:ins w:id="1074" w:author="Huawei" w:date="2023-04-04T11:16:00Z">
              <w:r w:rsidRPr="007A3E52">
                <w:rPr>
                  <w:rFonts w:cs="Arial"/>
                  <w:lang w:eastAsia="ja-JP"/>
                </w:rPr>
                <w:t>AWGN</w:t>
              </w:r>
            </w:ins>
          </w:p>
        </w:tc>
      </w:tr>
      <w:tr w:rsidR="007F5B75" w:rsidRPr="007A3E52" w14:paraId="7F872BD5" w14:textId="77777777" w:rsidTr="005827E0">
        <w:trPr>
          <w:cantSplit/>
          <w:ins w:id="1075" w:author="Huawei" w:date="2023-04-04T11:16:00Z"/>
        </w:trPr>
        <w:tc>
          <w:tcPr>
            <w:tcW w:w="9180" w:type="dxa"/>
            <w:gridSpan w:val="4"/>
          </w:tcPr>
          <w:p w14:paraId="585717EE" w14:textId="77777777" w:rsidR="007F5B75" w:rsidRPr="007A3E52" w:rsidRDefault="007F5B75" w:rsidP="00811447">
            <w:pPr>
              <w:pStyle w:val="TAN"/>
              <w:rPr>
                <w:ins w:id="1076" w:author="Huawei" w:date="2023-04-04T11:16:00Z"/>
                <w:rFonts w:cs="Arial"/>
                <w:lang w:eastAsia="ja-JP"/>
              </w:rPr>
            </w:pPr>
            <w:ins w:id="1077" w:author="Huawei" w:date="2023-04-04T11:16:00Z">
              <w:r w:rsidRPr="007A3E52">
                <w:rPr>
                  <w:rFonts w:cs="Arial"/>
                  <w:lang w:eastAsia="ja-JP"/>
                </w:rPr>
                <w:t>Note 1:</w:t>
              </w:r>
              <w:r w:rsidRPr="007A3E52">
                <w:rPr>
                  <w:rFonts w:cs="Arial"/>
                  <w:lang w:eastAsia="ja-JP"/>
                </w:rPr>
                <w:tab/>
                <w:t>OCNG shall be used such that the cell is fully allocated and a constant total transmitted power spectral density is achieved for all OFDM symbols.</w:t>
              </w:r>
            </w:ins>
          </w:p>
          <w:p w14:paraId="203DD7A9" w14:textId="77777777" w:rsidR="007F5B75" w:rsidRPr="007A3E52" w:rsidRDefault="007F5B75" w:rsidP="00811447">
            <w:pPr>
              <w:pStyle w:val="TAN"/>
              <w:rPr>
                <w:ins w:id="1078" w:author="Huawei" w:date="2023-04-04T11:16:00Z"/>
                <w:rFonts w:cs="Arial"/>
                <w:lang w:eastAsia="ja-JP"/>
              </w:rPr>
            </w:pPr>
            <w:ins w:id="1079" w:author="Huawei" w:date="2023-04-04T11:16:00Z">
              <w:r w:rsidRPr="007A3E52">
                <w:rPr>
                  <w:rFonts w:cs="Arial"/>
                  <w:lang w:eastAsia="ja-JP"/>
                </w:rPr>
                <w:t>Note 2:</w:t>
              </w:r>
              <w:r w:rsidRPr="007A3E52">
                <w:rPr>
                  <w:rFonts w:cs="Arial"/>
                  <w:lang w:eastAsia="ja-JP"/>
                </w:rPr>
                <w:tab/>
                <w:t>Io level has been derived from other parameters for information purpose. It is not a settable parameter.</w:t>
              </w:r>
            </w:ins>
          </w:p>
        </w:tc>
      </w:tr>
    </w:tbl>
    <w:p w14:paraId="7FA9887B" w14:textId="77777777" w:rsidR="007F5B75" w:rsidRPr="007A3E52" w:rsidRDefault="007F5B75" w:rsidP="007F5B75">
      <w:pPr>
        <w:rPr>
          <w:ins w:id="1080" w:author="Huawei" w:date="2023-04-04T11:16:00Z"/>
        </w:rPr>
      </w:pPr>
    </w:p>
    <w:p w14:paraId="25E5CB80" w14:textId="77777777" w:rsidR="007F5B75" w:rsidRPr="007A3E52" w:rsidRDefault="007F5B75" w:rsidP="007F5B75">
      <w:pPr>
        <w:pStyle w:val="Heading4"/>
        <w:rPr>
          <w:ins w:id="1081" w:author="Huawei" w:date="2023-04-04T11:16:00Z"/>
        </w:rPr>
      </w:pPr>
      <w:ins w:id="1082" w:author="Huawei" w:date="2023-04-04T11:16:00Z">
        <w:r>
          <w:t>A.X</w:t>
        </w:r>
        <w:proofErr w:type="gramStart"/>
        <w:r>
          <w:t>1.Y</w:t>
        </w:r>
        <w:proofErr w:type="gramEnd"/>
        <w:r>
          <w:t>2.Z1</w:t>
        </w:r>
        <w:r w:rsidRPr="007A3E52">
          <w:t>.2</w:t>
        </w:r>
        <w:r w:rsidRPr="007A3E52">
          <w:tab/>
          <w:t>Test Requirements</w:t>
        </w:r>
      </w:ins>
    </w:p>
    <w:p w14:paraId="7BBCA7DE" w14:textId="77777777" w:rsidR="007F5B75" w:rsidRPr="007A3E52" w:rsidRDefault="007F5B75" w:rsidP="007F5B75">
      <w:pPr>
        <w:rPr>
          <w:ins w:id="1083" w:author="Huawei" w:date="2023-04-04T11:16:00Z"/>
        </w:rPr>
      </w:pPr>
      <w:ins w:id="1084" w:author="Huawei" w:date="2023-04-04T11:16:00Z">
        <w:r w:rsidRPr="007A3E52">
          <w:t xml:space="preserve">The UE shall apply the signalled Timing Advance value to the transmission timing at subframe </w:t>
        </w:r>
        <w:r w:rsidRPr="007A3E52">
          <w:rPr>
            <w:i/>
          </w:rPr>
          <w:t>n</w:t>
        </w:r>
        <w:r w:rsidRPr="007A3E52">
          <w:t xml:space="preserve">+12, where subframe </w:t>
        </w:r>
        <w:r w:rsidRPr="007A3E52">
          <w:rPr>
            <w:i/>
          </w:rPr>
          <w:t>n</w:t>
        </w:r>
        <w:r w:rsidRPr="007A3E52">
          <w:t xml:space="preserve"> is the last subframe in the repetition period of NPDSCH in which the timing advance command is received by the UE.</w:t>
        </w:r>
      </w:ins>
    </w:p>
    <w:p w14:paraId="0F80DC99" w14:textId="77777777" w:rsidR="007F5B75" w:rsidRPr="007A3E52" w:rsidRDefault="007F5B75" w:rsidP="007F5B75">
      <w:pPr>
        <w:rPr>
          <w:ins w:id="1085" w:author="Huawei" w:date="2023-04-04T11:16:00Z"/>
        </w:rPr>
      </w:pPr>
      <w:ins w:id="1086" w:author="Huawei" w:date="2023-04-04T11:16:00Z">
        <w:r w:rsidRPr="007A3E52">
          <w:t>The Timing Advance adjustment accuracy shall be within the limits specified in clause 7.22</w:t>
        </w:r>
        <w:r>
          <w:t>A</w:t>
        </w:r>
        <w:r w:rsidRPr="007A3E52">
          <w:t>.2.2.</w:t>
        </w:r>
      </w:ins>
    </w:p>
    <w:p w14:paraId="5D9B9141" w14:textId="77777777" w:rsidR="007F5B75" w:rsidRPr="00241CED" w:rsidRDefault="007F5B75" w:rsidP="007F5B75">
      <w:pPr>
        <w:rPr>
          <w:ins w:id="1087" w:author="Huawei" w:date="2023-04-04T11:16:00Z"/>
          <w:rFonts w:eastAsia="宋体"/>
          <w:lang w:eastAsia="zh-CN"/>
        </w:rPr>
      </w:pPr>
      <w:ins w:id="1088" w:author="Huawei" w:date="2023-04-04T11:16:00Z">
        <w:r w:rsidRPr="007A3E52">
          <w:t>The rate of correct Timing Advance adjustments observed during repeated tests shall be at least 90%.</w:t>
        </w:r>
      </w:ins>
    </w:p>
    <w:p w14:paraId="342042E1" w14:textId="77777777" w:rsidR="007F5B75" w:rsidRPr="007A3E52" w:rsidRDefault="007F5B75" w:rsidP="007F5B75">
      <w:pPr>
        <w:keepNext/>
        <w:keepLines/>
        <w:spacing w:before="120"/>
        <w:ind w:left="1134" w:hanging="1134"/>
        <w:outlineLvl w:val="2"/>
        <w:rPr>
          <w:ins w:id="1089" w:author="Huawei" w:date="2023-04-04T11:16:00Z"/>
          <w:rFonts w:ascii="Arial" w:hAnsi="Arial"/>
          <w:sz w:val="28"/>
          <w:szCs w:val="28"/>
        </w:rPr>
      </w:pPr>
      <w:ins w:id="1090" w:author="Huawei" w:date="2023-04-04T11:16:00Z">
        <w:r>
          <w:rPr>
            <w:rFonts w:ascii="Arial" w:hAnsi="Arial"/>
            <w:sz w:val="28"/>
            <w:szCs w:val="28"/>
          </w:rPr>
          <w:t>A.X</w:t>
        </w:r>
        <w:proofErr w:type="gramStart"/>
        <w:r>
          <w:rPr>
            <w:rFonts w:ascii="Arial" w:hAnsi="Arial"/>
            <w:sz w:val="28"/>
            <w:szCs w:val="28"/>
          </w:rPr>
          <w:t>1.Y</w:t>
        </w:r>
        <w:proofErr w:type="gramEnd"/>
        <w:r>
          <w:rPr>
            <w:rFonts w:ascii="Arial" w:hAnsi="Arial"/>
            <w:sz w:val="28"/>
            <w:szCs w:val="28"/>
          </w:rPr>
          <w:t>2.Z2</w:t>
        </w:r>
        <w:r w:rsidRPr="007A3E52">
          <w:rPr>
            <w:rFonts w:ascii="Arial" w:hAnsi="Arial"/>
            <w:sz w:val="28"/>
            <w:szCs w:val="28"/>
          </w:rPr>
          <w:tab/>
          <w:t>HD-FDD UE Timing Advance Adjustment Accuracy Test for UE Category NB1 in Standalone Mode under Enhance Coverage</w:t>
        </w:r>
        <w:r w:rsidRPr="00396CAA">
          <w:t xml:space="preserve"> </w:t>
        </w:r>
        <w:r w:rsidRPr="00396CAA">
          <w:rPr>
            <w:rFonts w:ascii="Arial" w:hAnsi="Arial"/>
            <w:sz w:val="28"/>
            <w:szCs w:val="28"/>
          </w:rPr>
          <w:t>for Satellite Access</w:t>
        </w:r>
      </w:ins>
    </w:p>
    <w:p w14:paraId="54B28A87" w14:textId="77777777" w:rsidR="007F5B75" w:rsidRPr="007A3E52" w:rsidRDefault="007F5B75" w:rsidP="007F5B75">
      <w:pPr>
        <w:keepNext/>
        <w:keepLines/>
        <w:spacing w:before="120"/>
        <w:ind w:left="1418" w:hanging="1418"/>
        <w:outlineLvl w:val="3"/>
        <w:rPr>
          <w:ins w:id="1091" w:author="Huawei" w:date="2023-04-04T11:16:00Z"/>
          <w:rFonts w:ascii="Arial" w:hAnsi="Arial"/>
          <w:sz w:val="24"/>
          <w:szCs w:val="24"/>
        </w:rPr>
      </w:pPr>
      <w:ins w:id="1092" w:author="Huawei" w:date="2023-04-04T11:16:00Z">
        <w:r>
          <w:rPr>
            <w:rFonts w:ascii="Arial" w:hAnsi="Arial"/>
            <w:sz w:val="24"/>
            <w:szCs w:val="24"/>
          </w:rPr>
          <w:t>A.X</w:t>
        </w:r>
        <w:proofErr w:type="gramStart"/>
        <w:r>
          <w:rPr>
            <w:rFonts w:ascii="Arial" w:hAnsi="Arial"/>
            <w:sz w:val="24"/>
            <w:szCs w:val="24"/>
          </w:rPr>
          <w:t>1.Y</w:t>
        </w:r>
        <w:proofErr w:type="gramEnd"/>
        <w:r>
          <w:rPr>
            <w:rFonts w:ascii="Arial" w:hAnsi="Arial"/>
            <w:sz w:val="24"/>
            <w:szCs w:val="24"/>
          </w:rPr>
          <w:t>2.Z2</w:t>
        </w:r>
        <w:r w:rsidRPr="007A3E52">
          <w:rPr>
            <w:rFonts w:ascii="Arial" w:hAnsi="Arial"/>
            <w:sz w:val="24"/>
            <w:szCs w:val="24"/>
          </w:rPr>
          <w:t>.1</w:t>
        </w:r>
        <w:r w:rsidRPr="007A3E52">
          <w:rPr>
            <w:rFonts w:ascii="Arial" w:hAnsi="Arial"/>
            <w:sz w:val="24"/>
            <w:szCs w:val="24"/>
          </w:rPr>
          <w:tab/>
          <w:t>Test Purpose and Environment</w:t>
        </w:r>
      </w:ins>
    </w:p>
    <w:p w14:paraId="6079403F" w14:textId="77777777" w:rsidR="007F5B75" w:rsidRPr="007A3E52" w:rsidRDefault="007F5B75" w:rsidP="007F5B75">
      <w:pPr>
        <w:rPr>
          <w:ins w:id="1093" w:author="Huawei" w:date="2023-04-04T11:16:00Z"/>
        </w:rPr>
      </w:pPr>
      <w:ins w:id="1094" w:author="Huawei" w:date="2023-04-04T11:16:00Z">
        <w:r w:rsidRPr="007A3E52">
          <w:t>The purpose of the test is to verify E-UTRAN Timing Advance adjustment accuracy requirements</w:t>
        </w:r>
        <w:r w:rsidRPr="007A3E52">
          <w:rPr>
            <w:rFonts w:hint="eastAsia"/>
          </w:rPr>
          <w:t xml:space="preserve"> for </w:t>
        </w:r>
        <w:r w:rsidRPr="007A3E52">
          <w:t xml:space="preserve">UE category </w:t>
        </w:r>
        <w:r w:rsidRPr="007A3E52">
          <w:rPr>
            <w:rFonts w:hint="eastAsia"/>
          </w:rPr>
          <w:t xml:space="preserve">NB1 </w:t>
        </w:r>
        <w:r w:rsidRPr="007A3E52">
          <w:t>in enhanced coverage, defined in clause 7.22</w:t>
        </w:r>
        <w:r>
          <w:t>A</w:t>
        </w:r>
        <w:r w:rsidRPr="007A3E52">
          <w:t>.2.2, in an AWGN model.</w:t>
        </w:r>
      </w:ins>
    </w:p>
    <w:p w14:paraId="26A29D9C" w14:textId="2AC0AC43" w:rsidR="007F5B75" w:rsidRPr="007A3E52" w:rsidRDefault="007F5B75" w:rsidP="007F5B75">
      <w:pPr>
        <w:rPr>
          <w:ins w:id="1095" w:author="Huawei" w:date="2023-04-04T11:16:00Z"/>
        </w:rPr>
      </w:pPr>
      <w:ins w:id="1096" w:author="Huawei" w:date="2023-04-04T11:16:00Z">
        <w:r w:rsidRPr="007A3E52">
          <w:t xml:space="preserve">The test parameters are given in tables </w:t>
        </w:r>
        <w:r>
          <w:t>A.X</w:t>
        </w:r>
        <w:proofErr w:type="gramStart"/>
        <w:r>
          <w:t>1.Y</w:t>
        </w:r>
        <w:proofErr w:type="gramEnd"/>
        <w:r>
          <w:t>2.Z2</w:t>
        </w:r>
        <w:r w:rsidRPr="007A3E52">
          <w:t>.1-1</w:t>
        </w:r>
      </w:ins>
      <w:ins w:id="1097" w:author="Huawei" w:date="2023-04-07T10:08:00Z">
        <w:r w:rsidR="00014BD3">
          <w:t>,</w:t>
        </w:r>
      </w:ins>
      <w:ins w:id="1098" w:author="Huawei" w:date="2023-04-04T11:16:00Z">
        <w:r w:rsidRPr="007A3E52">
          <w:t xml:space="preserve"> </w:t>
        </w:r>
      </w:ins>
      <w:ins w:id="1099" w:author="Huawei" w:date="2023-04-07T10:08:00Z">
        <w:r w:rsidR="00014BD3">
          <w:t>A.X1.Y2.Z2</w:t>
        </w:r>
        <w:r w:rsidR="00014BD3" w:rsidRPr="007A3E52">
          <w:t>.1-2</w:t>
        </w:r>
      </w:ins>
      <w:ins w:id="1100" w:author="Huawei" w:date="2023-04-04T11:16:00Z">
        <w:r w:rsidRPr="007A3E52">
          <w:t xml:space="preserve">and </w:t>
        </w:r>
        <w:r>
          <w:t>A.X1.Y2.Z2</w:t>
        </w:r>
        <w:r w:rsidRPr="007A3E52">
          <w:t>.1-</w:t>
        </w:r>
      </w:ins>
      <w:ins w:id="1101" w:author="Huawei" w:date="2023-04-07T10:08:00Z">
        <w:r w:rsidR="00014BD3">
          <w:t>3</w:t>
        </w:r>
      </w:ins>
      <w:ins w:id="1102" w:author="Huawei" w:date="2023-04-04T11:16:00Z">
        <w:r w:rsidRPr="007A3E52">
          <w:t>.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478532A7" w14:textId="77777777" w:rsidR="007F5B75" w:rsidRPr="007A3E52" w:rsidRDefault="007F5B75" w:rsidP="007F5B75">
      <w:pPr>
        <w:rPr>
          <w:ins w:id="1103" w:author="Huawei" w:date="2023-04-04T11:16:00Z"/>
        </w:rPr>
      </w:pPr>
      <w:ins w:id="1104" w:author="Huawei" w:date="2023-04-04T11:16:00Z">
        <w:r w:rsidRPr="007A3E52">
          <w:lastRenderedPageBreak/>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ins>
    </w:p>
    <w:p w14:paraId="5BF5075C" w14:textId="791FCD3E" w:rsidR="007F5B75" w:rsidRPr="007A3E52" w:rsidRDefault="007F5B75" w:rsidP="007F5B75">
      <w:pPr>
        <w:rPr>
          <w:ins w:id="1105" w:author="Huawei" w:date="2023-04-04T11:16:00Z"/>
        </w:rPr>
      </w:pPr>
      <w:ins w:id="1106" w:author="Huawei" w:date="2023-04-04T11:16:00Z">
        <w:r w:rsidRPr="007A3E52">
          <w:t xml:space="preserve">During time period T2, the test equipment shall send a sequence of messages with Timing Advance Command MAC Control Elements, with Timing Advance Command value specified in table </w:t>
        </w:r>
        <w:r>
          <w:t>A.X</w:t>
        </w:r>
        <w:proofErr w:type="gramStart"/>
        <w:r>
          <w:t>1.Y</w:t>
        </w:r>
        <w:proofErr w:type="gramEnd"/>
        <w:r>
          <w:t>2.Z2</w:t>
        </w:r>
        <w:r w:rsidRPr="007A3E52">
          <w:t>.1-</w:t>
        </w:r>
      </w:ins>
      <w:ins w:id="1107" w:author="Huawei" w:date="2023-04-07T10:08:00Z">
        <w:r w:rsidR="00014BD3">
          <w:t>3</w:t>
        </w:r>
      </w:ins>
      <w:ins w:id="1108" w:author="Huawei" w:date="2023-04-04T11:16:00Z">
        <w:r w:rsidRPr="007A3E52">
          <w:t>. This value shall result in changes of the timing advance used by the UE, and the accuracy of the change shall then be measured, using the NPUSCH sent from the UE.</w:t>
        </w:r>
      </w:ins>
    </w:p>
    <w:p w14:paraId="62283454" w14:textId="77777777" w:rsidR="007F5B75" w:rsidRPr="007A3E52" w:rsidRDefault="007F5B75" w:rsidP="007F5B75">
      <w:pPr>
        <w:rPr>
          <w:ins w:id="1109" w:author="Huawei" w:date="2023-04-04T11:16:00Z"/>
        </w:rPr>
      </w:pPr>
      <w:ins w:id="1110" w:author="Huawei" w:date="2023-04-04T11:16:00Z">
        <w:r w:rsidRPr="007A3E52">
          <w:t>As specified in Clause 7.22</w:t>
        </w:r>
        <w:r>
          <w:t>A</w:t>
        </w:r>
        <w:r w:rsidRPr="007A3E52">
          <w:t xml:space="preserve">.2.1, the UE adjusts its uplink timing at sub-frame </w:t>
        </w:r>
        <w:r w:rsidRPr="007A3E52">
          <w:rPr>
            <w:i/>
          </w:rPr>
          <w:t>n</w:t>
        </w:r>
        <w:r w:rsidRPr="007A3E52">
          <w:t xml:space="preserve">+12 for a timing advance command received in sub-frame </w:t>
        </w:r>
        <w:r w:rsidRPr="007A3E52">
          <w:rPr>
            <w:i/>
          </w:rPr>
          <w:t>n</w:t>
        </w:r>
        <w:r w:rsidRPr="007A3E52">
          <w:t xml:space="preserve">, where sub-frame </w:t>
        </w:r>
        <w:r w:rsidRPr="007A3E52">
          <w:rPr>
            <w:i/>
          </w:rPr>
          <w:t>n</w:t>
        </w:r>
        <w:r w:rsidRPr="007A3E52">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7A3E52">
          <w:rPr>
            <w:i/>
          </w:rPr>
          <w:t>k</w:t>
        </w:r>
        <w:r w:rsidRPr="007A3E52">
          <w:rPr>
            <w:i/>
            <w:vertAlign w:val="subscript"/>
          </w:rPr>
          <w:t>0</w:t>
        </w:r>
        <w:r w:rsidRPr="007A3E52">
          <w:rPr>
            <w:i/>
          </w:rPr>
          <w:t xml:space="preserve"> </w:t>
        </w:r>
        <w:r w:rsidRPr="007A3E52">
          <w:t>in ACK/NACK resource filed in DCI is set as 13.</w:t>
        </w:r>
      </w:ins>
    </w:p>
    <w:p w14:paraId="3B6C6789" w14:textId="704AE0C3" w:rsidR="007F5B75" w:rsidRDefault="007F5B75" w:rsidP="007F5B75">
      <w:pPr>
        <w:rPr>
          <w:ins w:id="1111" w:author="Huawei" w:date="2023-04-07T10:02:00Z"/>
        </w:rPr>
      </w:pPr>
      <w:ins w:id="1112" w:author="Huawei" w:date="2023-04-04T11:16:00Z">
        <w:r w:rsidRPr="007A3E52">
          <w:t>The UE Time Alignment Timer, described in Clause 5.2 in TS 36.321, shall be configured so that it does not expire in the duration of the test.</w:t>
        </w:r>
      </w:ins>
    </w:p>
    <w:p w14:paraId="4AAE55FB" w14:textId="77777777" w:rsidR="00014BD3" w:rsidRPr="001C7E07" w:rsidRDefault="00014BD3" w:rsidP="00014BD3">
      <w:pPr>
        <w:keepNext/>
        <w:overflowPunct w:val="0"/>
        <w:autoSpaceDE w:val="0"/>
        <w:autoSpaceDN w:val="0"/>
        <w:spacing w:before="60" w:after="0"/>
        <w:jc w:val="center"/>
        <w:textAlignment w:val="baseline"/>
        <w:rPr>
          <w:ins w:id="1113" w:author="Huawei" w:date="2023-04-07T10:08:00Z"/>
          <w:rFonts w:ascii="Arial" w:eastAsia="宋体" w:hAnsi="Arial" w:cs="Arial"/>
          <w:b/>
          <w:bCs/>
          <w:sz w:val="18"/>
          <w:lang w:val="en-US" w:eastAsia="en-GB"/>
        </w:rPr>
      </w:pPr>
      <w:ins w:id="1114" w:author="Huawei" w:date="2023-04-07T10:08:00Z">
        <w:r w:rsidRPr="001C7E07">
          <w:rPr>
            <w:rFonts w:ascii="Arial" w:eastAsia="宋体" w:hAnsi="Arial" w:cs="Arial"/>
            <w:b/>
            <w:bCs/>
            <w:szCs w:val="22"/>
            <w:lang w:val="en-US" w:eastAsia="en-GB"/>
          </w:rPr>
          <w:t>Table A.X</w:t>
        </w:r>
        <w:proofErr w:type="gramStart"/>
        <w:r w:rsidRPr="001C7E07">
          <w:rPr>
            <w:rFonts w:ascii="Arial" w:eastAsia="宋体" w:hAnsi="Arial" w:cs="Arial"/>
            <w:b/>
            <w:bCs/>
            <w:szCs w:val="22"/>
            <w:lang w:val="en-US" w:eastAsia="en-GB"/>
          </w:rPr>
          <w:t>1.Y</w:t>
        </w:r>
        <w:proofErr w:type="gramEnd"/>
        <w:r w:rsidRPr="001C7E07">
          <w:rPr>
            <w:rFonts w:ascii="Arial" w:eastAsia="宋体" w:hAnsi="Arial" w:cs="Arial"/>
            <w:b/>
            <w:bCs/>
            <w:szCs w:val="22"/>
            <w:lang w:val="en-US" w:eastAsia="en-GB"/>
          </w:rPr>
          <w:t>2.Z2.1-1: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014BD3" w:rsidRPr="001C7E07" w14:paraId="0EE86B65" w14:textId="77777777" w:rsidTr="001C7E07">
        <w:trPr>
          <w:trHeight w:val="187"/>
          <w:jc w:val="center"/>
          <w:ins w:id="1115" w:author="Huawei" w:date="2023-04-07T10:08:00Z"/>
        </w:trPr>
        <w:tc>
          <w:tcPr>
            <w:tcW w:w="2265" w:type="dxa"/>
            <w:tcMar>
              <w:top w:w="0" w:type="dxa"/>
              <w:left w:w="108" w:type="dxa"/>
              <w:bottom w:w="0" w:type="dxa"/>
              <w:right w:w="108" w:type="dxa"/>
            </w:tcMar>
            <w:hideMark/>
          </w:tcPr>
          <w:p w14:paraId="1D254FEF" w14:textId="77777777" w:rsidR="00014BD3" w:rsidRPr="00811447" w:rsidRDefault="00014BD3" w:rsidP="001C7E07">
            <w:pPr>
              <w:keepNext/>
              <w:overflowPunct w:val="0"/>
              <w:autoSpaceDE w:val="0"/>
              <w:autoSpaceDN w:val="0"/>
              <w:spacing w:after="0"/>
              <w:jc w:val="center"/>
              <w:textAlignment w:val="baseline"/>
              <w:rPr>
                <w:ins w:id="1116" w:author="Huawei" w:date="2023-04-07T10:08:00Z"/>
                <w:rFonts w:ascii="Arial" w:eastAsia="宋体" w:hAnsi="Arial" w:cs="Arial"/>
                <w:b/>
                <w:bCs/>
                <w:sz w:val="18"/>
                <w:szCs w:val="18"/>
                <w:lang w:val="en-US" w:eastAsia="en-GB"/>
              </w:rPr>
            </w:pPr>
            <w:ins w:id="1117" w:author="Huawei" w:date="2023-04-07T10:08:00Z">
              <w:r w:rsidRPr="00811447">
                <w:rPr>
                  <w:rFonts w:ascii="Arial" w:eastAsia="宋体" w:hAnsi="Arial" w:cs="Arial"/>
                  <w:b/>
                  <w:bCs/>
                  <w:sz w:val="18"/>
                  <w:szCs w:val="18"/>
                  <w:lang w:val="en-US" w:eastAsia="en-GB"/>
                </w:rPr>
                <w:t>Configuration</w:t>
              </w:r>
            </w:ins>
          </w:p>
        </w:tc>
        <w:tc>
          <w:tcPr>
            <w:tcW w:w="6905" w:type="dxa"/>
            <w:tcMar>
              <w:top w:w="0" w:type="dxa"/>
              <w:left w:w="108" w:type="dxa"/>
              <w:bottom w:w="0" w:type="dxa"/>
              <w:right w:w="108" w:type="dxa"/>
            </w:tcMar>
            <w:hideMark/>
          </w:tcPr>
          <w:p w14:paraId="3B783DD2" w14:textId="77777777" w:rsidR="00014BD3" w:rsidRPr="00811447" w:rsidRDefault="00014BD3" w:rsidP="001C7E07">
            <w:pPr>
              <w:keepNext/>
              <w:overflowPunct w:val="0"/>
              <w:autoSpaceDE w:val="0"/>
              <w:autoSpaceDN w:val="0"/>
              <w:spacing w:after="0"/>
              <w:jc w:val="center"/>
              <w:textAlignment w:val="baseline"/>
              <w:rPr>
                <w:ins w:id="1118" w:author="Huawei" w:date="2023-04-07T10:08:00Z"/>
                <w:rFonts w:ascii="Arial" w:eastAsia="宋体" w:hAnsi="Arial" w:cs="Arial"/>
                <w:b/>
                <w:bCs/>
                <w:sz w:val="18"/>
                <w:szCs w:val="18"/>
                <w:lang w:val="en-US" w:eastAsia="en-GB"/>
              </w:rPr>
            </w:pPr>
            <w:ins w:id="1119" w:author="Huawei" w:date="2023-04-07T10:08:00Z">
              <w:r w:rsidRPr="00811447">
                <w:rPr>
                  <w:rFonts w:ascii="Arial" w:eastAsia="宋体" w:hAnsi="Arial" w:cs="Arial"/>
                  <w:b/>
                  <w:bCs/>
                  <w:sz w:val="18"/>
                  <w:szCs w:val="18"/>
                  <w:lang w:val="en-US" w:eastAsia="en-GB"/>
                </w:rPr>
                <w:t>Description</w:t>
              </w:r>
            </w:ins>
          </w:p>
        </w:tc>
      </w:tr>
      <w:tr w:rsidR="00014BD3" w:rsidRPr="001C7E07" w14:paraId="1482A0AB" w14:textId="77777777" w:rsidTr="001C7E07">
        <w:trPr>
          <w:trHeight w:val="187"/>
          <w:jc w:val="center"/>
          <w:ins w:id="1120" w:author="Huawei" w:date="2023-04-07T10:08:00Z"/>
        </w:trPr>
        <w:tc>
          <w:tcPr>
            <w:tcW w:w="2265" w:type="dxa"/>
            <w:tcMar>
              <w:top w:w="0" w:type="dxa"/>
              <w:left w:w="108" w:type="dxa"/>
              <w:bottom w:w="0" w:type="dxa"/>
              <w:right w:w="108" w:type="dxa"/>
            </w:tcMar>
            <w:hideMark/>
          </w:tcPr>
          <w:p w14:paraId="056CCDD3" w14:textId="77777777" w:rsidR="00014BD3" w:rsidRPr="00811447" w:rsidRDefault="00014BD3" w:rsidP="001C7E07">
            <w:pPr>
              <w:keepNext/>
              <w:overflowPunct w:val="0"/>
              <w:autoSpaceDE w:val="0"/>
              <w:autoSpaceDN w:val="0"/>
              <w:spacing w:after="0"/>
              <w:textAlignment w:val="baseline"/>
              <w:rPr>
                <w:ins w:id="1121" w:author="Huawei" w:date="2023-04-07T10:08:00Z"/>
                <w:rFonts w:ascii="Arial" w:eastAsia="宋体" w:hAnsi="Arial" w:cs="Arial"/>
                <w:sz w:val="18"/>
                <w:szCs w:val="18"/>
                <w:lang w:val="en-US" w:eastAsia="en-GB"/>
              </w:rPr>
            </w:pPr>
            <w:ins w:id="1122" w:author="Huawei" w:date="2023-04-07T10:08:00Z">
              <w:r w:rsidRPr="00811447">
                <w:rPr>
                  <w:rFonts w:ascii="Arial" w:eastAsia="宋体" w:hAnsi="Arial" w:cs="Arial"/>
                  <w:sz w:val="18"/>
                  <w:szCs w:val="18"/>
                  <w:lang w:val="en-US" w:eastAsia="en-GB"/>
                </w:rPr>
                <w:t>1</w:t>
              </w:r>
            </w:ins>
          </w:p>
        </w:tc>
        <w:tc>
          <w:tcPr>
            <w:tcW w:w="6905" w:type="dxa"/>
            <w:tcMar>
              <w:top w:w="0" w:type="dxa"/>
              <w:left w:w="108" w:type="dxa"/>
              <w:bottom w:w="0" w:type="dxa"/>
              <w:right w:w="108" w:type="dxa"/>
            </w:tcMar>
            <w:hideMark/>
          </w:tcPr>
          <w:p w14:paraId="3A20B9BF" w14:textId="77777777" w:rsidR="00014BD3" w:rsidRPr="00811447" w:rsidRDefault="00014BD3" w:rsidP="001C7E07">
            <w:pPr>
              <w:keepNext/>
              <w:overflowPunct w:val="0"/>
              <w:autoSpaceDE w:val="0"/>
              <w:autoSpaceDN w:val="0"/>
              <w:spacing w:after="0"/>
              <w:textAlignment w:val="baseline"/>
              <w:rPr>
                <w:ins w:id="1123" w:author="Huawei" w:date="2023-04-07T10:08:00Z"/>
                <w:rFonts w:ascii="Arial" w:eastAsia="宋体" w:hAnsi="Arial" w:cs="Arial"/>
                <w:sz w:val="18"/>
                <w:szCs w:val="18"/>
                <w:lang w:val="en-US" w:eastAsia="en-GB"/>
              </w:rPr>
            </w:pPr>
            <w:ins w:id="1124" w:author="Huawei" w:date="2023-04-07T10:08:00Z">
              <w:r w:rsidRPr="00811447">
                <w:rPr>
                  <w:rFonts w:ascii="Arial" w:eastAsia="宋体" w:hAnsi="Arial" w:cs="Arial"/>
                  <w:sz w:val="18"/>
                  <w:szCs w:val="18"/>
                  <w:lang w:val="en-US" w:eastAsia="en-GB"/>
                </w:rPr>
                <w:t>GSO, HD-FDD duplex mode</w:t>
              </w:r>
            </w:ins>
          </w:p>
        </w:tc>
      </w:tr>
      <w:tr w:rsidR="00014BD3" w:rsidRPr="001C7E07" w14:paraId="51B13E08" w14:textId="77777777" w:rsidTr="001C7E07">
        <w:trPr>
          <w:trHeight w:val="187"/>
          <w:jc w:val="center"/>
          <w:ins w:id="1125" w:author="Huawei" w:date="2023-04-07T10:08:00Z"/>
        </w:trPr>
        <w:tc>
          <w:tcPr>
            <w:tcW w:w="2265" w:type="dxa"/>
            <w:tcMar>
              <w:top w:w="0" w:type="dxa"/>
              <w:left w:w="108" w:type="dxa"/>
              <w:bottom w:w="0" w:type="dxa"/>
              <w:right w:w="108" w:type="dxa"/>
            </w:tcMar>
            <w:hideMark/>
          </w:tcPr>
          <w:p w14:paraId="725A7026" w14:textId="77777777" w:rsidR="00014BD3" w:rsidRPr="00811447" w:rsidRDefault="00014BD3" w:rsidP="001C7E07">
            <w:pPr>
              <w:keepNext/>
              <w:overflowPunct w:val="0"/>
              <w:autoSpaceDE w:val="0"/>
              <w:autoSpaceDN w:val="0"/>
              <w:spacing w:after="0"/>
              <w:textAlignment w:val="baseline"/>
              <w:rPr>
                <w:ins w:id="1126" w:author="Huawei" w:date="2023-04-07T10:08:00Z"/>
                <w:rFonts w:ascii="Arial" w:eastAsia="宋体" w:hAnsi="Arial" w:cs="Arial"/>
                <w:sz w:val="18"/>
                <w:szCs w:val="18"/>
                <w:lang w:val="en-US" w:eastAsia="en-GB"/>
              </w:rPr>
            </w:pPr>
            <w:ins w:id="1127" w:author="Huawei" w:date="2023-04-07T10:08:00Z">
              <w:r w:rsidRPr="00811447">
                <w:rPr>
                  <w:rFonts w:ascii="Arial" w:eastAsia="宋体" w:hAnsi="Arial" w:cs="Arial"/>
                  <w:sz w:val="18"/>
                  <w:szCs w:val="18"/>
                  <w:lang w:val="en-US" w:eastAsia="en-GB"/>
                </w:rPr>
                <w:t>2</w:t>
              </w:r>
            </w:ins>
          </w:p>
        </w:tc>
        <w:tc>
          <w:tcPr>
            <w:tcW w:w="6905" w:type="dxa"/>
            <w:tcMar>
              <w:top w:w="0" w:type="dxa"/>
              <w:left w:w="108" w:type="dxa"/>
              <w:bottom w:w="0" w:type="dxa"/>
              <w:right w:w="108" w:type="dxa"/>
            </w:tcMar>
            <w:hideMark/>
          </w:tcPr>
          <w:p w14:paraId="128D4C35" w14:textId="77777777" w:rsidR="00014BD3" w:rsidRPr="00811447" w:rsidRDefault="00014BD3" w:rsidP="001C7E07">
            <w:pPr>
              <w:keepNext/>
              <w:overflowPunct w:val="0"/>
              <w:autoSpaceDE w:val="0"/>
              <w:autoSpaceDN w:val="0"/>
              <w:spacing w:after="0"/>
              <w:textAlignment w:val="baseline"/>
              <w:rPr>
                <w:ins w:id="1128" w:author="Huawei" w:date="2023-04-07T10:08:00Z"/>
                <w:rFonts w:ascii="Arial" w:eastAsia="宋体" w:hAnsi="Arial" w:cs="Arial"/>
                <w:sz w:val="18"/>
                <w:szCs w:val="18"/>
                <w:lang w:val="en-US" w:eastAsia="en-GB"/>
              </w:rPr>
            </w:pPr>
            <w:ins w:id="1129" w:author="Huawei" w:date="2023-04-07T10:08:00Z">
              <w:r w:rsidRPr="00811447">
                <w:rPr>
                  <w:rFonts w:ascii="Arial" w:eastAsia="宋体" w:hAnsi="Arial" w:cs="Arial"/>
                  <w:sz w:val="18"/>
                  <w:szCs w:val="18"/>
                  <w:lang w:val="en-US" w:eastAsia="en-GB"/>
                </w:rPr>
                <w:t>NGSO, HD-FDD duplex mode</w:t>
              </w:r>
            </w:ins>
          </w:p>
        </w:tc>
      </w:tr>
      <w:tr w:rsidR="00014BD3" w:rsidRPr="00811447" w14:paraId="47688AA2" w14:textId="77777777" w:rsidTr="001C7E07">
        <w:trPr>
          <w:trHeight w:val="187"/>
          <w:jc w:val="center"/>
          <w:ins w:id="1130" w:author="Huawei" w:date="2023-04-07T10:08:00Z"/>
        </w:trPr>
        <w:tc>
          <w:tcPr>
            <w:tcW w:w="9170" w:type="dxa"/>
            <w:gridSpan w:val="2"/>
            <w:tcMar>
              <w:top w:w="0" w:type="dxa"/>
              <w:left w:w="108" w:type="dxa"/>
              <w:bottom w:w="0" w:type="dxa"/>
              <w:right w:w="108" w:type="dxa"/>
            </w:tcMar>
            <w:hideMark/>
          </w:tcPr>
          <w:p w14:paraId="17A59C44" w14:textId="77777777" w:rsidR="00014BD3" w:rsidRPr="00811447" w:rsidRDefault="00014BD3" w:rsidP="001C7E07">
            <w:pPr>
              <w:keepNext/>
              <w:overflowPunct w:val="0"/>
              <w:autoSpaceDE w:val="0"/>
              <w:autoSpaceDN w:val="0"/>
              <w:spacing w:after="0"/>
              <w:ind w:left="851" w:hanging="851"/>
              <w:textAlignment w:val="baseline"/>
              <w:rPr>
                <w:ins w:id="1131" w:author="Huawei" w:date="2023-04-07T10:08:00Z"/>
                <w:rFonts w:ascii="Arial" w:eastAsia="宋体" w:hAnsi="Arial" w:cs="Arial"/>
                <w:sz w:val="18"/>
                <w:szCs w:val="18"/>
                <w:lang w:val="en-US" w:eastAsia="en-GB"/>
              </w:rPr>
            </w:pPr>
            <w:ins w:id="1132" w:author="Huawei" w:date="2023-04-07T10:08:00Z">
              <w:r w:rsidRPr="00811447">
                <w:rPr>
                  <w:rFonts w:ascii="Arial" w:eastAsia="宋体" w:hAnsi="Arial" w:cs="Arial"/>
                  <w:sz w:val="18"/>
                  <w:szCs w:val="18"/>
                  <w:lang w:val="en-US" w:eastAsia="en-GB"/>
                </w:rPr>
                <w:t>Note:        If UE supports both NGSO and GSO, the test case Config 1 can be skipped if the UE passes test case Config 2.</w:t>
              </w:r>
            </w:ins>
          </w:p>
        </w:tc>
      </w:tr>
    </w:tbl>
    <w:p w14:paraId="039D8604" w14:textId="77777777" w:rsidR="00A1502F" w:rsidRPr="00A1502F" w:rsidRDefault="00A1502F" w:rsidP="007F5B75">
      <w:pPr>
        <w:rPr>
          <w:ins w:id="1133" w:author="Huawei" w:date="2023-04-04T11:16:00Z"/>
          <w:lang w:val="en-US"/>
          <w:rPrChange w:id="1134" w:author="Huawei" w:date="2023-04-07T10:02:00Z">
            <w:rPr>
              <w:ins w:id="1135" w:author="Huawei" w:date="2023-04-04T11:16:00Z"/>
            </w:rPr>
          </w:rPrChange>
        </w:rPr>
      </w:pPr>
    </w:p>
    <w:p w14:paraId="48CCD79F" w14:textId="4F9040B7" w:rsidR="007F5B75" w:rsidRPr="007A3E52" w:rsidRDefault="007F5B75" w:rsidP="007F5B75">
      <w:pPr>
        <w:pStyle w:val="TH"/>
        <w:rPr>
          <w:ins w:id="1136" w:author="Huawei" w:date="2023-04-04T11:16:00Z"/>
          <w:lang w:eastAsia="zh-CN"/>
        </w:rPr>
      </w:pPr>
      <w:ins w:id="1137" w:author="Huawei" w:date="2023-04-04T11:16:00Z">
        <w:r w:rsidRPr="007A3E52">
          <w:t xml:space="preserve">Table </w:t>
        </w:r>
        <w:r>
          <w:t>A.X</w:t>
        </w:r>
        <w:proofErr w:type="gramStart"/>
        <w:r>
          <w:t>1.Y</w:t>
        </w:r>
        <w:proofErr w:type="gramEnd"/>
        <w:r>
          <w:t>2.Z2</w:t>
        </w:r>
        <w:r w:rsidRPr="007A3E52">
          <w:t>.1-</w:t>
        </w:r>
      </w:ins>
      <w:ins w:id="1138" w:author="Huawei" w:date="2023-04-07T10:07:00Z">
        <w:r w:rsidR="00014BD3">
          <w:t>2</w:t>
        </w:r>
      </w:ins>
      <w:ins w:id="1139" w:author="Huawei" w:date="2023-04-04T11:16:00Z">
        <w:r w:rsidRPr="007A3E52">
          <w:t>: General Test Parameters for E-UTRAN Timing Advance Accuracy Test</w:t>
        </w:r>
        <w:r w:rsidRPr="007A3E52">
          <w:rPr>
            <w:rFonts w:hint="eastAsia"/>
            <w:lang w:eastAsia="zh-CN"/>
          </w:rPr>
          <w:t xml:space="preserve"> for </w:t>
        </w:r>
        <w:r w:rsidRPr="007A3E52">
          <w:rPr>
            <w:lang w:eastAsia="zh-CN"/>
          </w:rPr>
          <w:t xml:space="preserve">UE Category </w:t>
        </w:r>
        <w:r w:rsidRPr="007A3E52">
          <w:rPr>
            <w:rFonts w:hint="eastAsia"/>
            <w:lang w:eastAsia="zh-CN"/>
          </w:rPr>
          <w:t xml:space="preserve">NB1 in </w:t>
        </w:r>
        <w:r w:rsidRPr="007A3E52">
          <w:rPr>
            <w:lang w:eastAsia="zh-CN"/>
          </w:rPr>
          <w:t xml:space="preserve">Standalone Mode under </w:t>
        </w:r>
        <w:r w:rsidRPr="007A3E52">
          <w:rPr>
            <w:rFonts w:hint="eastAsia"/>
            <w:lang w:eastAsia="zh-CN"/>
          </w:rPr>
          <w:t>Enhanced Coverage</w:t>
        </w:r>
        <w:r w:rsidRPr="00396CAA">
          <w:t xml:space="preserve"> </w:t>
        </w:r>
        <w:r>
          <w:t xml:space="preserve">for </w:t>
        </w:r>
        <w:r w:rsidRPr="00396CAA">
          <w:rPr>
            <w:lang w:eastAsia="zh-CN"/>
          </w:rPr>
          <w:t>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Change w:id="1140">
          <w:tblGrid>
            <w:gridCol w:w="1271"/>
            <w:gridCol w:w="1272"/>
            <w:gridCol w:w="566"/>
            <w:gridCol w:w="3248"/>
            <w:gridCol w:w="3390"/>
          </w:tblGrid>
        </w:tblGridChange>
      </w:tblGrid>
      <w:tr w:rsidR="007F5B75" w:rsidRPr="007A3E52" w14:paraId="69F85CAC" w14:textId="77777777" w:rsidTr="005827E0">
        <w:trPr>
          <w:cantSplit/>
          <w:jc w:val="center"/>
          <w:ins w:id="1141" w:author="Huawei" w:date="2023-04-04T11:16:00Z"/>
        </w:trPr>
        <w:tc>
          <w:tcPr>
            <w:tcW w:w="2543" w:type="dxa"/>
            <w:gridSpan w:val="2"/>
          </w:tcPr>
          <w:p w14:paraId="7578DB54" w14:textId="77777777" w:rsidR="007F5B75" w:rsidRPr="007A3E52" w:rsidRDefault="007F5B75" w:rsidP="00811447">
            <w:pPr>
              <w:pStyle w:val="TAH"/>
              <w:rPr>
                <w:ins w:id="1142" w:author="Huawei" w:date="2023-04-04T11:16:00Z"/>
                <w:rFonts w:cs="Arial"/>
                <w:lang w:eastAsia="ja-JP"/>
              </w:rPr>
            </w:pPr>
            <w:ins w:id="1143" w:author="Huawei" w:date="2023-04-04T11:16:00Z">
              <w:r w:rsidRPr="007A3E52">
                <w:rPr>
                  <w:rFonts w:cs="Arial"/>
                  <w:lang w:eastAsia="ja-JP"/>
                </w:rPr>
                <w:t>Parameter</w:t>
              </w:r>
            </w:ins>
          </w:p>
        </w:tc>
        <w:tc>
          <w:tcPr>
            <w:tcW w:w="566" w:type="dxa"/>
          </w:tcPr>
          <w:p w14:paraId="38832D49" w14:textId="77777777" w:rsidR="007F5B75" w:rsidRPr="007A3E52" w:rsidRDefault="007F5B75" w:rsidP="00811447">
            <w:pPr>
              <w:pStyle w:val="TAH"/>
              <w:rPr>
                <w:ins w:id="1144" w:author="Huawei" w:date="2023-04-04T11:16:00Z"/>
                <w:rFonts w:cs="Arial"/>
                <w:lang w:eastAsia="ja-JP"/>
              </w:rPr>
            </w:pPr>
            <w:ins w:id="1145" w:author="Huawei" w:date="2023-04-04T11:16:00Z">
              <w:r w:rsidRPr="007A3E52">
                <w:rPr>
                  <w:rFonts w:cs="Arial"/>
                  <w:lang w:eastAsia="ja-JP"/>
                </w:rPr>
                <w:t>Unit</w:t>
              </w:r>
            </w:ins>
          </w:p>
        </w:tc>
        <w:tc>
          <w:tcPr>
            <w:tcW w:w="3248" w:type="dxa"/>
          </w:tcPr>
          <w:p w14:paraId="1B6D2875" w14:textId="77777777" w:rsidR="007F5B75" w:rsidRPr="007A3E52" w:rsidRDefault="007F5B75" w:rsidP="00811447">
            <w:pPr>
              <w:pStyle w:val="TAH"/>
              <w:rPr>
                <w:ins w:id="1146" w:author="Huawei" w:date="2023-04-04T11:16:00Z"/>
                <w:rFonts w:cs="Arial"/>
                <w:lang w:eastAsia="ja-JP"/>
              </w:rPr>
            </w:pPr>
            <w:ins w:id="1147" w:author="Huawei" w:date="2023-04-04T11:16:00Z">
              <w:r w:rsidRPr="007A3E52">
                <w:rPr>
                  <w:rFonts w:cs="Arial"/>
                  <w:lang w:eastAsia="ja-JP"/>
                </w:rPr>
                <w:t>Value</w:t>
              </w:r>
            </w:ins>
          </w:p>
        </w:tc>
        <w:tc>
          <w:tcPr>
            <w:tcW w:w="3390" w:type="dxa"/>
          </w:tcPr>
          <w:p w14:paraId="45B5C94D" w14:textId="77777777" w:rsidR="007F5B75" w:rsidRPr="007A3E52" w:rsidRDefault="007F5B75" w:rsidP="00811447">
            <w:pPr>
              <w:pStyle w:val="TAH"/>
              <w:rPr>
                <w:ins w:id="1148" w:author="Huawei" w:date="2023-04-04T11:16:00Z"/>
                <w:rFonts w:cs="Arial"/>
                <w:lang w:eastAsia="ja-JP"/>
              </w:rPr>
            </w:pPr>
            <w:ins w:id="1149" w:author="Huawei" w:date="2023-04-04T11:16:00Z">
              <w:r w:rsidRPr="007A3E52">
                <w:rPr>
                  <w:rFonts w:cs="Arial"/>
                  <w:lang w:eastAsia="ja-JP"/>
                </w:rPr>
                <w:t>Comment</w:t>
              </w:r>
            </w:ins>
          </w:p>
        </w:tc>
      </w:tr>
      <w:tr w:rsidR="007F5B75" w:rsidRPr="007A3E52" w14:paraId="103DD09E" w14:textId="77777777" w:rsidTr="005827E0">
        <w:trPr>
          <w:cantSplit/>
          <w:trHeight w:val="430"/>
          <w:jc w:val="center"/>
          <w:ins w:id="1150" w:author="Huawei" w:date="2023-04-04T11:16:00Z"/>
        </w:trPr>
        <w:tc>
          <w:tcPr>
            <w:tcW w:w="2543" w:type="dxa"/>
            <w:gridSpan w:val="2"/>
            <w:tcBorders>
              <w:bottom w:val="single" w:sz="4" w:space="0" w:color="auto"/>
            </w:tcBorders>
          </w:tcPr>
          <w:p w14:paraId="78081A2F" w14:textId="77777777" w:rsidR="007F5B75" w:rsidRPr="007A3E52" w:rsidRDefault="007F5B75" w:rsidP="00811447">
            <w:pPr>
              <w:pStyle w:val="TAL"/>
              <w:rPr>
                <w:ins w:id="1151" w:author="Huawei" w:date="2023-04-04T11:16:00Z"/>
                <w:rFonts w:cs="Arial"/>
                <w:lang w:eastAsia="zh-CN"/>
              </w:rPr>
            </w:pPr>
            <w:ins w:id="1152" w:author="Huawei" w:date="2023-04-04T11:16:00Z">
              <w:r w:rsidRPr="007A3E52">
                <w:rPr>
                  <w:rFonts w:cs="Arial"/>
                  <w:lang w:eastAsia="zh-CN"/>
                </w:rPr>
                <w:t>NB-IoT operational mode</w:t>
              </w:r>
            </w:ins>
          </w:p>
        </w:tc>
        <w:tc>
          <w:tcPr>
            <w:tcW w:w="566" w:type="dxa"/>
            <w:tcBorders>
              <w:bottom w:val="single" w:sz="4" w:space="0" w:color="auto"/>
            </w:tcBorders>
          </w:tcPr>
          <w:p w14:paraId="69E165E6" w14:textId="77777777" w:rsidR="007F5B75" w:rsidRPr="007A3E52" w:rsidRDefault="007F5B75" w:rsidP="00811447">
            <w:pPr>
              <w:pStyle w:val="TAL"/>
              <w:jc w:val="center"/>
              <w:rPr>
                <w:ins w:id="1153" w:author="Huawei" w:date="2023-04-04T11:16:00Z"/>
                <w:rFonts w:cs="Arial"/>
                <w:lang w:eastAsia="ja-JP"/>
              </w:rPr>
            </w:pPr>
          </w:p>
        </w:tc>
        <w:tc>
          <w:tcPr>
            <w:tcW w:w="3248" w:type="dxa"/>
            <w:tcBorders>
              <w:bottom w:val="single" w:sz="4" w:space="0" w:color="auto"/>
            </w:tcBorders>
          </w:tcPr>
          <w:p w14:paraId="070F06E5" w14:textId="77777777" w:rsidR="007F5B75" w:rsidRPr="007A3E52" w:rsidRDefault="007F5B75" w:rsidP="00811447">
            <w:pPr>
              <w:pStyle w:val="TAL"/>
              <w:jc w:val="center"/>
              <w:rPr>
                <w:ins w:id="1154" w:author="Huawei" w:date="2023-04-04T11:16:00Z"/>
                <w:rFonts w:cs="Arial"/>
                <w:lang w:eastAsia="zh-CN"/>
              </w:rPr>
            </w:pPr>
            <w:ins w:id="1155" w:author="Huawei" w:date="2023-04-04T11:16:00Z">
              <w:r w:rsidRPr="007A3E52">
                <w:rPr>
                  <w:rFonts w:cs="Arial"/>
                  <w:lang w:eastAsia="ja-JP"/>
                </w:rPr>
                <w:t>Standalone</w:t>
              </w:r>
            </w:ins>
          </w:p>
        </w:tc>
        <w:tc>
          <w:tcPr>
            <w:tcW w:w="3390" w:type="dxa"/>
            <w:tcBorders>
              <w:bottom w:val="single" w:sz="4" w:space="0" w:color="auto"/>
            </w:tcBorders>
          </w:tcPr>
          <w:p w14:paraId="6688269A" w14:textId="77777777" w:rsidR="007F5B75" w:rsidRPr="007A3E52" w:rsidRDefault="007F5B75" w:rsidP="00811447">
            <w:pPr>
              <w:pStyle w:val="TAL"/>
              <w:rPr>
                <w:ins w:id="1156" w:author="Huawei" w:date="2023-04-04T11:16:00Z"/>
                <w:rFonts w:cs="Arial"/>
                <w:lang w:eastAsia="zh-CN"/>
              </w:rPr>
            </w:pPr>
          </w:p>
        </w:tc>
      </w:tr>
      <w:tr w:rsidR="007F5B75" w:rsidRPr="007A3E52" w14:paraId="071AD1D3" w14:textId="77777777" w:rsidTr="005827E0">
        <w:trPr>
          <w:cantSplit/>
          <w:trHeight w:val="430"/>
          <w:jc w:val="center"/>
          <w:ins w:id="1157" w:author="Huawei" w:date="2023-04-04T11:16:00Z"/>
        </w:trPr>
        <w:tc>
          <w:tcPr>
            <w:tcW w:w="2543" w:type="dxa"/>
            <w:gridSpan w:val="2"/>
            <w:tcBorders>
              <w:bottom w:val="single" w:sz="4" w:space="0" w:color="auto"/>
            </w:tcBorders>
          </w:tcPr>
          <w:p w14:paraId="2E78FBBD" w14:textId="77777777" w:rsidR="007F5B75" w:rsidRPr="007A3E52" w:rsidRDefault="007F5B75" w:rsidP="00811447">
            <w:pPr>
              <w:pStyle w:val="TAL"/>
              <w:rPr>
                <w:ins w:id="1158" w:author="Huawei" w:date="2023-04-04T11:16:00Z"/>
                <w:rFonts w:cs="Arial"/>
                <w:lang w:eastAsia="zh-CN"/>
              </w:rPr>
            </w:pPr>
            <w:ins w:id="1159" w:author="Huawei" w:date="2023-04-04T11:16:00Z">
              <w:r w:rsidRPr="007A3E52">
                <w:rPr>
                  <w:rFonts w:cs="Arial"/>
                  <w:lang w:eastAsia="zh-CN"/>
                </w:rPr>
                <w:t>CP Length</w:t>
              </w:r>
            </w:ins>
          </w:p>
        </w:tc>
        <w:tc>
          <w:tcPr>
            <w:tcW w:w="566" w:type="dxa"/>
            <w:tcBorders>
              <w:bottom w:val="single" w:sz="4" w:space="0" w:color="auto"/>
            </w:tcBorders>
          </w:tcPr>
          <w:p w14:paraId="725E604B" w14:textId="77777777" w:rsidR="007F5B75" w:rsidRPr="007A3E52" w:rsidRDefault="007F5B75" w:rsidP="00811447">
            <w:pPr>
              <w:pStyle w:val="TAL"/>
              <w:jc w:val="center"/>
              <w:rPr>
                <w:ins w:id="1160" w:author="Huawei" w:date="2023-04-04T11:16:00Z"/>
                <w:rFonts w:cs="Arial"/>
                <w:lang w:eastAsia="ja-JP"/>
              </w:rPr>
            </w:pPr>
          </w:p>
        </w:tc>
        <w:tc>
          <w:tcPr>
            <w:tcW w:w="3248" w:type="dxa"/>
            <w:tcBorders>
              <w:bottom w:val="single" w:sz="4" w:space="0" w:color="auto"/>
            </w:tcBorders>
          </w:tcPr>
          <w:p w14:paraId="29A106E6" w14:textId="77777777" w:rsidR="007F5B75" w:rsidRPr="007A3E52" w:rsidRDefault="007F5B75" w:rsidP="00811447">
            <w:pPr>
              <w:pStyle w:val="TAL"/>
              <w:jc w:val="center"/>
              <w:rPr>
                <w:ins w:id="1161" w:author="Huawei" w:date="2023-04-04T11:16:00Z"/>
                <w:rFonts w:cs="Arial"/>
                <w:lang w:eastAsia="zh-CN"/>
              </w:rPr>
            </w:pPr>
            <w:ins w:id="1162" w:author="Huawei" w:date="2023-04-04T11:16:00Z">
              <w:r w:rsidRPr="007A3E52">
                <w:rPr>
                  <w:rFonts w:cs="Arial"/>
                  <w:lang w:eastAsia="zh-CN"/>
                </w:rPr>
                <w:t>Normal</w:t>
              </w:r>
            </w:ins>
          </w:p>
        </w:tc>
        <w:tc>
          <w:tcPr>
            <w:tcW w:w="3390" w:type="dxa"/>
            <w:tcBorders>
              <w:bottom w:val="single" w:sz="4" w:space="0" w:color="auto"/>
            </w:tcBorders>
          </w:tcPr>
          <w:p w14:paraId="21925D87" w14:textId="77777777" w:rsidR="007F5B75" w:rsidRPr="007A3E52" w:rsidRDefault="007F5B75" w:rsidP="00811447">
            <w:pPr>
              <w:pStyle w:val="TAL"/>
              <w:rPr>
                <w:ins w:id="1163" w:author="Huawei" w:date="2023-04-04T11:16:00Z"/>
                <w:rFonts w:cs="Arial"/>
                <w:lang w:eastAsia="zh-CN"/>
              </w:rPr>
            </w:pPr>
          </w:p>
        </w:tc>
      </w:tr>
      <w:tr w:rsidR="00014BD3" w:rsidRPr="007A3E52" w14:paraId="3FF37350" w14:textId="77777777" w:rsidTr="00551975">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4" w:author="Huawei" w:date="2023-04-07T10: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1165" w:author="Huawei" w:date="2023-04-07T10:06:00Z"/>
          <w:trPrChange w:id="1166" w:author="Huawei" w:date="2023-04-07T10:07:00Z">
            <w:trPr>
              <w:cantSplit/>
              <w:trHeight w:val="430"/>
              <w:jc w:val="center"/>
            </w:trPr>
          </w:trPrChange>
        </w:trPr>
        <w:tc>
          <w:tcPr>
            <w:tcW w:w="1271" w:type="dxa"/>
            <w:vMerge w:val="restart"/>
            <w:vAlign w:val="center"/>
            <w:tcPrChange w:id="1167" w:author="Huawei" w:date="2023-04-07T10:07:00Z">
              <w:tcPr>
                <w:tcW w:w="1271" w:type="dxa"/>
                <w:vMerge w:val="restart"/>
              </w:tcPr>
            </w:tcPrChange>
          </w:tcPr>
          <w:p w14:paraId="3EB6B302" w14:textId="5DD5893D" w:rsidR="00014BD3" w:rsidRDefault="00014BD3" w:rsidP="00014BD3">
            <w:pPr>
              <w:pStyle w:val="TAL"/>
              <w:rPr>
                <w:ins w:id="1168" w:author="Huawei" w:date="2023-04-07T10:06:00Z"/>
                <w:rFonts w:cs="Arial"/>
                <w:lang w:eastAsia="zh-CN"/>
              </w:rPr>
            </w:pPr>
            <w:ins w:id="1169" w:author="Huawei" w:date="2023-04-07T10:07:00Z">
              <w:r>
                <w:rPr>
                  <w:rFonts w:cs="Arial"/>
                  <w:lang w:eastAsia="ja-JP"/>
                </w:rPr>
                <w:t>Satellite information</w:t>
              </w:r>
            </w:ins>
          </w:p>
        </w:tc>
        <w:tc>
          <w:tcPr>
            <w:tcW w:w="1272" w:type="dxa"/>
            <w:tcBorders>
              <w:bottom w:val="single" w:sz="4" w:space="0" w:color="auto"/>
            </w:tcBorders>
            <w:vAlign w:val="center"/>
            <w:tcPrChange w:id="1170" w:author="Huawei" w:date="2023-04-07T10:07:00Z">
              <w:tcPr>
                <w:tcW w:w="1272" w:type="dxa"/>
                <w:tcBorders>
                  <w:bottom w:val="single" w:sz="4" w:space="0" w:color="auto"/>
                </w:tcBorders>
              </w:tcPr>
            </w:tcPrChange>
          </w:tcPr>
          <w:p w14:paraId="2CABFBED" w14:textId="63FEC3AC" w:rsidR="00014BD3" w:rsidRPr="007A3E52" w:rsidRDefault="00014BD3">
            <w:pPr>
              <w:pStyle w:val="TAL"/>
              <w:rPr>
                <w:ins w:id="1171" w:author="Huawei" w:date="2023-04-07T10:06:00Z"/>
                <w:rFonts w:cs="Arial"/>
                <w:lang w:eastAsia="zh-CN"/>
              </w:rPr>
            </w:pPr>
            <w:ins w:id="1172" w:author="Huawei" w:date="2023-04-07T10:07:00Z">
              <w:r>
                <w:rPr>
                  <w:rFonts w:cs="Arial"/>
                  <w:lang w:eastAsia="ja-JP"/>
                </w:rPr>
                <w:t>Config 1</w:t>
              </w:r>
            </w:ins>
          </w:p>
        </w:tc>
        <w:tc>
          <w:tcPr>
            <w:tcW w:w="566" w:type="dxa"/>
            <w:tcBorders>
              <w:bottom w:val="single" w:sz="4" w:space="0" w:color="auto"/>
            </w:tcBorders>
            <w:vAlign w:val="center"/>
            <w:tcPrChange w:id="1173" w:author="Huawei" w:date="2023-04-07T10:07:00Z">
              <w:tcPr>
                <w:tcW w:w="566" w:type="dxa"/>
                <w:tcBorders>
                  <w:bottom w:val="single" w:sz="4" w:space="0" w:color="auto"/>
                </w:tcBorders>
              </w:tcPr>
            </w:tcPrChange>
          </w:tcPr>
          <w:p w14:paraId="5CEC77E1" w14:textId="77777777" w:rsidR="00014BD3" w:rsidRPr="007A3E52" w:rsidRDefault="00014BD3" w:rsidP="00014BD3">
            <w:pPr>
              <w:pStyle w:val="TAL"/>
              <w:jc w:val="center"/>
              <w:rPr>
                <w:ins w:id="1174" w:author="Huawei" w:date="2023-04-07T10:06:00Z"/>
                <w:rFonts w:cs="Arial"/>
                <w:lang w:eastAsia="ja-JP"/>
              </w:rPr>
            </w:pPr>
          </w:p>
        </w:tc>
        <w:tc>
          <w:tcPr>
            <w:tcW w:w="3248" w:type="dxa"/>
            <w:tcBorders>
              <w:bottom w:val="single" w:sz="4" w:space="0" w:color="auto"/>
            </w:tcBorders>
            <w:vAlign w:val="center"/>
            <w:tcPrChange w:id="1175" w:author="Huawei" w:date="2023-04-07T10:07:00Z">
              <w:tcPr>
                <w:tcW w:w="3248" w:type="dxa"/>
                <w:tcBorders>
                  <w:bottom w:val="single" w:sz="4" w:space="0" w:color="auto"/>
                </w:tcBorders>
              </w:tcPr>
            </w:tcPrChange>
          </w:tcPr>
          <w:p w14:paraId="76BFE932" w14:textId="3FA58782" w:rsidR="00014BD3" w:rsidRPr="007A3E52" w:rsidRDefault="00014BD3" w:rsidP="00014BD3">
            <w:pPr>
              <w:pStyle w:val="TAL"/>
              <w:jc w:val="center"/>
              <w:rPr>
                <w:ins w:id="1176" w:author="Huawei" w:date="2023-04-07T10:06:00Z"/>
                <w:rFonts w:cs="Arial"/>
                <w:lang w:eastAsia="zh-CN"/>
              </w:rPr>
            </w:pPr>
            <w:ins w:id="1177" w:author="Huawei" w:date="2023-04-07T10:07:00Z">
              <w:r>
                <w:rPr>
                  <w:rFonts w:cs="Arial"/>
                  <w:lang w:eastAsia="ja-JP"/>
                </w:rPr>
                <w:t>SCC.1</w:t>
              </w:r>
            </w:ins>
          </w:p>
        </w:tc>
        <w:tc>
          <w:tcPr>
            <w:tcW w:w="3390" w:type="dxa"/>
            <w:tcBorders>
              <w:bottom w:val="single" w:sz="4" w:space="0" w:color="auto"/>
            </w:tcBorders>
            <w:tcPrChange w:id="1178" w:author="Huawei" w:date="2023-04-07T10:07:00Z">
              <w:tcPr>
                <w:tcW w:w="3390" w:type="dxa"/>
                <w:tcBorders>
                  <w:bottom w:val="single" w:sz="4" w:space="0" w:color="auto"/>
                </w:tcBorders>
              </w:tcPr>
            </w:tcPrChange>
          </w:tcPr>
          <w:p w14:paraId="3B622A09" w14:textId="77777777" w:rsidR="00014BD3" w:rsidRPr="007A3E52" w:rsidRDefault="00014BD3" w:rsidP="00014BD3">
            <w:pPr>
              <w:pStyle w:val="TAL"/>
              <w:rPr>
                <w:ins w:id="1179" w:author="Huawei" w:date="2023-04-07T10:06:00Z"/>
                <w:rFonts w:cs="Arial"/>
                <w:lang w:eastAsia="zh-CN"/>
              </w:rPr>
            </w:pPr>
          </w:p>
        </w:tc>
      </w:tr>
      <w:tr w:rsidR="00014BD3" w:rsidRPr="007A3E52" w14:paraId="597F9D7C" w14:textId="77777777" w:rsidTr="00551975">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0" w:author="Huawei" w:date="2023-04-07T10: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1181" w:author="Huawei" w:date="2023-04-07T10:07:00Z"/>
          <w:trPrChange w:id="1182" w:author="Huawei" w:date="2023-04-07T10:07:00Z">
            <w:trPr>
              <w:cantSplit/>
              <w:trHeight w:val="430"/>
              <w:jc w:val="center"/>
            </w:trPr>
          </w:trPrChange>
        </w:trPr>
        <w:tc>
          <w:tcPr>
            <w:tcW w:w="1271" w:type="dxa"/>
            <w:vMerge/>
            <w:tcBorders>
              <w:bottom w:val="single" w:sz="4" w:space="0" w:color="auto"/>
            </w:tcBorders>
            <w:vAlign w:val="center"/>
            <w:tcPrChange w:id="1183" w:author="Huawei" w:date="2023-04-07T10:07:00Z">
              <w:tcPr>
                <w:tcW w:w="1271" w:type="dxa"/>
                <w:vMerge/>
                <w:tcBorders>
                  <w:bottom w:val="single" w:sz="4" w:space="0" w:color="auto"/>
                </w:tcBorders>
              </w:tcPr>
            </w:tcPrChange>
          </w:tcPr>
          <w:p w14:paraId="50973CDA" w14:textId="77777777" w:rsidR="00014BD3" w:rsidRDefault="00014BD3" w:rsidP="00014BD3">
            <w:pPr>
              <w:pStyle w:val="TAL"/>
              <w:rPr>
                <w:ins w:id="1184" w:author="Huawei" w:date="2023-04-07T10:07:00Z"/>
                <w:rFonts w:cs="Arial"/>
                <w:lang w:eastAsia="zh-CN"/>
              </w:rPr>
            </w:pPr>
          </w:p>
        </w:tc>
        <w:tc>
          <w:tcPr>
            <w:tcW w:w="1272" w:type="dxa"/>
            <w:tcBorders>
              <w:bottom w:val="single" w:sz="4" w:space="0" w:color="auto"/>
            </w:tcBorders>
            <w:vAlign w:val="center"/>
            <w:tcPrChange w:id="1185" w:author="Huawei" w:date="2023-04-07T10:07:00Z">
              <w:tcPr>
                <w:tcW w:w="1272" w:type="dxa"/>
                <w:tcBorders>
                  <w:bottom w:val="single" w:sz="4" w:space="0" w:color="auto"/>
                </w:tcBorders>
              </w:tcPr>
            </w:tcPrChange>
          </w:tcPr>
          <w:p w14:paraId="4137EDCA" w14:textId="4C4C60E4" w:rsidR="00014BD3" w:rsidRDefault="00014BD3" w:rsidP="00014BD3">
            <w:pPr>
              <w:pStyle w:val="TAL"/>
              <w:rPr>
                <w:ins w:id="1186" w:author="Huawei" w:date="2023-04-07T10:07:00Z"/>
                <w:rFonts w:cs="Arial"/>
                <w:lang w:eastAsia="zh-CN"/>
              </w:rPr>
            </w:pPr>
            <w:ins w:id="1187" w:author="Huawei" w:date="2023-04-07T10:07:00Z">
              <w:r>
                <w:rPr>
                  <w:rFonts w:cs="Arial"/>
                  <w:lang w:eastAsia="ja-JP"/>
                </w:rPr>
                <w:t>Config 2</w:t>
              </w:r>
            </w:ins>
          </w:p>
        </w:tc>
        <w:tc>
          <w:tcPr>
            <w:tcW w:w="566" w:type="dxa"/>
            <w:tcBorders>
              <w:bottom w:val="single" w:sz="4" w:space="0" w:color="auto"/>
            </w:tcBorders>
            <w:vAlign w:val="center"/>
            <w:tcPrChange w:id="1188" w:author="Huawei" w:date="2023-04-07T10:07:00Z">
              <w:tcPr>
                <w:tcW w:w="566" w:type="dxa"/>
                <w:tcBorders>
                  <w:bottom w:val="single" w:sz="4" w:space="0" w:color="auto"/>
                </w:tcBorders>
              </w:tcPr>
            </w:tcPrChange>
          </w:tcPr>
          <w:p w14:paraId="19AA2CAF" w14:textId="77777777" w:rsidR="00014BD3" w:rsidRPr="007A3E52" w:rsidRDefault="00014BD3" w:rsidP="00014BD3">
            <w:pPr>
              <w:pStyle w:val="TAL"/>
              <w:jc w:val="center"/>
              <w:rPr>
                <w:ins w:id="1189" w:author="Huawei" w:date="2023-04-07T10:07:00Z"/>
                <w:rFonts w:cs="Arial"/>
                <w:lang w:eastAsia="ja-JP"/>
              </w:rPr>
            </w:pPr>
          </w:p>
        </w:tc>
        <w:tc>
          <w:tcPr>
            <w:tcW w:w="3248" w:type="dxa"/>
            <w:tcBorders>
              <w:bottom w:val="single" w:sz="4" w:space="0" w:color="auto"/>
            </w:tcBorders>
            <w:vAlign w:val="center"/>
            <w:tcPrChange w:id="1190" w:author="Huawei" w:date="2023-04-07T10:07:00Z">
              <w:tcPr>
                <w:tcW w:w="3248" w:type="dxa"/>
                <w:tcBorders>
                  <w:bottom w:val="single" w:sz="4" w:space="0" w:color="auto"/>
                </w:tcBorders>
              </w:tcPr>
            </w:tcPrChange>
          </w:tcPr>
          <w:p w14:paraId="3081084C" w14:textId="292DDC6D" w:rsidR="00014BD3" w:rsidRPr="007A3E52" w:rsidRDefault="00014BD3" w:rsidP="00014BD3">
            <w:pPr>
              <w:pStyle w:val="TAL"/>
              <w:jc w:val="center"/>
              <w:rPr>
                <w:ins w:id="1191" w:author="Huawei" w:date="2023-04-07T10:07:00Z"/>
                <w:rFonts w:cs="Arial"/>
                <w:lang w:eastAsia="zh-CN"/>
              </w:rPr>
            </w:pPr>
            <w:ins w:id="1192" w:author="Huawei" w:date="2023-04-07T10:07:00Z">
              <w:r>
                <w:rPr>
                  <w:rFonts w:cs="Arial"/>
                  <w:lang w:eastAsia="ja-JP"/>
                </w:rPr>
                <w:t>SCC.2</w:t>
              </w:r>
            </w:ins>
          </w:p>
        </w:tc>
        <w:tc>
          <w:tcPr>
            <w:tcW w:w="3390" w:type="dxa"/>
            <w:tcBorders>
              <w:bottom w:val="single" w:sz="4" w:space="0" w:color="auto"/>
            </w:tcBorders>
            <w:tcPrChange w:id="1193" w:author="Huawei" w:date="2023-04-07T10:07:00Z">
              <w:tcPr>
                <w:tcW w:w="3390" w:type="dxa"/>
                <w:tcBorders>
                  <w:bottom w:val="single" w:sz="4" w:space="0" w:color="auto"/>
                </w:tcBorders>
              </w:tcPr>
            </w:tcPrChange>
          </w:tcPr>
          <w:p w14:paraId="61281377" w14:textId="77777777" w:rsidR="00014BD3" w:rsidRPr="007A3E52" w:rsidRDefault="00014BD3" w:rsidP="00014BD3">
            <w:pPr>
              <w:pStyle w:val="TAL"/>
              <w:rPr>
                <w:ins w:id="1194" w:author="Huawei" w:date="2023-04-07T10:07:00Z"/>
                <w:rFonts w:cs="Arial"/>
                <w:lang w:eastAsia="zh-CN"/>
              </w:rPr>
            </w:pPr>
          </w:p>
        </w:tc>
      </w:tr>
      <w:tr w:rsidR="007F5B75" w:rsidRPr="007A3E52" w14:paraId="5579434B" w14:textId="77777777" w:rsidTr="005827E0">
        <w:trPr>
          <w:cantSplit/>
          <w:trHeight w:val="430"/>
          <w:jc w:val="center"/>
          <w:ins w:id="1195" w:author="Huawei" w:date="2023-04-04T11:16:00Z"/>
        </w:trPr>
        <w:tc>
          <w:tcPr>
            <w:tcW w:w="2543" w:type="dxa"/>
            <w:gridSpan w:val="2"/>
            <w:tcBorders>
              <w:bottom w:val="single" w:sz="4" w:space="0" w:color="auto"/>
            </w:tcBorders>
          </w:tcPr>
          <w:p w14:paraId="2AF02D99" w14:textId="77777777" w:rsidR="007F5B75" w:rsidRPr="007A3E52" w:rsidRDefault="007F5B75" w:rsidP="00811447">
            <w:pPr>
              <w:pStyle w:val="TAL"/>
              <w:rPr>
                <w:ins w:id="1196" w:author="Huawei" w:date="2023-04-04T11:16:00Z"/>
                <w:rFonts w:cs="Arial"/>
                <w:lang w:eastAsia="ja-JP"/>
              </w:rPr>
            </w:pPr>
            <w:ins w:id="1197"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 value during T1</w:t>
              </w:r>
            </w:ins>
          </w:p>
        </w:tc>
        <w:tc>
          <w:tcPr>
            <w:tcW w:w="566" w:type="dxa"/>
            <w:tcBorders>
              <w:bottom w:val="single" w:sz="4" w:space="0" w:color="auto"/>
            </w:tcBorders>
          </w:tcPr>
          <w:p w14:paraId="5B1204EC" w14:textId="77777777" w:rsidR="007F5B75" w:rsidRPr="007A3E52" w:rsidRDefault="007F5B75" w:rsidP="00811447">
            <w:pPr>
              <w:pStyle w:val="TAL"/>
              <w:jc w:val="center"/>
              <w:rPr>
                <w:ins w:id="1198" w:author="Huawei" w:date="2023-04-04T11:16:00Z"/>
                <w:rFonts w:cs="Arial"/>
                <w:lang w:eastAsia="ja-JP"/>
              </w:rPr>
            </w:pPr>
          </w:p>
        </w:tc>
        <w:tc>
          <w:tcPr>
            <w:tcW w:w="3248" w:type="dxa"/>
            <w:tcBorders>
              <w:bottom w:val="single" w:sz="4" w:space="0" w:color="auto"/>
            </w:tcBorders>
          </w:tcPr>
          <w:p w14:paraId="5D53B05E" w14:textId="77777777" w:rsidR="007F5B75" w:rsidRPr="007A3E52" w:rsidRDefault="007F5B75" w:rsidP="00811447">
            <w:pPr>
              <w:pStyle w:val="TAL"/>
              <w:jc w:val="center"/>
              <w:rPr>
                <w:ins w:id="1199" w:author="Huawei" w:date="2023-04-04T11:16:00Z"/>
                <w:rFonts w:cs="Arial"/>
                <w:lang w:eastAsia="ja-JP"/>
              </w:rPr>
            </w:pPr>
            <w:ins w:id="1200" w:author="Huawei" w:date="2023-04-04T11:16:00Z">
              <w:r w:rsidRPr="007A3E52">
                <w:rPr>
                  <w:rFonts w:cs="v3.7.0"/>
                  <w:lang w:eastAsia="ja-JP"/>
                </w:rPr>
                <w:t>31</w:t>
              </w:r>
            </w:ins>
          </w:p>
        </w:tc>
        <w:tc>
          <w:tcPr>
            <w:tcW w:w="3390" w:type="dxa"/>
            <w:tcBorders>
              <w:bottom w:val="single" w:sz="4" w:space="0" w:color="auto"/>
            </w:tcBorders>
          </w:tcPr>
          <w:p w14:paraId="6EA1EFCB" w14:textId="77777777" w:rsidR="007F5B75" w:rsidRPr="007A3E52" w:rsidRDefault="007F5B75" w:rsidP="00811447">
            <w:pPr>
              <w:pStyle w:val="TAL"/>
              <w:rPr>
                <w:ins w:id="1201" w:author="Huawei" w:date="2023-04-04T11:16:00Z"/>
                <w:rFonts w:cs="Arial"/>
                <w:lang w:eastAsia="ja-JP"/>
              </w:rPr>
            </w:pPr>
            <w:ins w:id="1202" w:author="Huawei" w:date="2023-04-04T11:16:00Z">
              <w:r w:rsidRPr="007A3E52">
                <w:rPr>
                  <w:rFonts w:cs="v3.7.0"/>
                  <w:i/>
                  <w:lang w:eastAsia="ja-JP"/>
                </w:rPr>
                <w:t>N</w:t>
              </w:r>
              <w:r w:rsidRPr="007A3E52">
                <w:rPr>
                  <w:rFonts w:cs="v3.7.0"/>
                  <w:i/>
                  <w:vertAlign w:val="subscript"/>
                  <w:lang w:eastAsia="ja-JP"/>
                </w:rPr>
                <w:t xml:space="preserve">TA </w:t>
              </w:r>
              <w:r w:rsidRPr="007A3E52">
                <w:rPr>
                  <w:rFonts w:cs="v3.7.0"/>
                  <w:lang w:eastAsia="ja-JP"/>
                </w:rPr>
                <w:t>= 0 for the purpose of establishing a reference value from which the timing advance adjustment accuracy can be measured during T2</w:t>
              </w:r>
            </w:ins>
          </w:p>
        </w:tc>
      </w:tr>
      <w:tr w:rsidR="007F5B75" w:rsidRPr="007A3E52" w14:paraId="72CBAFE9" w14:textId="77777777" w:rsidTr="005827E0">
        <w:trPr>
          <w:cantSplit/>
          <w:jc w:val="center"/>
          <w:ins w:id="1203" w:author="Huawei" w:date="2023-04-04T11:16:00Z"/>
        </w:trPr>
        <w:tc>
          <w:tcPr>
            <w:tcW w:w="2543" w:type="dxa"/>
            <w:gridSpan w:val="2"/>
          </w:tcPr>
          <w:p w14:paraId="28177A86" w14:textId="77777777" w:rsidR="007F5B75" w:rsidRPr="007A3E52" w:rsidRDefault="007F5B75" w:rsidP="00811447">
            <w:pPr>
              <w:pStyle w:val="TAL"/>
              <w:rPr>
                <w:ins w:id="1204" w:author="Huawei" w:date="2023-04-04T11:16:00Z"/>
                <w:rFonts w:cs="Arial"/>
                <w:lang w:eastAsia="ja-JP"/>
              </w:rPr>
            </w:pPr>
            <w:ins w:id="1205"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 value during T2</w:t>
              </w:r>
            </w:ins>
          </w:p>
        </w:tc>
        <w:tc>
          <w:tcPr>
            <w:tcW w:w="566" w:type="dxa"/>
          </w:tcPr>
          <w:p w14:paraId="27C43E33" w14:textId="77777777" w:rsidR="007F5B75" w:rsidRPr="007A3E52" w:rsidRDefault="007F5B75" w:rsidP="00811447">
            <w:pPr>
              <w:pStyle w:val="TAL"/>
              <w:jc w:val="center"/>
              <w:rPr>
                <w:ins w:id="1206" w:author="Huawei" w:date="2023-04-04T11:16:00Z"/>
                <w:rFonts w:cs="Arial"/>
                <w:lang w:eastAsia="ja-JP"/>
              </w:rPr>
            </w:pPr>
          </w:p>
        </w:tc>
        <w:tc>
          <w:tcPr>
            <w:tcW w:w="3248" w:type="dxa"/>
          </w:tcPr>
          <w:p w14:paraId="2E92E400" w14:textId="77777777" w:rsidR="007F5B75" w:rsidRPr="007A3E52" w:rsidRDefault="007F5B75" w:rsidP="00811447">
            <w:pPr>
              <w:pStyle w:val="TAL"/>
              <w:jc w:val="center"/>
              <w:rPr>
                <w:ins w:id="1207" w:author="Huawei" w:date="2023-04-04T11:16:00Z"/>
                <w:rFonts w:cs="Arial"/>
                <w:lang w:eastAsia="ja-JP"/>
              </w:rPr>
            </w:pPr>
            <w:ins w:id="1208" w:author="Huawei" w:date="2023-04-04T11:16:00Z">
              <w:r w:rsidRPr="007A3E52">
                <w:rPr>
                  <w:rFonts w:cs="v3.7.0"/>
                  <w:lang w:eastAsia="ja-JP"/>
                </w:rPr>
                <w:t>39</w:t>
              </w:r>
            </w:ins>
          </w:p>
        </w:tc>
        <w:tc>
          <w:tcPr>
            <w:tcW w:w="3390" w:type="dxa"/>
          </w:tcPr>
          <w:p w14:paraId="544193B0" w14:textId="77777777" w:rsidR="007F5B75" w:rsidRPr="007A3E52" w:rsidRDefault="007F5B75" w:rsidP="00811447">
            <w:pPr>
              <w:pStyle w:val="TAL"/>
              <w:rPr>
                <w:ins w:id="1209" w:author="Huawei" w:date="2023-04-04T11:16:00Z"/>
                <w:rFonts w:cs="Arial"/>
                <w:lang w:eastAsia="ja-JP"/>
              </w:rPr>
            </w:pPr>
            <w:ins w:id="1210" w:author="Huawei" w:date="2023-04-04T11:16:00Z">
              <w:r w:rsidRPr="007A3E52">
                <w:rPr>
                  <w:rFonts w:cs="v3.7.0"/>
                  <w:i/>
                  <w:lang w:eastAsia="ja-JP"/>
                </w:rPr>
                <w:t>N</w:t>
              </w:r>
              <w:r w:rsidRPr="007A3E52">
                <w:rPr>
                  <w:rFonts w:cs="v3.7.0"/>
                  <w:i/>
                  <w:vertAlign w:val="subscript"/>
                  <w:lang w:eastAsia="ja-JP"/>
                </w:rPr>
                <w:t xml:space="preserve">TA </w:t>
              </w:r>
              <w:r w:rsidRPr="007A3E52">
                <w:rPr>
                  <w:rFonts w:cs="v3.7.0"/>
                  <w:lang w:eastAsia="ja-JP"/>
                </w:rPr>
                <w:t>= 128</w:t>
              </w:r>
            </w:ins>
          </w:p>
        </w:tc>
      </w:tr>
      <w:tr w:rsidR="007F5B75" w:rsidRPr="007A3E52" w14:paraId="0E1A0AE2" w14:textId="77777777" w:rsidTr="005827E0">
        <w:trPr>
          <w:cantSplit/>
          <w:trHeight w:val="197"/>
          <w:jc w:val="center"/>
          <w:ins w:id="1211" w:author="Huawei" w:date="2023-04-04T11:16:00Z"/>
        </w:trPr>
        <w:tc>
          <w:tcPr>
            <w:tcW w:w="1271" w:type="dxa"/>
            <w:vMerge w:val="restart"/>
          </w:tcPr>
          <w:p w14:paraId="0B2869D8" w14:textId="77777777" w:rsidR="007F5B75" w:rsidRPr="007A3E52" w:rsidRDefault="007F5B75" w:rsidP="00811447">
            <w:pPr>
              <w:pStyle w:val="TAL"/>
              <w:rPr>
                <w:ins w:id="1212" w:author="Huawei" w:date="2023-04-04T11:16:00Z"/>
                <w:rFonts w:cs="v3.7.0"/>
                <w:lang w:eastAsia="ja-JP"/>
              </w:rPr>
            </w:pPr>
            <w:ins w:id="1213" w:author="Huawei" w:date="2023-04-04T11:16:00Z">
              <w:r w:rsidRPr="007A3E52">
                <w:rPr>
                  <w:rFonts w:cs="v3.7.0"/>
                  <w:lang w:eastAsia="ja-JP"/>
                </w:rPr>
                <w:t xml:space="preserve">Number of </w:t>
              </w:r>
              <w:proofErr w:type="spellStart"/>
              <w:r w:rsidRPr="007A3E52">
                <w:rPr>
                  <w:rFonts w:cs="v3.7.0"/>
                  <w:lang w:eastAsia="ja-JP"/>
                </w:rPr>
                <w:t>repetitons</w:t>
              </w:r>
              <w:proofErr w:type="spellEnd"/>
            </w:ins>
          </w:p>
        </w:tc>
        <w:tc>
          <w:tcPr>
            <w:tcW w:w="1272" w:type="dxa"/>
          </w:tcPr>
          <w:p w14:paraId="28714209" w14:textId="77777777" w:rsidR="007F5B75" w:rsidRPr="007A3E52" w:rsidRDefault="007F5B75" w:rsidP="00811447">
            <w:pPr>
              <w:pStyle w:val="TAL"/>
              <w:rPr>
                <w:ins w:id="1214" w:author="Huawei" w:date="2023-04-04T11:16:00Z"/>
                <w:rFonts w:cs="v3.7.0"/>
                <w:lang w:eastAsia="ja-JP"/>
              </w:rPr>
            </w:pPr>
            <w:ins w:id="1215" w:author="Huawei" w:date="2023-04-04T11:16:00Z">
              <w:r w:rsidRPr="007A3E52">
                <w:rPr>
                  <w:rFonts w:cs="v3.7.0"/>
                  <w:lang w:eastAsia="ja-JP"/>
                </w:rPr>
                <w:t>NPDCCH</w:t>
              </w:r>
            </w:ins>
          </w:p>
        </w:tc>
        <w:tc>
          <w:tcPr>
            <w:tcW w:w="566" w:type="dxa"/>
          </w:tcPr>
          <w:p w14:paraId="1BFF2073" w14:textId="77777777" w:rsidR="007F5B75" w:rsidRPr="007A3E52" w:rsidRDefault="007F5B75" w:rsidP="00811447">
            <w:pPr>
              <w:pStyle w:val="TAL"/>
              <w:jc w:val="center"/>
              <w:rPr>
                <w:ins w:id="1216" w:author="Huawei" w:date="2023-04-04T11:16:00Z"/>
                <w:rFonts w:cs="Arial"/>
                <w:lang w:eastAsia="ja-JP"/>
              </w:rPr>
            </w:pPr>
          </w:p>
        </w:tc>
        <w:tc>
          <w:tcPr>
            <w:tcW w:w="3248" w:type="dxa"/>
          </w:tcPr>
          <w:p w14:paraId="258C92B4" w14:textId="77777777" w:rsidR="007F5B75" w:rsidRPr="007A3E52" w:rsidRDefault="007F5B75" w:rsidP="00811447">
            <w:pPr>
              <w:pStyle w:val="TAL"/>
              <w:jc w:val="center"/>
              <w:rPr>
                <w:ins w:id="1217" w:author="Huawei" w:date="2023-04-04T11:16:00Z"/>
                <w:rFonts w:cs="v3.7.0"/>
                <w:lang w:eastAsia="ja-JP"/>
              </w:rPr>
            </w:pPr>
            <w:ins w:id="1218" w:author="Huawei" w:date="2023-04-04T11:16:00Z">
              <w:r w:rsidRPr="007A3E52">
                <w:rPr>
                  <w:rFonts w:cs="v3.7.0"/>
                  <w:lang w:eastAsia="ja-JP"/>
                </w:rPr>
                <w:t>128</w:t>
              </w:r>
            </w:ins>
          </w:p>
        </w:tc>
        <w:tc>
          <w:tcPr>
            <w:tcW w:w="3390" w:type="dxa"/>
          </w:tcPr>
          <w:p w14:paraId="1CE4BC57" w14:textId="77777777" w:rsidR="007F5B75" w:rsidRPr="007A3E52" w:rsidRDefault="007F5B75" w:rsidP="00811447">
            <w:pPr>
              <w:pStyle w:val="TAL"/>
              <w:rPr>
                <w:ins w:id="1219" w:author="Huawei" w:date="2023-04-04T11:16:00Z"/>
                <w:rFonts w:cs="Arial"/>
                <w:lang w:eastAsia="ja-JP"/>
              </w:rPr>
            </w:pPr>
          </w:p>
        </w:tc>
      </w:tr>
      <w:tr w:rsidR="007F5B75" w:rsidRPr="007A3E52" w14:paraId="3199FF01" w14:textId="77777777" w:rsidTr="005827E0">
        <w:trPr>
          <w:cantSplit/>
          <w:trHeight w:val="197"/>
          <w:jc w:val="center"/>
          <w:ins w:id="1220" w:author="Huawei" w:date="2023-04-04T11:16:00Z"/>
        </w:trPr>
        <w:tc>
          <w:tcPr>
            <w:tcW w:w="1271" w:type="dxa"/>
            <w:vMerge/>
          </w:tcPr>
          <w:p w14:paraId="18203933" w14:textId="77777777" w:rsidR="007F5B75" w:rsidRPr="007A3E52" w:rsidRDefault="007F5B75" w:rsidP="00811447">
            <w:pPr>
              <w:pStyle w:val="TAL"/>
              <w:rPr>
                <w:ins w:id="1221" w:author="Huawei" w:date="2023-04-04T11:16:00Z"/>
                <w:rFonts w:cs="v3.7.0"/>
                <w:lang w:eastAsia="ja-JP"/>
              </w:rPr>
            </w:pPr>
          </w:p>
        </w:tc>
        <w:tc>
          <w:tcPr>
            <w:tcW w:w="1272" w:type="dxa"/>
          </w:tcPr>
          <w:p w14:paraId="273F1CBD" w14:textId="77777777" w:rsidR="007F5B75" w:rsidRPr="007A3E52" w:rsidRDefault="007F5B75" w:rsidP="00811447">
            <w:pPr>
              <w:pStyle w:val="TAL"/>
              <w:rPr>
                <w:ins w:id="1222" w:author="Huawei" w:date="2023-04-04T11:16:00Z"/>
                <w:rFonts w:cs="v3.7.0"/>
                <w:lang w:eastAsia="ja-JP"/>
              </w:rPr>
            </w:pPr>
            <w:ins w:id="1223" w:author="Huawei" w:date="2023-04-04T11:16:00Z">
              <w:r w:rsidRPr="007A3E52">
                <w:rPr>
                  <w:rFonts w:cs="v3.7.0"/>
                  <w:lang w:eastAsia="ja-JP"/>
                </w:rPr>
                <w:t>NPDSCH</w:t>
              </w:r>
            </w:ins>
          </w:p>
        </w:tc>
        <w:tc>
          <w:tcPr>
            <w:tcW w:w="566" w:type="dxa"/>
          </w:tcPr>
          <w:p w14:paraId="3B3E55E1" w14:textId="77777777" w:rsidR="007F5B75" w:rsidRPr="007A3E52" w:rsidRDefault="007F5B75" w:rsidP="00811447">
            <w:pPr>
              <w:pStyle w:val="TAL"/>
              <w:jc w:val="center"/>
              <w:rPr>
                <w:ins w:id="1224" w:author="Huawei" w:date="2023-04-04T11:16:00Z"/>
                <w:rFonts w:cs="Arial"/>
                <w:lang w:eastAsia="ja-JP"/>
              </w:rPr>
            </w:pPr>
          </w:p>
        </w:tc>
        <w:tc>
          <w:tcPr>
            <w:tcW w:w="3248" w:type="dxa"/>
          </w:tcPr>
          <w:p w14:paraId="61715CB2" w14:textId="77777777" w:rsidR="007F5B75" w:rsidRPr="007A3E52" w:rsidRDefault="007F5B75" w:rsidP="00811447">
            <w:pPr>
              <w:pStyle w:val="TAL"/>
              <w:jc w:val="center"/>
              <w:rPr>
                <w:ins w:id="1225" w:author="Huawei" w:date="2023-04-04T11:16:00Z"/>
                <w:rFonts w:cs="v3.7.0"/>
                <w:lang w:eastAsia="ja-JP"/>
              </w:rPr>
            </w:pPr>
            <w:ins w:id="1226" w:author="Huawei" w:date="2023-04-04T11:16:00Z">
              <w:r w:rsidRPr="007A3E52">
                <w:rPr>
                  <w:rFonts w:cs="v3.7.0"/>
                  <w:lang w:eastAsia="ja-JP"/>
                </w:rPr>
                <w:t>128</w:t>
              </w:r>
            </w:ins>
          </w:p>
        </w:tc>
        <w:tc>
          <w:tcPr>
            <w:tcW w:w="3390" w:type="dxa"/>
          </w:tcPr>
          <w:p w14:paraId="54FE0F33" w14:textId="77777777" w:rsidR="007F5B75" w:rsidRPr="007A3E52" w:rsidRDefault="007F5B75" w:rsidP="00811447">
            <w:pPr>
              <w:pStyle w:val="TAL"/>
              <w:rPr>
                <w:ins w:id="1227" w:author="Huawei" w:date="2023-04-04T11:16:00Z"/>
                <w:rFonts w:cs="Arial"/>
                <w:lang w:eastAsia="ja-JP"/>
              </w:rPr>
            </w:pPr>
          </w:p>
        </w:tc>
      </w:tr>
      <w:tr w:rsidR="007F5B75" w:rsidRPr="007A3E52" w14:paraId="69DAE6D0" w14:textId="77777777" w:rsidTr="005827E0">
        <w:trPr>
          <w:cantSplit/>
          <w:jc w:val="center"/>
          <w:ins w:id="1228" w:author="Huawei" w:date="2023-04-04T11:16:00Z"/>
        </w:trPr>
        <w:tc>
          <w:tcPr>
            <w:tcW w:w="1271" w:type="dxa"/>
            <w:vMerge/>
          </w:tcPr>
          <w:p w14:paraId="7BD89D48" w14:textId="77777777" w:rsidR="007F5B75" w:rsidRPr="007A3E52" w:rsidRDefault="007F5B75" w:rsidP="00811447">
            <w:pPr>
              <w:pStyle w:val="TAL"/>
              <w:rPr>
                <w:ins w:id="1229" w:author="Huawei" w:date="2023-04-04T11:16:00Z"/>
                <w:rFonts w:cs="v3.7.0"/>
                <w:lang w:eastAsia="ja-JP"/>
              </w:rPr>
            </w:pPr>
          </w:p>
        </w:tc>
        <w:tc>
          <w:tcPr>
            <w:tcW w:w="1272" w:type="dxa"/>
          </w:tcPr>
          <w:p w14:paraId="4016BDC8" w14:textId="77777777" w:rsidR="007F5B75" w:rsidRPr="007A3E52" w:rsidRDefault="007F5B75" w:rsidP="00811447">
            <w:pPr>
              <w:pStyle w:val="TAL"/>
              <w:rPr>
                <w:ins w:id="1230" w:author="Huawei" w:date="2023-04-04T11:16:00Z"/>
                <w:rFonts w:cs="v3.7.0"/>
                <w:lang w:eastAsia="ja-JP"/>
              </w:rPr>
            </w:pPr>
            <w:ins w:id="1231" w:author="Huawei" w:date="2023-04-04T11:16:00Z">
              <w:r w:rsidRPr="007A3E52">
                <w:rPr>
                  <w:rFonts w:cs="v3.7.0"/>
                  <w:lang w:eastAsia="ja-JP"/>
                </w:rPr>
                <w:t>NPUSCH</w:t>
              </w:r>
            </w:ins>
          </w:p>
        </w:tc>
        <w:tc>
          <w:tcPr>
            <w:tcW w:w="566" w:type="dxa"/>
          </w:tcPr>
          <w:p w14:paraId="437B676A" w14:textId="77777777" w:rsidR="007F5B75" w:rsidRPr="007A3E52" w:rsidRDefault="007F5B75" w:rsidP="00811447">
            <w:pPr>
              <w:pStyle w:val="TAL"/>
              <w:jc w:val="center"/>
              <w:rPr>
                <w:ins w:id="1232" w:author="Huawei" w:date="2023-04-04T11:16:00Z"/>
                <w:rFonts w:cs="Arial"/>
                <w:lang w:eastAsia="ja-JP"/>
              </w:rPr>
            </w:pPr>
          </w:p>
        </w:tc>
        <w:tc>
          <w:tcPr>
            <w:tcW w:w="3248" w:type="dxa"/>
          </w:tcPr>
          <w:p w14:paraId="703B2B77" w14:textId="77777777" w:rsidR="007F5B75" w:rsidRPr="007A3E52" w:rsidRDefault="007F5B75" w:rsidP="00811447">
            <w:pPr>
              <w:pStyle w:val="TAL"/>
              <w:jc w:val="center"/>
              <w:rPr>
                <w:ins w:id="1233" w:author="Huawei" w:date="2023-04-04T11:16:00Z"/>
                <w:rFonts w:cs="v3.7.0"/>
                <w:lang w:eastAsia="ja-JP"/>
              </w:rPr>
            </w:pPr>
            <w:ins w:id="1234" w:author="Huawei" w:date="2023-04-04T11:16:00Z">
              <w:r w:rsidRPr="007A3E52">
                <w:rPr>
                  <w:rFonts w:cs="v3.7.0"/>
                  <w:lang w:eastAsia="ja-JP"/>
                </w:rPr>
                <w:t>32</w:t>
              </w:r>
            </w:ins>
          </w:p>
        </w:tc>
        <w:tc>
          <w:tcPr>
            <w:tcW w:w="3390" w:type="dxa"/>
          </w:tcPr>
          <w:p w14:paraId="28FF6BE5" w14:textId="77777777" w:rsidR="007F5B75" w:rsidRPr="007A3E52" w:rsidRDefault="007F5B75" w:rsidP="00811447">
            <w:pPr>
              <w:pStyle w:val="TAL"/>
              <w:rPr>
                <w:ins w:id="1235" w:author="Huawei" w:date="2023-04-04T11:16:00Z"/>
                <w:rFonts w:cs="Arial"/>
                <w:lang w:eastAsia="ja-JP"/>
              </w:rPr>
            </w:pPr>
          </w:p>
        </w:tc>
      </w:tr>
      <w:tr w:rsidR="007F5B75" w:rsidRPr="007A3E52" w14:paraId="26334863" w14:textId="77777777" w:rsidTr="005827E0">
        <w:trPr>
          <w:cantSplit/>
          <w:jc w:val="center"/>
          <w:ins w:id="1236" w:author="Huawei" w:date="2023-04-04T11:16:00Z"/>
        </w:trPr>
        <w:tc>
          <w:tcPr>
            <w:tcW w:w="2543" w:type="dxa"/>
            <w:gridSpan w:val="2"/>
          </w:tcPr>
          <w:p w14:paraId="0DD5A35D" w14:textId="77777777" w:rsidR="007F5B75" w:rsidRPr="007A3E52" w:rsidRDefault="007F5B75" w:rsidP="00811447">
            <w:pPr>
              <w:pStyle w:val="TAL"/>
              <w:rPr>
                <w:ins w:id="1237" w:author="Huawei" w:date="2023-04-04T11:16:00Z"/>
                <w:rFonts w:cs="Arial"/>
                <w:lang w:eastAsia="ja-JP"/>
              </w:rPr>
            </w:pPr>
            <w:ins w:id="1238" w:author="Huawei" w:date="2023-04-04T11:16:00Z">
              <w:r w:rsidRPr="007A3E52">
                <w:rPr>
                  <w:rFonts w:cs="v3.7.0"/>
                  <w:lang w:eastAsia="ja-JP"/>
                </w:rPr>
                <w:t>DRX</w:t>
              </w:r>
            </w:ins>
          </w:p>
        </w:tc>
        <w:tc>
          <w:tcPr>
            <w:tcW w:w="566" w:type="dxa"/>
          </w:tcPr>
          <w:p w14:paraId="57E8EC8B" w14:textId="77777777" w:rsidR="007F5B75" w:rsidRPr="007A3E52" w:rsidRDefault="007F5B75" w:rsidP="00811447">
            <w:pPr>
              <w:pStyle w:val="TAL"/>
              <w:jc w:val="center"/>
              <w:rPr>
                <w:ins w:id="1239" w:author="Huawei" w:date="2023-04-04T11:16:00Z"/>
                <w:rFonts w:cs="Arial"/>
                <w:lang w:eastAsia="ja-JP"/>
              </w:rPr>
            </w:pPr>
          </w:p>
        </w:tc>
        <w:tc>
          <w:tcPr>
            <w:tcW w:w="3248" w:type="dxa"/>
          </w:tcPr>
          <w:p w14:paraId="1DC76E75" w14:textId="77777777" w:rsidR="007F5B75" w:rsidRPr="007A3E52" w:rsidRDefault="007F5B75" w:rsidP="00811447">
            <w:pPr>
              <w:pStyle w:val="TAL"/>
              <w:jc w:val="center"/>
              <w:rPr>
                <w:ins w:id="1240" w:author="Huawei" w:date="2023-04-04T11:16:00Z"/>
                <w:rFonts w:cs="Arial"/>
                <w:lang w:eastAsia="ja-JP"/>
              </w:rPr>
            </w:pPr>
            <w:ins w:id="1241" w:author="Huawei" w:date="2023-04-04T11:16:00Z">
              <w:r w:rsidRPr="007A3E52">
                <w:rPr>
                  <w:rFonts w:cs="v3.7.0"/>
                  <w:lang w:eastAsia="ja-JP"/>
                </w:rPr>
                <w:t>OFF</w:t>
              </w:r>
            </w:ins>
          </w:p>
        </w:tc>
        <w:tc>
          <w:tcPr>
            <w:tcW w:w="3390" w:type="dxa"/>
          </w:tcPr>
          <w:p w14:paraId="06E54FCE" w14:textId="77777777" w:rsidR="007F5B75" w:rsidRPr="007A3E52" w:rsidRDefault="007F5B75" w:rsidP="00811447">
            <w:pPr>
              <w:pStyle w:val="TAL"/>
              <w:rPr>
                <w:ins w:id="1242" w:author="Huawei" w:date="2023-04-04T11:16:00Z"/>
                <w:rFonts w:cs="Arial"/>
                <w:lang w:eastAsia="ja-JP"/>
              </w:rPr>
            </w:pPr>
          </w:p>
        </w:tc>
      </w:tr>
      <w:tr w:rsidR="007F5B75" w:rsidRPr="007A3E52" w14:paraId="667A973B" w14:textId="77777777" w:rsidTr="005827E0">
        <w:trPr>
          <w:cantSplit/>
          <w:jc w:val="center"/>
          <w:ins w:id="1243" w:author="Huawei" w:date="2023-04-04T11:16:00Z"/>
        </w:trPr>
        <w:tc>
          <w:tcPr>
            <w:tcW w:w="2543" w:type="dxa"/>
            <w:gridSpan w:val="2"/>
          </w:tcPr>
          <w:p w14:paraId="186CBA6F" w14:textId="77777777" w:rsidR="007F5B75" w:rsidRPr="007A3E52" w:rsidRDefault="007F5B75" w:rsidP="00811447">
            <w:pPr>
              <w:pStyle w:val="TAL"/>
              <w:rPr>
                <w:ins w:id="1244" w:author="Huawei" w:date="2023-04-04T11:16:00Z"/>
                <w:rFonts w:cs="Arial"/>
                <w:lang w:eastAsia="ja-JP"/>
              </w:rPr>
            </w:pPr>
            <w:ins w:id="1245" w:author="Huawei" w:date="2023-04-04T11:16:00Z">
              <w:r w:rsidRPr="007A3E52">
                <w:rPr>
                  <w:rFonts w:cs="v3.7.0"/>
                  <w:lang w:eastAsia="ja-JP"/>
                </w:rPr>
                <w:t>T1</w:t>
              </w:r>
            </w:ins>
          </w:p>
        </w:tc>
        <w:tc>
          <w:tcPr>
            <w:tcW w:w="566" w:type="dxa"/>
          </w:tcPr>
          <w:p w14:paraId="1E38FE35" w14:textId="77777777" w:rsidR="007F5B75" w:rsidRPr="007A3E52" w:rsidRDefault="007F5B75" w:rsidP="00811447">
            <w:pPr>
              <w:pStyle w:val="TAL"/>
              <w:jc w:val="center"/>
              <w:rPr>
                <w:ins w:id="1246" w:author="Huawei" w:date="2023-04-04T11:16:00Z"/>
                <w:rFonts w:cs="Arial"/>
                <w:lang w:eastAsia="ja-JP"/>
              </w:rPr>
            </w:pPr>
            <w:ins w:id="1247" w:author="Huawei" w:date="2023-04-04T11:16:00Z">
              <w:r w:rsidRPr="007A3E52">
                <w:rPr>
                  <w:rFonts w:cs="v3.7.0"/>
                  <w:lang w:eastAsia="ja-JP"/>
                </w:rPr>
                <w:t>s</w:t>
              </w:r>
            </w:ins>
          </w:p>
        </w:tc>
        <w:tc>
          <w:tcPr>
            <w:tcW w:w="3248" w:type="dxa"/>
          </w:tcPr>
          <w:p w14:paraId="0B7CEE7B" w14:textId="77777777" w:rsidR="007F5B75" w:rsidRPr="007A3E52" w:rsidRDefault="007F5B75" w:rsidP="00811447">
            <w:pPr>
              <w:pStyle w:val="TAL"/>
              <w:jc w:val="center"/>
              <w:rPr>
                <w:ins w:id="1248" w:author="Huawei" w:date="2023-04-04T11:16:00Z"/>
                <w:rFonts w:cs="Arial"/>
                <w:lang w:eastAsia="ja-JP"/>
              </w:rPr>
            </w:pPr>
            <w:ins w:id="1249" w:author="Huawei" w:date="2023-04-04T11:16:00Z">
              <w:r w:rsidRPr="007A3E52">
                <w:rPr>
                  <w:rFonts w:cs="v3.7.0"/>
                  <w:lang w:eastAsia="ja-JP"/>
                </w:rPr>
                <w:t>5</w:t>
              </w:r>
            </w:ins>
          </w:p>
        </w:tc>
        <w:tc>
          <w:tcPr>
            <w:tcW w:w="3390" w:type="dxa"/>
          </w:tcPr>
          <w:p w14:paraId="52D59323" w14:textId="77777777" w:rsidR="007F5B75" w:rsidRPr="007A3E52" w:rsidRDefault="007F5B75" w:rsidP="00811447">
            <w:pPr>
              <w:pStyle w:val="TAL"/>
              <w:rPr>
                <w:ins w:id="1250" w:author="Huawei" w:date="2023-04-04T11:16:00Z"/>
                <w:rFonts w:cs="Arial"/>
                <w:lang w:eastAsia="ja-JP"/>
              </w:rPr>
            </w:pPr>
          </w:p>
        </w:tc>
      </w:tr>
      <w:tr w:rsidR="007F5B75" w:rsidRPr="007A3E52" w14:paraId="512EE9E6" w14:textId="77777777" w:rsidTr="005827E0">
        <w:trPr>
          <w:cantSplit/>
          <w:jc w:val="center"/>
          <w:ins w:id="1251" w:author="Huawei" w:date="2023-04-04T11:16:00Z"/>
        </w:trPr>
        <w:tc>
          <w:tcPr>
            <w:tcW w:w="2543" w:type="dxa"/>
            <w:gridSpan w:val="2"/>
          </w:tcPr>
          <w:p w14:paraId="08089365" w14:textId="77777777" w:rsidR="007F5B75" w:rsidRPr="007A3E52" w:rsidRDefault="007F5B75" w:rsidP="00811447">
            <w:pPr>
              <w:pStyle w:val="TAL"/>
              <w:rPr>
                <w:ins w:id="1252" w:author="Huawei" w:date="2023-04-04T11:16:00Z"/>
                <w:rFonts w:cs="Arial"/>
                <w:lang w:eastAsia="ja-JP"/>
              </w:rPr>
            </w:pPr>
            <w:ins w:id="1253" w:author="Huawei" w:date="2023-04-04T11:16:00Z">
              <w:r w:rsidRPr="007A3E52">
                <w:rPr>
                  <w:rFonts w:cs="v3.7.0"/>
                  <w:lang w:eastAsia="ja-JP"/>
                </w:rPr>
                <w:t>T2</w:t>
              </w:r>
            </w:ins>
          </w:p>
        </w:tc>
        <w:tc>
          <w:tcPr>
            <w:tcW w:w="566" w:type="dxa"/>
          </w:tcPr>
          <w:p w14:paraId="4C0B3ED1" w14:textId="77777777" w:rsidR="007F5B75" w:rsidRPr="007A3E52" w:rsidRDefault="007F5B75" w:rsidP="00811447">
            <w:pPr>
              <w:pStyle w:val="TAL"/>
              <w:jc w:val="center"/>
              <w:rPr>
                <w:ins w:id="1254" w:author="Huawei" w:date="2023-04-04T11:16:00Z"/>
                <w:rFonts w:cs="Arial"/>
                <w:lang w:eastAsia="ja-JP"/>
              </w:rPr>
            </w:pPr>
            <w:ins w:id="1255" w:author="Huawei" w:date="2023-04-04T11:16:00Z">
              <w:r w:rsidRPr="007A3E52">
                <w:rPr>
                  <w:rFonts w:cs="v3.7.0"/>
                  <w:lang w:eastAsia="ja-JP"/>
                </w:rPr>
                <w:t>s</w:t>
              </w:r>
            </w:ins>
          </w:p>
        </w:tc>
        <w:tc>
          <w:tcPr>
            <w:tcW w:w="3248" w:type="dxa"/>
          </w:tcPr>
          <w:p w14:paraId="6675A972" w14:textId="77777777" w:rsidR="007F5B75" w:rsidRPr="007A3E52" w:rsidRDefault="007F5B75" w:rsidP="00811447">
            <w:pPr>
              <w:pStyle w:val="TAL"/>
              <w:jc w:val="center"/>
              <w:rPr>
                <w:ins w:id="1256" w:author="Huawei" w:date="2023-04-04T11:16:00Z"/>
                <w:rFonts w:cs="Arial"/>
                <w:lang w:eastAsia="ja-JP"/>
              </w:rPr>
            </w:pPr>
            <w:ins w:id="1257" w:author="Huawei" w:date="2023-04-04T11:16:00Z">
              <w:r w:rsidRPr="007A3E52">
                <w:rPr>
                  <w:rFonts w:cs="v3.7.0"/>
                  <w:lang w:eastAsia="ja-JP"/>
                </w:rPr>
                <w:t>5</w:t>
              </w:r>
            </w:ins>
          </w:p>
        </w:tc>
        <w:tc>
          <w:tcPr>
            <w:tcW w:w="3390" w:type="dxa"/>
          </w:tcPr>
          <w:p w14:paraId="4AF26C3B" w14:textId="77777777" w:rsidR="007F5B75" w:rsidRPr="007A3E52" w:rsidRDefault="007F5B75" w:rsidP="00811447">
            <w:pPr>
              <w:pStyle w:val="TAL"/>
              <w:rPr>
                <w:ins w:id="1258" w:author="Huawei" w:date="2023-04-04T11:16:00Z"/>
                <w:rFonts w:cs="Arial"/>
                <w:lang w:eastAsia="ja-JP"/>
              </w:rPr>
            </w:pPr>
          </w:p>
        </w:tc>
      </w:tr>
    </w:tbl>
    <w:p w14:paraId="0FD00DED" w14:textId="77777777" w:rsidR="007F5B75" w:rsidRPr="007A3E52" w:rsidRDefault="007F5B75" w:rsidP="007F5B75">
      <w:pPr>
        <w:rPr>
          <w:ins w:id="1259" w:author="Huawei" w:date="2023-04-04T11:16:00Z"/>
        </w:rPr>
      </w:pPr>
    </w:p>
    <w:p w14:paraId="3BB2E9C1" w14:textId="1D02D62A" w:rsidR="007F5B75" w:rsidRPr="007A3E52" w:rsidRDefault="007F5B75" w:rsidP="007F5B75">
      <w:pPr>
        <w:pStyle w:val="TH"/>
        <w:rPr>
          <w:ins w:id="1260" w:author="Huawei" w:date="2023-04-04T11:16:00Z"/>
          <w:snapToGrid w:val="0"/>
        </w:rPr>
      </w:pPr>
      <w:ins w:id="1261" w:author="Huawei" w:date="2023-04-04T11:16:00Z">
        <w:r w:rsidRPr="007A3E52">
          <w:lastRenderedPageBreak/>
          <w:t xml:space="preserve">Table </w:t>
        </w:r>
        <w:r>
          <w:t>A.X</w:t>
        </w:r>
        <w:proofErr w:type="gramStart"/>
        <w:r>
          <w:t>1.Y</w:t>
        </w:r>
        <w:proofErr w:type="gramEnd"/>
        <w:r>
          <w:t>2.Z2</w:t>
        </w:r>
        <w:r w:rsidRPr="007A3E52">
          <w:t>.1-</w:t>
        </w:r>
      </w:ins>
      <w:ins w:id="1262" w:author="Huawei" w:date="2023-04-07T10:07:00Z">
        <w:r w:rsidR="00014BD3">
          <w:t>3</w:t>
        </w:r>
      </w:ins>
      <w:ins w:id="1263" w:author="Huawei" w:date="2023-04-04T11:16:00Z">
        <w:r w:rsidRPr="007A3E52">
          <w:t xml:space="preserve">: Cell specific Test Parameters for E-UTRAN </w:t>
        </w:r>
        <w:r w:rsidRPr="007A3E52">
          <w:rPr>
            <w:snapToGrid w:val="0"/>
          </w:rPr>
          <w:t>Timing Advance Accuracy Test</w:t>
        </w:r>
        <w:r w:rsidRPr="007A3E52">
          <w:rPr>
            <w:rFonts w:hint="eastAsia"/>
            <w:lang w:eastAsia="zh-CN"/>
          </w:rPr>
          <w:t xml:space="preserve"> for </w:t>
        </w:r>
        <w:r w:rsidRPr="007A3E52">
          <w:rPr>
            <w:lang w:eastAsia="zh-CN"/>
          </w:rPr>
          <w:t>UE Category NB1</w:t>
        </w:r>
        <w:r w:rsidRPr="007A3E52">
          <w:rPr>
            <w:rFonts w:hint="eastAsia"/>
            <w:lang w:eastAsia="zh-CN"/>
          </w:rPr>
          <w:t xml:space="preserve"> in </w:t>
        </w:r>
        <w:r w:rsidRPr="007A3E52">
          <w:rPr>
            <w:lang w:eastAsia="zh-CN"/>
          </w:rPr>
          <w:t xml:space="preserve">Standalone Mode under </w:t>
        </w:r>
        <w:r w:rsidRPr="007A3E52">
          <w:rPr>
            <w:rFonts w:hint="eastAsia"/>
            <w:lang w:eastAsia="zh-CN"/>
          </w:rPr>
          <w:t>Enhanced Coverage</w:t>
        </w:r>
        <w:r w:rsidRPr="00396CAA">
          <w:t xml:space="preserve"> </w:t>
        </w:r>
        <w:r>
          <w:t xml:space="preserve">for </w:t>
        </w:r>
        <w:r w:rsidRPr="00396CAA">
          <w:rPr>
            <w:lang w:eastAsia="zh-CN"/>
          </w:rPr>
          <w:t>Satellite Access</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7F5B75" w:rsidRPr="007A3E52" w14:paraId="24E94D35" w14:textId="77777777" w:rsidTr="005827E0">
        <w:trPr>
          <w:cantSplit/>
          <w:ins w:id="1264" w:author="Huawei" w:date="2023-04-04T11:16:00Z"/>
        </w:trPr>
        <w:tc>
          <w:tcPr>
            <w:tcW w:w="3085" w:type="dxa"/>
            <w:vMerge w:val="restart"/>
            <w:tcBorders>
              <w:top w:val="single" w:sz="4" w:space="0" w:color="auto"/>
              <w:left w:val="single" w:sz="4" w:space="0" w:color="auto"/>
            </w:tcBorders>
          </w:tcPr>
          <w:p w14:paraId="59BE74D7" w14:textId="77777777" w:rsidR="007F5B75" w:rsidRPr="007A3E52" w:rsidRDefault="007F5B75" w:rsidP="00811447">
            <w:pPr>
              <w:pStyle w:val="TAH"/>
              <w:rPr>
                <w:ins w:id="1265" w:author="Huawei" w:date="2023-04-04T11:16:00Z"/>
                <w:rFonts w:cs="Arial"/>
                <w:lang w:eastAsia="ja-JP"/>
              </w:rPr>
            </w:pPr>
            <w:ins w:id="1266" w:author="Huawei" w:date="2023-04-04T11:16:00Z">
              <w:r w:rsidRPr="007A3E52">
                <w:rPr>
                  <w:rFonts w:cs="Arial"/>
                  <w:lang w:eastAsia="ja-JP"/>
                </w:rPr>
                <w:t>Parameter</w:t>
              </w:r>
            </w:ins>
          </w:p>
        </w:tc>
        <w:tc>
          <w:tcPr>
            <w:tcW w:w="1418" w:type="dxa"/>
            <w:vMerge w:val="restart"/>
            <w:tcBorders>
              <w:top w:val="single" w:sz="4" w:space="0" w:color="auto"/>
            </w:tcBorders>
          </w:tcPr>
          <w:p w14:paraId="7A95533D" w14:textId="77777777" w:rsidR="007F5B75" w:rsidRPr="007A3E52" w:rsidRDefault="007F5B75" w:rsidP="00811447">
            <w:pPr>
              <w:pStyle w:val="TAH"/>
              <w:rPr>
                <w:ins w:id="1267" w:author="Huawei" w:date="2023-04-04T11:16:00Z"/>
                <w:rFonts w:cs="Arial"/>
                <w:lang w:eastAsia="ja-JP"/>
              </w:rPr>
            </w:pPr>
            <w:ins w:id="1268" w:author="Huawei" w:date="2023-04-04T11:16:00Z">
              <w:r w:rsidRPr="007A3E52">
                <w:rPr>
                  <w:rFonts w:cs="Arial"/>
                  <w:lang w:eastAsia="ja-JP"/>
                </w:rPr>
                <w:t>Unit</w:t>
              </w:r>
            </w:ins>
          </w:p>
        </w:tc>
        <w:tc>
          <w:tcPr>
            <w:tcW w:w="4677" w:type="dxa"/>
            <w:gridSpan w:val="2"/>
            <w:tcBorders>
              <w:top w:val="single" w:sz="4" w:space="0" w:color="auto"/>
            </w:tcBorders>
          </w:tcPr>
          <w:p w14:paraId="4DA74405" w14:textId="77777777" w:rsidR="007F5B75" w:rsidRPr="007A3E52" w:rsidRDefault="007F5B75" w:rsidP="00811447">
            <w:pPr>
              <w:pStyle w:val="TAH"/>
              <w:rPr>
                <w:ins w:id="1269" w:author="Huawei" w:date="2023-04-04T11:16:00Z"/>
                <w:rFonts w:cs="Arial"/>
                <w:lang w:eastAsia="ja-JP"/>
              </w:rPr>
            </w:pPr>
            <w:ins w:id="1270" w:author="Huawei" w:date="2023-04-04T11:16:00Z">
              <w:r w:rsidRPr="007A3E52">
                <w:rPr>
                  <w:rFonts w:cs="Arial"/>
                  <w:lang w:eastAsia="ja-JP"/>
                </w:rPr>
                <w:t>Value</w:t>
              </w:r>
            </w:ins>
          </w:p>
        </w:tc>
      </w:tr>
      <w:tr w:rsidR="007F5B75" w:rsidRPr="007A3E52" w14:paraId="1C2AA81A" w14:textId="77777777" w:rsidTr="005827E0">
        <w:trPr>
          <w:cantSplit/>
          <w:ins w:id="1271" w:author="Huawei" w:date="2023-04-04T11:16:00Z"/>
        </w:trPr>
        <w:tc>
          <w:tcPr>
            <w:tcW w:w="3085" w:type="dxa"/>
            <w:vMerge/>
            <w:tcBorders>
              <w:left w:val="single" w:sz="4" w:space="0" w:color="auto"/>
            </w:tcBorders>
          </w:tcPr>
          <w:p w14:paraId="2543B87B" w14:textId="77777777" w:rsidR="007F5B75" w:rsidRPr="007A3E52" w:rsidRDefault="007F5B75" w:rsidP="00811447">
            <w:pPr>
              <w:pStyle w:val="TAH"/>
              <w:rPr>
                <w:ins w:id="1272" w:author="Huawei" w:date="2023-04-04T11:16:00Z"/>
                <w:rFonts w:cs="Arial"/>
                <w:bCs/>
                <w:lang w:eastAsia="ja-JP"/>
              </w:rPr>
            </w:pPr>
          </w:p>
        </w:tc>
        <w:tc>
          <w:tcPr>
            <w:tcW w:w="1418" w:type="dxa"/>
            <w:vMerge/>
          </w:tcPr>
          <w:p w14:paraId="32091270" w14:textId="77777777" w:rsidR="007F5B75" w:rsidRPr="007A3E52" w:rsidRDefault="007F5B75" w:rsidP="00811447">
            <w:pPr>
              <w:pStyle w:val="TAH"/>
              <w:rPr>
                <w:ins w:id="1273" w:author="Huawei" w:date="2023-04-04T11:16:00Z"/>
                <w:rFonts w:cs="Arial"/>
                <w:bCs/>
                <w:lang w:eastAsia="ja-JP"/>
              </w:rPr>
            </w:pPr>
          </w:p>
        </w:tc>
        <w:tc>
          <w:tcPr>
            <w:tcW w:w="1771" w:type="dxa"/>
            <w:tcBorders>
              <w:top w:val="single" w:sz="4" w:space="0" w:color="auto"/>
            </w:tcBorders>
          </w:tcPr>
          <w:p w14:paraId="21151EAB" w14:textId="77777777" w:rsidR="007F5B75" w:rsidRPr="007A3E52" w:rsidRDefault="007F5B75" w:rsidP="00811447">
            <w:pPr>
              <w:pStyle w:val="TAH"/>
              <w:rPr>
                <w:ins w:id="1274" w:author="Huawei" w:date="2023-04-04T11:16:00Z"/>
                <w:rFonts w:cs="Arial"/>
                <w:bCs/>
                <w:lang w:eastAsia="ja-JP"/>
              </w:rPr>
            </w:pPr>
            <w:ins w:id="1275" w:author="Huawei" w:date="2023-04-04T11:16:00Z">
              <w:r w:rsidRPr="007A3E52">
                <w:rPr>
                  <w:rFonts w:cs="Arial"/>
                  <w:bCs/>
                  <w:lang w:eastAsia="ja-JP"/>
                </w:rPr>
                <w:t>T1</w:t>
              </w:r>
            </w:ins>
          </w:p>
        </w:tc>
        <w:tc>
          <w:tcPr>
            <w:tcW w:w="2906" w:type="dxa"/>
            <w:tcBorders>
              <w:top w:val="single" w:sz="4" w:space="0" w:color="auto"/>
            </w:tcBorders>
          </w:tcPr>
          <w:p w14:paraId="424640A4" w14:textId="77777777" w:rsidR="007F5B75" w:rsidRPr="007A3E52" w:rsidRDefault="007F5B75" w:rsidP="00811447">
            <w:pPr>
              <w:pStyle w:val="TAH"/>
              <w:rPr>
                <w:ins w:id="1276" w:author="Huawei" w:date="2023-04-04T11:16:00Z"/>
                <w:rFonts w:cs="Arial"/>
                <w:bCs/>
                <w:lang w:eastAsia="ja-JP"/>
              </w:rPr>
            </w:pPr>
            <w:ins w:id="1277" w:author="Huawei" w:date="2023-04-04T11:16:00Z">
              <w:r w:rsidRPr="007A3E52">
                <w:rPr>
                  <w:rFonts w:cs="Arial"/>
                  <w:bCs/>
                  <w:lang w:eastAsia="ja-JP"/>
                </w:rPr>
                <w:t>T2</w:t>
              </w:r>
            </w:ins>
          </w:p>
        </w:tc>
      </w:tr>
      <w:tr w:rsidR="007F5B75" w:rsidRPr="007A3E52" w14:paraId="5F3634DA" w14:textId="77777777" w:rsidTr="005827E0">
        <w:trPr>
          <w:cantSplit/>
          <w:ins w:id="1278" w:author="Huawei" w:date="2023-04-04T11:16:00Z"/>
        </w:trPr>
        <w:tc>
          <w:tcPr>
            <w:tcW w:w="3085" w:type="dxa"/>
            <w:tcBorders>
              <w:left w:val="single" w:sz="4" w:space="0" w:color="auto"/>
              <w:bottom w:val="single" w:sz="4" w:space="0" w:color="auto"/>
            </w:tcBorders>
          </w:tcPr>
          <w:p w14:paraId="2B7F9CBA" w14:textId="77777777" w:rsidR="007F5B75" w:rsidRPr="007A3E52" w:rsidRDefault="007F5B75" w:rsidP="00811447">
            <w:pPr>
              <w:pStyle w:val="TAL"/>
              <w:rPr>
                <w:ins w:id="1279" w:author="Huawei" w:date="2023-04-04T11:16:00Z"/>
                <w:rFonts w:cs="Arial"/>
                <w:lang w:val="it-IT" w:eastAsia="ja-JP"/>
              </w:rPr>
            </w:pPr>
            <w:ins w:id="1280" w:author="Huawei" w:date="2023-04-04T11:16:00Z">
              <w:r w:rsidRPr="007A3E52">
                <w:rPr>
                  <w:rFonts w:cs="Arial"/>
                  <w:lang w:val="it-IT" w:eastAsia="ja-JP"/>
                </w:rPr>
                <w:t>E-UTRA RF Channel Number</w:t>
              </w:r>
            </w:ins>
          </w:p>
        </w:tc>
        <w:tc>
          <w:tcPr>
            <w:tcW w:w="1418" w:type="dxa"/>
            <w:tcBorders>
              <w:bottom w:val="single" w:sz="4" w:space="0" w:color="auto"/>
            </w:tcBorders>
          </w:tcPr>
          <w:p w14:paraId="59AC56A6" w14:textId="77777777" w:rsidR="007F5B75" w:rsidRPr="007A3E52" w:rsidRDefault="007F5B75" w:rsidP="00811447">
            <w:pPr>
              <w:pStyle w:val="TAL"/>
              <w:jc w:val="center"/>
              <w:rPr>
                <w:ins w:id="1281" w:author="Huawei" w:date="2023-04-04T11:16:00Z"/>
                <w:rFonts w:cs="Arial"/>
                <w:lang w:val="it-IT" w:eastAsia="ja-JP"/>
              </w:rPr>
            </w:pPr>
          </w:p>
        </w:tc>
        <w:tc>
          <w:tcPr>
            <w:tcW w:w="4677" w:type="dxa"/>
            <w:gridSpan w:val="2"/>
          </w:tcPr>
          <w:p w14:paraId="4384F84B" w14:textId="77777777" w:rsidR="007F5B75" w:rsidRPr="007A3E52" w:rsidRDefault="007F5B75" w:rsidP="00811447">
            <w:pPr>
              <w:pStyle w:val="TAL"/>
              <w:jc w:val="center"/>
              <w:rPr>
                <w:ins w:id="1282" w:author="Huawei" w:date="2023-04-04T11:16:00Z"/>
                <w:rFonts w:cs="Arial"/>
                <w:lang w:eastAsia="ja-JP"/>
              </w:rPr>
            </w:pPr>
            <w:ins w:id="1283" w:author="Huawei" w:date="2023-04-04T11:16:00Z">
              <w:r w:rsidRPr="007A3E52">
                <w:rPr>
                  <w:rFonts w:cs="v4.2.0"/>
                  <w:lang w:eastAsia="ja-JP"/>
                </w:rPr>
                <w:t>1</w:t>
              </w:r>
            </w:ins>
          </w:p>
        </w:tc>
      </w:tr>
      <w:tr w:rsidR="007F5B75" w:rsidRPr="007A3E52" w14:paraId="24A36113" w14:textId="77777777" w:rsidTr="005827E0">
        <w:trPr>
          <w:cantSplit/>
          <w:ins w:id="1284" w:author="Huawei" w:date="2023-04-04T11:16:00Z"/>
        </w:trPr>
        <w:tc>
          <w:tcPr>
            <w:tcW w:w="3085" w:type="dxa"/>
            <w:tcBorders>
              <w:left w:val="single" w:sz="4" w:space="0" w:color="auto"/>
              <w:bottom w:val="single" w:sz="4" w:space="0" w:color="auto"/>
            </w:tcBorders>
          </w:tcPr>
          <w:p w14:paraId="3D9686B5" w14:textId="77777777" w:rsidR="007F5B75" w:rsidRPr="007A3E52" w:rsidRDefault="007F5B75" w:rsidP="00811447">
            <w:pPr>
              <w:pStyle w:val="TAL"/>
              <w:rPr>
                <w:ins w:id="1285" w:author="Huawei" w:date="2023-04-04T11:16:00Z"/>
                <w:rFonts w:cs="Arial"/>
                <w:lang w:eastAsia="ja-JP"/>
              </w:rPr>
            </w:pPr>
            <w:proofErr w:type="spellStart"/>
            <w:ins w:id="1286" w:author="Huawei" w:date="2023-04-04T11:16:00Z">
              <w:r w:rsidRPr="007A3E52">
                <w:rPr>
                  <w:rFonts w:cs="Arial"/>
                  <w:lang w:eastAsia="ja-JP"/>
                </w:rPr>
                <w:t>BW</w:t>
              </w:r>
              <w:r w:rsidRPr="007A3E52">
                <w:rPr>
                  <w:rFonts w:cs="Arial"/>
                  <w:vertAlign w:val="subscript"/>
                  <w:lang w:eastAsia="ja-JP"/>
                </w:rPr>
                <w:t>channel</w:t>
              </w:r>
              <w:proofErr w:type="spellEnd"/>
            </w:ins>
          </w:p>
        </w:tc>
        <w:tc>
          <w:tcPr>
            <w:tcW w:w="1418" w:type="dxa"/>
            <w:tcBorders>
              <w:bottom w:val="single" w:sz="4" w:space="0" w:color="auto"/>
            </w:tcBorders>
          </w:tcPr>
          <w:p w14:paraId="52BA9CBA" w14:textId="77777777" w:rsidR="007F5B75" w:rsidRPr="007A3E52" w:rsidRDefault="007F5B75" w:rsidP="00811447">
            <w:pPr>
              <w:pStyle w:val="TAL"/>
              <w:jc w:val="center"/>
              <w:rPr>
                <w:ins w:id="1287" w:author="Huawei" w:date="2023-04-04T11:16:00Z"/>
                <w:rFonts w:cs="Arial"/>
                <w:lang w:eastAsia="zh-CN"/>
              </w:rPr>
            </w:pPr>
            <w:proofErr w:type="spellStart"/>
            <w:ins w:id="1288" w:author="Huawei" w:date="2023-04-04T11:16:00Z">
              <w:r w:rsidRPr="007A3E52">
                <w:rPr>
                  <w:rFonts w:cs="v4.2.0"/>
                  <w:lang w:eastAsia="ja-JP"/>
                </w:rPr>
                <w:t>KHz</w:t>
              </w:r>
              <w:proofErr w:type="spellEnd"/>
            </w:ins>
          </w:p>
        </w:tc>
        <w:tc>
          <w:tcPr>
            <w:tcW w:w="4677" w:type="dxa"/>
            <w:gridSpan w:val="2"/>
          </w:tcPr>
          <w:p w14:paraId="5C1B76A4" w14:textId="77777777" w:rsidR="007F5B75" w:rsidRPr="007A3E52" w:rsidRDefault="007F5B75" w:rsidP="00811447">
            <w:pPr>
              <w:pStyle w:val="TAL"/>
              <w:jc w:val="center"/>
              <w:rPr>
                <w:ins w:id="1289" w:author="Huawei" w:date="2023-04-04T11:16:00Z"/>
                <w:rFonts w:cs="Arial"/>
                <w:lang w:eastAsia="ja-JP"/>
              </w:rPr>
            </w:pPr>
            <w:ins w:id="1290" w:author="Huawei" w:date="2023-04-04T11:16:00Z">
              <w:r w:rsidRPr="007A3E52">
                <w:rPr>
                  <w:rFonts w:cs="v4.2.0"/>
                  <w:lang w:eastAsia="ja-JP"/>
                </w:rPr>
                <w:t>200</w:t>
              </w:r>
            </w:ins>
          </w:p>
        </w:tc>
      </w:tr>
      <w:tr w:rsidR="007F5B75" w:rsidRPr="007A3E52" w14:paraId="5D16FA04" w14:textId="77777777" w:rsidTr="005827E0">
        <w:trPr>
          <w:cantSplit/>
          <w:ins w:id="1291" w:author="Huawei" w:date="2023-04-04T11:16:00Z"/>
        </w:trPr>
        <w:tc>
          <w:tcPr>
            <w:tcW w:w="3085" w:type="dxa"/>
            <w:tcBorders>
              <w:left w:val="single" w:sz="4" w:space="0" w:color="auto"/>
              <w:bottom w:val="single" w:sz="4" w:space="0" w:color="auto"/>
            </w:tcBorders>
          </w:tcPr>
          <w:p w14:paraId="2ACFD42B" w14:textId="77777777" w:rsidR="007F5B75" w:rsidRPr="007A3E52" w:rsidRDefault="007F5B75" w:rsidP="00811447">
            <w:pPr>
              <w:pStyle w:val="TAL"/>
              <w:rPr>
                <w:ins w:id="1292" w:author="Huawei" w:date="2023-04-04T11:16:00Z"/>
                <w:rFonts w:cs="Arial"/>
                <w:b/>
                <w:lang w:eastAsia="zh-CN"/>
              </w:rPr>
            </w:pPr>
            <w:ins w:id="1293" w:author="Huawei" w:date="2023-04-04T11:16:00Z">
              <w:r w:rsidRPr="007A3E52">
                <w:rPr>
                  <w:rFonts w:cs="Arial"/>
                  <w:lang w:eastAsia="zh-CN"/>
                </w:rPr>
                <w:t>N</w:t>
              </w:r>
              <w:r w:rsidRPr="007A3E52">
                <w:rPr>
                  <w:rFonts w:cs="Arial" w:hint="eastAsia"/>
                  <w:lang w:eastAsia="zh-CN"/>
                </w:rPr>
                <w:t>PDSCH parameters:</w:t>
              </w:r>
            </w:ins>
          </w:p>
          <w:p w14:paraId="020B4D4B" w14:textId="77777777" w:rsidR="007F5B75" w:rsidRPr="007A3E52" w:rsidRDefault="007F5B75" w:rsidP="00811447">
            <w:pPr>
              <w:pStyle w:val="TAL"/>
              <w:rPr>
                <w:ins w:id="1294" w:author="Huawei" w:date="2023-04-04T11:16:00Z"/>
                <w:rFonts w:cs="Arial"/>
                <w:b/>
                <w:lang w:eastAsia="ja-JP"/>
              </w:rPr>
            </w:pPr>
            <w:ins w:id="1295" w:author="Huawei" w:date="2023-04-04T11:16:00Z">
              <w:r w:rsidRPr="007A3E52">
                <w:rPr>
                  <w:rFonts w:cs="Arial" w:hint="eastAsia"/>
                  <w:lang w:eastAsia="zh-CN"/>
                </w:rPr>
                <w:t>DL Reference Measurement Channel</w:t>
              </w:r>
              <w:r w:rsidRPr="007A3E52">
                <w:rPr>
                  <w:rFonts w:cs="Arial"/>
                  <w:lang w:eastAsia="zh-CN"/>
                </w:rPr>
                <w:t xml:space="preserve"> defined in A.3.1.5.3</w:t>
              </w:r>
            </w:ins>
          </w:p>
        </w:tc>
        <w:tc>
          <w:tcPr>
            <w:tcW w:w="1418" w:type="dxa"/>
            <w:tcBorders>
              <w:bottom w:val="single" w:sz="4" w:space="0" w:color="auto"/>
            </w:tcBorders>
          </w:tcPr>
          <w:p w14:paraId="06A0D74B" w14:textId="77777777" w:rsidR="007F5B75" w:rsidRPr="007A3E52" w:rsidRDefault="007F5B75" w:rsidP="00811447">
            <w:pPr>
              <w:pStyle w:val="TAL"/>
              <w:jc w:val="center"/>
              <w:rPr>
                <w:ins w:id="1296" w:author="Huawei" w:date="2023-04-04T11:16:00Z"/>
                <w:rFonts w:cs="v4.2.0"/>
                <w:b/>
                <w:lang w:eastAsia="ja-JP"/>
              </w:rPr>
            </w:pPr>
          </w:p>
        </w:tc>
        <w:tc>
          <w:tcPr>
            <w:tcW w:w="4677" w:type="dxa"/>
            <w:gridSpan w:val="2"/>
          </w:tcPr>
          <w:p w14:paraId="63700FB2" w14:textId="77777777" w:rsidR="007F5B75" w:rsidRPr="007A3E52" w:rsidRDefault="007F5B75" w:rsidP="00811447">
            <w:pPr>
              <w:pStyle w:val="TAL"/>
              <w:jc w:val="center"/>
              <w:rPr>
                <w:ins w:id="1297" w:author="Huawei" w:date="2023-04-04T11:16:00Z"/>
                <w:rFonts w:cs="v4.2.0"/>
                <w:lang w:eastAsia="ja-JP"/>
              </w:rPr>
            </w:pPr>
            <w:ins w:id="1298" w:author="Huawei" w:date="2023-04-04T11:16:00Z">
              <w:r w:rsidRPr="007A3E52">
                <w:rPr>
                  <w:rFonts w:cs="v4.2.0"/>
                  <w:lang w:eastAsia="ja-JP"/>
                </w:rPr>
                <w:t>R.18 HD-FDD</w:t>
              </w:r>
            </w:ins>
          </w:p>
        </w:tc>
      </w:tr>
      <w:tr w:rsidR="007F5B75" w:rsidRPr="007A3E52" w14:paraId="70CC68A5" w14:textId="77777777" w:rsidTr="005827E0">
        <w:trPr>
          <w:cantSplit/>
          <w:ins w:id="1299" w:author="Huawei" w:date="2023-04-04T11:16:00Z"/>
        </w:trPr>
        <w:tc>
          <w:tcPr>
            <w:tcW w:w="3085" w:type="dxa"/>
            <w:tcBorders>
              <w:left w:val="single" w:sz="4" w:space="0" w:color="auto"/>
              <w:bottom w:val="single" w:sz="4" w:space="0" w:color="auto"/>
            </w:tcBorders>
          </w:tcPr>
          <w:p w14:paraId="55825E9E" w14:textId="77777777" w:rsidR="007F5B75" w:rsidRPr="007A3E52" w:rsidRDefault="007F5B75" w:rsidP="00811447">
            <w:pPr>
              <w:pStyle w:val="TAL"/>
              <w:rPr>
                <w:ins w:id="1300" w:author="Huawei" w:date="2023-04-04T11:16:00Z"/>
                <w:rFonts w:cs="Arial"/>
                <w:b/>
                <w:lang w:eastAsia="zh-CN"/>
              </w:rPr>
            </w:pPr>
            <w:ins w:id="1301" w:author="Huawei" w:date="2023-04-04T11:16:00Z">
              <w:r w:rsidRPr="007A3E52">
                <w:rPr>
                  <w:rFonts w:cs="Arial" w:hint="eastAsia"/>
                  <w:lang w:eastAsia="zh-CN"/>
                </w:rPr>
                <w:t>NPDCCH parameters:</w:t>
              </w:r>
            </w:ins>
          </w:p>
          <w:p w14:paraId="0574B436" w14:textId="77777777" w:rsidR="007F5B75" w:rsidRPr="007A3E52" w:rsidRDefault="007F5B75" w:rsidP="00811447">
            <w:pPr>
              <w:pStyle w:val="TAL"/>
              <w:rPr>
                <w:ins w:id="1302" w:author="Huawei" w:date="2023-04-04T11:16:00Z"/>
                <w:rFonts w:cs="Arial"/>
                <w:b/>
                <w:lang w:eastAsia="ja-JP"/>
              </w:rPr>
            </w:pPr>
            <w:ins w:id="1303" w:author="Huawei" w:date="2023-04-04T11:16:00Z">
              <w:r w:rsidRPr="007A3E52">
                <w:rPr>
                  <w:rFonts w:cs="Arial" w:hint="eastAsia"/>
                  <w:lang w:eastAsia="zh-CN"/>
                </w:rPr>
                <w:t>DL Reference Measurement Channel</w:t>
              </w:r>
              <w:r w:rsidRPr="007A3E52">
                <w:rPr>
                  <w:rFonts w:cs="Arial"/>
                  <w:lang w:eastAsia="zh-CN"/>
                </w:rPr>
                <w:t xml:space="preserve"> defined in A.3.1.6.3</w:t>
              </w:r>
            </w:ins>
          </w:p>
        </w:tc>
        <w:tc>
          <w:tcPr>
            <w:tcW w:w="1418" w:type="dxa"/>
            <w:tcBorders>
              <w:bottom w:val="single" w:sz="4" w:space="0" w:color="auto"/>
            </w:tcBorders>
          </w:tcPr>
          <w:p w14:paraId="693222CD" w14:textId="77777777" w:rsidR="007F5B75" w:rsidRPr="007A3E52" w:rsidRDefault="007F5B75" w:rsidP="00811447">
            <w:pPr>
              <w:pStyle w:val="TAL"/>
              <w:jc w:val="center"/>
              <w:rPr>
                <w:ins w:id="1304" w:author="Huawei" w:date="2023-04-04T11:16:00Z"/>
                <w:rFonts w:cs="v4.2.0"/>
                <w:b/>
                <w:lang w:eastAsia="ja-JP"/>
              </w:rPr>
            </w:pPr>
          </w:p>
        </w:tc>
        <w:tc>
          <w:tcPr>
            <w:tcW w:w="4677" w:type="dxa"/>
            <w:gridSpan w:val="2"/>
          </w:tcPr>
          <w:p w14:paraId="436E129A" w14:textId="77777777" w:rsidR="007F5B75" w:rsidRPr="007A3E52" w:rsidRDefault="007F5B75" w:rsidP="00811447">
            <w:pPr>
              <w:pStyle w:val="TAL"/>
              <w:jc w:val="center"/>
              <w:rPr>
                <w:ins w:id="1305" w:author="Huawei" w:date="2023-04-04T11:16:00Z"/>
                <w:rFonts w:cs="v4.2.0"/>
                <w:lang w:eastAsia="ja-JP"/>
              </w:rPr>
            </w:pPr>
            <w:ins w:id="1306" w:author="Huawei" w:date="2023-04-04T11:16:00Z">
              <w:r w:rsidRPr="007A3E52">
                <w:rPr>
                  <w:rFonts w:cs="v4.2.0"/>
                  <w:lang w:eastAsia="ja-JP"/>
                </w:rPr>
                <w:t>R.30 HD-FDD</w:t>
              </w:r>
            </w:ins>
          </w:p>
        </w:tc>
      </w:tr>
      <w:tr w:rsidR="007F5B75" w:rsidRPr="007A3E52" w14:paraId="762CE820" w14:textId="77777777" w:rsidTr="005827E0">
        <w:trPr>
          <w:cantSplit/>
          <w:ins w:id="1307" w:author="Huawei" w:date="2023-04-04T11:16:00Z"/>
        </w:trPr>
        <w:tc>
          <w:tcPr>
            <w:tcW w:w="3085" w:type="dxa"/>
            <w:tcBorders>
              <w:left w:val="single" w:sz="4" w:space="0" w:color="auto"/>
              <w:bottom w:val="single" w:sz="4" w:space="0" w:color="auto"/>
            </w:tcBorders>
          </w:tcPr>
          <w:p w14:paraId="6CD785D0" w14:textId="77777777" w:rsidR="007F5B75" w:rsidRPr="007A3E52" w:rsidRDefault="007F5B75" w:rsidP="00811447">
            <w:pPr>
              <w:pStyle w:val="TAL"/>
              <w:rPr>
                <w:ins w:id="1308" w:author="Huawei" w:date="2023-04-04T11:16:00Z"/>
                <w:rFonts w:cs="Arial"/>
                <w:lang w:eastAsia="zh-CN"/>
              </w:rPr>
            </w:pPr>
            <w:ins w:id="1309" w:author="Huawei" w:date="2023-04-04T11:16:00Z">
              <w:r w:rsidRPr="007A3E52">
                <w:rPr>
                  <w:rFonts w:cs="Arial"/>
                  <w:lang w:eastAsia="ja-JP"/>
                </w:rPr>
                <w:t>NOCNG Patterns defined in</w:t>
              </w:r>
              <w:r w:rsidRPr="007A3E52">
                <w:rPr>
                  <w:rFonts w:cs="Arial" w:hint="eastAsia"/>
                  <w:lang w:eastAsia="zh-CN"/>
                </w:rPr>
                <w:t xml:space="preserve"> </w:t>
              </w:r>
              <w:r w:rsidRPr="007A3E52">
                <w:rPr>
                  <w:rFonts w:cs="Arial"/>
                  <w:lang w:eastAsia="ja-JP"/>
                </w:rPr>
                <w:t>A.3.2.3.3</w:t>
              </w:r>
            </w:ins>
          </w:p>
        </w:tc>
        <w:tc>
          <w:tcPr>
            <w:tcW w:w="1418" w:type="dxa"/>
            <w:tcBorders>
              <w:bottom w:val="single" w:sz="4" w:space="0" w:color="auto"/>
            </w:tcBorders>
          </w:tcPr>
          <w:p w14:paraId="233570C7" w14:textId="77777777" w:rsidR="007F5B75" w:rsidRPr="007A3E52" w:rsidRDefault="007F5B75" w:rsidP="00811447">
            <w:pPr>
              <w:pStyle w:val="TAL"/>
              <w:jc w:val="center"/>
              <w:rPr>
                <w:ins w:id="1310" w:author="Huawei" w:date="2023-04-04T11:16:00Z"/>
                <w:rFonts w:cs="Arial"/>
                <w:lang w:eastAsia="ja-JP"/>
              </w:rPr>
            </w:pPr>
          </w:p>
        </w:tc>
        <w:tc>
          <w:tcPr>
            <w:tcW w:w="4677" w:type="dxa"/>
            <w:gridSpan w:val="2"/>
          </w:tcPr>
          <w:p w14:paraId="543451A4" w14:textId="77777777" w:rsidR="007F5B75" w:rsidRPr="007A3E52" w:rsidRDefault="007F5B75" w:rsidP="00811447">
            <w:pPr>
              <w:pStyle w:val="TAL"/>
              <w:jc w:val="center"/>
              <w:rPr>
                <w:ins w:id="1311" w:author="Huawei" w:date="2023-04-04T11:16:00Z"/>
                <w:rFonts w:cs="Arial"/>
                <w:lang w:eastAsia="zh-CN"/>
              </w:rPr>
            </w:pPr>
            <w:ins w:id="1312" w:author="Huawei" w:date="2023-04-04T11:16: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7F5B75" w:rsidRPr="007A3E52" w14:paraId="212A536E" w14:textId="77777777" w:rsidTr="005827E0">
        <w:trPr>
          <w:cantSplit/>
          <w:ins w:id="1313" w:author="Huawei" w:date="2023-04-04T11:16:00Z"/>
        </w:trPr>
        <w:tc>
          <w:tcPr>
            <w:tcW w:w="3085" w:type="dxa"/>
            <w:tcBorders>
              <w:left w:val="single" w:sz="4" w:space="0" w:color="auto"/>
              <w:bottom w:val="single" w:sz="4" w:space="0" w:color="auto"/>
            </w:tcBorders>
          </w:tcPr>
          <w:p w14:paraId="33D214E1" w14:textId="77777777" w:rsidR="007F5B75" w:rsidRPr="007A3E52" w:rsidRDefault="007F5B75" w:rsidP="00811447">
            <w:pPr>
              <w:pStyle w:val="TAL"/>
              <w:rPr>
                <w:ins w:id="1314" w:author="Huawei" w:date="2023-04-04T11:16:00Z"/>
                <w:rFonts w:cs="Arial"/>
                <w:lang w:eastAsia="ja-JP"/>
              </w:rPr>
            </w:pPr>
            <w:ins w:id="1315" w:author="Huawei" w:date="2023-04-04T11:16:00Z">
              <w:r w:rsidRPr="007A3E52">
                <w:rPr>
                  <w:rFonts w:cs="Arial"/>
                  <w:lang w:eastAsia="ja-JP"/>
                </w:rPr>
                <w:t>NPBCH_RA</w:t>
              </w:r>
            </w:ins>
          </w:p>
        </w:tc>
        <w:tc>
          <w:tcPr>
            <w:tcW w:w="1418" w:type="dxa"/>
            <w:tcBorders>
              <w:bottom w:val="single" w:sz="4" w:space="0" w:color="auto"/>
            </w:tcBorders>
          </w:tcPr>
          <w:p w14:paraId="1D77BBF4" w14:textId="77777777" w:rsidR="007F5B75" w:rsidRPr="007A3E52" w:rsidRDefault="007F5B75" w:rsidP="00811447">
            <w:pPr>
              <w:pStyle w:val="TAL"/>
              <w:jc w:val="center"/>
              <w:rPr>
                <w:ins w:id="1316" w:author="Huawei" w:date="2023-04-04T11:16:00Z"/>
                <w:rFonts w:cs="Arial"/>
                <w:lang w:eastAsia="ja-JP"/>
              </w:rPr>
            </w:pPr>
            <w:ins w:id="1317" w:author="Huawei" w:date="2023-04-04T11:16:00Z">
              <w:r w:rsidRPr="007A3E52">
                <w:rPr>
                  <w:rFonts w:cs="v4.2.0"/>
                  <w:lang w:eastAsia="ja-JP"/>
                </w:rPr>
                <w:t>dB</w:t>
              </w:r>
            </w:ins>
          </w:p>
        </w:tc>
        <w:tc>
          <w:tcPr>
            <w:tcW w:w="4677" w:type="dxa"/>
            <w:gridSpan w:val="2"/>
            <w:vMerge w:val="restart"/>
          </w:tcPr>
          <w:p w14:paraId="15724CAB" w14:textId="77777777" w:rsidR="007F5B75" w:rsidRPr="007A3E52" w:rsidRDefault="007F5B75" w:rsidP="00811447">
            <w:pPr>
              <w:pStyle w:val="TAL"/>
              <w:jc w:val="center"/>
              <w:rPr>
                <w:ins w:id="1318" w:author="Huawei" w:date="2023-04-04T11:16:00Z"/>
                <w:rFonts w:cs="Arial"/>
                <w:lang w:eastAsia="ja-JP"/>
              </w:rPr>
            </w:pPr>
          </w:p>
          <w:p w14:paraId="5CF40B78" w14:textId="77777777" w:rsidR="007F5B75" w:rsidRPr="007A3E52" w:rsidRDefault="007F5B75" w:rsidP="00811447">
            <w:pPr>
              <w:pStyle w:val="TAL"/>
              <w:jc w:val="center"/>
              <w:rPr>
                <w:ins w:id="1319" w:author="Huawei" w:date="2023-04-04T11:16:00Z"/>
                <w:rFonts w:cs="Arial"/>
                <w:lang w:eastAsia="ja-JP"/>
              </w:rPr>
            </w:pPr>
          </w:p>
          <w:p w14:paraId="1968E226" w14:textId="77777777" w:rsidR="007F5B75" w:rsidRPr="007A3E52" w:rsidRDefault="007F5B75" w:rsidP="00811447">
            <w:pPr>
              <w:pStyle w:val="TAL"/>
              <w:jc w:val="center"/>
              <w:rPr>
                <w:ins w:id="1320" w:author="Huawei" w:date="2023-04-04T11:16:00Z"/>
                <w:rFonts w:cs="Arial"/>
                <w:lang w:eastAsia="ja-JP"/>
              </w:rPr>
            </w:pPr>
          </w:p>
          <w:p w14:paraId="67B88054" w14:textId="77777777" w:rsidR="007F5B75" w:rsidRPr="007A3E52" w:rsidRDefault="007F5B75" w:rsidP="00811447">
            <w:pPr>
              <w:pStyle w:val="TAL"/>
              <w:jc w:val="center"/>
              <w:rPr>
                <w:ins w:id="1321" w:author="Huawei" w:date="2023-04-04T11:16:00Z"/>
                <w:rFonts w:cs="Arial"/>
                <w:lang w:eastAsia="ja-JP"/>
              </w:rPr>
            </w:pPr>
          </w:p>
          <w:p w14:paraId="2C1FFD05" w14:textId="77777777" w:rsidR="007F5B75" w:rsidRPr="007A3E52" w:rsidRDefault="007F5B75" w:rsidP="00811447">
            <w:pPr>
              <w:pStyle w:val="TAL"/>
              <w:jc w:val="center"/>
              <w:rPr>
                <w:ins w:id="1322" w:author="Huawei" w:date="2023-04-04T11:16:00Z"/>
                <w:rFonts w:cs="Arial"/>
                <w:lang w:eastAsia="ja-JP"/>
              </w:rPr>
            </w:pPr>
          </w:p>
          <w:p w14:paraId="623A6EDF" w14:textId="77777777" w:rsidR="007F5B75" w:rsidRPr="007A3E52" w:rsidRDefault="007F5B75" w:rsidP="00811447">
            <w:pPr>
              <w:pStyle w:val="TAL"/>
              <w:jc w:val="center"/>
              <w:rPr>
                <w:ins w:id="1323" w:author="Huawei" w:date="2023-04-04T11:16:00Z"/>
                <w:rFonts w:cs="Arial"/>
                <w:lang w:eastAsia="ja-JP"/>
              </w:rPr>
            </w:pPr>
          </w:p>
          <w:p w14:paraId="76BC5AD8" w14:textId="77777777" w:rsidR="007F5B75" w:rsidRPr="007A3E52" w:rsidRDefault="007F5B75" w:rsidP="00811447">
            <w:pPr>
              <w:pStyle w:val="TAL"/>
              <w:jc w:val="center"/>
              <w:rPr>
                <w:ins w:id="1324" w:author="Huawei" w:date="2023-04-04T11:16:00Z"/>
                <w:rFonts w:cs="Arial"/>
                <w:lang w:eastAsia="ja-JP"/>
              </w:rPr>
            </w:pPr>
          </w:p>
          <w:p w14:paraId="32F5F7A5" w14:textId="77777777" w:rsidR="007F5B75" w:rsidRPr="007A3E52" w:rsidRDefault="007F5B75" w:rsidP="00811447">
            <w:pPr>
              <w:pStyle w:val="TAL"/>
              <w:jc w:val="center"/>
              <w:rPr>
                <w:ins w:id="1325" w:author="Huawei" w:date="2023-04-04T11:16:00Z"/>
                <w:rFonts w:cs="Arial"/>
                <w:lang w:eastAsia="ja-JP"/>
              </w:rPr>
            </w:pPr>
            <w:ins w:id="1326" w:author="Huawei" w:date="2023-04-04T11:16:00Z">
              <w:r w:rsidRPr="007A3E52">
                <w:rPr>
                  <w:rFonts w:cs="Arial"/>
                  <w:lang w:eastAsia="ja-JP"/>
                </w:rPr>
                <w:t>0</w:t>
              </w:r>
            </w:ins>
          </w:p>
        </w:tc>
      </w:tr>
      <w:tr w:rsidR="007F5B75" w:rsidRPr="007A3E52" w14:paraId="518820BA" w14:textId="77777777" w:rsidTr="005827E0">
        <w:trPr>
          <w:cantSplit/>
          <w:ins w:id="1327" w:author="Huawei" w:date="2023-04-04T11:16:00Z"/>
        </w:trPr>
        <w:tc>
          <w:tcPr>
            <w:tcW w:w="3085" w:type="dxa"/>
            <w:tcBorders>
              <w:left w:val="single" w:sz="4" w:space="0" w:color="auto"/>
              <w:bottom w:val="single" w:sz="4" w:space="0" w:color="auto"/>
            </w:tcBorders>
          </w:tcPr>
          <w:p w14:paraId="6FCF584F" w14:textId="77777777" w:rsidR="007F5B75" w:rsidRPr="007A3E52" w:rsidRDefault="007F5B75" w:rsidP="00811447">
            <w:pPr>
              <w:pStyle w:val="TAL"/>
              <w:rPr>
                <w:ins w:id="1328" w:author="Huawei" w:date="2023-04-04T11:16:00Z"/>
                <w:rFonts w:cs="Arial"/>
                <w:lang w:eastAsia="ja-JP"/>
              </w:rPr>
            </w:pPr>
            <w:ins w:id="1329" w:author="Huawei" w:date="2023-04-04T11:16:00Z">
              <w:r w:rsidRPr="007A3E52">
                <w:rPr>
                  <w:rFonts w:cs="Arial"/>
                  <w:lang w:eastAsia="ja-JP"/>
                </w:rPr>
                <w:t>NPBCH_RB</w:t>
              </w:r>
            </w:ins>
          </w:p>
        </w:tc>
        <w:tc>
          <w:tcPr>
            <w:tcW w:w="1418" w:type="dxa"/>
            <w:tcBorders>
              <w:bottom w:val="single" w:sz="4" w:space="0" w:color="auto"/>
            </w:tcBorders>
          </w:tcPr>
          <w:p w14:paraId="007BB521" w14:textId="77777777" w:rsidR="007F5B75" w:rsidRPr="007A3E52" w:rsidRDefault="007F5B75" w:rsidP="00811447">
            <w:pPr>
              <w:pStyle w:val="TAL"/>
              <w:jc w:val="center"/>
              <w:rPr>
                <w:ins w:id="1330" w:author="Huawei" w:date="2023-04-04T11:16:00Z"/>
                <w:rFonts w:cs="Arial"/>
                <w:lang w:eastAsia="ja-JP"/>
              </w:rPr>
            </w:pPr>
            <w:ins w:id="1331" w:author="Huawei" w:date="2023-04-04T11:16:00Z">
              <w:r w:rsidRPr="007A3E52">
                <w:rPr>
                  <w:rFonts w:cs="v4.2.0"/>
                  <w:lang w:eastAsia="ja-JP"/>
                </w:rPr>
                <w:t>dB</w:t>
              </w:r>
            </w:ins>
          </w:p>
        </w:tc>
        <w:tc>
          <w:tcPr>
            <w:tcW w:w="4677" w:type="dxa"/>
            <w:gridSpan w:val="2"/>
            <w:vMerge/>
          </w:tcPr>
          <w:p w14:paraId="24E07228" w14:textId="77777777" w:rsidR="007F5B75" w:rsidRPr="007A3E52" w:rsidRDefault="007F5B75" w:rsidP="00811447">
            <w:pPr>
              <w:pStyle w:val="TAL"/>
              <w:jc w:val="center"/>
              <w:rPr>
                <w:ins w:id="1332" w:author="Huawei" w:date="2023-04-04T11:16:00Z"/>
                <w:rFonts w:cs="Arial"/>
                <w:lang w:eastAsia="ja-JP"/>
              </w:rPr>
            </w:pPr>
          </w:p>
        </w:tc>
      </w:tr>
      <w:tr w:rsidR="007F5B75" w:rsidRPr="007A3E52" w14:paraId="37F246B9" w14:textId="77777777" w:rsidTr="005827E0">
        <w:trPr>
          <w:cantSplit/>
          <w:ins w:id="1333" w:author="Huawei" w:date="2023-04-04T11:16:00Z"/>
        </w:trPr>
        <w:tc>
          <w:tcPr>
            <w:tcW w:w="3085" w:type="dxa"/>
            <w:tcBorders>
              <w:left w:val="single" w:sz="4" w:space="0" w:color="auto"/>
              <w:bottom w:val="single" w:sz="4" w:space="0" w:color="auto"/>
            </w:tcBorders>
          </w:tcPr>
          <w:p w14:paraId="6E5C6DC0" w14:textId="77777777" w:rsidR="007F5B75" w:rsidRPr="007A3E52" w:rsidRDefault="007F5B75" w:rsidP="00811447">
            <w:pPr>
              <w:pStyle w:val="TAL"/>
              <w:rPr>
                <w:ins w:id="1334" w:author="Huawei" w:date="2023-04-04T11:16:00Z"/>
                <w:rFonts w:cs="Arial"/>
                <w:lang w:eastAsia="ja-JP"/>
              </w:rPr>
            </w:pPr>
            <w:ins w:id="1335" w:author="Huawei" w:date="2023-04-04T11:16:00Z">
              <w:r w:rsidRPr="007A3E52">
                <w:rPr>
                  <w:rFonts w:cs="Arial"/>
                  <w:lang w:eastAsia="ja-JP"/>
                </w:rPr>
                <w:t>NPSS_RA</w:t>
              </w:r>
            </w:ins>
          </w:p>
        </w:tc>
        <w:tc>
          <w:tcPr>
            <w:tcW w:w="1418" w:type="dxa"/>
            <w:tcBorders>
              <w:bottom w:val="single" w:sz="4" w:space="0" w:color="auto"/>
            </w:tcBorders>
          </w:tcPr>
          <w:p w14:paraId="6AEB4FBD" w14:textId="77777777" w:rsidR="007F5B75" w:rsidRPr="007A3E52" w:rsidRDefault="007F5B75" w:rsidP="00811447">
            <w:pPr>
              <w:pStyle w:val="TAL"/>
              <w:jc w:val="center"/>
              <w:rPr>
                <w:ins w:id="1336" w:author="Huawei" w:date="2023-04-04T11:16:00Z"/>
                <w:rFonts w:cs="Arial"/>
                <w:lang w:eastAsia="ja-JP"/>
              </w:rPr>
            </w:pPr>
            <w:ins w:id="1337" w:author="Huawei" w:date="2023-04-04T11:16:00Z">
              <w:r w:rsidRPr="007A3E52">
                <w:rPr>
                  <w:rFonts w:cs="v4.2.0"/>
                  <w:lang w:eastAsia="ja-JP"/>
                </w:rPr>
                <w:t>dB</w:t>
              </w:r>
            </w:ins>
          </w:p>
        </w:tc>
        <w:tc>
          <w:tcPr>
            <w:tcW w:w="4677" w:type="dxa"/>
            <w:gridSpan w:val="2"/>
            <w:vMerge/>
          </w:tcPr>
          <w:p w14:paraId="605F0290" w14:textId="77777777" w:rsidR="007F5B75" w:rsidRPr="007A3E52" w:rsidRDefault="007F5B75" w:rsidP="00811447">
            <w:pPr>
              <w:pStyle w:val="TAL"/>
              <w:jc w:val="center"/>
              <w:rPr>
                <w:ins w:id="1338" w:author="Huawei" w:date="2023-04-04T11:16:00Z"/>
                <w:rFonts w:cs="Arial"/>
                <w:lang w:eastAsia="ja-JP"/>
              </w:rPr>
            </w:pPr>
          </w:p>
        </w:tc>
      </w:tr>
      <w:tr w:rsidR="007F5B75" w:rsidRPr="007A3E52" w14:paraId="0BE60618" w14:textId="77777777" w:rsidTr="005827E0">
        <w:trPr>
          <w:cantSplit/>
          <w:ins w:id="1339" w:author="Huawei" w:date="2023-04-04T11:16:00Z"/>
        </w:trPr>
        <w:tc>
          <w:tcPr>
            <w:tcW w:w="3085" w:type="dxa"/>
            <w:tcBorders>
              <w:left w:val="single" w:sz="4" w:space="0" w:color="auto"/>
              <w:bottom w:val="single" w:sz="4" w:space="0" w:color="auto"/>
            </w:tcBorders>
          </w:tcPr>
          <w:p w14:paraId="648FFD13" w14:textId="77777777" w:rsidR="007F5B75" w:rsidRPr="007A3E52" w:rsidRDefault="007F5B75" w:rsidP="00811447">
            <w:pPr>
              <w:pStyle w:val="TAL"/>
              <w:rPr>
                <w:ins w:id="1340" w:author="Huawei" w:date="2023-04-04T11:16:00Z"/>
                <w:rFonts w:cs="Arial"/>
                <w:lang w:eastAsia="ja-JP"/>
              </w:rPr>
            </w:pPr>
            <w:ins w:id="1341" w:author="Huawei" w:date="2023-04-04T11:16:00Z">
              <w:r w:rsidRPr="007A3E52">
                <w:rPr>
                  <w:rFonts w:cs="Arial"/>
                  <w:lang w:eastAsia="ja-JP"/>
                </w:rPr>
                <w:t>NSSS_RA</w:t>
              </w:r>
            </w:ins>
          </w:p>
        </w:tc>
        <w:tc>
          <w:tcPr>
            <w:tcW w:w="1418" w:type="dxa"/>
            <w:tcBorders>
              <w:bottom w:val="single" w:sz="4" w:space="0" w:color="auto"/>
            </w:tcBorders>
          </w:tcPr>
          <w:p w14:paraId="02ECA1E4" w14:textId="77777777" w:rsidR="007F5B75" w:rsidRPr="007A3E52" w:rsidRDefault="007F5B75" w:rsidP="00811447">
            <w:pPr>
              <w:pStyle w:val="TAL"/>
              <w:jc w:val="center"/>
              <w:rPr>
                <w:ins w:id="1342" w:author="Huawei" w:date="2023-04-04T11:16:00Z"/>
                <w:rFonts w:cs="Arial"/>
                <w:lang w:eastAsia="ja-JP"/>
              </w:rPr>
            </w:pPr>
            <w:ins w:id="1343" w:author="Huawei" w:date="2023-04-04T11:16:00Z">
              <w:r w:rsidRPr="007A3E52">
                <w:rPr>
                  <w:rFonts w:cs="v4.2.0"/>
                  <w:lang w:eastAsia="ja-JP"/>
                </w:rPr>
                <w:t>dB</w:t>
              </w:r>
            </w:ins>
          </w:p>
        </w:tc>
        <w:tc>
          <w:tcPr>
            <w:tcW w:w="4677" w:type="dxa"/>
            <w:gridSpan w:val="2"/>
            <w:vMerge/>
          </w:tcPr>
          <w:p w14:paraId="4B0B4F17" w14:textId="77777777" w:rsidR="007F5B75" w:rsidRPr="007A3E52" w:rsidRDefault="007F5B75" w:rsidP="00811447">
            <w:pPr>
              <w:pStyle w:val="TAL"/>
              <w:jc w:val="center"/>
              <w:rPr>
                <w:ins w:id="1344" w:author="Huawei" w:date="2023-04-04T11:16:00Z"/>
                <w:rFonts w:cs="Arial"/>
                <w:lang w:eastAsia="ja-JP"/>
              </w:rPr>
            </w:pPr>
          </w:p>
        </w:tc>
      </w:tr>
      <w:tr w:rsidR="007F5B75" w:rsidRPr="007A3E52" w14:paraId="665858CA" w14:textId="77777777" w:rsidTr="005827E0">
        <w:trPr>
          <w:cantSplit/>
          <w:trHeight w:val="183"/>
          <w:ins w:id="1345" w:author="Huawei" w:date="2023-04-04T11:16:00Z"/>
        </w:trPr>
        <w:tc>
          <w:tcPr>
            <w:tcW w:w="3085" w:type="dxa"/>
            <w:tcBorders>
              <w:left w:val="single" w:sz="4" w:space="0" w:color="auto"/>
            </w:tcBorders>
          </w:tcPr>
          <w:p w14:paraId="12847DF2" w14:textId="77777777" w:rsidR="007F5B75" w:rsidRPr="007A3E52" w:rsidRDefault="007F5B75" w:rsidP="00811447">
            <w:pPr>
              <w:pStyle w:val="TAL"/>
              <w:rPr>
                <w:ins w:id="1346" w:author="Huawei" w:date="2023-04-04T11:16:00Z"/>
                <w:rFonts w:cs="Arial"/>
                <w:lang w:eastAsia="ja-JP"/>
              </w:rPr>
            </w:pPr>
            <w:ins w:id="1347" w:author="Huawei" w:date="2023-04-04T11:16:00Z">
              <w:r w:rsidRPr="007A3E52">
                <w:rPr>
                  <w:rFonts w:cs="Arial" w:hint="eastAsia"/>
                  <w:lang w:eastAsia="zh-CN"/>
                </w:rPr>
                <w:t>N</w:t>
              </w:r>
              <w:r w:rsidRPr="007A3E52">
                <w:rPr>
                  <w:rFonts w:cs="Arial"/>
                  <w:lang w:eastAsia="ja-JP"/>
                </w:rPr>
                <w:t>PDCCH_RA</w:t>
              </w:r>
            </w:ins>
          </w:p>
        </w:tc>
        <w:tc>
          <w:tcPr>
            <w:tcW w:w="1418" w:type="dxa"/>
          </w:tcPr>
          <w:p w14:paraId="7FE05B5E" w14:textId="77777777" w:rsidR="007F5B75" w:rsidRPr="007A3E52" w:rsidRDefault="007F5B75" w:rsidP="00811447">
            <w:pPr>
              <w:pStyle w:val="TAL"/>
              <w:jc w:val="center"/>
              <w:rPr>
                <w:ins w:id="1348" w:author="Huawei" w:date="2023-04-04T11:16:00Z"/>
                <w:rFonts w:cs="Arial"/>
                <w:lang w:eastAsia="ja-JP"/>
              </w:rPr>
            </w:pPr>
            <w:ins w:id="1349" w:author="Huawei" w:date="2023-04-04T11:16:00Z">
              <w:r w:rsidRPr="007A3E52">
                <w:rPr>
                  <w:rFonts w:cs="v4.2.0"/>
                  <w:lang w:eastAsia="ja-JP"/>
                </w:rPr>
                <w:t>dB</w:t>
              </w:r>
            </w:ins>
          </w:p>
        </w:tc>
        <w:tc>
          <w:tcPr>
            <w:tcW w:w="4677" w:type="dxa"/>
            <w:gridSpan w:val="2"/>
            <w:vMerge/>
          </w:tcPr>
          <w:p w14:paraId="5D1E16AA" w14:textId="77777777" w:rsidR="007F5B75" w:rsidRPr="007A3E52" w:rsidRDefault="007F5B75" w:rsidP="00811447">
            <w:pPr>
              <w:pStyle w:val="TAL"/>
              <w:jc w:val="center"/>
              <w:rPr>
                <w:ins w:id="1350" w:author="Huawei" w:date="2023-04-04T11:16:00Z"/>
                <w:rFonts w:cs="Arial"/>
                <w:lang w:eastAsia="ja-JP"/>
              </w:rPr>
            </w:pPr>
          </w:p>
        </w:tc>
      </w:tr>
      <w:tr w:rsidR="007F5B75" w:rsidRPr="007A3E52" w14:paraId="0B343F09" w14:textId="77777777" w:rsidTr="005827E0">
        <w:trPr>
          <w:cantSplit/>
          <w:trHeight w:val="244"/>
          <w:ins w:id="1351" w:author="Huawei" w:date="2023-04-04T11:16:00Z"/>
        </w:trPr>
        <w:tc>
          <w:tcPr>
            <w:tcW w:w="3085" w:type="dxa"/>
            <w:tcBorders>
              <w:left w:val="single" w:sz="4" w:space="0" w:color="auto"/>
            </w:tcBorders>
          </w:tcPr>
          <w:p w14:paraId="66531FD6" w14:textId="77777777" w:rsidR="007F5B75" w:rsidRPr="007A3E52" w:rsidRDefault="007F5B75" w:rsidP="00811447">
            <w:pPr>
              <w:pStyle w:val="TAL"/>
              <w:rPr>
                <w:ins w:id="1352" w:author="Huawei" w:date="2023-04-04T11:16:00Z"/>
                <w:rFonts w:cs="Arial"/>
                <w:lang w:eastAsia="ja-JP"/>
              </w:rPr>
            </w:pPr>
            <w:ins w:id="1353" w:author="Huawei" w:date="2023-04-04T11:16:00Z">
              <w:r w:rsidRPr="007A3E52">
                <w:rPr>
                  <w:rFonts w:cs="Arial" w:hint="eastAsia"/>
                  <w:lang w:eastAsia="zh-CN"/>
                </w:rPr>
                <w:t>N</w:t>
              </w:r>
              <w:r w:rsidRPr="007A3E52">
                <w:rPr>
                  <w:rFonts w:cs="Arial"/>
                  <w:lang w:eastAsia="ja-JP"/>
                </w:rPr>
                <w:t>PDCCH_RB</w:t>
              </w:r>
            </w:ins>
          </w:p>
        </w:tc>
        <w:tc>
          <w:tcPr>
            <w:tcW w:w="1418" w:type="dxa"/>
          </w:tcPr>
          <w:p w14:paraId="1DF94882" w14:textId="77777777" w:rsidR="007F5B75" w:rsidRPr="007A3E52" w:rsidRDefault="007F5B75" w:rsidP="00811447">
            <w:pPr>
              <w:pStyle w:val="TAL"/>
              <w:jc w:val="center"/>
              <w:rPr>
                <w:ins w:id="1354" w:author="Huawei" w:date="2023-04-04T11:16:00Z"/>
                <w:rFonts w:cs="Arial"/>
                <w:lang w:eastAsia="ja-JP"/>
              </w:rPr>
            </w:pPr>
            <w:ins w:id="1355" w:author="Huawei" w:date="2023-04-04T11:16:00Z">
              <w:r w:rsidRPr="007A3E52">
                <w:rPr>
                  <w:rFonts w:cs="v4.2.0"/>
                  <w:lang w:eastAsia="ja-JP"/>
                </w:rPr>
                <w:t>dB</w:t>
              </w:r>
            </w:ins>
          </w:p>
        </w:tc>
        <w:tc>
          <w:tcPr>
            <w:tcW w:w="4677" w:type="dxa"/>
            <w:gridSpan w:val="2"/>
            <w:vMerge/>
          </w:tcPr>
          <w:p w14:paraId="7F5F6F0D" w14:textId="77777777" w:rsidR="007F5B75" w:rsidRPr="007A3E52" w:rsidRDefault="007F5B75" w:rsidP="00811447">
            <w:pPr>
              <w:pStyle w:val="TAL"/>
              <w:jc w:val="center"/>
              <w:rPr>
                <w:ins w:id="1356" w:author="Huawei" w:date="2023-04-04T11:16:00Z"/>
                <w:rFonts w:cs="Arial"/>
                <w:lang w:eastAsia="ja-JP"/>
              </w:rPr>
            </w:pPr>
          </w:p>
        </w:tc>
      </w:tr>
      <w:tr w:rsidR="007F5B75" w:rsidRPr="007A3E52" w14:paraId="5BC86A2E" w14:textId="77777777" w:rsidTr="005827E0">
        <w:trPr>
          <w:cantSplit/>
          <w:ins w:id="1357" w:author="Huawei" w:date="2023-04-04T11:16:00Z"/>
        </w:trPr>
        <w:tc>
          <w:tcPr>
            <w:tcW w:w="3085" w:type="dxa"/>
            <w:tcBorders>
              <w:left w:val="single" w:sz="4" w:space="0" w:color="auto"/>
              <w:bottom w:val="single" w:sz="4" w:space="0" w:color="auto"/>
            </w:tcBorders>
          </w:tcPr>
          <w:p w14:paraId="6E62F2BD" w14:textId="77777777" w:rsidR="007F5B75" w:rsidRPr="007A3E52" w:rsidRDefault="007F5B75" w:rsidP="00811447">
            <w:pPr>
              <w:pStyle w:val="TAL"/>
              <w:rPr>
                <w:ins w:id="1358" w:author="Huawei" w:date="2023-04-04T11:16:00Z"/>
                <w:rFonts w:cs="Arial"/>
                <w:lang w:eastAsia="ja-JP"/>
              </w:rPr>
            </w:pPr>
            <w:ins w:id="1359" w:author="Huawei" w:date="2023-04-04T11:16:00Z">
              <w:r w:rsidRPr="007A3E52">
                <w:rPr>
                  <w:rFonts w:cs="Arial"/>
                  <w:lang w:eastAsia="ja-JP"/>
                </w:rPr>
                <w:t>NPDSCH_RA</w:t>
              </w:r>
            </w:ins>
          </w:p>
        </w:tc>
        <w:tc>
          <w:tcPr>
            <w:tcW w:w="1418" w:type="dxa"/>
            <w:tcBorders>
              <w:bottom w:val="single" w:sz="4" w:space="0" w:color="auto"/>
            </w:tcBorders>
          </w:tcPr>
          <w:p w14:paraId="65073EE2" w14:textId="77777777" w:rsidR="007F5B75" w:rsidRPr="007A3E52" w:rsidRDefault="007F5B75" w:rsidP="00811447">
            <w:pPr>
              <w:pStyle w:val="TAL"/>
              <w:jc w:val="center"/>
              <w:rPr>
                <w:ins w:id="1360" w:author="Huawei" w:date="2023-04-04T11:16:00Z"/>
                <w:rFonts w:cs="Arial"/>
                <w:lang w:eastAsia="ja-JP"/>
              </w:rPr>
            </w:pPr>
            <w:ins w:id="1361" w:author="Huawei" w:date="2023-04-04T11:16:00Z">
              <w:r w:rsidRPr="007A3E52">
                <w:rPr>
                  <w:rFonts w:cs="v4.2.0"/>
                  <w:lang w:eastAsia="ja-JP"/>
                </w:rPr>
                <w:t>dB</w:t>
              </w:r>
            </w:ins>
          </w:p>
        </w:tc>
        <w:tc>
          <w:tcPr>
            <w:tcW w:w="4677" w:type="dxa"/>
            <w:gridSpan w:val="2"/>
            <w:vMerge/>
          </w:tcPr>
          <w:p w14:paraId="6204589D" w14:textId="77777777" w:rsidR="007F5B75" w:rsidRPr="007A3E52" w:rsidRDefault="007F5B75" w:rsidP="00811447">
            <w:pPr>
              <w:pStyle w:val="TAL"/>
              <w:jc w:val="center"/>
              <w:rPr>
                <w:ins w:id="1362" w:author="Huawei" w:date="2023-04-04T11:16:00Z"/>
                <w:rFonts w:cs="Arial"/>
                <w:lang w:eastAsia="ja-JP"/>
              </w:rPr>
            </w:pPr>
          </w:p>
        </w:tc>
      </w:tr>
      <w:tr w:rsidR="007F5B75" w:rsidRPr="007A3E52" w14:paraId="31C953D0" w14:textId="77777777" w:rsidTr="005827E0">
        <w:trPr>
          <w:cantSplit/>
          <w:ins w:id="1363" w:author="Huawei" w:date="2023-04-04T11:16:00Z"/>
        </w:trPr>
        <w:tc>
          <w:tcPr>
            <w:tcW w:w="3085" w:type="dxa"/>
            <w:tcBorders>
              <w:left w:val="single" w:sz="4" w:space="0" w:color="auto"/>
              <w:bottom w:val="single" w:sz="4" w:space="0" w:color="auto"/>
            </w:tcBorders>
          </w:tcPr>
          <w:p w14:paraId="329E5D2C" w14:textId="77777777" w:rsidR="007F5B75" w:rsidRPr="007A3E52" w:rsidRDefault="007F5B75" w:rsidP="00811447">
            <w:pPr>
              <w:pStyle w:val="TAL"/>
              <w:rPr>
                <w:ins w:id="1364" w:author="Huawei" w:date="2023-04-04T11:16:00Z"/>
                <w:rFonts w:cs="Arial"/>
                <w:lang w:eastAsia="ja-JP"/>
              </w:rPr>
            </w:pPr>
            <w:ins w:id="1365" w:author="Huawei" w:date="2023-04-04T11:16:00Z">
              <w:r w:rsidRPr="007A3E52">
                <w:rPr>
                  <w:rFonts w:cs="Arial"/>
                  <w:lang w:eastAsia="ja-JP"/>
                </w:rPr>
                <w:t>NPDSCH_RB</w:t>
              </w:r>
            </w:ins>
          </w:p>
        </w:tc>
        <w:tc>
          <w:tcPr>
            <w:tcW w:w="1418" w:type="dxa"/>
            <w:tcBorders>
              <w:bottom w:val="single" w:sz="4" w:space="0" w:color="auto"/>
            </w:tcBorders>
          </w:tcPr>
          <w:p w14:paraId="0069417F" w14:textId="77777777" w:rsidR="007F5B75" w:rsidRPr="007A3E52" w:rsidRDefault="007F5B75" w:rsidP="00811447">
            <w:pPr>
              <w:pStyle w:val="TAL"/>
              <w:jc w:val="center"/>
              <w:rPr>
                <w:ins w:id="1366" w:author="Huawei" w:date="2023-04-04T11:16:00Z"/>
                <w:rFonts w:cs="Arial"/>
                <w:lang w:eastAsia="ja-JP"/>
              </w:rPr>
            </w:pPr>
            <w:ins w:id="1367" w:author="Huawei" w:date="2023-04-04T11:16:00Z">
              <w:r w:rsidRPr="007A3E52">
                <w:rPr>
                  <w:rFonts w:cs="v4.2.0"/>
                  <w:lang w:eastAsia="ja-JP"/>
                </w:rPr>
                <w:t>dB</w:t>
              </w:r>
            </w:ins>
          </w:p>
        </w:tc>
        <w:tc>
          <w:tcPr>
            <w:tcW w:w="4677" w:type="dxa"/>
            <w:gridSpan w:val="2"/>
            <w:vMerge/>
          </w:tcPr>
          <w:p w14:paraId="610256D0" w14:textId="77777777" w:rsidR="007F5B75" w:rsidRPr="007A3E52" w:rsidRDefault="007F5B75" w:rsidP="00811447">
            <w:pPr>
              <w:pStyle w:val="TAL"/>
              <w:jc w:val="center"/>
              <w:rPr>
                <w:ins w:id="1368" w:author="Huawei" w:date="2023-04-04T11:16:00Z"/>
                <w:rFonts w:cs="Arial"/>
                <w:lang w:eastAsia="ja-JP"/>
              </w:rPr>
            </w:pPr>
          </w:p>
        </w:tc>
      </w:tr>
      <w:tr w:rsidR="007F5B75" w:rsidRPr="007A3E52" w14:paraId="2CF72B88" w14:textId="77777777" w:rsidTr="005827E0">
        <w:trPr>
          <w:cantSplit/>
          <w:ins w:id="1369" w:author="Huawei" w:date="2023-04-04T11:16:00Z"/>
        </w:trPr>
        <w:tc>
          <w:tcPr>
            <w:tcW w:w="3085" w:type="dxa"/>
            <w:vAlign w:val="center"/>
          </w:tcPr>
          <w:p w14:paraId="13A12A28" w14:textId="77777777" w:rsidR="007F5B75" w:rsidRPr="007A3E52" w:rsidRDefault="007F5B75" w:rsidP="00811447">
            <w:pPr>
              <w:pStyle w:val="TAL"/>
              <w:rPr>
                <w:ins w:id="1370" w:author="Huawei" w:date="2023-04-04T11:16:00Z"/>
                <w:rFonts w:cs="Arial"/>
                <w:lang w:eastAsia="ja-JP"/>
              </w:rPr>
            </w:pPr>
            <w:ins w:id="1371" w:author="Huawei" w:date="2023-04-04T11:16:00Z">
              <w:r w:rsidRPr="007A3E52">
                <w:rPr>
                  <w:rFonts w:cs="Arial"/>
                  <w:lang w:eastAsia="ja-JP"/>
                </w:rPr>
                <w:t>NOCNG_RA</w:t>
              </w:r>
              <w:r w:rsidRPr="007A3E52">
                <w:rPr>
                  <w:rFonts w:cs="Arial"/>
                  <w:vertAlign w:val="superscript"/>
                  <w:lang w:eastAsia="ja-JP"/>
                </w:rPr>
                <w:t>Note1</w:t>
              </w:r>
            </w:ins>
          </w:p>
        </w:tc>
        <w:tc>
          <w:tcPr>
            <w:tcW w:w="1418" w:type="dxa"/>
          </w:tcPr>
          <w:p w14:paraId="28DB00F9" w14:textId="77777777" w:rsidR="007F5B75" w:rsidRPr="007A3E52" w:rsidRDefault="007F5B75" w:rsidP="00811447">
            <w:pPr>
              <w:pStyle w:val="TAL"/>
              <w:jc w:val="center"/>
              <w:rPr>
                <w:ins w:id="1372" w:author="Huawei" w:date="2023-04-04T11:16:00Z"/>
                <w:rFonts w:cs="Arial"/>
                <w:lang w:eastAsia="ja-JP"/>
              </w:rPr>
            </w:pPr>
            <w:ins w:id="1373" w:author="Huawei" w:date="2023-04-04T11:16:00Z">
              <w:r w:rsidRPr="007A3E52">
                <w:rPr>
                  <w:rFonts w:cs="v4.2.0"/>
                  <w:lang w:eastAsia="ja-JP"/>
                </w:rPr>
                <w:t>dB</w:t>
              </w:r>
            </w:ins>
          </w:p>
        </w:tc>
        <w:tc>
          <w:tcPr>
            <w:tcW w:w="4677" w:type="dxa"/>
            <w:gridSpan w:val="2"/>
            <w:vMerge/>
          </w:tcPr>
          <w:p w14:paraId="74C10C06" w14:textId="77777777" w:rsidR="007F5B75" w:rsidRPr="007A3E52" w:rsidRDefault="007F5B75" w:rsidP="00811447">
            <w:pPr>
              <w:pStyle w:val="TAL"/>
              <w:jc w:val="center"/>
              <w:rPr>
                <w:ins w:id="1374" w:author="Huawei" w:date="2023-04-04T11:16:00Z"/>
                <w:rFonts w:cs="Arial"/>
                <w:lang w:eastAsia="ja-JP"/>
              </w:rPr>
            </w:pPr>
          </w:p>
        </w:tc>
      </w:tr>
      <w:tr w:rsidR="007F5B75" w:rsidRPr="007A3E52" w14:paraId="201EF792" w14:textId="77777777" w:rsidTr="005827E0">
        <w:trPr>
          <w:cantSplit/>
          <w:trHeight w:val="203"/>
          <w:ins w:id="1375" w:author="Huawei" w:date="2023-04-04T11:16:00Z"/>
        </w:trPr>
        <w:tc>
          <w:tcPr>
            <w:tcW w:w="3085" w:type="dxa"/>
            <w:vAlign w:val="center"/>
          </w:tcPr>
          <w:p w14:paraId="214DC2DF" w14:textId="77777777" w:rsidR="007F5B75" w:rsidRPr="007A3E52" w:rsidRDefault="007F5B75" w:rsidP="00811447">
            <w:pPr>
              <w:pStyle w:val="TAL"/>
              <w:rPr>
                <w:ins w:id="1376" w:author="Huawei" w:date="2023-04-04T11:16:00Z"/>
                <w:rFonts w:cs="Arial"/>
                <w:lang w:eastAsia="zh-CN"/>
              </w:rPr>
            </w:pPr>
            <w:ins w:id="1377" w:author="Huawei" w:date="2023-04-04T11:16:00Z">
              <w:r w:rsidRPr="007A3E52">
                <w:rPr>
                  <w:rFonts w:cs="Arial"/>
                  <w:lang w:eastAsia="ja-JP"/>
                </w:rPr>
                <w:t>NOCNG_RB</w:t>
              </w:r>
              <w:r w:rsidRPr="007A3E52">
                <w:rPr>
                  <w:rFonts w:cs="Arial"/>
                  <w:vertAlign w:val="superscript"/>
                  <w:lang w:eastAsia="ja-JP"/>
                </w:rPr>
                <w:t>Note1</w:t>
              </w:r>
              <w:r w:rsidRPr="007A3E52">
                <w:rPr>
                  <w:rFonts w:cs="Arial" w:hint="eastAsia"/>
                  <w:vertAlign w:val="superscript"/>
                  <w:lang w:eastAsia="zh-CN"/>
                </w:rPr>
                <w:t xml:space="preserve"> </w:t>
              </w:r>
            </w:ins>
          </w:p>
        </w:tc>
        <w:tc>
          <w:tcPr>
            <w:tcW w:w="1418" w:type="dxa"/>
          </w:tcPr>
          <w:p w14:paraId="3F399CE9" w14:textId="77777777" w:rsidR="007F5B75" w:rsidRPr="007A3E52" w:rsidRDefault="007F5B75" w:rsidP="00811447">
            <w:pPr>
              <w:pStyle w:val="TAL"/>
              <w:jc w:val="center"/>
              <w:rPr>
                <w:ins w:id="1378" w:author="Huawei" w:date="2023-04-04T11:16:00Z"/>
                <w:rFonts w:cs="Arial"/>
                <w:lang w:eastAsia="ja-JP"/>
              </w:rPr>
            </w:pPr>
            <w:ins w:id="1379" w:author="Huawei" w:date="2023-04-04T11:16:00Z">
              <w:r w:rsidRPr="007A3E52">
                <w:rPr>
                  <w:rFonts w:cs="v4.2.0"/>
                  <w:lang w:eastAsia="ja-JP"/>
                </w:rPr>
                <w:t>dB</w:t>
              </w:r>
            </w:ins>
          </w:p>
        </w:tc>
        <w:tc>
          <w:tcPr>
            <w:tcW w:w="4677" w:type="dxa"/>
            <w:gridSpan w:val="2"/>
            <w:vMerge/>
          </w:tcPr>
          <w:p w14:paraId="20455D74" w14:textId="77777777" w:rsidR="007F5B75" w:rsidRPr="007A3E52" w:rsidRDefault="007F5B75" w:rsidP="00811447">
            <w:pPr>
              <w:pStyle w:val="TAL"/>
              <w:jc w:val="center"/>
              <w:rPr>
                <w:ins w:id="1380" w:author="Huawei" w:date="2023-04-04T11:16:00Z"/>
                <w:rFonts w:cs="Arial"/>
                <w:lang w:eastAsia="ja-JP"/>
              </w:rPr>
            </w:pPr>
          </w:p>
        </w:tc>
      </w:tr>
      <w:tr w:rsidR="007F5B75" w:rsidRPr="007A3E52" w14:paraId="5FD7FCFE" w14:textId="77777777" w:rsidTr="005827E0">
        <w:trPr>
          <w:cantSplit/>
          <w:ins w:id="1381" w:author="Huawei" w:date="2023-04-04T11:16:00Z"/>
        </w:trPr>
        <w:tc>
          <w:tcPr>
            <w:tcW w:w="3085" w:type="dxa"/>
          </w:tcPr>
          <w:p w14:paraId="5F0C5A01" w14:textId="77777777" w:rsidR="007F5B75" w:rsidRPr="007A3E52" w:rsidRDefault="007F5B75" w:rsidP="00811447">
            <w:pPr>
              <w:pStyle w:val="TAL"/>
              <w:rPr>
                <w:ins w:id="1382" w:author="Huawei" w:date="2023-04-04T11:16:00Z"/>
                <w:rFonts w:cs="Arial"/>
                <w:lang w:eastAsia="ja-JP"/>
              </w:rPr>
            </w:pPr>
            <w:ins w:id="1383" w:author="Huawei" w:date="2023-04-04T11:16:00Z">
              <w:r w:rsidRPr="007A3E52">
                <w:rPr>
                  <w:rFonts w:cs="v3.7.0"/>
                  <w:lang w:eastAsia="ja-JP"/>
                </w:rPr>
                <w:t>Timing Advance Command (</w:t>
              </w:r>
              <w:r w:rsidRPr="007A3E52">
                <w:rPr>
                  <w:rFonts w:cs="Arial"/>
                  <w:i/>
                  <w:lang w:eastAsia="ja-JP"/>
                </w:rPr>
                <w:t>T</w:t>
              </w:r>
              <w:r w:rsidRPr="007A3E52">
                <w:rPr>
                  <w:rFonts w:cs="Arial"/>
                  <w:i/>
                  <w:vertAlign w:val="subscript"/>
                  <w:lang w:eastAsia="ja-JP"/>
                </w:rPr>
                <w:t>A</w:t>
              </w:r>
              <w:r w:rsidRPr="007A3E52">
                <w:rPr>
                  <w:rFonts w:cs="v3.7.0"/>
                  <w:lang w:eastAsia="ja-JP"/>
                </w:rPr>
                <w:t>)</w:t>
              </w:r>
            </w:ins>
          </w:p>
        </w:tc>
        <w:tc>
          <w:tcPr>
            <w:tcW w:w="1418" w:type="dxa"/>
          </w:tcPr>
          <w:p w14:paraId="77E5BA84" w14:textId="77777777" w:rsidR="007F5B75" w:rsidRPr="007A3E52" w:rsidRDefault="007F5B75" w:rsidP="00811447">
            <w:pPr>
              <w:pStyle w:val="TAL"/>
              <w:jc w:val="center"/>
              <w:rPr>
                <w:ins w:id="1384" w:author="Huawei" w:date="2023-04-04T11:16:00Z"/>
                <w:rFonts w:cs="Arial"/>
                <w:lang w:eastAsia="ja-JP"/>
              </w:rPr>
            </w:pPr>
          </w:p>
        </w:tc>
        <w:tc>
          <w:tcPr>
            <w:tcW w:w="1771" w:type="dxa"/>
          </w:tcPr>
          <w:p w14:paraId="43315835" w14:textId="77777777" w:rsidR="007F5B75" w:rsidRPr="007A3E52" w:rsidRDefault="007F5B75" w:rsidP="00811447">
            <w:pPr>
              <w:pStyle w:val="TAL"/>
              <w:jc w:val="center"/>
              <w:rPr>
                <w:ins w:id="1385" w:author="Huawei" w:date="2023-04-04T11:16:00Z"/>
                <w:rFonts w:cs="Arial"/>
                <w:lang w:eastAsia="ja-JP"/>
              </w:rPr>
            </w:pPr>
            <w:ins w:id="1386" w:author="Huawei" w:date="2023-04-04T11:16:00Z">
              <w:r w:rsidRPr="007A3E52">
                <w:rPr>
                  <w:rFonts w:cs="Arial"/>
                  <w:lang w:eastAsia="ja-JP"/>
                </w:rPr>
                <w:t>31</w:t>
              </w:r>
            </w:ins>
          </w:p>
        </w:tc>
        <w:tc>
          <w:tcPr>
            <w:tcW w:w="2906" w:type="dxa"/>
          </w:tcPr>
          <w:p w14:paraId="5711C5A4" w14:textId="77777777" w:rsidR="007F5B75" w:rsidRPr="007A3E52" w:rsidRDefault="007F5B75" w:rsidP="00811447">
            <w:pPr>
              <w:pStyle w:val="TAL"/>
              <w:jc w:val="center"/>
              <w:rPr>
                <w:ins w:id="1387" w:author="Huawei" w:date="2023-04-04T11:16:00Z"/>
                <w:rFonts w:cs="Arial"/>
                <w:lang w:eastAsia="ja-JP"/>
              </w:rPr>
            </w:pPr>
            <w:ins w:id="1388" w:author="Huawei" w:date="2023-04-04T11:16:00Z">
              <w:r w:rsidRPr="007A3E52">
                <w:rPr>
                  <w:rFonts w:cs="Arial"/>
                  <w:lang w:eastAsia="zh-CN"/>
                </w:rPr>
                <w:t>39</w:t>
              </w:r>
            </w:ins>
          </w:p>
        </w:tc>
      </w:tr>
      <w:tr w:rsidR="007F5B75" w:rsidRPr="007A3E52" w14:paraId="53FDD4C8" w14:textId="77777777" w:rsidTr="005827E0">
        <w:trPr>
          <w:cantSplit/>
          <w:ins w:id="1389" w:author="Huawei" w:date="2023-04-04T11:16:00Z"/>
        </w:trPr>
        <w:tc>
          <w:tcPr>
            <w:tcW w:w="3085" w:type="dxa"/>
          </w:tcPr>
          <w:p w14:paraId="7C1182FF" w14:textId="77777777" w:rsidR="007F5B75" w:rsidRPr="007A3E52" w:rsidRDefault="007F5B75" w:rsidP="00811447">
            <w:pPr>
              <w:pStyle w:val="TAL"/>
              <w:rPr>
                <w:ins w:id="1390" w:author="Huawei" w:date="2023-04-04T11:16:00Z"/>
                <w:rFonts w:cs="Arial"/>
                <w:lang w:eastAsia="ja-JP"/>
              </w:rPr>
            </w:pPr>
            <w:ins w:id="1391" w:author="Huawei" w:date="2023-04-04T11:16:00Z">
              <w:r w:rsidRPr="007A3E52">
                <w:rPr>
                  <w:rFonts w:cs="Arial"/>
                  <w:position w:val="-12"/>
                  <w:lang w:eastAsia="ja-JP"/>
                </w:rPr>
                <w:object w:dxaOrig="620" w:dyaOrig="380" w14:anchorId="5C168774">
                  <v:shape id="_x0000_i1034" type="#_x0000_t75" style="width:27.95pt;height:14.4pt" o:ole="" fillcolor="window">
                    <v:imagedata r:id="rId18" o:title=""/>
                  </v:shape>
                  <o:OLEObject Type="Embed" ProgID="Equation.3" ShapeID="_x0000_i1034" DrawAspect="Content" ObjectID="_1742660440" r:id="rId28"/>
                </w:object>
              </w:r>
            </w:ins>
          </w:p>
        </w:tc>
        <w:tc>
          <w:tcPr>
            <w:tcW w:w="1418" w:type="dxa"/>
          </w:tcPr>
          <w:p w14:paraId="46DB71F6" w14:textId="77777777" w:rsidR="007F5B75" w:rsidRPr="007A3E52" w:rsidRDefault="007F5B75" w:rsidP="00811447">
            <w:pPr>
              <w:pStyle w:val="TAL"/>
              <w:jc w:val="center"/>
              <w:rPr>
                <w:ins w:id="1392" w:author="Huawei" w:date="2023-04-04T11:16:00Z"/>
                <w:rFonts w:cs="Arial"/>
                <w:lang w:eastAsia="ja-JP"/>
              </w:rPr>
            </w:pPr>
            <w:ins w:id="1393" w:author="Huawei" w:date="2023-04-04T11:16:00Z">
              <w:r w:rsidRPr="007A3E52">
                <w:rPr>
                  <w:rFonts w:cs="v4.2.0"/>
                  <w:lang w:eastAsia="ja-JP"/>
                </w:rPr>
                <w:t>dB</w:t>
              </w:r>
            </w:ins>
          </w:p>
        </w:tc>
        <w:tc>
          <w:tcPr>
            <w:tcW w:w="4677" w:type="dxa"/>
            <w:gridSpan w:val="2"/>
          </w:tcPr>
          <w:p w14:paraId="6BAFD7FC" w14:textId="77777777" w:rsidR="007F5B75" w:rsidRPr="007A3E52" w:rsidRDefault="007F5B75" w:rsidP="00811447">
            <w:pPr>
              <w:pStyle w:val="TAL"/>
              <w:jc w:val="center"/>
              <w:rPr>
                <w:ins w:id="1394" w:author="Huawei" w:date="2023-04-04T11:16:00Z"/>
                <w:rFonts w:cs="Arial"/>
                <w:lang w:eastAsia="ja-JP"/>
              </w:rPr>
            </w:pPr>
            <w:ins w:id="1395" w:author="Huawei" w:date="2023-04-04T11:16:00Z">
              <w:r w:rsidRPr="007A3E52">
                <w:rPr>
                  <w:rFonts w:cs="Arial"/>
                  <w:lang w:eastAsia="ja-JP"/>
                </w:rPr>
                <w:t>-12</w:t>
              </w:r>
            </w:ins>
          </w:p>
        </w:tc>
      </w:tr>
      <w:tr w:rsidR="007F5B75" w:rsidRPr="007A3E52" w14:paraId="243F25C7" w14:textId="77777777" w:rsidTr="005827E0">
        <w:trPr>
          <w:cantSplit/>
          <w:ins w:id="1396" w:author="Huawei" w:date="2023-04-04T11:16:00Z"/>
        </w:trPr>
        <w:tc>
          <w:tcPr>
            <w:tcW w:w="3085" w:type="dxa"/>
          </w:tcPr>
          <w:p w14:paraId="4BD8EEC6" w14:textId="77777777" w:rsidR="007F5B75" w:rsidRPr="007A3E52" w:rsidRDefault="007F5B75" w:rsidP="00811447">
            <w:pPr>
              <w:pStyle w:val="TAL"/>
              <w:rPr>
                <w:ins w:id="1397" w:author="Huawei" w:date="2023-04-04T11:16:00Z"/>
                <w:rFonts w:cs="Arial"/>
                <w:lang w:eastAsia="ja-JP"/>
              </w:rPr>
            </w:pPr>
            <w:ins w:id="1398" w:author="Huawei" w:date="2023-04-04T11:16:00Z">
              <w:r w:rsidRPr="007A3E52">
                <w:rPr>
                  <w:rFonts w:cs="Arial"/>
                  <w:position w:val="-12"/>
                  <w:lang w:eastAsia="ja-JP"/>
                </w:rPr>
                <w:object w:dxaOrig="400" w:dyaOrig="360" w14:anchorId="67575B95">
                  <v:shape id="_x0000_i1035" type="#_x0000_t75" style="width:22.25pt;height:22.25pt" o:ole="" fillcolor="window">
                    <v:imagedata r:id="rId16" o:title=""/>
                  </v:shape>
                  <o:OLEObject Type="Embed" ProgID="Equation.3" ShapeID="_x0000_i1035" DrawAspect="Content" ObjectID="_1742660441" r:id="rId29"/>
                </w:object>
              </w:r>
            </w:ins>
          </w:p>
        </w:tc>
        <w:tc>
          <w:tcPr>
            <w:tcW w:w="1418" w:type="dxa"/>
          </w:tcPr>
          <w:p w14:paraId="5C4CEDE8" w14:textId="77777777" w:rsidR="007F5B75" w:rsidRPr="007A3E52" w:rsidRDefault="007F5B75" w:rsidP="00811447">
            <w:pPr>
              <w:pStyle w:val="TAL"/>
              <w:jc w:val="center"/>
              <w:rPr>
                <w:ins w:id="1399" w:author="Huawei" w:date="2023-04-04T11:16:00Z"/>
                <w:rFonts w:cs="Arial"/>
                <w:lang w:eastAsia="ja-JP"/>
              </w:rPr>
            </w:pPr>
            <w:ins w:id="1400" w:author="Huawei" w:date="2023-04-04T11:16:00Z">
              <w:r w:rsidRPr="007A3E52">
                <w:rPr>
                  <w:rFonts w:cs="v4.2.0"/>
                  <w:lang w:eastAsia="ja-JP"/>
                </w:rPr>
                <w:t xml:space="preserve">dBm/15 </w:t>
              </w:r>
              <w:proofErr w:type="spellStart"/>
              <w:r w:rsidRPr="007A3E52">
                <w:rPr>
                  <w:rFonts w:cs="v4.2.0"/>
                  <w:lang w:eastAsia="ja-JP"/>
                </w:rPr>
                <w:t>KHz</w:t>
              </w:r>
              <w:proofErr w:type="spellEnd"/>
            </w:ins>
          </w:p>
        </w:tc>
        <w:tc>
          <w:tcPr>
            <w:tcW w:w="4677" w:type="dxa"/>
            <w:gridSpan w:val="2"/>
          </w:tcPr>
          <w:p w14:paraId="0E4FBE2B" w14:textId="77777777" w:rsidR="007F5B75" w:rsidRPr="007A3E52" w:rsidRDefault="007F5B75" w:rsidP="00811447">
            <w:pPr>
              <w:pStyle w:val="TAL"/>
              <w:jc w:val="center"/>
              <w:rPr>
                <w:ins w:id="1401" w:author="Huawei" w:date="2023-04-04T11:16:00Z"/>
                <w:rFonts w:cs="Arial"/>
                <w:lang w:eastAsia="zh-CN"/>
              </w:rPr>
            </w:pPr>
            <w:ins w:id="1402" w:author="Huawei" w:date="2023-04-04T11:16:00Z">
              <w:r w:rsidRPr="007A3E52">
                <w:rPr>
                  <w:rFonts w:cs="Arial"/>
                  <w:lang w:eastAsia="zh-CN"/>
                </w:rPr>
                <w:t>-88</w:t>
              </w:r>
            </w:ins>
          </w:p>
        </w:tc>
      </w:tr>
      <w:tr w:rsidR="007F5B75" w:rsidRPr="007A3E52" w14:paraId="1341D1FD" w14:textId="77777777" w:rsidTr="005827E0">
        <w:trPr>
          <w:cantSplit/>
          <w:ins w:id="1403" w:author="Huawei" w:date="2023-04-04T11:16:00Z"/>
        </w:trPr>
        <w:tc>
          <w:tcPr>
            <w:tcW w:w="3085" w:type="dxa"/>
          </w:tcPr>
          <w:p w14:paraId="259918F0" w14:textId="77777777" w:rsidR="007F5B75" w:rsidRPr="007A3E52" w:rsidRDefault="007F5B75" w:rsidP="00811447">
            <w:pPr>
              <w:pStyle w:val="TAL"/>
              <w:rPr>
                <w:ins w:id="1404" w:author="Huawei" w:date="2023-04-04T11:16:00Z"/>
                <w:rFonts w:cs="Arial"/>
                <w:lang w:eastAsia="ja-JP"/>
              </w:rPr>
            </w:pPr>
            <w:ins w:id="1405" w:author="Huawei" w:date="2023-04-04T11:16:00Z">
              <w:r w:rsidRPr="007A3E52">
                <w:rPr>
                  <w:rFonts w:cs="Arial"/>
                  <w:position w:val="-12"/>
                  <w:lang w:eastAsia="ja-JP"/>
                </w:rPr>
                <w:object w:dxaOrig="760" w:dyaOrig="380" w14:anchorId="1D61594B">
                  <v:shape id="_x0000_i1036" type="#_x0000_t75" style="width:35.35pt;height:14.4pt" o:ole="" fillcolor="window">
                    <v:imagedata r:id="rId20" o:title=""/>
                  </v:shape>
                  <o:OLEObject Type="Embed" ProgID="Equation.3" ShapeID="_x0000_i1036" DrawAspect="Content" ObjectID="_1742660442" r:id="rId30"/>
                </w:object>
              </w:r>
            </w:ins>
          </w:p>
        </w:tc>
        <w:tc>
          <w:tcPr>
            <w:tcW w:w="1418" w:type="dxa"/>
          </w:tcPr>
          <w:p w14:paraId="7D5E7A43" w14:textId="77777777" w:rsidR="007F5B75" w:rsidRPr="007A3E52" w:rsidRDefault="007F5B75" w:rsidP="00811447">
            <w:pPr>
              <w:pStyle w:val="TAL"/>
              <w:jc w:val="center"/>
              <w:rPr>
                <w:ins w:id="1406" w:author="Huawei" w:date="2023-04-04T11:16:00Z"/>
                <w:rFonts w:cs="Arial"/>
                <w:lang w:eastAsia="ja-JP"/>
              </w:rPr>
            </w:pPr>
            <w:ins w:id="1407" w:author="Huawei" w:date="2023-04-04T11:16:00Z">
              <w:r w:rsidRPr="007A3E52">
                <w:rPr>
                  <w:rFonts w:cs="v4.2.0"/>
                  <w:lang w:eastAsia="ja-JP"/>
                </w:rPr>
                <w:t>dB</w:t>
              </w:r>
            </w:ins>
          </w:p>
        </w:tc>
        <w:tc>
          <w:tcPr>
            <w:tcW w:w="4677" w:type="dxa"/>
            <w:gridSpan w:val="2"/>
          </w:tcPr>
          <w:p w14:paraId="2C855CB2" w14:textId="77777777" w:rsidR="007F5B75" w:rsidRPr="007A3E52" w:rsidRDefault="007F5B75" w:rsidP="00811447">
            <w:pPr>
              <w:pStyle w:val="TAL"/>
              <w:jc w:val="center"/>
              <w:rPr>
                <w:ins w:id="1408" w:author="Huawei" w:date="2023-04-04T11:16:00Z"/>
                <w:rFonts w:cs="Arial"/>
                <w:lang w:eastAsia="zh-CN"/>
              </w:rPr>
            </w:pPr>
            <w:ins w:id="1409" w:author="Huawei" w:date="2023-04-04T11:16:00Z">
              <w:r w:rsidRPr="007A3E52">
                <w:rPr>
                  <w:rFonts w:cs="Arial"/>
                  <w:lang w:eastAsia="zh-CN"/>
                </w:rPr>
                <w:t>-12</w:t>
              </w:r>
            </w:ins>
          </w:p>
        </w:tc>
      </w:tr>
      <w:tr w:rsidR="007F5B75" w:rsidRPr="007A3E52" w14:paraId="4DB012DF" w14:textId="77777777" w:rsidTr="005827E0">
        <w:trPr>
          <w:cantSplit/>
          <w:trHeight w:val="251"/>
          <w:ins w:id="1410" w:author="Huawei" w:date="2023-04-04T11:16:00Z"/>
        </w:trPr>
        <w:tc>
          <w:tcPr>
            <w:tcW w:w="3085" w:type="dxa"/>
            <w:vAlign w:val="center"/>
          </w:tcPr>
          <w:p w14:paraId="5F2188A9" w14:textId="77777777" w:rsidR="007F5B75" w:rsidRPr="007A3E52" w:rsidRDefault="007F5B75" w:rsidP="00811447">
            <w:pPr>
              <w:pStyle w:val="TAL"/>
              <w:rPr>
                <w:ins w:id="1411" w:author="Huawei" w:date="2023-04-04T11:16:00Z"/>
                <w:rFonts w:cs="Arial"/>
                <w:lang w:eastAsia="ja-JP"/>
              </w:rPr>
            </w:pPr>
            <w:ins w:id="1412" w:author="Huawei" w:date="2023-04-04T11:16:00Z">
              <w:r w:rsidRPr="007A3E52">
                <w:rPr>
                  <w:rFonts w:cs="Arial"/>
                  <w:lang w:eastAsia="ja-JP"/>
                </w:rPr>
                <w:t>Io</w:t>
              </w:r>
              <w:r w:rsidRPr="007A3E52">
                <w:rPr>
                  <w:rFonts w:cs="Arial"/>
                  <w:vertAlign w:val="superscript"/>
                  <w:lang w:eastAsia="ja-JP"/>
                </w:rPr>
                <w:t>Note2</w:t>
              </w:r>
            </w:ins>
          </w:p>
        </w:tc>
        <w:tc>
          <w:tcPr>
            <w:tcW w:w="1418" w:type="dxa"/>
          </w:tcPr>
          <w:p w14:paraId="2484AC9D" w14:textId="77777777" w:rsidR="007F5B75" w:rsidRPr="007A3E52" w:rsidRDefault="007F5B75" w:rsidP="00811447">
            <w:pPr>
              <w:pStyle w:val="TAL"/>
              <w:jc w:val="center"/>
              <w:rPr>
                <w:ins w:id="1413" w:author="Huawei" w:date="2023-04-04T11:16:00Z"/>
                <w:rFonts w:cs="Arial"/>
                <w:lang w:eastAsia="ja-JP"/>
              </w:rPr>
            </w:pPr>
            <w:ins w:id="1414" w:author="Huawei" w:date="2023-04-04T11:16:00Z">
              <w:r w:rsidRPr="007A3E52">
                <w:rPr>
                  <w:rFonts w:cs="v4.2.0"/>
                  <w:lang w:eastAsia="ja-JP"/>
                </w:rPr>
                <w:t xml:space="preserve">dBm/ 180 </w:t>
              </w:r>
              <w:proofErr w:type="spellStart"/>
              <w:r w:rsidRPr="007A3E52">
                <w:rPr>
                  <w:rFonts w:cs="v4.2.0"/>
                  <w:lang w:eastAsia="ja-JP"/>
                </w:rPr>
                <w:t>KHz</w:t>
              </w:r>
              <w:proofErr w:type="spellEnd"/>
            </w:ins>
          </w:p>
        </w:tc>
        <w:tc>
          <w:tcPr>
            <w:tcW w:w="4677" w:type="dxa"/>
            <w:gridSpan w:val="2"/>
          </w:tcPr>
          <w:p w14:paraId="10DEC81F" w14:textId="77777777" w:rsidR="007F5B75" w:rsidRPr="007A3E52" w:rsidRDefault="007F5B75" w:rsidP="00811447">
            <w:pPr>
              <w:pStyle w:val="TAL"/>
              <w:jc w:val="center"/>
              <w:rPr>
                <w:ins w:id="1415" w:author="Huawei" w:date="2023-04-04T11:16:00Z"/>
                <w:rFonts w:cs="Arial"/>
                <w:lang w:eastAsia="ja-JP"/>
              </w:rPr>
            </w:pPr>
            <w:ins w:id="1416" w:author="Huawei" w:date="2023-04-04T11:16:00Z">
              <w:r w:rsidRPr="007A3E52">
                <w:rPr>
                  <w:rFonts w:cs="Arial"/>
                  <w:lang w:eastAsia="ja-JP"/>
                </w:rPr>
                <w:t>-76.9</w:t>
              </w:r>
            </w:ins>
          </w:p>
        </w:tc>
      </w:tr>
      <w:tr w:rsidR="007F5B75" w:rsidRPr="007A3E52" w14:paraId="4F7F6B2A" w14:textId="77777777" w:rsidTr="005827E0">
        <w:trPr>
          <w:cantSplit/>
          <w:ins w:id="1417" w:author="Huawei" w:date="2023-04-04T11:16:00Z"/>
        </w:trPr>
        <w:tc>
          <w:tcPr>
            <w:tcW w:w="3085" w:type="dxa"/>
          </w:tcPr>
          <w:p w14:paraId="76D0C508" w14:textId="77777777" w:rsidR="007F5B75" w:rsidRPr="007A3E52" w:rsidRDefault="007F5B75" w:rsidP="00811447">
            <w:pPr>
              <w:pStyle w:val="TAL"/>
              <w:rPr>
                <w:ins w:id="1418" w:author="Huawei" w:date="2023-04-04T11:16:00Z"/>
                <w:rFonts w:eastAsia="宋体" w:cs="Arial"/>
                <w:lang w:eastAsia="zh-CN"/>
              </w:rPr>
            </w:pPr>
            <w:ins w:id="1419" w:author="Huawei" w:date="2023-04-04T11:16:00Z">
              <w:r w:rsidRPr="007A3E52">
                <w:rPr>
                  <w:rFonts w:eastAsia="宋体" w:cs="Arial"/>
                  <w:lang w:eastAsia="zh-CN"/>
                </w:rPr>
                <w:t>Antenna Configuration</w:t>
              </w:r>
            </w:ins>
          </w:p>
        </w:tc>
        <w:tc>
          <w:tcPr>
            <w:tcW w:w="1418" w:type="dxa"/>
          </w:tcPr>
          <w:p w14:paraId="4223C3CF" w14:textId="77777777" w:rsidR="007F5B75" w:rsidRPr="007A3E52" w:rsidRDefault="007F5B75" w:rsidP="00811447">
            <w:pPr>
              <w:pStyle w:val="TAL"/>
              <w:jc w:val="center"/>
              <w:rPr>
                <w:ins w:id="1420" w:author="Huawei" w:date="2023-04-04T11:16:00Z"/>
                <w:rFonts w:eastAsia="宋体" w:cs="Arial"/>
                <w:bCs/>
                <w:lang w:eastAsia="zh-CN"/>
              </w:rPr>
            </w:pPr>
          </w:p>
        </w:tc>
        <w:tc>
          <w:tcPr>
            <w:tcW w:w="4677" w:type="dxa"/>
            <w:gridSpan w:val="2"/>
          </w:tcPr>
          <w:p w14:paraId="711BB86F" w14:textId="77777777" w:rsidR="007F5B75" w:rsidRPr="007A3E52" w:rsidRDefault="007F5B75" w:rsidP="00811447">
            <w:pPr>
              <w:pStyle w:val="TAL"/>
              <w:jc w:val="center"/>
              <w:rPr>
                <w:ins w:id="1421" w:author="Huawei" w:date="2023-04-04T11:16:00Z"/>
                <w:rFonts w:eastAsia="MS Mincho" w:cs="Arial"/>
                <w:lang w:eastAsia="ja-JP"/>
              </w:rPr>
            </w:pPr>
            <w:ins w:id="1422" w:author="Huawei" w:date="2023-04-04T11:16:00Z">
              <w:r w:rsidRPr="007A3E52">
                <w:rPr>
                  <w:rFonts w:eastAsia="MS Mincho" w:cs="Arial"/>
                  <w:lang w:eastAsia="ja-JP"/>
                </w:rPr>
                <w:t>1x1</w:t>
              </w:r>
            </w:ins>
          </w:p>
        </w:tc>
      </w:tr>
      <w:tr w:rsidR="007F5B75" w:rsidRPr="007A3E52" w14:paraId="45DFD1AD" w14:textId="77777777" w:rsidTr="005827E0">
        <w:trPr>
          <w:cantSplit/>
          <w:ins w:id="1423" w:author="Huawei" w:date="2023-04-04T11:16:00Z"/>
        </w:trPr>
        <w:tc>
          <w:tcPr>
            <w:tcW w:w="3085" w:type="dxa"/>
          </w:tcPr>
          <w:p w14:paraId="663F1960" w14:textId="77777777" w:rsidR="007F5B75" w:rsidRPr="007A3E52" w:rsidRDefault="007F5B75" w:rsidP="00811447">
            <w:pPr>
              <w:pStyle w:val="TAL"/>
              <w:rPr>
                <w:ins w:id="1424" w:author="Huawei" w:date="2023-04-04T11:16:00Z"/>
                <w:rFonts w:cs="Arial"/>
                <w:lang w:eastAsia="ja-JP"/>
              </w:rPr>
            </w:pPr>
            <w:ins w:id="1425" w:author="Huawei" w:date="2023-04-04T11:16:00Z">
              <w:r w:rsidRPr="007A3E52">
                <w:rPr>
                  <w:rFonts w:cs="Arial"/>
                  <w:lang w:eastAsia="ja-JP"/>
                </w:rPr>
                <w:t>Propagation Condition</w:t>
              </w:r>
            </w:ins>
          </w:p>
        </w:tc>
        <w:tc>
          <w:tcPr>
            <w:tcW w:w="1418" w:type="dxa"/>
          </w:tcPr>
          <w:p w14:paraId="1DBD6007" w14:textId="77777777" w:rsidR="007F5B75" w:rsidRPr="007A3E52" w:rsidRDefault="007F5B75" w:rsidP="00811447">
            <w:pPr>
              <w:pStyle w:val="TAL"/>
              <w:jc w:val="center"/>
              <w:rPr>
                <w:ins w:id="1426" w:author="Huawei" w:date="2023-04-04T11:16:00Z"/>
                <w:rFonts w:cs="Arial"/>
                <w:lang w:eastAsia="ja-JP"/>
              </w:rPr>
            </w:pPr>
          </w:p>
        </w:tc>
        <w:tc>
          <w:tcPr>
            <w:tcW w:w="4677" w:type="dxa"/>
            <w:gridSpan w:val="2"/>
          </w:tcPr>
          <w:p w14:paraId="0519B274" w14:textId="77777777" w:rsidR="007F5B75" w:rsidRPr="007A3E52" w:rsidRDefault="007F5B75" w:rsidP="00811447">
            <w:pPr>
              <w:pStyle w:val="TAL"/>
              <w:jc w:val="center"/>
              <w:rPr>
                <w:ins w:id="1427" w:author="Huawei" w:date="2023-04-04T11:16:00Z"/>
                <w:rFonts w:cs="Arial"/>
                <w:lang w:eastAsia="ja-JP"/>
              </w:rPr>
            </w:pPr>
            <w:ins w:id="1428" w:author="Huawei" w:date="2023-04-04T11:16:00Z">
              <w:r w:rsidRPr="007A3E52">
                <w:rPr>
                  <w:rFonts w:cs="Arial"/>
                  <w:lang w:eastAsia="ja-JP"/>
                </w:rPr>
                <w:t>AWGN</w:t>
              </w:r>
            </w:ins>
          </w:p>
        </w:tc>
      </w:tr>
      <w:tr w:rsidR="007F5B75" w:rsidRPr="007A3E52" w14:paraId="7350EA8D" w14:textId="77777777" w:rsidTr="005827E0">
        <w:trPr>
          <w:cantSplit/>
          <w:ins w:id="1429" w:author="Huawei" w:date="2023-04-04T11:16:00Z"/>
        </w:trPr>
        <w:tc>
          <w:tcPr>
            <w:tcW w:w="9180" w:type="dxa"/>
            <w:gridSpan w:val="4"/>
          </w:tcPr>
          <w:p w14:paraId="367BA2E7" w14:textId="77777777" w:rsidR="007F5B75" w:rsidRPr="007A3E52" w:rsidRDefault="007F5B75" w:rsidP="00811447">
            <w:pPr>
              <w:pStyle w:val="TAN"/>
              <w:rPr>
                <w:ins w:id="1430" w:author="Huawei" w:date="2023-04-04T11:16:00Z"/>
                <w:rFonts w:cs="Arial"/>
                <w:lang w:eastAsia="ja-JP"/>
              </w:rPr>
            </w:pPr>
            <w:ins w:id="1431" w:author="Huawei" w:date="2023-04-04T11:16:00Z">
              <w:r w:rsidRPr="007A3E52">
                <w:rPr>
                  <w:rFonts w:cs="Arial"/>
                  <w:lang w:eastAsia="ja-JP"/>
                </w:rPr>
                <w:t>Note 1:</w:t>
              </w:r>
              <w:r w:rsidRPr="007A3E52">
                <w:rPr>
                  <w:rFonts w:cs="Arial"/>
                  <w:lang w:eastAsia="ja-JP"/>
                </w:rPr>
                <w:tab/>
                <w:t>OCNG shall be used such that the cell is fully allocated and a constant total transmitted power spectral density is achieved for all OFDM symbols.</w:t>
              </w:r>
            </w:ins>
          </w:p>
          <w:p w14:paraId="40255594" w14:textId="77777777" w:rsidR="007F5B75" w:rsidRPr="007A3E52" w:rsidRDefault="007F5B75" w:rsidP="00811447">
            <w:pPr>
              <w:pStyle w:val="TAN"/>
              <w:rPr>
                <w:ins w:id="1432" w:author="Huawei" w:date="2023-04-04T11:16:00Z"/>
                <w:rFonts w:cs="Arial"/>
                <w:lang w:eastAsia="ja-JP"/>
              </w:rPr>
            </w:pPr>
            <w:ins w:id="1433" w:author="Huawei" w:date="2023-04-04T11:16:00Z">
              <w:r w:rsidRPr="007A3E52">
                <w:rPr>
                  <w:rFonts w:cs="Arial"/>
                  <w:lang w:eastAsia="ja-JP"/>
                </w:rPr>
                <w:t>Note 2:</w:t>
              </w:r>
              <w:r w:rsidRPr="007A3E52">
                <w:rPr>
                  <w:rFonts w:cs="Arial"/>
                  <w:lang w:eastAsia="ja-JP"/>
                </w:rPr>
                <w:tab/>
                <w:t>Io level has been derived from other parameters for information purpose. It is not a settable parameter.</w:t>
              </w:r>
            </w:ins>
          </w:p>
        </w:tc>
      </w:tr>
    </w:tbl>
    <w:p w14:paraId="0243109F" w14:textId="77777777" w:rsidR="007F5B75" w:rsidRPr="007A3E52" w:rsidRDefault="007F5B75" w:rsidP="007F5B75">
      <w:pPr>
        <w:rPr>
          <w:ins w:id="1434" w:author="Huawei" w:date="2023-04-04T11:16:00Z"/>
        </w:rPr>
      </w:pPr>
    </w:p>
    <w:p w14:paraId="61E15EBB" w14:textId="77777777" w:rsidR="007F5B75" w:rsidRPr="007A3E52" w:rsidRDefault="007F5B75" w:rsidP="007F5B75">
      <w:pPr>
        <w:pStyle w:val="Heading4"/>
        <w:rPr>
          <w:ins w:id="1435" w:author="Huawei" w:date="2023-04-04T11:16:00Z"/>
        </w:rPr>
      </w:pPr>
      <w:ins w:id="1436" w:author="Huawei" w:date="2023-04-04T11:16:00Z">
        <w:r>
          <w:t>A.X</w:t>
        </w:r>
        <w:proofErr w:type="gramStart"/>
        <w:r>
          <w:t>1.Y</w:t>
        </w:r>
        <w:proofErr w:type="gramEnd"/>
        <w:r>
          <w:t>2.Z2</w:t>
        </w:r>
        <w:r w:rsidRPr="007A3E52">
          <w:t>.2</w:t>
        </w:r>
        <w:r w:rsidRPr="007A3E52">
          <w:tab/>
          <w:t>Test Requirements</w:t>
        </w:r>
      </w:ins>
    </w:p>
    <w:p w14:paraId="1DFC03E7" w14:textId="77777777" w:rsidR="007F5B75" w:rsidRPr="007A3E52" w:rsidRDefault="007F5B75" w:rsidP="007F5B75">
      <w:pPr>
        <w:rPr>
          <w:ins w:id="1437" w:author="Huawei" w:date="2023-04-04T11:16:00Z"/>
        </w:rPr>
      </w:pPr>
      <w:ins w:id="1438" w:author="Huawei" w:date="2023-04-04T11:16:00Z">
        <w:r w:rsidRPr="007A3E52">
          <w:t xml:space="preserve">The UE shall apply the signalled Timing Advance value to the transmission timing at subframe </w:t>
        </w:r>
        <w:r w:rsidRPr="007A3E52">
          <w:rPr>
            <w:i/>
          </w:rPr>
          <w:t>n</w:t>
        </w:r>
        <w:r w:rsidRPr="007A3E52">
          <w:t xml:space="preserve">+12, where subframe </w:t>
        </w:r>
        <w:r w:rsidRPr="007A3E52">
          <w:rPr>
            <w:i/>
          </w:rPr>
          <w:t>n</w:t>
        </w:r>
        <w:r w:rsidRPr="007A3E52">
          <w:t xml:space="preserve"> is the last subframe in the repetition period of NPDSCH in which the timing advance command is received by the UE.</w:t>
        </w:r>
      </w:ins>
    </w:p>
    <w:p w14:paraId="682E88D6" w14:textId="77777777" w:rsidR="007F5B75" w:rsidRPr="007A3E52" w:rsidRDefault="007F5B75" w:rsidP="007F5B75">
      <w:pPr>
        <w:rPr>
          <w:ins w:id="1439" w:author="Huawei" w:date="2023-04-04T11:16:00Z"/>
        </w:rPr>
      </w:pPr>
      <w:ins w:id="1440" w:author="Huawei" w:date="2023-04-04T11:16:00Z">
        <w:r w:rsidRPr="007A3E52">
          <w:t>The Timing Advance adjustment accuracy shall be within the limits specified in clause 7.22</w:t>
        </w:r>
        <w:r>
          <w:t>A</w:t>
        </w:r>
        <w:r w:rsidRPr="007A3E52">
          <w:t>.2.2.</w:t>
        </w:r>
      </w:ins>
    </w:p>
    <w:p w14:paraId="5C44645D" w14:textId="77777777" w:rsidR="007F5B75" w:rsidRPr="007A3E52" w:rsidRDefault="007F5B75" w:rsidP="007F5B75">
      <w:pPr>
        <w:rPr>
          <w:ins w:id="1441" w:author="Huawei" w:date="2023-04-04T11:16:00Z"/>
          <w:rFonts w:eastAsia="宋体"/>
          <w:lang w:eastAsia="zh-CN"/>
        </w:rPr>
      </w:pPr>
      <w:ins w:id="1442" w:author="Huawei" w:date="2023-04-04T11:16:00Z">
        <w:r w:rsidRPr="007A3E52">
          <w:t>The rate of correct Timing Advance adjustments observed during repeated tests shall be at least 90%.</w:t>
        </w:r>
      </w:ins>
    </w:p>
    <w:p w14:paraId="464DE8E3" w14:textId="103CC15B" w:rsidR="007F5B75" w:rsidDel="00A1502F" w:rsidRDefault="007F5B75" w:rsidP="00A1502F">
      <w:pPr>
        <w:pStyle w:val="Heading3"/>
        <w:ind w:left="0" w:firstLine="0"/>
        <w:rPr>
          <w:del w:id="1443" w:author="Huawei" w:date="2023-04-07T10:02:00Z"/>
          <w:rFonts w:ascii="Times New Roman" w:hAnsi="Times New Roman"/>
          <w:sz w:val="36"/>
          <w:highlight w:val="yellow"/>
          <w:lang w:eastAsia="zh-CN"/>
        </w:rPr>
      </w:pPr>
    </w:p>
    <w:p w14:paraId="7CEEAFAF" w14:textId="52C40DB0" w:rsidR="001A79C2" w:rsidRDefault="001A79C2" w:rsidP="001A79C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A5D20" w14:textId="77777777" w:rsidR="00334691" w:rsidRDefault="00334691">
      <w:r>
        <w:separator/>
      </w:r>
    </w:p>
  </w:endnote>
  <w:endnote w:type="continuationSeparator" w:id="0">
    <w:p w14:paraId="5403A960" w14:textId="77777777" w:rsidR="00334691" w:rsidRDefault="0033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A6D25" w14:textId="77777777" w:rsidR="00334691" w:rsidRDefault="00334691">
      <w:r>
        <w:separator/>
      </w:r>
    </w:p>
  </w:footnote>
  <w:footnote w:type="continuationSeparator" w:id="0">
    <w:p w14:paraId="16698595" w14:textId="77777777" w:rsidR="00334691" w:rsidRDefault="0033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811447" w:rsidRDefault="00811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811447" w:rsidRDefault="0081144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5"/>
  </w:num>
  <w:num w:numId="2">
    <w:abstractNumId w:val="32"/>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6"/>
  </w:num>
  <w:num w:numId="11">
    <w:abstractNumId w:val="23"/>
  </w:num>
  <w:num w:numId="12">
    <w:abstractNumId w:val="28"/>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4"/>
  </w:num>
  <w:num w:numId="20">
    <w:abstractNumId w:val="7"/>
  </w:num>
  <w:num w:numId="21">
    <w:abstractNumId w:val="22"/>
  </w:num>
  <w:num w:numId="22">
    <w:abstractNumId w:val="10"/>
  </w:num>
  <w:num w:numId="23">
    <w:abstractNumId w:val="20"/>
  </w:num>
  <w:num w:numId="24">
    <w:abstractNumId w:val="30"/>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1"/>
  </w:num>
  <w:num w:numId="29">
    <w:abstractNumId w:val="6"/>
  </w:num>
  <w:num w:numId="30">
    <w:abstractNumId w:val="27"/>
  </w:num>
  <w:num w:numId="31">
    <w:abstractNumId w:val="33"/>
  </w:num>
  <w:num w:numId="32">
    <w:abstractNumId w:val="3"/>
  </w:num>
  <w:num w:numId="33">
    <w:abstractNumId w:val="13"/>
  </w:num>
  <w:num w:numId="34">
    <w:abstractNumId w:val="1"/>
  </w:num>
  <w:num w:numId="35">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4BD3"/>
    <w:rsid w:val="00015D11"/>
    <w:rsid w:val="00020703"/>
    <w:rsid w:val="00022E4A"/>
    <w:rsid w:val="000240E2"/>
    <w:rsid w:val="00032275"/>
    <w:rsid w:val="000344BF"/>
    <w:rsid w:val="00041567"/>
    <w:rsid w:val="00041B09"/>
    <w:rsid w:val="00054AA1"/>
    <w:rsid w:val="00057516"/>
    <w:rsid w:val="00060456"/>
    <w:rsid w:val="0007334B"/>
    <w:rsid w:val="000744F1"/>
    <w:rsid w:val="000770FB"/>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9D0"/>
    <w:rsid w:val="0024765A"/>
    <w:rsid w:val="00250AD8"/>
    <w:rsid w:val="0026004D"/>
    <w:rsid w:val="0026191F"/>
    <w:rsid w:val="002640DD"/>
    <w:rsid w:val="00266134"/>
    <w:rsid w:val="00271D74"/>
    <w:rsid w:val="00272CA4"/>
    <w:rsid w:val="002737AF"/>
    <w:rsid w:val="00274CC5"/>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469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1447"/>
    <w:rsid w:val="00813004"/>
    <w:rsid w:val="008159D8"/>
    <w:rsid w:val="00822333"/>
    <w:rsid w:val="00825BB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502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2627"/>
    <w:rsid w:val="00B8447E"/>
    <w:rsid w:val="00B87E38"/>
    <w:rsid w:val="00B9019A"/>
    <w:rsid w:val="00B919EE"/>
    <w:rsid w:val="00B92FB6"/>
    <w:rsid w:val="00B935BE"/>
    <w:rsid w:val="00B94380"/>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2756"/>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272700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06650292">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CCEBCC-8B3D-4F2F-9FF8-86B72A83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3370</Words>
  <Characters>19215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41</cp:revision>
  <cp:lastPrinted>1900-01-01T08:00:00Z</cp:lastPrinted>
  <dcterms:created xsi:type="dcterms:W3CDTF">2022-11-07T06:10:00Z</dcterms:created>
  <dcterms:modified xsi:type="dcterms:W3CDTF">2023-04-10T11:34:00Z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(3)BW2rGu2IjieKBop0AP19DW6v8k+eufHJH1UdKw3WjtSwceeK0w9bKXMuFxata+wvQXKEVe41
1WsIzq99bXZa9zndsKBjuSuR85dlTKguC4XUnIO5HigSE4v9FqBmVn8j9JqY1KZBLorb5LZ4
Yu5sbIRrd3hu9fOtElzFlMIvnhPyX5+83cdxatsCyzt/vFtLygoC7qm7XoJ07hEF8+xzyBla
itDvimlWqRptiHGBUd</vt:lpwstr>
  </property>
  <property fmtid="{D5CDD505-2E9C-101B-9397-08002B2CF9AE}" pid="22" name="_2015_ms_pID_7253431">
    <vt:lpwstr>EfADGcIxvUge6VK2QgbCgiwX51vDg/do8LLy50EpbRHQFR0ySRmY0P
MkLdKjIv1yJbQjTmWZ7XTPkE6uitcvIQPp4bCasAd8ePZNi5j/VwCQ6ZInJBAZDFmjTmJcmh
lJu1g1n2hol3rL991P0LfX1JcYNmjcUA7iKwZAoKW1u65EuISF21Q9LN08/sy4LxHnF/DX8b
0n6gCPoXDnnPU79n+20EnLHhJ3CvOhgqxLKZ</vt:lpwstr>
  </property>
  <property fmtid="{D5CDD505-2E9C-101B-9397-08002B2CF9AE}" pid="23" name="_2015_ms_pID_7253432">
    <vt:lpwstr>tYvo7dBB4xWEm+wvw3W47yA=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