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5B107CD7" w:rsidR="00327C36" w:rsidRPr="007B6D9D" w:rsidRDefault="00327C36" w:rsidP="00327C36">
      <w:pPr>
        <w:tabs>
          <w:tab w:val="left" w:pos="1985"/>
        </w:tabs>
        <w:spacing w:after="120"/>
        <w:jc w:val="both"/>
        <w:rPr>
          <w:rFonts w:ascii="Arial" w:hAnsi="Arial" w:cs="Arial"/>
          <w:b/>
          <w:noProof/>
          <w:sz w:val="24"/>
          <w:lang w:val="en-CN"/>
        </w:rPr>
      </w:pPr>
      <w:bookmarkStart w:id="0" w:name="Title"/>
      <w:bookmarkEnd w:id="0"/>
      <w:r w:rsidRPr="00B66FBB">
        <w:rPr>
          <w:rFonts w:ascii="Arial" w:hAnsi="Arial" w:cs="Arial"/>
          <w:b/>
          <w:noProof/>
          <w:sz w:val="24"/>
          <w:lang w:val="en-US"/>
        </w:rPr>
        <w:t>3GPP TSG-RAN WG4 Meeting #106</w:t>
      </w:r>
      <w:r w:rsidR="00C96F69" w:rsidRPr="00B66FBB">
        <w:rPr>
          <w:rFonts w:ascii="Arial" w:hAnsi="Arial" w:cs="Arial"/>
          <w:b/>
          <w:noProof/>
          <w:sz w:val="24"/>
          <w:lang w:val="en-US"/>
        </w:rPr>
        <w:t>-bis-e</w:t>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t xml:space="preserve">         </w:t>
      </w:r>
      <w:r w:rsidR="007B6D9D" w:rsidRPr="007B6D9D">
        <w:rPr>
          <w:rFonts w:ascii="Arial" w:hAnsi="Arial" w:cs="Arial"/>
          <w:b/>
          <w:noProof/>
          <w:sz w:val="24"/>
          <w:lang w:val="en-CN"/>
        </w:rPr>
        <w:t>R4-2304301</w:t>
      </w:r>
    </w:p>
    <w:p w14:paraId="432A5DAE" w14:textId="578E7934" w:rsidR="00327C36" w:rsidRPr="00B66FBB" w:rsidRDefault="00B57BDC" w:rsidP="00327C36">
      <w:pPr>
        <w:tabs>
          <w:tab w:val="left" w:pos="1985"/>
        </w:tabs>
        <w:spacing w:after="120"/>
        <w:jc w:val="both"/>
        <w:rPr>
          <w:rFonts w:ascii="Arial" w:hAnsi="Arial" w:cs="Arial"/>
          <w:b/>
          <w:noProof/>
          <w:sz w:val="24"/>
          <w:lang w:val="en-US"/>
        </w:rPr>
      </w:pPr>
      <w:r w:rsidRPr="00B66FBB">
        <w:rPr>
          <w:rFonts w:ascii="Arial" w:hAnsi="Arial" w:cs="Arial"/>
          <w:b/>
          <w:noProof/>
          <w:sz w:val="24"/>
          <w:lang w:val="en-US"/>
        </w:rPr>
        <w:t>Electronic</w:t>
      </w:r>
      <w:r w:rsidR="00327C36" w:rsidRPr="00B66FBB">
        <w:rPr>
          <w:rFonts w:ascii="Arial" w:hAnsi="Arial" w:cs="Arial"/>
          <w:b/>
          <w:noProof/>
          <w:sz w:val="24"/>
          <w:lang w:val="en-US"/>
        </w:rPr>
        <w:t xml:space="preserve">, </w:t>
      </w:r>
      <w:r w:rsidRPr="00B66FBB">
        <w:rPr>
          <w:rFonts w:ascii="Arial" w:hAnsi="Arial" w:cs="Arial"/>
          <w:b/>
          <w:noProof/>
          <w:sz w:val="24"/>
          <w:lang w:val="en-US"/>
        </w:rPr>
        <w:t>April</w:t>
      </w:r>
      <w:r w:rsidR="00327C36" w:rsidRPr="00B66FBB">
        <w:rPr>
          <w:rFonts w:ascii="Arial" w:hAnsi="Arial" w:cs="Arial"/>
          <w:b/>
          <w:noProof/>
          <w:sz w:val="24"/>
          <w:lang w:val="en-US"/>
        </w:rPr>
        <w:t xml:space="preserve"> </w:t>
      </w:r>
      <w:r w:rsidRPr="00B66FBB">
        <w:rPr>
          <w:rFonts w:ascii="Arial" w:hAnsi="Arial" w:cs="Arial"/>
          <w:b/>
          <w:noProof/>
          <w:sz w:val="24"/>
          <w:lang w:val="en-US"/>
        </w:rPr>
        <w:t>1</w:t>
      </w:r>
      <w:r w:rsidR="00327C36" w:rsidRPr="00B66FBB">
        <w:rPr>
          <w:rFonts w:ascii="Arial" w:hAnsi="Arial" w:cs="Arial"/>
          <w:b/>
          <w:noProof/>
          <w:sz w:val="24"/>
          <w:lang w:val="en-US"/>
        </w:rPr>
        <w:t>7 –</w:t>
      </w:r>
      <w:r w:rsidRPr="00B66FBB">
        <w:rPr>
          <w:rFonts w:ascii="Arial" w:hAnsi="Arial" w:cs="Arial"/>
          <w:b/>
          <w:noProof/>
          <w:sz w:val="24"/>
          <w:lang w:val="en-US"/>
        </w:rPr>
        <w:t xml:space="preserve"> 26</w:t>
      </w:r>
      <w:r w:rsidR="00327C36" w:rsidRPr="00B66FBB">
        <w:rPr>
          <w:rFonts w:ascii="Arial" w:hAnsi="Arial" w:cs="Arial"/>
          <w:b/>
          <w:noProof/>
          <w:sz w:val="24"/>
          <w:lang w:val="en-US"/>
        </w:rPr>
        <w:t>, 2023</w:t>
      </w:r>
    </w:p>
    <w:p w14:paraId="16FC7694" w14:textId="5CC8F837"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65A85" w:rsidRPr="00B66FBB">
        <w:rPr>
          <w:rFonts w:ascii="Arial" w:hAnsi="Arial" w:cs="Arial"/>
          <w:b/>
          <w:sz w:val="22"/>
          <w:szCs w:val="22"/>
          <w:lang w:val="en-US"/>
        </w:rPr>
        <w:t>5.</w:t>
      </w:r>
      <w:r w:rsidR="00E5118F">
        <w:rPr>
          <w:rFonts w:ascii="Arial" w:hAnsi="Arial" w:cs="Arial"/>
          <w:b/>
          <w:sz w:val="22"/>
          <w:szCs w:val="22"/>
          <w:lang w:val="en-US"/>
        </w:rPr>
        <w:t>30</w:t>
      </w:r>
      <w:r w:rsidR="00265A85" w:rsidRPr="00B66FBB">
        <w:rPr>
          <w:rFonts w:ascii="Arial" w:hAnsi="Arial" w:cs="Arial"/>
          <w:b/>
          <w:sz w:val="22"/>
          <w:szCs w:val="22"/>
          <w:lang w:val="en-US"/>
        </w:rPr>
        <w:t>.</w:t>
      </w:r>
      <w:r w:rsidR="00E5118F">
        <w:rPr>
          <w:rFonts w:ascii="Arial" w:hAnsi="Arial" w:cs="Arial"/>
          <w:b/>
          <w:sz w:val="22"/>
          <w:szCs w:val="22"/>
          <w:lang w:val="en-US"/>
        </w:rPr>
        <w:t>3</w:t>
      </w:r>
      <w:r w:rsidR="00A51BB0">
        <w:rPr>
          <w:rFonts w:ascii="Arial" w:hAnsi="Arial" w:cs="Arial"/>
          <w:b/>
          <w:sz w:val="22"/>
          <w:szCs w:val="22"/>
          <w:lang w:val="en-US"/>
        </w:rPr>
        <w:t>.</w:t>
      </w:r>
      <w:r w:rsidR="00E5118F">
        <w:rPr>
          <w:rFonts w:ascii="Arial" w:hAnsi="Arial" w:cs="Arial"/>
          <w:b/>
          <w:sz w:val="22"/>
          <w:szCs w:val="22"/>
          <w:lang w:val="en-US"/>
        </w:rPr>
        <w:t>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3D53B133"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E5118F" w:rsidRPr="00E5118F">
        <w:rPr>
          <w:rFonts w:ascii="Arial" w:hAnsi="Arial" w:cs="Arial"/>
          <w:b/>
          <w:sz w:val="22"/>
          <w:szCs w:val="22"/>
          <w:lang w:val="en-US"/>
        </w:rPr>
        <w:t>On R18 eFeMIMO - MTTD for multi-DCI mult</w:t>
      </w:r>
      <w:r w:rsidR="006A7B2A">
        <w:rPr>
          <w:rFonts w:ascii="Arial" w:hAnsi="Arial" w:cs="Arial"/>
          <w:b/>
          <w:sz w:val="22"/>
          <w:szCs w:val="22"/>
          <w:lang w:val="en-US"/>
        </w:rPr>
        <w:t>i</w:t>
      </w:r>
      <w:r w:rsidR="00E5118F" w:rsidRPr="00E5118F">
        <w:rPr>
          <w:rFonts w:ascii="Arial" w:hAnsi="Arial" w:cs="Arial"/>
          <w:b/>
          <w:sz w:val="22"/>
          <w:szCs w:val="22"/>
          <w:lang w:val="en-US"/>
        </w:rPr>
        <w:t>-TRP with two TAs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547787D7" w14:textId="2CA459B0" w:rsidR="007E283F" w:rsidRDefault="00EF0134" w:rsidP="00CA0B7B">
      <w:pPr>
        <w:rPr>
          <w:lang w:val="en-US"/>
        </w:rPr>
      </w:pPr>
      <w:r>
        <w:rPr>
          <w:lang w:val="en-US" w:eastAsia="zh-CN"/>
        </w:rPr>
        <w:t>M</w:t>
      </w:r>
      <w:r w:rsidRPr="00EF0134">
        <w:rPr>
          <w:lang w:val="en-US" w:eastAsia="zh-CN"/>
        </w:rPr>
        <w:t>ulti-DCI mult-TRP with two TAs</w:t>
      </w:r>
      <w:r>
        <w:rPr>
          <w:lang w:val="en-US" w:eastAsia="zh-CN"/>
        </w:rPr>
        <w:t xml:space="preserve"> in R18 MIMO</w:t>
      </w:r>
      <w:r w:rsidR="00AD5F64">
        <w:rPr>
          <w:bCs/>
          <w:lang w:val="en-US"/>
        </w:rPr>
        <w:t xml:space="preserve"> </w:t>
      </w:r>
      <w:r w:rsidR="0051390F">
        <w:rPr>
          <w:lang w:val="en-US"/>
        </w:rPr>
        <w:t>was</w:t>
      </w:r>
      <w:r w:rsidR="008E537B" w:rsidRPr="00B66FBB">
        <w:rPr>
          <w:lang w:val="en-US"/>
        </w:rPr>
        <w:t xml:space="preserve"> </w:t>
      </w:r>
      <w:r w:rsidR="00AD5F64">
        <w:rPr>
          <w:rFonts w:hint="eastAsia"/>
          <w:lang w:val="en-US" w:eastAsia="zh-CN"/>
        </w:rPr>
        <w:t>wi</w:t>
      </w:r>
      <w:r w:rsidR="00AD5F64">
        <w:rPr>
          <w:lang w:val="en-US" w:eastAsia="zh-CN"/>
        </w:rPr>
        <w:t xml:space="preserve">dely </w:t>
      </w:r>
      <w:r w:rsidR="008E537B" w:rsidRPr="00B66FBB">
        <w:rPr>
          <w:lang w:val="en-US"/>
        </w:rPr>
        <w:t xml:space="preserve">discussed during the previous RAN4 meetings. The last agreements can be found in [1], in which there are still some open issues. </w:t>
      </w:r>
    </w:p>
    <w:p w14:paraId="2E15A621" w14:textId="3DD2A101" w:rsidR="008E537B" w:rsidRPr="00B66FBB" w:rsidRDefault="008E537B" w:rsidP="00CA0B7B">
      <w:pPr>
        <w:rPr>
          <w:lang w:val="en-US"/>
        </w:rPr>
      </w:pPr>
      <w:r w:rsidRPr="00B66FBB">
        <w:rPr>
          <w:lang w:val="en-US"/>
        </w:rPr>
        <w:t>In this contribution, we continue discussing the open issues.</w:t>
      </w:r>
    </w:p>
    <w:p w14:paraId="11114A88" w14:textId="7C05BEDE"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57737E3" w14:textId="2ABCE492" w:rsidR="000068A9" w:rsidRDefault="0048455E" w:rsidP="005D2AFA">
      <w:pPr>
        <w:rPr>
          <w:lang w:eastAsia="x-none"/>
        </w:rPr>
      </w:pPr>
      <w:r>
        <w:rPr>
          <w:lang w:eastAsia="x-none"/>
        </w:rPr>
        <w:t xml:space="preserve">The </w:t>
      </w:r>
      <w:r w:rsidR="004A6F52">
        <w:rPr>
          <w:lang w:eastAsia="x-none"/>
        </w:rPr>
        <w:t>first</w:t>
      </w:r>
      <w:r w:rsidR="00522C87">
        <w:rPr>
          <w:lang w:eastAsia="x-none"/>
        </w:rPr>
        <w:t xml:space="preserve"> issue is </w:t>
      </w:r>
      <w:r w:rsidR="004A6F52">
        <w:rPr>
          <w:lang w:eastAsia="x-none"/>
        </w:rPr>
        <w:t>about</w:t>
      </w:r>
      <w:r w:rsidR="004A6F52" w:rsidRPr="004A6F52">
        <w:rPr>
          <w:bCs/>
          <w:lang w:eastAsia="ko-KR"/>
        </w:rPr>
        <w:t xml:space="preserve"> </w:t>
      </w:r>
      <w:r w:rsidR="004A6F52" w:rsidRPr="004A6F52">
        <w:rPr>
          <w:bCs/>
          <w:lang w:eastAsia="x-none"/>
        </w:rPr>
        <w:t>the assumption on M1/M2 for MTTD for UE not capable of supporting RTD&gt;CP</w:t>
      </w:r>
      <w:r w:rsidR="004A6F52">
        <w:rPr>
          <w:bCs/>
          <w:lang w:eastAsia="x-none"/>
        </w:rPr>
        <w:t>:</w:t>
      </w:r>
    </w:p>
    <w:p w14:paraId="6D543A98" w14:textId="77777777" w:rsidR="004A6F52" w:rsidRPr="006042CC" w:rsidRDefault="004A6F52" w:rsidP="004A6F52">
      <w:pPr>
        <w:rPr>
          <w:b/>
          <w:u w:val="single"/>
          <w:lang w:eastAsia="ko-KR"/>
        </w:rPr>
      </w:pPr>
      <w:r w:rsidRPr="006042CC">
        <w:rPr>
          <w:b/>
          <w:u w:val="single"/>
          <w:lang w:eastAsia="ko-KR"/>
        </w:rPr>
        <w:t>Issue 1-1</w:t>
      </w:r>
      <w:r>
        <w:rPr>
          <w:b/>
          <w:u w:val="single"/>
          <w:lang w:eastAsia="ko-KR"/>
        </w:rPr>
        <w:t>-3</w:t>
      </w:r>
      <w:r w:rsidRPr="006042CC">
        <w:rPr>
          <w:b/>
          <w:u w:val="single"/>
          <w:lang w:eastAsia="ko-KR"/>
        </w:rPr>
        <w:t>: What is the assumption on M1/M2 for MTTD for UE not capable of supporting RTD&gt;CP?</w:t>
      </w:r>
    </w:p>
    <w:p w14:paraId="5358D586" w14:textId="77777777" w:rsidR="004A6F52" w:rsidRPr="00002718" w:rsidRDefault="004A6F52" w:rsidP="004A6F52">
      <w:pPr>
        <w:pStyle w:val="ListParagraph"/>
        <w:widowControl/>
        <w:numPr>
          <w:ilvl w:val="0"/>
          <w:numId w:val="26"/>
        </w:numPr>
        <w:autoSpaceDE/>
        <w:autoSpaceDN/>
        <w:adjustRightInd/>
        <w:spacing w:after="120" w:line="240" w:lineRule="auto"/>
        <w:ind w:left="720" w:firstLineChars="0"/>
        <w:rPr>
          <w:szCs w:val="24"/>
          <w:lang w:eastAsia="zh-CN"/>
        </w:rPr>
      </w:pPr>
      <w:r w:rsidRPr="006042CC">
        <w:rPr>
          <w:szCs w:val="24"/>
          <w:lang w:eastAsia="zh-CN"/>
        </w:rPr>
        <w:t>P</w:t>
      </w:r>
      <w:r w:rsidRPr="00002718">
        <w:rPr>
          <w:szCs w:val="24"/>
          <w:lang w:eastAsia="zh-CN"/>
        </w:rPr>
        <w:t>roposals</w:t>
      </w:r>
    </w:p>
    <w:p w14:paraId="12045CB6" w14:textId="77777777" w:rsidR="004A6F52" w:rsidRPr="00002718" w:rsidRDefault="004A6F52" w:rsidP="004A6F52">
      <w:pPr>
        <w:pStyle w:val="ListParagraph"/>
        <w:widowControl/>
        <w:numPr>
          <w:ilvl w:val="1"/>
          <w:numId w:val="26"/>
        </w:numPr>
        <w:autoSpaceDE/>
        <w:autoSpaceDN/>
        <w:adjustRightInd/>
        <w:spacing w:after="120" w:line="240" w:lineRule="auto"/>
        <w:ind w:left="1440" w:firstLineChars="0"/>
        <w:rPr>
          <w:szCs w:val="24"/>
          <w:lang w:eastAsia="zh-CN"/>
        </w:rPr>
      </w:pPr>
      <w:r w:rsidRPr="00002718">
        <w:rPr>
          <w:szCs w:val="24"/>
          <w:lang w:eastAsia="zh-CN"/>
        </w:rPr>
        <w:t>Option 1: M1=M2=0 (Apple, MediaTek</w:t>
      </w:r>
      <w:r>
        <w:rPr>
          <w:rFonts w:hint="eastAsia"/>
          <w:szCs w:val="24"/>
          <w:lang w:eastAsia="zh-CN"/>
        </w:rPr>
        <w:t>,</w:t>
      </w:r>
      <w:r>
        <w:rPr>
          <w:szCs w:val="24"/>
          <w:lang w:eastAsia="zh-CN"/>
        </w:rPr>
        <w:t xml:space="preserve"> vivo</w:t>
      </w:r>
      <w:r w:rsidRPr="00002718">
        <w:rPr>
          <w:szCs w:val="24"/>
          <w:lang w:eastAsia="zh-CN"/>
        </w:rPr>
        <w:t>)</w:t>
      </w:r>
    </w:p>
    <w:p w14:paraId="4C655C3A" w14:textId="77777777" w:rsidR="004A6F52" w:rsidRPr="00002718" w:rsidRDefault="004A6F52" w:rsidP="004A6F52">
      <w:pPr>
        <w:pStyle w:val="ListParagraph"/>
        <w:widowControl/>
        <w:numPr>
          <w:ilvl w:val="2"/>
          <w:numId w:val="26"/>
        </w:numPr>
        <w:autoSpaceDE/>
        <w:autoSpaceDN/>
        <w:adjustRightInd/>
        <w:spacing w:after="120" w:line="240" w:lineRule="auto"/>
        <w:ind w:firstLineChars="0"/>
        <w:rPr>
          <w:szCs w:val="24"/>
          <w:lang w:eastAsia="zh-CN"/>
        </w:rPr>
      </w:pPr>
      <w:r w:rsidRPr="00002718">
        <w:rPr>
          <w:szCs w:val="24"/>
          <w:lang w:eastAsia="zh-CN"/>
        </w:rPr>
        <w:t xml:space="preserve">Option 1a: </w:t>
      </w:r>
      <w:r w:rsidRPr="00002718">
        <w:t xml:space="preserve">in both FR1 and FR2, </w:t>
      </w:r>
      <w:r w:rsidRPr="00002718">
        <w:rPr>
          <w:u w:val="single"/>
        </w:rPr>
        <w:t>for both intra-cell and inter-cell multi-TRP</w:t>
      </w:r>
      <w:r w:rsidRPr="00002718">
        <w:t>, the MTTD between multiple TRPs can be assumed within a CP length as baseline. (Apple)</w:t>
      </w:r>
    </w:p>
    <w:p w14:paraId="678FFA0E" w14:textId="77777777" w:rsidR="004A6F52" w:rsidRPr="00002718" w:rsidRDefault="004A6F52" w:rsidP="004A6F52">
      <w:pPr>
        <w:pStyle w:val="ListParagraph"/>
        <w:widowControl/>
        <w:numPr>
          <w:ilvl w:val="1"/>
          <w:numId w:val="26"/>
        </w:numPr>
        <w:autoSpaceDE/>
        <w:autoSpaceDN/>
        <w:adjustRightInd/>
        <w:spacing w:after="120" w:line="240" w:lineRule="auto"/>
        <w:ind w:left="1440" w:firstLineChars="0"/>
        <w:rPr>
          <w:szCs w:val="24"/>
          <w:lang w:eastAsia="zh-CN"/>
        </w:rPr>
      </w:pPr>
      <w:r w:rsidRPr="00002718">
        <w:rPr>
          <w:szCs w:val="24"/>
          <w:lang w:eastAsia="zh-CN"/>
        </w:rPr>
        <w:t xml:space="preserve">Option 2: </w:t>
      </w:r>
      <w:r w:rsidRPr="00002718">
        <w:t>The MTTD between multiple TRPs can be defined as (CP + 1.6µs) for FR1 and (CP + 0.5µs) for FR2, e.g. M1=1.6us and M2=0.5 us.</w:t>
      </w:r>
      <w:r>
        <w:t xml:space="preserve"> (Nokia, Xiaomi, Samsung, Huawei, Ericsson, Qualcomm)</w:t>
      </w:r>
    </w:p>
    <w:p w14:paraId="21AFB8E0" w14:textId="2E50A090" w:rsidR="004A6F52" w:rsidRDefault="0061685E" w:rsidP="005D2AFA">
      <w:pPr>
        <w:rPr>
          <w:lang w:eastAsia="x-none"/>
        </w:rPr>
      </w:pPr>
      <w:r>
        <w:rPr>
          <w:lang w:eastAsia="x-none"/>
        </w:rPr>
        <w:t>We continue supporting option 1. According to previous RAN4 discussion, some companies may assume separate Tx chains for two UL with two TAs. However, according to the WID, this objective covers not only simultaneous UL transmission</w:t>
      </w:r>
      <w:r w:rsidR="001B7B1C">
        <w:rPr>
          <w:lang w:eastAsia="x-none"/>
        </w:rPr>
        <w:t xml:space="preserve"> from multiple panels</w:t>
      </w:r>
      <w:r>
        <w:rPr>
          <w:lang w:eastAsia="x-none"/>
        </w:rPr>
        <w:t>, but also non-simultaneous UL transmission.</w:t>
      </w:r>
    </w:p>
    <w:tbl>
      <w:tblPr>
        <w:tblStyle w:val="TableGrid"/>
        <w:tblW w:w="0" w:type="auto"/>
        <w:tblLook w:val="04A0" w:firstRow="1" w:lastRow="0" w:firstColumn="1" w:lastColumn="0" w:noHBand="0" w:noVBand="1"/>
      </w:tblPr>
      <w:tblGrid>
        <w:gridCol w:w="9629"/>
      </w:tblGrid>
      <w:tr w:rsidR="0061685E" w14:paraId="032BAB37" w14:textId="77777777" w:rsidTr="0061685E">
        <w:tc>
          <w:tcPr>
            <w:tcW w:w="9629" w:type="dxa"/>
          </w:tcPr>
          <w:p w14:paraId="08203BEC" w14:textId="77777777" w:rsidR="0061685E" w:rsidRPr="00F9630A" w:rsidRDefault="0061685E" w:rsidP="0061685E">
            <w:pPr>
              <w:numPr>
                <w:ilvl w:val="0"/>
                <w:numId w:val="54"/>
              </w:numPr>
              <w:snapToGrid w:val="0"/>
              <w:spacing w:beforeLines="50" w:before="120" w:after="0"/>
              <w:jc w:val="both"/>
              <w:rPr>
                <w:bCs/>
                <w:lang w:val="en-US"/>
              </w:rPr>
            </w:pPr>
            <w:r w:rsidRPr="00F9630A">
              <w:rPr>
                <w:bCs/>
                <w:lang w:val="en-US"/>
              </w:rPr>
              <w:t xml:space="preserve">Study, and if justified, specify the following </w:t>
            </w:r>
          </w:p>
          <w:p w14:paraId="57A785AE" w14:textId="77777777" w:rsidR="0061685E" w:rsidRPr="00F9630A" w:rsidRDefault="0061685E" w:rsidP="0061685E">
            <w:pPr>
              <w:numPr>
                <w:ilvl w:val="1"/>
                <w:numId w:val="55"/>
              </w:numPr>
              <w:snapToGrid w:val="0"/>
              <w:spacing w:beforeLines="50" w:before="120" w:after="0"/>
              <w:jc w:val="both"/>
              <w:rPr>
                <w:bCs/>
                <w:lang w:val="en-US"/>
              </w:rPr>
            </w:pPr>
            <w:r>
              <w:rPr>
                <w:bCs/>
                <w:lang w:val="en-US"/>
              </w:rPr>
              <w:t>T</w:t>
            </w:r>
            <w:r w:rsidRPr="00F9630A">
              <w:rPr>
                <w:bCs/>
                <w:lang w:val="en-US"/>
              </w:rPr>
              <w:t xml:space="preserve">wo TAs for UL multi-DCI for multi-TRP operation </w:t>
            </w:r>
          </w:p>
          <w:p w14:paraId="50C03FD9" w14:textId="77777777" w:rsidR="0061685E" w:rsidRPr="00F9630A" w:rsidRDefault="0061685E" w:rsidP="0061685E">
            <w:pPr>
              <w:numPr>
                <w:ilvl w:val="1"/>
                <w:numId w:val="55"/>
              </w:numPr>
              <w:snapToGrid w:val="0"/>
              <w:spacing w:beforeLines="50" w:before="120" w:after="0"/>
              <w:jc w:val="both"/>
              <w:rPr>
                <w:bCs/>
                <w:lang w:val="en-US"/>
              </w:rPr>
            </w:pPr>
            <w:r>
              <w:rPr>
                <w:bCs/>
                <w:lang w:val="en-US"/>
              </w:rPr>
              <w:t>P</w:t>
            </w:r>
            <w:r w:rsidRPr="00F9630A">
              <w:rPr>
                <w:bCs/>
                <w:lang w:val="en-US"/>
              </w:rPr>
              <w:t>ower control for UL single DCI for multi-TRP operation where unified TCI framework extension in objective 2 is assumed.</w:t>
            </w:r>
          </w:p>
          <w:p w14:paraId="7A5E474A" w14:textId="77777777" w:rsidR="0061685E" w:rsidRPr="00F9630A" w:rsidRDefault="0061685E" w:rsidP="0061685E">
            <w:pPr>
              <w:snapToGrid w:val="0"/>
              <w:spacing w:beforeLines="50" w:before="120" w:after="0"/>
              <w:ind w:left="840"/>
              <w:jc w:val="both"/>
              <w:rPr>
                <w:bCs/>
                <w:lang w:val="en-US"/>
              </w:rPr>
            </w:pPr>
            <w:r w:rsidRPr="008B4DB0">
              <w:rPr>
                <w:bCs/>
                <w:highlight w:val="yellow"/>
                <w:lang w:val="en-US"/>
              </w:rPr>
              <w:t>For the case of simultaneous UL transmission from multiple panels, the operation will only be limited to the objective 6 scenarios.</w:t>
            </w:r>
          </w:p>
          <w:p w14:paraId="65FBAD13" w14:textId="77777777" w:rsidR="0061685E" w:rsidRPr="0061685E" w:rsidRDefault="0061685E" w:rsidP="005D2AFA">
            <w:pPr>
              <w:rPr>
                <w:lang w:val="en-US" w:eastAsia="x-none"/>
              </w:rPr>
            </w:pPr>
          </w:p>
        </w:tc>
      </w:tr>
    </w:tbl>
    <w:p w14:paraId="65F5F8AC" w14:textId="3AED11AB" w:rsidR="0061685E" w:rsidRDefault="00285D35" w:rsidP="005D2AFA">
      <w:pPr>
        <w:rPr>
          <w:color w:val="000000"/>
          <w:szCs w:val="24"/>
          <w:lang w:eastAsia="zh-CN"/>
        </w:rPr>
      </w:pPr>
      <w:r>
        <w:rPr>
          <w:lang w:eastAsia="x-none"/>
        </w:rPr>
        <w:t xml:space="preserve">For UE capable of multiple Tx/Rx panels, it can probably support </w:t>
      </w:r>
      <w:r w:rsidRPr="00D96169">
        <w:rPr>
          <w:color w:val="000000"/>
          <w:szCs w:val="24"/>
          <w:lang w:eastAsia="zh-CN"/>
        </w:rPr>
        <w:t>RTD&gt;CP</w:t>
      </w:r>
      <w:r>
        <w:rPr>
          <w:color w:val="000000"/>
          <w:szCs w:val="24"/>
          <w:lang w:eastAsia="zh-CN"/>
        </w:rPr>
        <w:t xml:space="preserve"> (</w:t>
      </w:r>
      <w:r w:rsidRPr="00D96169">
        <w:rPr>
          <w:color w:val="000000"/>
          <w:szCs w:val="24"/>
          <w:lang w:eastAsia="zh-CN"/>
        </w:rPr>
        <w:t>MRTD/MTTD value is 33/34.6 µs</w:t>
      </w:r>
      <w:r>
        <w:rPr>
          <w:color w:val="000000"/>
          <w:szCs w:val="24"/>
          <w:lang w:eastAsia="zh-CN"/>
        </w:rPr>
        <w:t>) since the two UL channels are processed separately, similar to CA. However, the open issue here is the general assumption for all UE</w:t>
      </w:r>
      <w:r w:rsidR="009203C9">
        <w:rPr>
          <w:color w:val="000000"/>
          <w:szCs w:val="24"/>
          <w:lang w:eastAsia="zh-CN"/>
        </w:rPr>
        <w:t xml:space="preserve"> that supports this feature. Note that the baseline assumption is this kind of UE doesn’t support RTD&gt;CP, which means the UE may not support</w:t>
      </w:r>
      <w:r w:rsidR="0096078C">
        <w:rPr>
          <w:color w:val="000000"/>
          <w:szCs w:val="24"/>
          <w:lang w:eastAsia="zh-CN"/>
        </w:rPr>
        <w:t xml:space="preserve"> simultaneous</w:t>
      </w:r>
      <w:r w:rsidR="009203C9">
        <w:rPr>
          <w:color w:val="000000"/>
          <w:szCs w:val="24"/>
          <w:lang w:eastAsia="zh-CN"/>
        </w:rPr>
        <w:t xml:space="preserve"> multiple panels operation. </w:t>
      </w:r>
      <w:r w:rsidR="0096078C">
        <w:rPr>
          <w:color w:val="000000"/>
          <w:szCs w:val="24"/>
          <w:lang w:eastAsia="zh-CN"/>
        </w:rPr>
        <w:t xml:space="preserve">Using one panel for the UL transmission to two TRPs with different TAs is challenging when MTTD is larger than CP. </w:t>
      </w:r>
      <w:r w:rsidR="004B2E13">
        <w:rPr>
          <w:color w:val="000000"/>
          <w:szCs w:val="24"/>
          <w:lang w:eastAsia="zh-CN"/>
        </w:rPr>
        <w:t xml:space="preserve">For instance, in the overlapping symbol </w:t>
      </w:r>
      <w:r w:rsidR="0096078C">
        <w:rPr>
          <w:color w:val="000000"/>
          <w:szCs w:val="24"/>
          <w:lang w:eastAsia="zh-CN"/>
        </w:rPr>
        <w:t xml:space="preserve">UE may need to generate the </w:t>
      </w:r>
      <w:r w:rsidR="004B2E13">
        <w:rPr>
          <w:color w:val="000000"/>
          <w:szCs w:val="24"/>
          <w:lang w:eastAsia="zh-CN"/>
        </w:rPr>
        <w:t>later symbol</w:t>
      </w:r>
      <w:r w:rsidR="0096078C">
        <w:rPr>
          <w:color w:val="000000"/>
          <w:szCs w:val="24"/>
          <w:lang w:eastAsia="zh-CN"/>
        </w:rPr>
        <w:t xml:space="preserve"> in advance.</w:t>
      </w:r>
      <w:r w:rsidR="004B2E13">
        <w:rPr>
          <w:color w:val="000000"/>
          <w:szCs w:val="24"/>
          <w:lang w:eastAsia="zh-CN"/>
        </w:rPr>
        <w:t xml:space="preserve"> Separate IFFT is expected since the later symbol is expected to be transmitted with different UL timing. Note that most likely the UL Tx power is different for the overlapping UL symbol to two different TRP. All these aspects need to be considered. This is not something impossible but definitely extra effort is needed from UE implementation point of view. Considering </w:t>
      </w:r>
      <w:r w:rsidR="004B2E13">
        <w:rPr>
          <w:lang w:val="en-US" w:eastAsia="zh-CN"/>
        </w:rPr>
        <w:t>RAN1/4 already agreed some advanced UE</w:t>
      </w:r>
      <w:r w:rsidR="004B2E13" w:rsidRPr="00924FFC">
        <w:rPr>
          <w:lang w:val="en-US" w:eastAsia="zh-CN"/>
        </w:rPr>
        <w:t xml:space="preserve"> to support up to 30+us MRTD/MTTD thus there should be room for simpler implementation.</w:t>
      </w:r>
      <w:r w:rsidR="004B2E13">
        <w:rPr>
          <w:lang w:val="en-US" w:eastAsia="zh-CN"/>
        </w:rPr>
        <w:t xml:space="preserve"> </w:t>
      </w:r>
      <w:r w:rsidR="004B2E13" w:rsidRPr="00924FFC">
        <w:rPr>
          <w:lang w:val="en-US" w:eastAsia="zh-CN"/>
        </w:rPr>
        <w:t>On the other hand, it is quite challenging for NW to precisely control the RTD as CP at UE side. With GNSS NW can have perfect synchronization between TRPs thus further reducing MRTD=CP to MTTD=CP as side condition is feasible.</w:t>
      </w:r>
      <w:r w:rsidR="004B2E13">
        <w:rPr>
          <w:lang w:val="en-US" w:eastAsia="zh-CN"/>
        </w:rPr>
        <w:t xml:space="preserve"> </w:t>
      </w:r>
    </w:p>
    <w:p w14:paraId="0C1F199C" w14:textId="1B031F88" w:rsidR="004B2E13" w:rsidRDefault="006A7B2A" w:rsidP="006A7B2A">
      <w:pPr>
        <w:pStyle w:val="Caption"/>
        <w:rPr>
          <w:rFonts w:eastAsia="SimSun"/>
          <w:szCs w:val="24"/>
          <w:lang w:val="en-US" w:eastAsia="zh-CN"/>
        </w:rPr>
      </w:pPr>
      <w:bookmarkStart w:id="3" w:name="_Ref131843490"/>
      <w:r>
        <w:lastRenderedPageBreak/>
        <w:t xml:space="preserve">Proposal </w:t>
      </w:r>
      <w:r>
        <w:fldChar w:fldCharType="begin"/>
      </w:r>
      <w:r>
        <w:instrText xml:space="preserve"> SEQ Proposal \* ARABIC </w:instrText>
      </w:r>
      <w:r>
        <w:fldChar w:fldCharType="separate"/>
      </w:r>
      <w:r w:rsidR="00573FEE">
        <w:rPr>
          <w:noProof/>
        </w:rPr>
        <w:t>1</w:t>
      </w:r>
      <w:r>
        <w:fldChar w:fldCharType="end"/>
      </w:r>
      <w:r>
        <w:t xml:space="preserve">: </w:t>
      </w:r>
      <w:r w:rsidRPr="00002718">
        <w:rPr>
          <w:rFonts w:eastAsia="SimSun"/>
          <w:szCs w:val="24"/>
          <w:lang w:eastAsia="zh-CN"/>
        </w:rPr>
        <w:t>M1=M2=0</w:t>
      </w:r>
      <w:r>
        <w:rPr>
          <w:rFonts w:eastAsia="SimSun"/>
          <w:szCs w:val="24"/>
          <w:lang w:eastAsia="zh-CN"/>
        </w:rPr>
        <w:t xml:space="preserve"> for </w:t>
      </w:r>
      <w:r w:rsidRPr="006A7B2A">
        <w:rPr>
          <w:rFonts w:eastAsia="SimSun"/>
          <w:szCs w:val="24"/>
          <w:lang w:eastAsia="zh-CN"/>
        </w:rPr>
        <w:t>UE not capable of supporting RTD&gt;CP</w:t>
      </w:r>
      <w:r>
        <w:rPr>
          <w:rFonts w:eastAsia="SimSun"/>
          <w:szCs w:val="24"/>
          <w:lang w:eastAsia="zh-CN"/>
        </w:rPr>
        <w:t xml:space="preserve"> in </w:t>
      </w:r>
      <w:r w:rsidRPr="006A7B2A">
        <w:rPr>
          <w:rFonts w:eastAsia="SimSun"/>
          <w:szCs w:val="24"/>
          <w:lang w:val="en-US" w:eastAsia="zh-CN"/>
        </w:rPr>
        <w:t>multi-DCI mult</w:t>
      </w:r>
      <w:r>
        <w:rPr>
          <w:rFonts w:eastAsia="SimSun"/>
          <w:szCs w:val="24"/>
          <w:lang w:val="en-US" w:eastAsia="zh-CN"/>
        </w:rPr>
        <w:t>i</w:t>
      </w:r>
      <w:r w:rsidRPr="006A7B2A">
        <w:rPr>
          <w:rFonts w:eastAsia="SimSun"/>
          <w:szCs w:val="24"/>
          <w:lang w:val="en-US" w:eastAsia="zh-CN"/>
        </w:rPr>
        <w:t>-TRP with two TAs</w:t>
      </w:r>
      <w:r>
        <w:rPr>
          <w:rFonts w:eastAsia="SimSun"/>
          <w:szCs w:val="24"/>
          <w:lang w:val="en-US" w:eastAsia="zh-CN"/>
        </w:rPr>
        <w:t>.</w:t>
      </w:r>
      <w:bookmarkEnd w:id="3"/>
    </w:p>
    <w:p w14:paraId="2ECC07DC" w14:textId="77777777" w:rsidR="006A7B2A" w:rsidRDefault="006A7B2A" w:rsidP="006A7B2A">
      <w:pPr>
        <w:rPr>
          <w:lang w:val="en-US" w:eastAsia="zh-CN"/>
        </w:rPr>
      </w:pPr>
    </w:p>
    <w:p w14:paraId="644CAA46" w14:textId="123E1C22" w:rsidR="00AD1918" w:rsidRDefault="00AD1918" w:rsidP="006A7B2A">
      <w:pPr>
        <w:rPr>
          <w:lang w:val="en-US" w:eastAsia="zh-CN"/>
        </w:rPr>
      </w:pPr>
      <w:r>
        <w:rPr>
          <w:lang w:val="en-US" w:eastAsia="zh-CN"/>
        </w:rPr>
        <w:t xml:space="preserve">Next issue is </w:t>
      </w:r>
      <w:r>
        <w:rPr>
          <w:bCs/>
          <w:lang w:eastAsia="zh-CN"/>
        </w:rPr>
        <w:t>w</w:t>
      </w:r>
      <w:r w:rsidRPr="00AD1918">
        <w:rPr>
          <w:bCs/>
          <w:lang w:eastAsia="zh-CN"/>
        </w:rPr>
        <w:t>hether to allow simultaneous UL transmission on multiple TX panels for multi-TRP with 2 TAs:</w:t>
      </w:r>
    </w:p>
    <w:p w14:paraId="33572AA0" w14:textId="77777777" w:rsidR="00AD1918" w:rsidRPr="00C260DD" w:rsidRDefault="00AD1918" w:rsidP="00AD1918">
      <w:pPr>
        <w:rPr>
          <w:b/>
          <w:u w:val="single"/>
          <w:lang w:eastAsia="ko-KR"/>
        </w:rPr>
      </w:pPr>
      <w:r w:rsidRPr="00C260DD">
        <w:rPr>
          <w:b/>
          <w:u w:val="single"/>
          <w:lang w:eastAsia="ko-KR"/>
        </w:rPr>
        <w:t>Issue 1-1-</w:t>
      </w:r>
      <w:r>
        <w:rPr>
          <w:b/>
          <w:u w:val="single"/>
          <w:lang w:eastAsia="ko-KR"/>
        </w:rPr>
        <w:t>4</w:t>
      </w:r>
      <w:r w:rsidRPr="00C260DD">
        <w:rPr>
          <w:b/>
          <w:u w:val="single"/>
          <w:lang w:eastAsia="ko-KR"/>
        </w:rPr>
        <w:t xml:space="preserve">: Whether to </w:t>
      </w:r>
      <w:r>
        <w:rPr>
          <w:b/>
          <w:u w:val="single"/>
          <w:lang w:eastAsia="ko-KR"/>
        </w:rPr>
        <w:t xml:space="preserve">allow </w:t>
      </w:r>
      <w:r w:rsidRPr="00705770">
        <w:rPr>
          <w:b/>
          <w:u w:val="single"/>
          <w:lang w:eastAsia="ko-KR"/>
        </w:rPr>
        <w:t>simultaneous UL transmission</w:t>
      </w:r>
      <w:r>
        <w:rPr>
          <w:b/>
          <w:u w:val="single"/>
          <w:lang w:eastAsia="ko-KR"/>
        </w:rPr>
        <w:t xml:space="preserve"> on multiple TX panels</w:t>
      </w:r>
      <w:r w:rsidRPr="00C260DD">
        <w:rPr>
          <w:b/>
          <w:u w:val="single"/>
          <w:lang w:eastAsia="ko-KR"/>
        </w:rPr>
        <w:t xml:space="preserve"> for multi-TRP with 2 TAs?</w:t>
      </w:r>
    </w:p>
    <w:p w14:paraId="320AFEE3" w14:textId="77777777" w:rsidR="00AD1918" w:rsidRPr="00C260DD" w:rsidRDefault="00AD1918" w:rsidP="00AD1918">
      <w:pPr>
        <w:pStyle w:val="ListParagraph"/>
        <w:widowControl/>
        <w:numPr>
          <w:ilvl w:val="0"/>
          <w:numId w:val="26"/>
        </w:numPr>
        <w:autoSpaceDE/>
        <w:autoSpaceDN/>
        <w:adjustRightInd/>
        <w:spacing w:after="120" w:line="240" w:lineRule="auto"/>
        <w:ind w:left="720" w:firstLineChars="0"/>
        <w:rPr>
          <w:bCs/>
          <w:szCs w:val="24"/>
          <w:lang w:eastAsia="zh-CN"/>
        </w:rPr>
      </w:pPr>
      <w:r w:rsidRPr="00C260DD">
        <w:rPr>
          <w:bCs/>
          <w:szCs w:val="24"/>
          <w:lang w:eastAsia="zh-CN"/>
        </w:rPr>
        <w:t>Proposals</w:t>
      </w:r>
    </w:p>
    <w:p w14:paraId="6AE11E3B" w14:textId="77777777" w:rsidR="00AD1918" w:rsidRDefault="00AD1918" w:rsidP="00AD1918">
      <w:pPr>
        <w:pStyle w:val="ListParagraph"/>
        <w:widowControl/>
        <w:numPr>
          <w:ilvl w:val="1"/>
          <w:numId w:val="26"/>
        </w:numPr>
        <w:autoSpaceDE/>
        <w:autoSpaceDN/>
        <w:adjustRightInd/>
        <w:spacing w:after="120" w:line="240" w:lineRule="auto"/>
        <w:ind w:left="1440" w:firstLineChars="0"/>
        <w:rPr>
          <w:bCs/>
          <w:szCs w:val="24"/>
          <w:lang w:eastAsia="zh-CN"/>
        </w:rPr>
      </w:pPr>
      <w:r w:rsidRPr="00C260DD">
        <w:rPr>
          <w:bCs/>
          <w:szCs w:val="24"/>
          <w:lang w:eastAsia="zh-CN"/>
        </w:rPr>
        <w:t xml:space="preserve">Option 1: </w:t>
      </w:r>
      <w:r>
        <w:rPr>
          <w:bCs/>
          <w:lang w:eastAsia="ko-KR"/>
        </w:rPr>
        <w:t>For FR2 UEs, only able to TX from one panel at a time</w:t>
      </w:r>
      <w:r w:rsidRPr="00C260DD">
        <w:rPr>
          <w:bCs/>
          <w:lang w:eastAsia="ko-KR"/>
        </w:rPr>
        <w:t>.</w:t>
      </w:r>
      <w:r w:rsidRPr="00C260DD">
        <w:rPr>
          <w:bCs/>
          <w:szCs w:val="24"/>
          <w:lang w:eastAsia="zh-CN"/>
        </w:rPr>
        <w:t xml:space="preserve"> (</w:t>
      </w:r>
      <w:r>
        <w:rPr>
          <w:bCs/>
          <w:szCs w:val="24"/>
          <w:lang w:eastAsia="zh-CN"/>
        </w:rPr>
        <w:t>vivo</w:t>
      </w:r>
      <w:r w:rsidRPr="00C260DD">
        <w:rPr>
          <w:bCs/>
          <w:szCs w:val="24"/>
          <w:lang w:eastAsia="zh-CN"/>
        </w:rPr>
        <w:t>)</w:t>
      </w:r>
    </w:p>
    <w:p w14:paraId="47212D4B" w14:textId="1E0E00B3" w:rsidR="001253DB" w:rsidRDefault="008B4DB0" w:rsidP="006A7B2A">
      <w:pPr>
        <w:rPr>
          <w:bCs/>
          <w:lang w:val="en-US"/>
        </w:rPr>
      </w:pPr>
      <w:r>
        <w:rPr>
          <w:lang w:val="en-US" w:eastAsia="zh-CN"/>
        </w:rPr>
        <w:t xml:space="preserve">According to the WID, the (yellow highlighted) </w:t>
      </w:r>
      <w:r w:rsidR="00F35839">
        <w:rPr>
          <w:lang w:val="en-US" w:eastAsia="zh-CN"/>
        </w:rPr>
        <w:t>n</w:t>
      </w:r>
      <w:r>
        <w:rPr>
          <w:lang w:val="en-US" w:eastAsia="zh-CN"/>
        </w:rPr>
        <w:t xml:space="preserve">ote under this objective </w:t>
      </w:r>
      <w:r w:rsidR="0003709F">
        <w:rPr>
          <w:lang w:val="en-US" w:eastAsia="zh-CN"/>
        </w:rPr>
        <w:t>implies</w:t>
      </w:r>
      <w:r>
        <w:rPr>
          <w:lang w:val="en-US" w:eastAsia="zh-CN"/>
        </w:rPr>
        <w:t xml:space="preserve"> it includes both </w:t>
      </w:r>
      <w:r w:rsidRPr="00F9630A">
        <w:rPr>
          <w:bCs/>
          <w:lang w:val="en-US"/>
        </w:rPr>
        <w:t xml:space="preserve">simultaneous </w:t>
      </w:r>
      <w:r>
        <w:rPr>
          <w:bCs/>
          <w:lang w:val="en-US"/>
        </w:rPr>
        <w:t xml:space="preserve">and non-simultaneous </w:t>
      </w:r>
      <w:r w:rsidRPr="00F9630A">
        <w:rPr>
          <w:bCs/>
          <w:lang w:val="en-US"/>
        </w:rPr>
        <w:t>UL transmission from multiple panels</w:t>
      </w:r>
      <w:r w:rsidR="0003709F">
        <w:rPr>
          <w:bCs/>
          <w:lang w:val="en-US"/>
        </w:rPr>
        <w:t>.</w:t>
      </w:r>
      <w:r w:rsidR="00EA7060">
        <w:rPr>
          <w:bCs/>
          <w:lang w:val="en-US"/>
        </w:rPr>
        <w:t xml:space="preserve"> It clearly says that </w:t>
      </w:r>
      <w:r w:rsidR="00EA7060" w:rsidRPr="00EA7060">
        <w:rPr>
          <w:bCs/>
          <w:lang w:val="en-US"/>
        </w:rPr>
        <w:t>simultaneous UL transmission from multiple panels, the operation will only be limited to the objective 6 scenarios</w:t>
      </w:r>
      <w:r w:rsidR="00EA7060">
        <w:rPr>
          <w:bCs/>
          <w:lang w:val="en-US"/>
        </w:rPr>
        <w:t>, which is targeting CPE/FWA/vehicle/i</w:t>
      </w:r>
      <w:r w:rsidR="00EA7060" w:rsidRPr="0050675F">
        <w:rPr>
          <w:bCs/>
          <w:lang w:val="en-US"/>
        </w:rPr>
        <w:t>ndustrial devices</w:t>
      </w:r>
      <w:r w:rsidR="004C1A69">
        <w:rPr>
          <w:bCs/>
          <w:lang w:val="en-US"/>
        </w:rPr>
        <w:t xml:space="preserve"> (</w:t>
      </w:r>
      <w:r w:rsidR="004C1A69" w:rsidRPr="004C1A69">
        <w:rPr>
          <w:b/>
          <w:lang w:val="en-US"/>
        </w:rPr>
        <w:t>if applicable</w:t>
      </w:r>
      <w:r w:rsidR="004C1A69">
        <w:rPr>
          <w:bCs/>
          <w:lang w:val="en-US"/>
        </w:rPr>
        <w:t>)</w:t>
      </w:r>
      <w:r w:rsidR="00EA7060">
        <w:rPr>
          <w:bCs/>
          <w:lang w:val="en-US"/>
        </w:rPr>
        <w:t>.</w:t>
      </w:r>
    </w:p>
    <w:tbl>
      <w:tblPr>
        <w:tblStyle w:val="TableGrid"/>
        <w:tblW w:w="0" w:type="auto"/>
        <w:tblLook w:val="04A0" w:firstRow="1" w:lastRow="0" w:firstColumn="1" w:lastColumn="0" w:noHBand="0" w:noVBand="1"/>
      </w:tblPr>
      <w:tblGrid>
        <w:gridCol w:w="9629"/>
      </w:tblGrid>
      <w:tr w:rsidR="001253DB" w14:paraId="444F2DFF" w14:textId="77777777" w:rsidTr="001253DB">
        <w:tc>
          <w:tcPr>
            <w:tcW w:w="9629" w:type="dxa"/>
          </w:tcPr>
          <w:p w14:paraId="6E7200C0" w14:textId="77777777" w:rsidR="001253DB" w:rsidRPr="0050675F" w:rsidRDefault="001253DB" w:rsidP="001253DB">
            <w:pPr>
              <w:numPr>
                <w:ilvl w:val="0"/>
                <w:numId w:val="61"/>
              </w:numPr>
              <w:snapToGrid w:val="0"/>
              <w:spacing w:beforeLines="50" w:before="120" w:after="0"/>
              <w:jc w:val="both"/>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 xml:space="preserve">els, targeting </w:t>
            </w:r>
            <w:r w:rsidRPr="001253DB">
              <w:rPr>
                <w:bCs/>
                <w:highlight w:val="yellow"/>
                <w:lang w:val="en-US"/>
              </w:rPr>
              <w:t>CPE/FWA/vehicle/industrial devices (if applicable)</w:t>
            </w:r>
          </w:p>
          <w:p w14:paraId="2693C8A7" w14:textId="77777777" w:rsidR="001253DB" w:rsidRPr="0050675F" w:rsidRDefault="001253DB" w:rsidP="001253DB">
            <w:pPr>
              <w:numPr>
                <w:ilvl w:val="1"/>
                <w:numId w:val="57"/>
              </w:numPr>
              <w:snapToGrid w:val="0"/>
              <w:spacing w:beforeLines="50" w:before="120" w:after="0"/>
              <w:jc w:val="both"/>
              <w:rPr>
                <w:bCs/>
                <w:lang w:val="en-US"/>
              </w:rPr>
            </w:pPr>
            <w:r w:rsidRPr="0050675F">
              <w:rPr>
                <w:bCs/>
                <w:lang w:val="en-US"/>
              </w:rPr>
              <w:t>UL precoding indication for PUSCH, where no new codebook is introduced for multi-panel simultaneous transmission</w:t>
            </w:r>
          </w:p>
          <w:p w14:paraId="0E856EBC" w14:textId="77777777" w:rsidR="001253DB" w:rsidRPr="0050675F" w:rsidRDefault="001253DB" w:rsidP="001253DB">
            <w:pPr>
              <w:numPr>
                <w:ilvl w:val="2"/>
                <w:numId w:val="59"/>
              </w:numPr>
              <w:tabs>
                <w:tab w:val="left" w:pos="1418"/>
              </w:tabs>
              <w:snapToGrid w:val="0"/>
              <w:spacing w:beforeLines="50" w:before="120" w:after="0"/>
              <w:jc w:val="both"/>
              <w:rPr>
                <w:bCs/>
                <w:lang w:val="en-US"/>
              </w:rPr>
            </w:pPr>
            <w:r w:rsidRPr="0050675F">
              <w:rPr>
                <w:bCs/>
                <w:lang w:val="en-US"/>
              </w:rPr>
              <w:t>The total number of layers is up to four across all panels and total number of codewords is up to two across all panels, considering single DCI and multi-DCI based multi-TRP operation.</w:t>
            </w:r>
          </w:p>
          <w:p w14:paraId="2FF5E163" w14:textId="77777777" w:rsidR="001253DB" w:rsidRPr="0050675F" w:rsidRDefault="001253DB" w:rsidP="001253DB">
            <w:pPr>
              <w:numPr>
                <w:ilvl w:val="1"/>
                <w:numId w:val="58"/>
              </w:numPr>
              <w:snapToGrid w:val="0"/>
              <w:spacing w:beforeLines="50" w:before="120" w:after="0"/>
              <w:jc w:val="both"/>
              <w:rPr>
                <w:bCs/>
                <w:lang w:val="en-US"/>
              </w:rPr>
            </w:pPr>
            <w:r w:rsidRPr="0050675F">
              <w:rPr>
                <w:bCs/>
                <w:lang w:val="en-US"/>
              </w:rPr>
              <w:t>UL beam indication for PUCCH/PUSCH, where unified TCI framework extension in objective 2 is assumed, considering single DCI and multi-DCI based multi-TRP operation</w:t>
            </w:r>
          </w:p>
          <w:p w14:paraId="30FF1180" w14:textId="5D63A22C" w:rsidR="001253DB" w:rsidRPr="001253DB" w:rsidRDefault="001253DB" w:rsidP="006A7B2A">
            <w:pPr>
              <w:numPr>
                <w:ilvl w:val="2"/>
                <w:numId w:val="60"/>
              </w:numPr>
              <w:snapToGrid w:val="0"/>
              <w:spacing w:beforeLines="50" w:before="120" w:after="0"/>
              <w:jc w:val="both"/>
              <w:rPr>
                <w:bCs/>
                <w:lang w:val="en-US"/>
              </w:rPr>
            </w:pPr>
            <w:r w:rsidRPr="0050675F">
              <w:rPr>
                <w:bCs/>
                <w:lang w:val="en-US"/>
              </w:rPr>
              <w:t>For the case of multi-DCI based multi-TRP operation, only PUSCH+PUSCH, or PUCCH+PUCCH is transmitted across two panels in a same CC.</w:t>
            </w:r>
          </w:p>
        </w:tc>
      </w:tr>
    </w:tbl>
    <w:p w14:paraId="3CEB8B98" w14:textId="792E8E38" w:rsidR="00AD1918" w:rsidRDefault="007D6DBE" w:rsidP="006A7B2A">
      <w:pPr>
        <w:rPr>
          <w:bCs/>
          <w:lang w:val="en-US"/>
        </w:rPr>
      </w:pPr>
      <w:r w:rsidRPr="0013535B">
        <w:rPr>
          <w:rFonts w:ascii="Times" w:eastAsia="Batang" w:hAnsi="Times"/>
          <w:szCs w:val="24"/>
          <w:lang w:val="en-CA" w:eastAsia="zh-CN"/>
        </w:rPr>
        <w:t>STxMP</w:t>
      </w:r>
      <w:r>
        <w:rPr>
          <w:rFonts w:ascii="Times" w:eastAsia="Batang" w:hAnsi="Times"/>
          <w:szCs w:val="24"/>
          <w:lang w:val="en-CA" w:eastAsia="zh-CN"/>
        </w:rPr>
        <w:t xml:space="preserve"> is still being discussed in RAN1. </w:t>
      </w:r>
      <w:r>
        <w:rPr>
          <w:bCs/>
          <w:lang w:val="en-US"/>
        </w:rPr>
        <w:t xml:space="preserve">So far it is unclear to us whether these are applicable. At least from RAN4 requirement perspective we don’t think this can be stably supported. </w:t>
      </w:r>
      <w:r w:rsidR="00C970ED">
        <w:rPr>
          <w:bCs/>
          <w:lang w:val="en-US"/>
        </w:rPr>
        <w:t>therefore, we have no problem with starting from assumption that Tx from one panel at a time.</w:t>
      </w:r>
    </w:p>
    <w:p w14:paraId="15593C3A" w14:textId="4878D40C" w:rsidR="00C970ED" w:rsidRPr="007D6DBE" w:rsidRDefault="00EB345F" w:rsidP="00EB345F">
      <w:pPr>
        <w:pStyle w:val="Caption"/>
        <w:rPr>
          <w:lang w:val="en-US" w:eastAsia="en-US"/>
        </w:rPr>
      </w:pPr>
      <w:bookmarkStart w:id="4" w:name="_Ref131843491"/>
      <w:r>
        <w:t xml:space="preserve">Proposal </w:t>
      </w:r>
      <w:r>
        <w:fldChar w:fldCharType="begin"/>
      </w:r>
      <w:r>
        <w:instrText xml:space="preserve"> SEQ Proposal \* ARABIC </w:instrText>
      </w:r>
      <w:r>
        <w:fldChar w:fldCharType="separate"/>
      </w:r>
      <w:r w:rsidR="00573FEE">
        <w:rPr>
          <w:noProof/>
        </w:rPr>
        <w:t>2</w:t>
      </w:r>
      <w:r>
        <w:fldChar w:fldCharType="end"/>
      </w:r>
      <w:r>
        <w:t xml:space="preserve">: </w:t>
      </w:r>
      <w:r>
        <w:rPr>
          <w:lang w:eastAsia="ko-KR"/>
        </w:rPr>
        <w:t xml:space="preserve">For FR2, RAN4 shall start from assumption that UE is only able to </w:t>
      </w:r>
      <w:r w:rsidR="00730C1A">
        <w:rPr>
          <w:lang w:eastAsia="ko-KR"/>
        </w:rPr>
        <w:t xml:space="preserve">perform </w:t>
      </w:r>
      <w:r>
        <w:rPr>
          <w:lang w:eastAsia="ko-KR"/>
        </w:rPr>
        <w:t>TX from one panel at a time.</w:t>
      </w:r>
      <w:bookmarkEnd w:id="4"/>
    </w:p>
    <w:p w14:paraId="60F4EDB7" w14:textId="77777777" w:rsidR="006A7B2A" w:rsidRDefault="006A7B2A" w:rsidP="006A7B2A">
      <w:pPr>
        <w:rPr>
          <w:lang w:val="en-US" w:eastAsia="zh-CN"/>
        </w:rPr>
      </w:pPr>
    </w:p>
    <w:p w14:paraId="016E7FBD" w14:textId="6BC5F87C" w:rsidR="006526CF" w:rsidRDefault="006526CF" w:rsidP="006A7B2A">
      <w:pPr>
        <w:rPr>
          <w:lang w:val="en-US" w:eastAsia="zh-CN"/>
        </w:rPr>
      </w:pPr>
      <w:r>
        <w:rPr>
          <w:lang w:val="en-US" w:eastAsia="zh-CN"/>
        </w:rPr>
        <w:t xml:space="preserve">Next issue </w:t>
      </w:r>
      <w:r w:rsidR="00561AA5">
        <w:rPr>
          <w:lang w:val="en-US" w:eastAsia="zh-CN"/>
        </w:rPr>
        <w:t>is about reference timing:</w:t>
      </w:r>
    </w:p>
    <w:p w14:paraId="1229F20F" w14:textId="77777777" w:rsidR="006526CF" w:rsidRPr="00C260DD" w:rsidRDefault="006526CF" w:rsidP="006526CF">
      <w:pPr>
        <w:rPr>
          <w:b/>
          <w:u w:val="single"/>
          <w:lang w:eastAsia="ko-KR"/>
        </w:rPr>
      </w:pPr>
      <w:r w:rsidRPr="00C260DD">
        <w:rPr>
          <w:b/>
          <w:u w:val="single"/>
          <w:lang w:eastAsia="ko-KR"/>
        </w:rPr>
        <w:t>Issue 1-1-</w:t>
      </w:r>
      <w:r>
        <w:rPr>
          <w:b/>
          <w:u w:val="single"/>
          <w:lang w:eastAsia="ko-KR"/>
        </w:rPr>
        <w:t>5</w:t>
      </w:r>
      <w:r w:rsidRPr="00C260DD">
        <w:rPr>
          <w:b/>
          <w:u w:val="single"/>
          <w:lang w:eastAsia="ko-KR"/>
        </w:rPr>
        <w:t>: Reference timing</w:t>
      </w:r>
    </w:p>
    <w:p w14:paraId="6E37D7AD" w14:textId="77777777" w:rsidR="006526CF" w:rsidRPr="00C260DD" w:rsidRDefault="006526CF" w:rsidP="006526CF">
      <w:pPr>
        <w:pStyle w:val="ListParagraph"/>
        <w:widowControl/>
        <w:numPr>
          <w:ilvl w:val="0"/>
          <w:numId w:val="26"/>
        </w:numPr>
        <w:autoSpaceDE/>
        <w:autoSpaceDN/>
        <w:adjustRightInd/>
        <w:spacing w:after="120" w:line="240" w:lineRule="auto"/>
        <w:ind w:left="720" w:firstLineChars="0"/>
        <w:rPr>
          <w:szCs w:val="24"/>
          <w:lang w:eastAsia="zh-CN"/>
        </w:rPr>
      </w:pPr>
      <w:r w:rsidRPr="00C260DD">
        <w:rPr>
          <w:szCs w:val="24"/>
          <w:lang w:eastAsia="zh-CN"/>
        </w:rPr>
        <w:t>Proposals</w:t>
      </w:r>
    </w:p>
    <w:p w14:paraId="6F5A0AD2" w14:textId="77777777" w:rsidR="006526CF" w:rsidRPr="00C260DD" w:rsidRDefault="006526CF" w:rsidP="006526CF">
      <w:pPr>
        <w:pStyle w:val="ListParagraph"/>
        <w:widowControl/>
        <w:numPr>
          <w:ilvl w:val="1"/>
          <w:numId w:val="26"/>
        </w:numPr>
        <w:autoSpaceDE/>
        <w:autoSpaceDN/>
        <w:adjustRightInd/>
        <w:spacing w:after="120" w:line="240" w:lineRule="auto"/>
        <w:ind w:left="1440" w:firstLineChars="0"/>
        <w:rPr>
          <w:szCs w:val="24"/>
          <w:lang w:eastAsia="zh-CN"/>
        </w:rPr>
      </w:pPr>
      <w:r w:rsidRPr="00C260DD">
        <w:rPr>
          <w:szCs w:val="24"/>
          <w:lang w:eastAsia="zh-CN"/>
        </w:rPr>
        <w:t>P1: Clause 7.1: some clarification may be needed in the Introduction section regarding reference for UL Tx timing (Apple)</w:t>
      </w:r>
    </w:p>
    <w:p w14:paraId="6C5E079B" w14:textId="77777777" w:rsidR="006526CF" w:rsidRPr="00C260DD" w:rsidRDefault="006526CF" w:rsidP="006526CF">
      <w:pPr>
        <w:pStyle w:val="ListParagraph"/>
        <w:widowControl/>
        <w:numPr>
          <w:ilvl w:val="1"/>
          <w:numId w:val="26"/>
        </w:numPr>
        <w:autoSpaceDE/>
        <w:autoSpaceDN/>
        <w:adjustRightInd/>
        <w:spacing w:after="120" w:line="240" w:lineRule="auto"/>
        <w:ind w:left="1440" w:firstLineChars="0"/>
        <w:rPr>
          <w:szCs w:val="24"/>
          <w:lang w:eastAsia="zh-CN"/>
        </w:rPr>
      </w:pPr>
      <w:r w:rsidRPr="00C260DD">
        <w:rPr>
          <w:szCs w:val="24"/>
          <w:lang w:eastAsia="zh-CN"/>
        </w:rPr>
        <w:t>P2: The UE is required to track DL RS associated to each activated UL TCI state (or joint TCI state) and use it as time reference for UL transmission. (Nokia)</w:t>
      </w:r>
    </w:p>
    <w:p w14:paraId="6E56C61C" w14:textId="77777777" w:rsidR="006526CF" w:rsidRPr="00C260DD" w:rsidRDefault="006526CF" w:rsidP="006526CF">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P3</w:t>
      </w:r>
      <w:r w:rsidRPr="00C260DD">
        <w:rPr>
          <w:szCs w:val="24"/>
          <w:lang w:eastAsia="zh-CN"/>
        </w:rPr>
        <w:t>: Single reference timing is feasible. (Samsung)</w:t>
      </w:r>
    </w:p>
    <w:p w14:paraId="11FB034E" w14:textId="77777777" w:rsidR="006526CF" w:rsidRPr="00C260DD" w:rsidRDefault="006526CF" w:rsidP="006526CF">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P4</w:t>
      </w:r>
      <w:r w:rsidRPr="00C260DD">
        <w:rPr>
          <w:szCs w:val="24"/>
          <w:lang w:eastAsia="zh-CN"/>
        </w:rPr>
        <w:t>: RAN4 need to study how to select the DL reference timing for each TAG on a CC and RAN1’s inputs on TAG association are needed. (Huawei)</w:t>
      </w:r>
    </w:p>
    <w:p w14:paraId="65BA86CC" w14:textId="77777777" w:rsidR="006526CF" w:rsidRPr="00C260DD" w:rsidRDefault="006526CF" w:rsidP="006526CF">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P5</w:t>
      </w:r>
      <w:r w:rsidRPr="00C260DD">
        <w:rPr>
          <w:szCs w:val="24"/>
          <w:lang w:eastAsia="zh-CN"/>
        </w:rPr>
        <w:t xml:space="preserve">: </w:t>
      </w:r>
      <w:r w:rsidRPr="00C260DD">
        <w:rPr>
          <w:iCs/>
        </w:rPr>
        <w:t>RAN4 should discuss whether single reference timing shall be considered or not and if it is considered. (Ericsson)</w:t>
      </w:r>
    </w:p>
    <w:p w14:paraId="3FD23A8B" w14:textId="77777777" w:rsidR="006526CF" w:rsidRPr="00C260DD" w:rsidRDefault="006526CF" w:rsidP="006526CF">
      <w:pPr>
        <w:pStyle w:val="ListParagraph"/>
        <w:widowControl/>
        <w:numPr>
          <w:ilvl w:val="1"/>
          <w:numId w:val="26"/>
        </w:numPr>
        <w:autoSpaceDE/>
        <w:autoSpaceDN/>
        <w:adjustRightInd/>
        <w:spacing w:after="120" w:line="240" w:lineRule="auto"/>
        <w:ind w:left="1440" w:firstLineChars="0"/>
        <w:rPr>
          <w:szCs w:val="24"/>
          <w:lang w:eastAsia="zh-CN"/>
        </w:rPr>
      </w:pPr>
      <w:r>
        <w:rPr>
          <w:rFonts w:eastAsiaTheme="minorEastAsia"/>
          <w:iCs/>
          <w:lang w:eastAsia="zh-CN"/>
        </w:rPr>
        <w:t>P6</w:t>
      </w:r>
      <w:r w:rsidRPr="00C260DD">
        <w:rPr>
          <w:rFonts w:eastAsiaTheme="minorEastAsia"/>
          <w:iCs/>
          <w:lang w:eastAsia="zh-CN"/>
        </w:rPr>
        <w:t>: FFS, more RAN1 inputs are needed.</w:t>
      </w:r>
    </w:p>
    <w:p w14:paraId="157A5C0C" w14:textId="4B52C242" w:rsidR="006526CF" w:rsidRPr="00561AA5" w:rsidRDefault="00561AA5" w:rsidP="006A7B2A">
      <w:pPr>
        <w:rPr>
          <w:lang w:val="en-US" w:eastAsia="zh-CN"/>
        </w:rPr>
      </w:pPr>
      <w:r>
        <w:rPr>
          <w:lang w:val="en-US" w:eastAsia="zh-CN"/>
        </w:rPr>
        <w:t xml:space="preserve">According to RAN1 LS [2], </w:t>
      </w:r>
      <w:r w:rsidR="003C4B3D">
        <w:rPr>
          <w:lang w:val="en-US" w:eastAsia="zh-CN"/>
        </w:rPr>
        <w:t xml:space="preserve">the two TAGs to </w:t>
      </w:r>
      <w:r w:rsidR="003C4B3D" w:rsidRPr="00561AA5">
        <w:rPr>
          <w:rStyle w:val="Emphasis"/>
          <w:rFonts w:ascii="Times" w:hAnsi="Times" w:cs="Times"/>
          <w:i w:val="0"/>
          <w:iCs w:val="0"/>
          <w:lang w:val="en-US" w:eastAsia="zh-CN"/>
        </w:rPr>
        <w:t>target UL channels/signals for multi-DCI based multi-TRP operation</w:t>
      </w:r>
      <w:r w:rsidR="003C4B3D">
        <w:rPr>
          <w:rStyle w:val="Emphasis"/>
          <w:rFonts w:ascii="Times" w:hAnsi="Times" w:cs="Times"/>
          <w:i w:val="0"/>
          <w:iCs w:val="0"/>
          <w:lang w:val="en-US" w:eastAsia="zh-CN"/>
        </w:rPr>
        <w:t xml:space="preserve"> are associated with UL/joint TCI state.</w:t>
      </w:r>
    </w:p>
    <w:tbl>
      <w:tblPr>
        <w:tblStyle w:val="TableGrid"/>
        <w:tblW w:w="0" w:type="auto"/>
        <w:tblLook w:val="04A0" w:firstRow="1" w:lastRow="0" w:firstColumn="1" w:lastColumn="0" w:noHBand="0" w:noVBand="1"/>
      </w:tblPr>
      <w:tblGrid>
        <w:gridCol w:w="9629"/>
      </w:tblGrid>
      <w:tr w:rsidR="00561AA5" w14:paraId="3EF12F18" w14:textId="77777777" w:rsidTr="00561AA5">
        <w:tc>
          <w:tcPr>
            <w:tcW w:w="9629" w:type="dxa"/>
          </w:tcPr>
          <w:p w14:paraId="266CA73E" w14:textId="77777777" w:rsidR="00561AA5" w:rsidRPr="007364F3" w:rsidRDefault="00561AA5" w:rsidP="00561AA5">
            <w:pPr>
              <w:rPr>
                <w:rFonts w:ascii="Times" w:hAnsi="Times"/>
                <w:b/>
                <w:bCs/>
                <w:highlight w:val="green"/>
                <w:lang w:eastAsia="x-none"/>
              </w:rPr>
            </w:pPr>
            <w:r w:rsidRPr="007364F3">
              <w:rPr>
                <w:rFonts w:ascii="Times" w:hAnsi="Times"/>
                <w:b/>
                <w:bCs/>
                <w:highlight w:val="green"/>
                <w:lang w:eastAsia="x-none"/>
              </w:rPr>
              <w:lastRenderedPageBreak/>
              <w:t>Agreement</w:t>
            </w:r>
          </w:p>
          <w:p w14:paraId="3158B789" w14:textId="77777777" w:rsidR="00561AA5" w:rsidRPr="00561AA5" w:rsidRDefault="00561AA5" w:rsidP="00561AA5">
            <w:pPr>
              <w:jc w:val="both"/>
              <w:rPr>
                <w:rFonts w:ascii="Times" w:hAnsi="Times" w:cs="Times"/>
                <w:i/>
                <w:iCs/>
                <w:lang w:val="en-US" w:eastAsia="zh-CN"/>
              </w:rPr>
            </w:pPr>
            <w:r w:rsidRPr="00561AA5">
              <w:rPr>
                <w:rStyle w:val="Emphasis"/>
                <w:rFonts w:ascii="Times" w:hAnsi="Times" w:cs="Times"/>
                <w:i w:val="0"/>
                <w:iCs w:val="0"/>
                <w:lang w:val="en-US" w:eastAsia="zh-CN"/>
              </w:rPr>
              <w:t>For associating TAGs to target UL channels/signals for multi-DCI based multi-TRP operation, support the following:</w:t>
            </w:r>
          </w:p>
          <w:p w14:paraId="3385DD95" w14:textId="77777777" w:rsidR="00561AA5" w:rsidRPr="00561AA5" w:rsidRDefault="00561AA5" w:rsidP="00561AA5">
            <w:pPr>
              <w:rPr>
                <w:rFonts w:ascii="Times" w:hAnsi="Times" w:cs="Times"/>
                <w:i/>
                <w:iCs/>
                <w:lang w:val="en-US" w:eastAsia="zh-CN"/>
              </w:rPr>
            </w:pPr>
            <w:r w:rsidRPr="00561AA5">
              <w:rPr>
                <w:rStyle w:val="Emphasis"/>
                <w:rFonts w:ascii="Times" w:hAnsi="Times" w:cs="Times"/>
                <w:i w:val="0"/>
                <w:iCs w:val="0"/>
                <w:lang w:val="en-US" w:eastAsia="zh-CN"/>
              </w:rPr>
              <w:t>Associate TAG to TCI-state</w:t>
            </w:r>
          </w:p>
          <w:p w14:paraId="31927CAA" w14:textId="77777777" w:rsidR="00561AA5" w:rsidRPr="00561AA5" w:rsidRDefault="00561AA5" w:rsidP="00561AA5">
            <w:pPr>
              <w:numPr>
                <w:ilvl w:val="0"/>
                <w:numId w:val="63"/>
              </w:numPr>
              <w:overflowPunct/>
              <w:autoSpaceDE/>
              <w:autoSpaceDN/>
              <w:adjustRightInd/>
              <w:spacing w:after="0"/>
              <w:textAlignment w:val="auto"/>
              <w:rPr>
                <w:rFonts w:ascii="Times" w:hAnsi="Times" w:cs="Times"/>
                <w:i/>
                <w:iCs/>
                <w:lang w:val="en-US" w:eastAsia="zh-CN"/>
              </w:rPr>
            </w:pPr>
            <w:r w:rsidRPr="00561AA5">
              <w:rPr>
                <w:rStyle w:val="Emphasis"/>
                <w:rFonts w:ascii="Times" w:hAnsi="Times" w:cs="Times"/>
                <w:i w:val="0"/>
                <w:iCs w:val="0"/>
                <w:lang w:val="en-US" w:eastAsia="zh-CN"/>
              </w:rPr>
              <w:t xml:space="preserve">Associate TAG ID with UL/joint TCI state </w:t>
            </w:r>
          </w:p>
          <w:p w14:paraId="5BC54FEF" w14:textId="77777777" w:rsidR="00561AA5" w:rsidRPr="00561AA5" w:rsidRDefault="00561AA5" w:rsidP="00561AA5">
            <w:pPr>
              <w:numPr>
                <w:ilvl w:val="0"/>
                <w:numId w:val="63"/>
              </w:numPr>
              <w:overflowPunct/>
              <w:autoSpaceDE/>
              <w:autoSpaceDN/>
              <w:adjustRightInd/>
              <w:spacing w:after="0"/>
              <w:textAlignment w:val="auto"/>
              <w:rPr>
                <w:rFonts w:ascii="Times" w:hAnsi="Times" w:cs="Times"/>
                <w:i/>
                <w:iCs/>
                <w:lang w:val="en-US" w:eastAsia="zh-CN"/>
              </w:rPr>
            </w:pPr>
            <w:r w:rsidRPr="00561AA5">
              <w:rPr>
                <w:rStyle w:val="Emphasis"/>
                <w:rFonts w:ascii="Times" w:hAnsi="Times" w:cs="Times"/>
                <w:i w:val="0"/>
                <w:iCs w:val="0"/>
                <w:lang w:val="en-US" w:eastAsia="zh-CN"/>
              </w:rPr>
              <w:t>For UL transmission, the TAG ID associated with the UL/joint TCI state is utilized</w:t>
            </w:r>
          </w:p>
          <w:p w14:paraId="3B987D49" w14:textId="77777777" w:rsidR="00561AA5" w:rsidRPr="00561AA5" w:rsidRDefault="00561AA5" w:rsidP="00561AA5">
            <w:pPr>
              <w:numPr>
                <w:ilvl w:val="0"/>
                <w:numId w:val="63"/>
              </w:numPr>
              <w:overflowPunct/>
              <w:autoSpaceDE/>
              <w:autoSpaceDN/>
              <w:adjustRightInd/>
              <w:spacing w:after="0"/>
              <w:textAlignment w:val="auto"/>
              <w:rPr>
                <w:rStyle w:val="Emphasis"/>
                <w:rFonts w:ascii="Times" w:hAnsi="Times" w:cs="Times"/>
                <w:i w:val="0"/>
                <w:iCs w:val="0"/>
              </w:rPr>
            </w:pPr>
            <w:r w:rsidRPr="00561AA5">
              <w:rPr>
                <w:rStyle w:val="Emphasis"/>
                <w:rFonts w:ascii="Times" w:hAnsi="Times" w:cs="Times"/>
                <w:i w:val="0"/>
                <w:iCs w:val="0"/>
              </w:rPr>
              <w:t>A baseline is UE expects that the [activated] UL/joint TCI states [of UL signals/channels] associated to one CORESET Pool Index correspond to one TAG</w:t>
            </w:r>
          </w:p>
          <w:p w14:paraId="640B1DDA" w14:textId="77777777" w:rsidR="00561AA5" w:rsidRPr="00561AA5" w:rsidRDefault="00561AA5" w:rsidP="00561AA5">
            <w:pPr>
              <w:numPr>
                <w:ilvl w:val="0"/>
                <w:numId w:val="63"/>
              </w:numPr>
              <w:overflowPunct/>
              <w:autoSpaceDE/>
              <w:autoSpaceDN/>
              <w:adjustRightInd/>
              <w:spacing w:after="0"/>
              <w:textAlignment w:val="auto"/>
              <w:rPr>
                <w:rStyle w:val="Emphasis"/>
                <w:rFonts w:ascii="Times" w:hAnsi="Times" w:cs="Times"/>
                <w:i w:val="0"/>
                <w:iCs w:val="0"/>
              </w:rPr>
            </w:pPr>
            <w:r w:rsidRPr="00561AA5">
              <w:rPr>
                <w:rStyle w:val="Emphasis"/>
                <w:rFonts w:ascii="Times" w:hAnsi="Times" w:cs="Times"/>
                <w:i w:val="0"/>
                <w:iCs w:val="0"/>
              </w:rPr>
              <w:t>Working Assumption: A UE may report that it supports that the [activated] UL/joint TCI states [of UL signals/channels] associated to one CORESETPoolIndex correspond to both TAGs</w:t>
            </w:r>
          </w:p>
          <w:p w14:paraId="19852737" w14:textId="77777777" w:rsidR="00561AA5" w:rsidRPr="00561AA5" w:rsidRDefault="00561AA5" w:rsidP="00561AA5">
            <w:pPr>
              <w:rPr>
                <w:rStyle w:val="Emphasis"/>
                <w:rFonts w:ascii="Times" w:hAnsi="Times" w:cs="Times"/>
                <w:i w:val="0"/>
                <w:iCs w:val="0"/>
                <w:lang w:eastAsia="en-CA"/>
              </w:rPr>
            </w:pPr>
            <w:r w:rsidRPr="00561AA5">
              <w:rPr>
                <w:rStyle w:val="Emphasis"/>
                <w:rFonts w:ascii="Times" w:hAnsi="Times" w:cs="Times"/>
                <w:i w:val="0"/>
                <w:iCs w:val="0"/>
                <w:lang w:val="en-US" w:eastAsia="zh-CN"/>
              </w:rPr>
              <w:t>FFS: on how to handle association when Rel-15/16 spatial relation framework is used for</w:t>
            </w:r>
          </w:p>
          <w:p w14:paraId="243E157D" w14:textId="77777777" w:rsidR="00561AA5" w:rsidRPr="00561AA5" w:rsidRDefault="00561AA5" w:rsidP="00561AA5">
            <w:pPr>
              <w:numPr>
                <w:ilvl w:val="0"/>
                <w:numId w:val="63"/>
              </w:numPr>
              <w:overflowPunct/>
              <w:autoSpaceDE/>
              <w:autoSpaceDN/>
              <w:adjustRightInd/>
              <w:spacing w:after="0"/>
              <w:textAlignment w:val="auto"/>
              <w:rPr>
                <w:rStyle w:val="Emphasis"/>
                <w:rFonts w:ascii="Times" w:hAnsi="Times" w:cs="Times"/>
                <w:i w:val="0"/>
                <w:iCs w:val="0"/>
                <w:lang w:eastAsia="en-CA"/>
              </w:rPr>
            </w:pPr>
            <w:r w:rsidRPr="00561AA5">
              <w:rPr>
                <w:rStyle w:val="Emphasis"/>
                <w:rFonts w:ascii="Times" w:hAnsi="Times" w:cs="Times"/>
                <w:i w:val="0"/>
                <w:iCs w:val="0"/>
                <w:lang w:val="en-US" w:eastAsia="zh-CN"/>
              </w:rPr>
              <w:t>PUCCH</w:t>
            </w:r>
          </w:p>
          <w:p w14:paraId="7CCB3233" w14:textId="77777777" w:rsidR="00561AA5" w:rsidRPr="00561AA5" w:rsidRDefault="00561AA5" w:rsidP="00561AA5">
            <w:pPr>
              <w:numPr>
                <w:ilvl w:val="0"/>
                <w:numId w:val="63"/>
              </w:numPr>
              <w:overflowPunct/>
              <w:autoSpaceDE/>
              <w:autoSpaceDN/>
              <w:adjustRightInd/>
              <w:spacing w:after="0"/>
              <w:textAlignment w:val="auto"/>
              <w:rPr>
                <w:rStyle w:val="Emphasis"/>
                <w:rFonts w:ascii="Times" w:hAnsi="Times" w:cs="Times"/>
                <w:i w:val="0"/>
                <w:iCs w:val="0"/>
                <w:lang w:eastAsia="en-CA"/>
              </w:rPr>
            </w:pPr>
            <w:r w:rsidRPr="00561AA5">
              <w:rPr>
                <w:rStyle w:val="Emphasis"/>
                <w:rFonts w:ascii="Times" w:hAnsi="Times" w:cs="Times"/>
                <w:i w:val="0"/>
                <w:iCs w:val="0"/>
                <w:lang w:val="en-US" w:eastAsia="zh-CN"/>
              </w:rPr>
              <w:t>DG/CG Type 1/Type 2 PUSCH</w:t>
            </w:r>
          </w:p>
          <w:p w14:paraId="1A51CDE8" w14:textId="77777777" w:rsidR="00561AA5" w:rsidRPr="00561AA5" w:rsidRDefault="00561AA5" w:rsidP="00561AA5">
            <w:pPr>
              <w:numPr>
                <w:ilvl w:val="0"/>
                <w:numId w:val="63"/>
              </w:numPr>
              <w:overflowPunct/>
              <w:autoSpaceDE/>
              <w:autoSpaceDN/>
              <w:adjustRightInd/>
              <w:spacing w:after="0"/>
              <w:textAlignment w:val="auto"/>
              <w:rPr>
                <w:rStyle w:val="Emphasis"/>
                <w:rFonts w:ascii="Times" w:hAnsi="Times" w:cs="Times"/>
                <w:i w:val="0"/>
                <w:iCs w:val="0"/>
                <w:lang w:eastAsia="en-CA"/>
              </w:rPr>
            </w:pPr>
            <w:r w:rsidRPr="00561AA5">
              <w:rPr>
                <w:rStyle w:val="Emphasis"/>
                <w:rFonts w:ascii="Times" w:hAnsi="Times" w:cs="Times"/>
                <w:i w:val="0"/>
                <w:iCs w:val="0"/>
                <w:lang w:val="en-US" w:eastAsia="zh-CN"/>
              </w:rPr>
              <w:t>AP/SP/P SRS</w:t>
            </w:r>
          </w:p>
          <w:p w14:paraId="46CCEEC7" w14:textId="77777777" w:rsidR="00561AA5" w:rsidRDefault="00561AA5" w:rsidP="005D2AFA">
            <w:pPr>
              <w:rPr>
                <w:lang w:eastAsia="x-none"/>
              </w:rPr>
            </w:pPr>
          </w:p>
        </w:tc>
      </w:tr>
    </w:tbl>
    <w:p w14:paraId="344659A9" w14:textId="37FDEC04" w:rsidR="0084057D" w:rsidRDefault="004E2942" w:rsidP="004E2942">
      <w:pPr>
        <w:rPr>
          <w:lang w:val="en-US" w:eastAsia="x-none"/>
        </w:rPr>
      </w:pPr>
      <w:r>
        <w:rPr>
          <w:lang w:eastAsia="x-none"/>
        </w:rPr>
        <w:t>In existing RRM timing requirements, t</w:t>
      </w:r>
      <w:r w:rsidRPr="004E2942">
        <w:rPr>
          <w:lang w:val="en-US" w:eastAsia="x-none"/>
        </w:rPr>
        <w:t>he downlink timing</w:t>
      </w:r>
      <w:r>
        <w:rPr>
          <w:lang w:val="en-US" w:eastAsia="x-none"/>
        </w:rPr>
        <w:t xml:space="preserve"> (as reference)</w:t>
      </w:r>
      <w:r w:rsidRPr="004E2942">
        <w:rPr>
          <w:lang w:val="en-US" w:eastAsia="x-none"/>
        </w:rPr>
        <w:t xml:space="preserve"> is defined as the time when the first path (in</w:t>
      </w:r>
      <w:r w:rsidR="00ED7C8B">
        <w:rPr>
          <w:lang w:val="en-US" w:eastAsia="x-none"/>
        </w:rPr>
        <w:t xml:space="preserve"> </w:t>
      </w:r>
      <w:r w:rsidRPr="004E2942">
        <w:rPr>
          <w:lang w:val="en-US" w:eastAsia="x-none"/>
        </w:rPr>
        <w:t>time) of the corresponding downlink frame used by the UE to determine downlink timing is received from the reference cell at the UE antenna.</w:t>
      </w:r>
      <w:r w:rsidR="00ED7C8B">
        <w:rPr>
          <w:lang w:val="en-US" w:eastAsia="x-none"/>
        </w:rPr>
        <w:t xml:space="preserve"> Under this objective, some clarification needs to be added to accommodate two TAGs associated with different UL/joint TCI state.</w:t>
      </w:r>
    </w:p>
    <w:p w14:paraId="032E3CC5" w14:textId="77777777" w:rsidR="00357C76" w:rsidRDefault="00573FEE" w:rsidP="00573FEE">
      <w:pPr>
        <w:pStyle w:val="Caption"/>
        <w:rPr>
          <w:lang w:val="en-US"/>
        </w:rPr>
      </w:pPr>
      <w:bookmarkStart w:id="5" w:name="_Ref131843493"/>
      <w:r>
        <w:t xml:space="preserve">Proposal </w:t>
      </w:r>
      <w:r>
        <w:fldChar w:fldCharType="begin"/>
      </w:r>
      <w:r>
        <w:instrText xml:space="preserve"> SEQ Proposal \* ARABIC </w:instrText>
      </w:r>
      <w:r>
        <w:fldChar w:fldCharType="separate"/>
      </w:r>
      <w:r>
        <w:rPr>
          <w:noProof/>
        </w:rPr>
        <w:t>3</w:t>
      </w:r>
      <w:r>
        <w:fldChar w:fldCharType="end"/>
      </w:r>
      <w:r>
        <w:t xml:space="preserve">: </w:t>
      </w:r>
      <w:r w:rsidR="00357C76">
        <w:t>in UL timing requirements</w:t>
      </w:r>
      <w:r>
        <w:t xml:space="preserve">, some </w:t>
      </w:r>
      <w:r>
        <w:rPr>
          <w:lang w:val="en-US"/>
        </w:rPr>
        <w:t>clarification needs to be added to accommodate</w:t>
      </w:r>
      <w:bookmarkEnd w:id="5"/>
    </w:p>
    <w:p w14:paraId="14A0BE0B" w14:textId="110F1512" w:rsidR="00357C76" w:rsidRDefault="00357C76" w:rsidP="00357C76">
      <w:pPr>
        <w:pStyle w:val="Caption"/>
        <w:numPr>
          <w:ilvl w:val="0"/>
          <w:numId w:val="64"/>
        </w:numPr>
        <w:rPr>
          <w:lang w:val="en-US"/>
        </w:rPr>
      </w:pPr>
      <w:r>
        <w:rPr>
          <w:iCs/>
        </w:rPr>
        <w:t>T</w:t>
      </w:r>
      <w:r w:rsidRPr="00FB5B6F">
        <w:rPr>
          <w:iCs/>
        </w:rPr>
        <w:t>wo DL reference timings are supported where each DL reference timing is associated with one TAG</w:t>
      </w:r>
      <w:r>
        <w:rPr>
          <w:iCs/>
        </w:rPr>
        <w:t>.</w:t>
      </w:r>
    </w:p>
    <w:p w14:paraId="6D3A3DDA" w14:textId="287E6977" w:rsidR="00ED7C8B" w:rsidRPr="00357C76" w:rsidRDefault="00357C76" w:rsidP="00357C76">
      <w:pPr>
        <w:pStyle w:val="Caption"/>
        <w:numPr>
          <w:ilvl w:val="0"/>
          <w:numId w:val="64"/>
        </w:numPr>
        <w:rPr>
          <w:lang w:val="en-US"/>
        </w:rPr>
      </w:pPr>
      <w:r w:rsidRPr="00357C76">
        <w:rPr>
          <w:lang w:val="en-US"/>
        </w:rPr>
        <w:t>T</w:t>
      </w:r>
      <w:r w:rsidR="00573FEE" w:rsidRPr="00357C76">
        <w:rPr>
          <w:lang w:val="en-US"/>
        </w:rPr>
        <w:t>wo TAGs associated with different UL/joint TCI state.</w:t>
      </w:r>
    </w:p>
    <w:p w14:paraId="246F76D2" w14:textId="77777777" w:rsidR="0081761B" w:rsidRDefault="0081761B" w:rsidP="004036A3">
      <w:pPr>
        <w:rPr>
          <w:lang w:eastAsia="x-none"/>
        </w:rPr>
      </w:pPr>
    </w:p>
    <w:p w14:paraId="2266FBD1" w14:textId="7D23188E" w:rsidR="00740BC8" w:rsidRDefault="00740BC8" w:rsidP="004036A3">
      <w:pPr>
        <w:rPr>
          <w:lang w:eastAsia="x-none"/>
        </w:rPr>
      </w:pPr>
      <w:r>
        <w:rPr>
          <w:lang w:eastAsia="x-none"/>
        </w:rPr>
        <w:t xml:space="preserve">Next issue is </w:t>
      </w:r>
      <w:r>
        <w:rPr>
          <w:bCs/>
          <w:lang w:eastAsia="x-none"/>
        </w:rPr>
        <w:t>f</w:t>
      </w:r>
      <w:r w:rsidRPr="00740BC8">
        <w:rPr>
          <w:bCs/>
          <w:lang w:eastAsia="x-none"/>
        </w:rPr>
        <w:t>or multi-DCI multi-TRP with two TAs, whether to consider the case of two UL transmissions associated with two TAs are partially overlapped:</w:t>
      </w:r>
    </w:p>
    <w:p w14:paraId="3439178E" w14:textId="77777777" w:rsidR="00740BC8" w:rsidRPr="00C260DD" w:rsidRDefault="00740BC8" w:rsidP="00740BC8">
      <w:pPr>
        <w:rPr>
          <w:b/>
          <w:u w:val="single"/>
          <w:lang w:eastAsia="ko-KR"/>
        </w:rPr>
      </w:pPr>
      <w:r w:rsidRPr="00C260DD">
        <w:rPr>
          <w:b/>
          <w:u w:val="single"/>
          <w:lang w:eastAsia="ko-KR"/>
        </w:rPr>
        <w:t>Issue 1-1-</w:t>
      </w:r>
      <w:r>
        <w:rPr>
          <w:b/>
          <w:u w:val="single"/>
          <w:lang w:eastAsia="ko-KR"/>
        </w:rPr>
        <w:t>6</w:t>
      </w:r>
      <w:r w:rsidRPr="00C260DD">
        <w:rPr>
          <w:b/>
          <w:u w:val="single"/>
          <w:lang w:eastAsia="ko-KR"/>
        </w:rPr>
        <w:t xml:space="preserve">: For multi-DCI multi-TRP with two TAs, </w:t>
      </w:r>
      <w:r>
        <w:rPr>
          <w:b/>
          <w:u w:val="single"/>
          <w:lang w:eastAsia="ko-KR"/>
        </w:rPr>
        <w:t>whether to consider the case of</w:t>
      </w:r>
      <w:r w:rsidRPr="00C260DD">
        <w:rPr>
          <w:b/>
          <w:u w:val="single"/>
          <w:lang w:eastAsia="ko-KR"/>
        </w:rPr>
        <w:t xml:space="preserve"> two UL transmissions associated with two TAs are partially overlapped</w:t>
      </w:r>
      <w:r>
        <w:rPr>
          <w:b/>
          <w:u w:val="single"/>
          <w:lang w:eastAsia="ko-KR"/>
        </w:rPr>
        <w:t>?</w:t>
      </w:r>
    </w:p>
    <w:p w14:paraId="0D4971F0" w14:textId="77777777" w:rsidR="00740BC8" w:rsidRPr="00C260DD" w:rsidRDefault="00740BC8" w:rsidP="00740BC8">
      <w:pPr>
        <w:pStyle w:val="ListParagraph"/>
        <w:widowControl/>
        <w:numPr>
          <w:ilvl w:val="0"/>
          <w:numId w:val="26"/>
        </w:numPr>
        <w:autoSpaceDE/>
        <w:autoSpaceDN/>
        <w:adjustRightInd/>
        <w:spacing w:after="120" w:line="240" w:lineRule="auto"/>
        <w:ind w:left="720" w:firstLineChars="0"/>
        <w:rPr>
          <w:szCs w:val="24"/>
          <w:lang w:eastAsia="zh-CN"/>
        </w:rPr>
      </w:pPr>
      <w:r w:rsidRPr="00C260DD">
        <w:rPr>
          <w:szCs w:val="24"/>
          <w:lang w:eastAsia="zh-CN"/>
        </w:rPr>
        <w:t>Proposals</w:t>
      </w:r>
    </w:p>
    <w:p w14:paraId="55A4C560" w14:textId="77777777" w:rsidR="00740BC8" w:rsidRPr="00C260DD" w:rsidRDefault="00740BC8" w:rsidP="00740BC8">
      <w:pPr>
        <w:pStyle w:val="ListParagraph"/>
        <w:widowControl/>
        <w:numPr>
          <w:ilvl w:val="1"/>
          <w:numId w:val="26"/>
        </w:numPr>
        <w:autoSpaceDE/>
        <w:autoSpaceDN/>
        <w:adjustRightInd/>
        <w:spacing w:after="120" w:line="240" w:lineRule="auto"/>
        <w:ind w:left="1440" w:firstLineChars="0"/>
        <w:rPr>
          <w:szCs w:val="24"/>
          <w:lang w:eastAsia="zh-CN"/>
        </w:rPr>
      </w:pPr>
      <w:r w:rsidRPr="00C260DD">
        <w:rPr>
          <w:szCs w:val="24"/>
          <w:lang w:eastAsia="zh-CN"/>
        </w:rPr>
        <w:t>Option 1: RAN4 need to study the following two aspects: (Huawei)</w:t>
      </w:r>
    </w:p>
    <w:p w14:paraId="2D34CEC4" w14:textId="77777777" w:rsidR="00740BC8" w:rsidRPr="00C260DD" w:rsidRDefault="00740BC8" w:rsidP="00740BC8">
      <w:pPr>
        <w:pStyle w:val="ListParagraph"/>
        <w:widowControl/>
        <w:numPr>
          <w:ilvl w:val="2"/>
          <w:numId w:val="26"/>
        </w:numPr>
        <w:autoSpaceDE/>
        <w:autoSpaceDN/>
        <w:adjustRightInd/>
        <w:spacing w:after="120" w:line="240" w:lineRule="auto"/>
        <w:ind w:firstLineChars="0"/>
        <w:rPr>
          <w:szCs w:val="24"/>
          <w:lang w:eastAsia="zh-CN"/>
        </w:rPr>
      </w:pPr>
      <w:r w:rsidRPr="00C260DD">
        <w:rPr>
          <w:szCs w:val="24"/>
          <w:lang w:eastAsia="zh-CN"/>
        </w:rPr>
        <w:t>Whether or when partially overlapped UL transmissions with different TAs is allowed.</w:t>
      </w:r>
    </w:p>
    <w:p w14:paraId="5DECF557" w14:textId="77777777" w:rsidR="00740BC8" w:rsidRPr="00C260DD" w:rsidRDefault="00740BC8" w:rsidP="00740BC8">
      <w:pPr>
        <w:pStyle w:val="ListParagraph"/>
        <w:widowControl/>
        <w:numPr>
          <w:ilvl w:val="2"/>
          <w:numId w:val="26"/>
        </w:numPr>
        <w:autoSpaceDE/>
        <w:autoSpaceDN/>
        <w:adjustRightInd/>
        <w:spacing w:after="120" w:line="240" w:lineRule="auto"/>
        <w:ind w:firstLineChars="0"/>
        <w:rPr>
          <w:szCs w:val="24"/>
          <w:lang w:eastAsia="zh-CN"/>
        </w:rPr>
      </w:pPr>
      <w:r w:rsidRPr="00C260DD">
        <w:rPr>
          <w:szCs w:val="24"/>
          <w:lang w:eastAsia="zh-CN"/>
        </w:rPr>
        <w:t>How to handle overlapping part between two UL transmissions associated with two TAs if not allowed.</w:t>
      </w:r>
    </w:p>
    <w:p w14:paraId="668CF706" w14:textId="77777777" w:rsidR="00740BC8" w:rsidRPr="00C260DD" w:rsidRDefault="00740BC8" w:rsidP="00740BC8">
      <w:pPr>
        <w:pStyle w:val="ListParagraph"/>
        <w:widowControl/>
        <w:numPr>
          <w:ilvl w:val="1"/>
          <w:numId w:val="26"/>
        </w:numPr>
        <w:autoSpaceDE/>
        <w:autoSpaceDN/>
        <w:adjustRightInd/>
        <w:spacing w:after="120" w:line="240" w:lineRule="auto"/>
        <w:ind w:left="1440" w:firstLineChars="0"/>
        <w:rPr>
          <w:szCs w:val="24"/>
          <w:lang w:eastAsia="zh-CN"/>
        </w:rPr>
      </w:pPr>
      <w:r w:rsidRPr="00C260DD">
        <w:rPr>
          <w:szCs w:val="24"/>
          <w:lang w:eastAsia="zh-CN"/>
        </w:rPr>
        <w:t>Option</w:t>
      </w:r>
      <w:r w:rsidRPr="00123FD5">
        <w:rPr>
          <w:szCs w:val="24"/>
          <w:lang w:eastAsia="zh-CN"/>
        </w:rPr>
        <w:t xml:space="preserve"> 2: </w:t>
      </w:r>
      <w:r w:rsidRPr="00123FD5">
        <w:rPr>
          <w:lang w:eastAsia="zh-CN"/>
        </w:rPr>
        <w:t>From RAN4 RRM perspective, for TDM based multi-DCI uplink transmission in one component carrier, considering the worst case, the minimal separation between the t</w:t>
      </w:r>
      <w:r w:rsidRPr="00123FD5">
        <w:t>wo UL transmissions associated with two TAs should not be less than the transient period specified in RF specs. Overlapping between UL transmission is not allowed. (vivo)</w:t>
      </w:r>
      <w:r w:rsidRPr="00123FD5">
        <w:rPr>
          <w:szCs w:val="24"/>
          <w:lang w:eastAsia="zh-CN"/>
        </w:rPr>
        <w:t xml:space="preserve"> </w:t>
      </w:r>
    </w:p>
    <w:p w14:paraId="2C144155" w14:textId="77777777" w:rsidR="00DA64DD" w:rsidRDefault="00F873F4" w:rsidP="004036A3">
      <w:pPr>
        <w:rPr>
          <w:lang w:eastAsia="x-none"/>
        </w:rPr>
      </w:pPr>
      <w:r>
        <w:rPr>
          <w:lang w:eastAsia="x-none"/>
        </w:rPr>
        <w:t>RAN1 is still discussing several alternatives to address overlapping UL Tx with two TAs. It is proposed to wait for more RAN1 input before RAN4 further discussion.</w:t>
      </w:r>
    </w:p>
    <w:p w14:paraId="4A54BCCA" w14:textId="77777777" w:rsidR="00DA64DD" w:rsidRDefault="00DA64DD" w:rsidP="004036A3">
      <w:pPr>
        <w:rPr>
          <w:lang w:eastAsia="x-none"/>
        </w:rPr>
      </w:pPr>
    </w:p>
    <w:p w14:paraId="1A26299F" w14:textId="77777777" w:rsidR="00DA64DD" w:rsidRDefault="00DA64DD" w:rsidP="00DA64DD">
      <w:pPr>
        <w:rPr>
          <w:lang w:val="en-US" w:eastAsia="x-none"/>
        </w:rPr>
      </w:pPr>
      <w:r>
        <w:rPr>
          <w:lang w:val="en-US" w:eastAsia="x-none"/>
        </w:rPr>
        <w:t xml:space="preserve">Besides, we would like to raise an issue about TAG management in multi-TRP with 2 TAs. Based on previous agreement on MTTD, </w:t>
      </w:r>
      <w:r w:rsidRPr="00D51CEE">
        <w:rPr>
          <w:lang w:val="en-US" w:eastAsia="x-none"/>
        </w:rPr>
        <w:t>two TAs can be supported only if actual TTD is no larger than the limit that UE can support.</w:t>
      </w:r>
      <w:r>
        <w:rPr>
          <w:lang w:val="en-US" w:eastAsia="x-none"/>
        </w:rPr>
        <w:t xml:space="preserve"> Especially for the baseline UE, when actual TTD &gt; CP + M1/M2, UE may not be able to maintain the two UL transmission. The a</w:t>
      </w:r>
      <w:r w:rsidRPr="00726E39">
        <w:rPr>
          <w:lang w:val="en-US" w:eastAsia="x-none"/>
        </w:rPr>
        <w:t>ctual TTD is determined by propagation delay difference between UE and the two TRPs. Due to UE movement or rotation, actual TTD would change from time to time. Note that actual TTD is observed at UE side</w:t>
      </w:r>
      <w:r>
        <w:rPr>
          <w:lang w:val="en-US" w:eastAsia="x-none"/>
        </w:rPr>
        <w:t xml:space="preserve">. Network may have such information timely. It is worthwhile to study how to address this issue. For instance, we could let UE monitors the actual TTD. Once it is about to exceed the limit UE can support, UE can send some indication to </w:t>
      </w:r>
      <w:r>
        <w:rPr>
          <w:lang w:val="en-US" w:eastAsia="x-none"/>
        </w:rPr>
        <w:lastRenderedPageBreak/>
        <w:t>network so that network can e.g. indicate UE to fall back to single TA to avoid waste of UL resource since UE anyway cannot maintain two UL soon.</w:t>
      </w:r>
    </w:p>
    <w:p w14:paraId="45176DA9" w14:textId="5DF3413F" w:rsidR="00DA64DD" w:rsidRDefault="00DA64DD" w:rsidP="00DA64DD">
      <w:pPr>
        <w:pStyle w:val="Caption"/>
        <w:rPr>
          <w:lang w:val="en-US"/>
        </w:rPr>
      </w:pPr>
      <w:bookmarkStart w:id="6" w:name="_Ref127535274"/>
      <w:r>
        <w:t xml:space="preserve">Proposal </w:t>
      </w:r>
      <w:r>
        <w:fldChar w:fldCharType="begin"/>
      </w:r>
      <w:r>
        <w:instrText xml:space="preserve"> SEQ Proposal \* ARABIC </w:instrText>
      </w:r>
      <w:r>
        <w:fldChar w:fldCharType="separate"/>
      </w:r>
      <w:r>
        <w:rPr>
          <w:noProof/>
        </w:rPr>
        <w:t>4</w:t>
      </w:r>
      <w:r>
        <w:fldChar w:fldCharType="end"/>
      </w:r>
      <w:r>
        <w:t>: RAN4 can do some study on TAG management for multi-TRP with 2 TAs.</w:t>
      </w:r>
      <w:bookmarkEnd w:id="6"/>
    </w:p>
    <w:p w14:paraId="29CBE438" w14:textId="201B172C" w:rsidR="00740BC8" w:rsidRDefault="00F873F4" w:rsidP="004036A3">
      <w:pPr>
        <w:rPr>
          <w:lang w:eastAsia="x-none"/>
        </w:rPr>
      </w:pPr>
      <w:r>
        <w:rPr>
          <w:lang w:eastAsia="x-none"/>
        </w:rPr>
        <w:t xml:space="preserve"> </w:t>
      </w:r>
    </w:p>
    <w:p w14:paraId="0B91FBF6" w14:textId="77777777" w:rsidR="00740BC8" w:rsidRDefault="00740BC8" w:rsidP="004036A3">
      <w:pPr>
        <w:rPr>
          <w:lang w:eastAsia="x-none"/>
        </w:rPr>
      </w:pPr>
    </w:p>
    <w:p w14:paraId="7636ED43" w14:textId="77777777" w:rsidR="00740BC8" w:rsidRPr="00927D0A" w:rsidRDefault="00740BC8"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162B07FE"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3B6BC9">
        <w:rPr>
          <w:lang w:val="en-US"/>
        </w:rPr>
        <w:t>i</w:t>
      </w:r>
      <w:r w:rsidR="003B6BC9" w:rsidRPr="00D57EDB">
        <w:rPr>
          <w:lang w:val="en-US"/>
        </w:rPr>
        <w:t xml:space="preserve">mprovement on </w:t>
      </w:r>
      <w:r w:rsidR="000068A9">
        <w:rPr>
          <w:bCs/>
          <w:lang w:val="en-US"/>
        </w:rPr>
        <w:t>m</w:t>
      </w:r>
      <w:r w:rsidR="000068A9" w:rsidRPr="000068A9">
        <w:rPr>
          <w:bCs/>
          <w:lang w:val="en-US"/>
        </w:rPr>
        <w:t>ulti-DCI mult-TRP with two TAs in R18 MIMO</w:t>
      </w:r>
      <w:r w:rsidR="00780A46" w:rsidRPr="00B66FBB">
        <w:rPr>
          <w:rFonts w:cs="v4.2.0"/>
          <w:lang w:val="en-US" w:eastAsia="zh-CN"/>
        </w:rPr>
        <w:t>. After discussion, the following conclusions are provided:</w:t>
      </w:r>
    </w:p>
    <w:p w14:paraId="362BF50E" w14:textId="2A18E930" w:rsidR="00794919" w:rsidRPr="00E726E3" w:rsidRDefault="00E726E3" w:rsidP="000068A9">
      <w:pPr>
        <w:rPr>
          <w:rFonts w:cs="v4.2.0"/>
          <w:b/>
          <w:bCs/>
          <w:lang w:val="x-none" w:eastAsia="zh-CN"/>
        </w:rPr>
      </w:pPr>
      <w:r w:rsidRPr="00E726E3">
        <w:rPr>
          <w:rFonts w:cs="v4.2.0"/>
          <w:b/>
          <w:bCs/>
          <w:lang w:val="x-none" w:eastAsia="zh-CN"/>
        </w:rPr>
        <w:fldChar w:fldCharType="begin"/>
      </w:r>
      <w:r w:rsidRPr="00E726E3">
        <w:rPr>
          <w:rFonts w:cs="v4.2.0"/>
          <w:b/>
          <w:bCs/>
          <w:lang w:val="x-none" w:eastAsia="zh-CN"/>
        </w:rPr>
        <w:instrText xml:space="preserve"> REF _Ref131843490 \h  \* MERGEFORMAT </w:instrText>
      </w:r>
      <w:r w:rsidRPr="00E726E3">
        <w:rPr>
          <w:rFonts w:cs="v4.2.0"/>
          <w:b/>
          <w:bCs/>
          <w:lang w:val="x-none" w:eastAsia="zh-CN"/>
        </w:rPr>
      </w:r>
      <w:r w:rsidRPr="00E726E3">
        <w:rPr>
          <w:rFonts w:cs="v4.2.0"/>
          <w:b/>
          <w:bCs/>
          <w:lang w:val="x-none" w:eastAsia="zh-CN"/>
        </w:rPr>
        <w:fldChar w:fldCharType="separate"/>
      </w:r>
      <w:r w:rsidRPr="00E726E3">
        <w:rPr>
          <w:b/>
          <w:bCs/>
        </w:rPr>
        <w:t xml:space="preserve">Proposal </w:t>
      </w:r>
      <w:r w:rsidRPr="00E726E3">
        <w:rPr>
          <w:b/>
          <w:bCs/>
          <w:noProof/>
        </w:rPr>
        <w:t>1</w:t>
      </w:r>
      <w:r w:rsidRPr="00E726E3">
        <w:rPr>
          <w:b/>
          <w:bCs/>
        </w:rPr>
        <w:t xml:space="preserve">: </w:t>
      </w:r>
      <w:r w:rsidRPr="00E726E3">
        <w:rPr>
          <w:rFonts w:eastAsia="SimSun"/>
          <w:b/>
          <w:bCs/>
          <w:szCs w:val="24"/>
          <w:lang w:eastAsia="zh-CN"/>
        </w:rPr>
        <w:t xml:space="preserve">M1=M2=0 for UE not capable of supporting RTD&gt;CP in </w:t>
      </w:r>
      <w:r w:rsidRPr="00E726E3">
        <w:rPr>
          <w:rFonts w:eastAsia="SimSun"/>
          <w:b/>
          <w:bCs/>
          <w:szCs w:val="24"/>
          <w:lang w:val="en-US" w:eastAsia="zh-CN"/>
        </w:rPr>
        <w:t>multi-DCI multi-TRP with two TAs.</w:t>
      </w:r>
      <w:r w:rsidRPr="00E726E3">
        <w:rPr>
          <w:rFonts w:cs="v4.2.0"/>
          <w:b/>
          <w:bCs/>
          <w:lang w:val="x-none" w:eastAsia="zh-CN"/>
        </w:rPr>
        <w:fldChar w:fldCharType="end"/>
      </w:r>
    </w:p>
    <w:p w14:paraId="44BB7A8D" w14:textId="18B6B0A7" w:rsidR="00E726E3" w:rsidRPr="00E726E3" w:rsidRDefault="00E726E3" w:rsidP="000068A9">
      <w:pPr>
        <w:rPr>
          <w:rFonts w:cs="v4.2.0"/>
          <w:b/>
          <w:bCs/>
          <w:lang w:val="x-none" w:eastAsia="zh-CN"/>
        </w:rPr>
      </w:pPr>
      <w:r w:rsidRPr="00E726E3">
        <w:rPr>
          <w:rFonts w:cs="v4.2.0"/>
          <w:b/>
          <w:bCs/>
          <w:lang w:val="x-none" w:eastAsia="zh-CN"/>
        </w:rPr>
        <w:fldChar w:fldCharType="begin"/>
      </w:r>
      <w:r w:rsidRPr="00E726E3">
        <w:rPr>
          <w:rFonts w:cs="v4.2.0"/>
          <w:b/>
          <w:bCs/>
          <w:lang w:val="x-none" w:eastAsia="zh-CN"/>
        </w:rPr>
        <w:instrText xml:space="preserve"> REF _Ref131843491 \h  \* MERGEFORMAT </w:instrText>
      </w:r>
      <w:r w:rsidRPr="00E726E3">
        <w:rPr>
          <w:rFonts w:cs="v4.2.0"/>
          <w:b/>
          <w:bCs/>
          <w:lang w:val="x-none" w:eastAsia="zh-CN"/>
        </w:rPr>
      </w:r>
      <w:r w:rsidRPr="00E726E3">
        <w:rPr>
          <w:rFonts w:cs="v4.2.0"/>
          <w:b/>
          <w:bCs/>
          <w:lang w:val="x-none" w:eastAsia="zh-CN"/>
        </w:rPr>
        <w:fldChar w:fldCharType="separate"/>
      </w:r>
      <w:r w:rsidRPr="00E726E3">
        <w:rPr>
          <w:b/>
          <w:bCs/>
        </w:rPr>
        <w:t xml:space="preserve">Proposal </w:t>
      </w:r>
      <w:r w:rsidRPr="00E726E3">
        <w:rPr>
          <w:b/>
          <w:bCs/>
          <w:noProof/>
        </w:rPr>
        <w:t>2</w:t>
      </w:r>
      <w:r w:rsidRPr="00E726E3">
        <w:rPr>
          <w:b/>
          <w:bCs/>
        </w:rPr>
        <w:t xml:space="preserve">: </w:t>
      </w:r>
      <w:r w:rsidRPr="00E726E3">
        <w:rPr>
          <w:b/>
          <w:bCs/>
          <w:lang w:eastAsia="ko-KR"/>
        </w:rPr>
        <w:t>For FR2, RAN4 shall start from assumption that UE is only able to perform TX from one panel at a time.</w:t>
      </w:r>
      <w:r w:rsidRPr="00E726E3">
        <w:rPr>
          <w:rFonts w:cs="v4.2.0"/>
          <w:b/>
          <w:bCs/>
          <w:lang w:val="x-none" w:eastAsia="zh-CN"/>
        </w:rPr>
        <w:fldChar w:fldCharType="end"/>
      </w:r>
    </w:p>
    <w:p w14:paraId="16C25226" w14:textId="33A3C4D2" w:rsidR="00E726E3" w:rsidRPr="00E726E3" w:rsidRDefault="00E726E3" w:rsidP="000068A9">
      <w:pPr>
        <w:rPr>
          <w:rFonts w:cs="v4.2.0"/>
          <w:b/>
          <w:bCs/>
          <w:lang w:val="x-none" w:eastAsia="zh-CN"/>
        </w:rPr>
      </w:pPr>
      <w:r w:rsidRPr="00E726E3">
        <w:rPr>
          <w:rFonts w:cs="v4.2.0"/>
          <w:b/>
          <w:bCs/>
          <w:lang w:val="x-none" w:eastAsia="zh-CN"/>
        </w:rPr>
        <w:fldChar w:fldCharType="begin"/>
      </w:r>
      <w:r w:rsidRPr="00E726E3">
        <w:rPr>
          <w:rFonts w:cs="v4.2.0"/>
          <w:b/>
          <w:bCs/>
          <w:lang w:val="x-none" w:eastAsia="zh-CN"/>
        </w:rPr>
        <w:instrText xml:space="preserve"> REF _Ref131843493 \h  \* MERGEFORMAT </w:instrText>
      </w:r>
      <w:r w:rsidRPr="00E726E3">
        <w:rPr>
          <w:rFonts w:cs="v4.2.0"/>
          <w:b/>
          <w:bCs/>
          <w:lang w:val="x-none" w:eastAsia="zh-CN"/>
        </w:rPr>
      </w:r>
      <w:r w:rsidRPr="00E726E3">
        <w:rPr>
          <w:rFonts w:cs="v4.2.0"/>
          <w:b/>
          <w:bCs/>
          <w:lang w:val="x-none" w:eastAsia="zh-CN"/>
        </w:rPr>
        <w:fldChar w:fldCharType="separate"/>
      </w:r>
      <w:r w:rsidRPr="00E726E3">
        <w:rPr>
          <w:b/>
          <w:bCs/>
        </w:rPr>
        <w:t xml:space="preserve">Proposal </w:t>
      </w:r>
      <w:r w:rsidRPr="00E726E3">
        <w:rPr>
          <w:b/>
          <w:bCs/>
          <w:noProof/>
        </w:rPr>
        <w:t>3</w:t>
      </w:r>
      <w:r w:rsidRPr="00E726E3">
        <w:rPr>
          <w:b/>
          <w:bCs/>
        </w:rPr>
        <w:t xml:space="preserve">: in UL timing requirements, some </w:t>
      </w:r>
      <w:r w:rsidRPr="00E726E3">
        <w:rPr>
          <w:b/>
          <w:bCs/>
          <w:lang w:val="en-US" w:eastAsia="x-none"/>
        </w:rPr>
        <w:t>clarification needs to be added to accommodate</w:t>
      </w:r>
      <w:r w:rsidRPr="00E726E3">
        <w:rPr>
          <w:rFonts w:cs="v4.2.0"/>
          <w:b/>
          <w:bCs/>
          <w:lang w:val="x-none" w:eastAsia="zh-CN"/>
        </w:rPr>
        <w:fldChar w:fldCharType="end"/>
      </w:r>
    </w:p>
    <w:p w14:paraId="754B3268" w14:textId="2CC27113" w:rsidR="00E726E3" w:rsidRPr="00E726E3" w:rsidRDefault="00E726E3" w:rsidP="000068A9">
      <w:pPr>
        <w:rPr>
          <w:rFonts w:cs="v4.2.0"/>
          <w:b/>
          <w:bCs/>
          <w:lang w:val="x-none" w:eastAsia="zh-CN"/>
        </w:rPr>
      </w:pPr>
      <w:r w:rsidRPr="00E726E3">
        <w:rPr>
          <w:rFonts w:cs="v4.2.0"/>
          <w:b/>
          <w:bCs/>
          <w:lang w:val="x-none" w:eastAsia="zh-CN"/>
        </w:rPr>
        <w:fldChar w:fldCharType="begin"/>
      </w:r>
      <w:r w:rsidRPr="00E726E3">
        <w:rPr>
          <w:rFonts w:cs="v4.2.0"/>
          <w:b/>
          <w:bCs/>
          <w:lang w:val="x-none" w:eastAsia="zh-CN"/>
        </w:rPr>
        <w:instrText xml:space="preserve"> REF _Ref127535274 \h  \* MERGEFORMAT </w:instrText>
      </w:r>
      <w:r w:rsidRPr="00E726E3">
        <w:rPr>
          <w:rFonts w:cs="v4.2.0"/>
          <w:b/>
          <w:bCs/>
          <w:lang w:val="x-none" w:eastAsia="zh-CN"/>
        </w:rPr>
      </w:r>
      <w:r w:rsidRPr="00E726E3">
        <w:rPr>
          <w:rFonts w:cs="v4.2.0"/>
          <w:b/>
          <w:bCs/>
          <w:lang w:val="x-none" w:eastAsia="zh-CN"/>
        </w:rPr>
        <w:fldChar w:fldCharType="separate"/>
      </w:r>
      <w:r w:rsidRPr="00E726E3">
        <w:rPr>
          <w:b/>
          <w:bCs/>
        </w:rPr>
        <w:t xml:space="preserve">Proposal </w:t>
      </w:r>
      <w:r w:rsidRPr="00E726E3">
        <w:rPr>
          <w:b/>
          <w:bCs/>
          <w:noProof/>
        </w:rPr>
        <w:t>4</w:t>
      </w:r>
      <w:r w:rsidRPr="00E726E3">
        <w:rPr>
          <w:b/>
          <w:bCs/>
        </w:rPr>
        <w:t>: RAN4 can do some study on TAG management for multi-TRP with 2 TAs.</w:t>
      </w:r>
      <w:r w:rsidRPr="00E726E3">
        <w:rPr>
          <w:rFonts w:cs="v4.2.0"/>
          <w:b/>
          <w:bCs/>
          <w:lang w:val="x-none" w:eastAsia="zh-CN"/>
        </w:rPr>
        <w:fldChar w:fldCharType="end"/>
      </w:r>
    </w:p>
    <w:p w14:paraId="546C1D74" w14:textId="77777777" w:rsidR="000068A9" w:rsidRPr="00A65FA8" w:rsidRDefault="000068A9" w:rsidP="000068A9">
      <w:pPr>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11127EF7" w14:textId="5C049872" w:rsidR="004964B8" w:rsidRPr="00561AA5" w:rsidRDefault="00154B7A" w:rsidP="000068A9">
      <w:pPr>
        <w:pStyle w:val="Reference"/>
        <w:keepLines/>
        <w:numPr>
          <w:ilvl w:val="0"/>
          <w:numId w:val="12"/>
        </w:numPr>
        <w:rPr>
          <w:lang w:val="en-US"/>
        </w:rPr>
      </w:pPr>
      <w:r w:rsidRPr="00154B7A">
        <w:rPr>
          <w:bCs/>
          <w:lang w:val="en-US" w:eastAsia="zh-CN"/>
        </w:rPr>
        <w:t>R4-</w:t>
      </w:r>
      <w:r w:rsidR="000068A9" w:rsidRPr="000068A9">
        <w:rPr>
          <w:lang w:eastAsia="zh-CN"/>
        </w:rPr>
        <w:t>2303258</w:t>
      </w:r>
      <w:r>
        <w:rPr>
          <w:bCs/>
          <w:lang w:val="en-US" w:eastAsia="zh-CN"/>
        </w:rPr>
        <w:t>,</w:t>
      </w:r>
      <w:r w:rsidRPr="00154B7A">
        <w:rPr>
          <w:bCs/>
          <w:lang w:val="en-US" w:eastAsia="zh-CN"/>
        </w:rPr>
        <w:t xml:space="preserve"> </w:t>
      </w:r>
      <w:r w:rsidR="000068A9" w:rsidRPr="000068A9">
        <w:rPr>
          <w:bCs/>
          <w:lang w:eastAsia="zh-CN"/>
        </w:rPr>
        <w:t>WF on R18 NR MIMO RRM requirements</w:t>
      </w:r>
      <w:r>
        <w:rPr>
          <w:bCs/>
          <w:lang w:val="en-US" w:eastAsia="zh-CN"/>
        </w:rPr>
        <w:t xml:space="preserve">, </w:t>
      </w:r>
      <w:r w:rsidR="000068A9">
        <w:rPr>
          <w:bCs/>
          <w:lang w:val="en-US" w:eastAsia="zh-CN"/>
        </w:rPr>
        <w:t>Samsung</w:t>
      </w:r>
    </w:p>
    <w:p w14:paraId="7D417463" w14:textId="2FFA8344" w:rsidR="00561AA5" w:rsidRPr="000068A9" w:rsidRDefault="00561AA5" w:rsidP="000068A9">
      <w:pPr>
        <w:pStyle w:val="Reference"/>
        <w:keepLines/>
        <w:numPr>
          <w:ilvl w:val="0"/>
          <w:numId w:val="12"/>
        </w:numPr>
        <w:rPr>
          <w:lang w:val="en-US"/>
        </w:rPr>
      </w:pPr>
      <w:r w:rsidRPr="00561AA5">
        <w:rPr>
          <w:lang w:eastAsia="zh-CN"/>
        </w:rPr>
        <w:t>R1-2302226, LS to RAN2/4 on Agreements for Rel-18 MIMO</w:t>
      </w:r>
      <w:r>
        <w:rPr>
          <w:bCs/>
          <w:lang w:val="en-US" w:eastAsia="zh-CN"/>
        </w:rPr>
        <w:t>, Samsung</w:t>
      </w:r>
    </w:p>
    <w:sectPr w:rsidR="00561AA5" w:rsidRPr="000068A9"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FB3C7" w14:textId="77777777" w:rsidR="002C1D5E" w:rsidRDefault="002C1D5E">
      <w:pPr>
        <w:spacing w:after="0"/>
      </w:pPr>
      <w:r>
        <w:separator/>
      </w:r>
    </w:p>
  </w:endnote>
  <w:endnote w:type="continuationSeparator" w:id="0">
    <w:p w14:paraId="41AFBE37" w14:textId="77777777" w:rsidR="002C1D5E" w:rsidRDefault="002C1D5E">
      <w:pPr>
        <w:spacing w:after="0"/>
      </w:pPr>
      <w:r>
        <w:continuationSeparator/>
      </w:r>
    </w:p>
  </w:endnote>
  <w:endnote w:type="continuationNotice" w:id="1">
    <w:p w14:paraId="27315695" w14:textId="77777777" w:rsidR="002C1D5E" w:rsidRDefault="002C1D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0000500000000020000"/>
    <w:charset w:val="00"/>
    <w:family w:val="roman"/>
    <w:pitch w:val="variable"/>
    <w:sig w:usb0="E0002EFF" w:usb1="C000785B" w:usb2="00000009" w:usb3="00000000" w:csb0="000001F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EC0A3" w14:textId="77777777" w:rsidR="002C1D5E" w:rsidRDefault="002C1D5E">
      <w:pPr>
        <w:spacing w:after="0"/>
      </w:pPr>
      <w:r>
        <w:separator/>
      </w:r>
    </w:p>
  </w:footnote>
  <w:footnote w:type="continuationSeparator" w:id="0">
    <w:p w14:paraId="3B9C2907" w14:textId="77777777" w:rsidR="002C1D5E" w:rsidRDefault="002C1D5E">
      <w:pPr>
        <w:spacing w:after="0"/>
      </w:pPr>
      <w:r>
        <w:continuationSeparator/>
      </w:r>
    </w:p>
  </w:footnote>
  <w:footnote w:type="continuationNotice" w:id="1">
    <w:p w14:paraId="2E24A0AA" w14:textId="77777777" w:rsidR="002C1D5E" w:rsidRDefault="002C1D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82B7FB1"/>
    <w:multiLevelType w:val="multilevel"/>
    <w:tmpl w:val="4FF833B6"/>
    <w:styleLink w:val="CurrentList9"/>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9"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830BE9"/>
    <w:multiLevelType w:val="hybridMultilevel"/>
    <w:tmpl w:val="27FAF3DC"/>
    <w:lvl w:ilvl="0" w:tplc="CF801154">
      <w:start w:val="7"/>
      <w:numFmt w:val="decimal"/>
      <w:lvlText w:val="%1."/>
      <w:lvlJc w:val="left"/>
      <w:pPr>
        <w:ind w:left="78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43DA360D"/>
    <w:multiLevelType w:val="hybridMultilevel"/>
    <w:tmpl w:val="B2A2865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8"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9"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4BEF5A47"/>
    <w:multiLevelType w:val="hybridMultilevel"/>
    <w:tmpl w:val="510EE53E"/>
    <w:lvl w:ilvl="0" w:tplc="9514B02E">
      <w:start w:val="6"/>
      <w:numFmt w:val="decimal"/>
      <w:lvlText w:val="%1."/>
      <w:lvlJc w:val="left"/>
      <w:pPr>
        <w:ind w:left="780" w:hanging="36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2" w15:restartNumberingAfterBreak="0">
    <w:nsid w:val="4BEF66E8"/>
    <w:multiLevelType w:val="multilevel"/>
    <w:tmpl w:val="27FAF3DC"/>
    <w:styleLink w:val="CurrentList10"/>
    <w:lvl w:ilvl="0">
      <w:start w:val="7"/>
      <w:numFmt w:val="decimal"/>
      <w:lvlText w:val="%1."/>
      <w:lvlJc w:val="left"/>
      <w:pPr>
        <w:ind w:left="78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0"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0"/>
  </w:num>
  <w:num w:numId="5" w16cid:durableId="6488272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6"/>
  </w:num>
  <w:num w:numId="8" w16cid:durableId="1925916492">
    <w:abstractNumId w:val="6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4"/>
  </w:num>
  <w:num w:numId="11" w16cid:durableId="115023289">
    <w:abstractNumId w:val="57"/>
  </w:num>
  <w:num w:numId="12" w16cid:durableId="1175027039">
    <w:abstractNumId w:val="34"/>
  </w:num>
  <w:num w:numId="13" w16cid:durableId="665591870">
    <w:abstractNumId w:val="2"/>
  </w:num>
  <w:num w:numId="14" w16cid:durableId="1820999206">
    <w:abstractNumId w:val="40"/>
  </w:num>
  <w:num w:numId="15" w16cid:durableId="27068971">
    <w:abstractNumId w:val="21"/>
  </w:num>
  <w:num w:numId="16" w16cid:durableId="1673684540">
    <w:abstractNumId w:val="32"/>
  </w:num>
  <w:num w:numId="17" w16cid:durableId="689647860">
    <w:abstractNumId w:val="4"/>
  </w:num>
  <w:num w:numId="18" w16cid:durableId="836766221">
    <w:abstractNumId w:val="17"/>
  </w:num>
  <w:num w:numId="19" w16cid:durableId="2067408291">
    <w:abstractNumId w:val="51"/>
  </w:num>
  <w:num w:numId="20" w16cid:durableId="648173420">
    <w:abstractNumId w:val="36"/>
  </w:num>
  <w:num w:numId="21" w16cid:durableId="864829629">
    <w:abstractNumId w:val="45"/>
  </w:num>
  <w:num w:numId="22" w16cid:durableId="2002073984">
    <w:abstractNumId w:val="47"/>
  </w:num>
  <w:num w:numId="23" w16cid:durableId="1372269391">
    <w:abstractNumId w:val="3"/>
  </w:num>
  <w:num w:numId="24" w16cid:durableId="86540056">
    <w:abstractNumId w:val="35"/>
  </w:num>
  <w:num w:numId="25" w16cid:durableId="1848398925">
    <w:abstractNumId w:val="0"/>
  </w:num>
  <w:num w:numId="26" w16cid:durableId="268200992">
    <w:abstractNumId w:val="49"/>
  </w:num>
  <w:num w:numId="27" w16cid:durableId="1199899444">
    <w:abstractNumId w:val="8"/>
  </w:num>
  <w:num w:numId="28" w16cid:durableId="2124037151">
    <w:abstractNumId w:val="38"/>
  </w:num>
  <w:num w:numId="29" w16cid:durableId="1176505110">
    <w:abstractNumId w:val="52"/>
  </w:num>
  <w:num w:numId="30" w16cid:durableId="1879048688">
    <w:abstractNumId w:val="33"/>
  </w:num>
  <w:num w:numId="31" w16cid:durableId="1398741903">
    <w:abstractNumId w:val="15"/>
  </w:num>
  <w:num w:numId="32" w16cid:durableId="1789276309">
    <w:abstractNumId w:val="29"/>
  </w:num>
  <w:num w:numId="33" w16cid:durableId="193614665">
    <w:abstractNumId w:val="58"/>
  </w:num>
  <w:num w:numId="34" w16cid:durableId="23554501">
    <w:abstractNumId w:val="27"/>
  </w:num>
  <w:num w:numId="35" w16cid:durableId="57362482">
    <w:abstractNumId w:val="48"/>
  </w:num>
  <w:num w:numId="36" w16cid:durableId="747653175">
    <w:abstractNumId w:val="28"/>
  </w:num>
  <w:num w:numId="37" w16cid:durableId="1645423610">
    <w:abstractNumId w:val="59"/>
  </w:num>
  <w:num w:numId="38" w16cid:durableId="228196596">
    <w:abstractNumId w:val="11"/>
  </w:num>
  <w:num w:numId="39" w16cid:durableId="1155074632">
    <w:abstractNumId w:val="25"/>
  </w:num>
  <w:num w:numId="40" w16cid:durableId="599992077">
    <w:abstractNumId w:val="39"/>
  </w:num>
  <w:num w:numId="41" w16cid:durableId="396368277">
    <w:abstractNumId w:val="19"/>
  </w:num>
  <w:num w:numId="42" w16cid:durableId="809516542">
    <w:abstractNumId w:val="9"/>
  </w:num>
  <w:num w:numId="43" w16cid:durableId="1581021789">
    <w:abstractNumId w:val="1"/>
  </w:num>
  <w:num w:numId="44" w16cid:durableId="285502166">
    <w:abstractNumId w:val="18"/>
  </w:num>
  <w:num w:numId="45" w16cid:durableId="1454253243">
    <w:abstractNumId w:val="50"/>
  </w:num>
  <w:num w:numId="46" w16cid:durableId="897590612">
    <w:abstractNumId w:val="23"/>
  </w:num>
  <w:num w:numId="47" w16cid:durableId="1668706698">
    <w:abstractNumId w:val="10"/>
  </w:num>
  <w:num w:numId="48" w16cid:durableId="39747524">
    <w:abstractNumId w:val="12"/>
  </w:num>
  <w:num w:numId="49" w16cid:durableId="1403719182">
    <w:abstractNumId w:val="55"/>
  </w:num>
  <w:num w:numId="50" w16cid:durableId="1816602200">
    <w:abstractNumId w:val="30"/>
  </w:num>
  <w:num w:numId="51" w16cid:durableId="2021226975">
    <w:abstractNumId w:val="22"/>
  </w:num>
  <w:num w:numId="52" w16cid:durableId="189269789">
    <w:abstractNumId w:val="16"/>
  </w:num>
  <w:num w:numId="53" w16cid:durableId="1335644696">
    <w:abstractNumId w:val="44"/>
  </w:num>
  <w:num w:numId="54" w16cid:durableId="1897274067">
    <w:abstractNumId w:val="20"/>
  </w:num>
  <w:num w:numId="55" w16cid:durableId="1436318531">
    <w:abstractNumId w:val="43"/>
  </w:num>
  <w:num w:numId="56" w16cid:durableId="2137020304">
    <w:abstractNumId w:val="6"/>
  </w:num>
  <w:num w:numId="57" w16cid:durableId="40641579">
    <w:abstractNumId w:val="54"/>
  </w:num>
  <w:num w:numId="58" w16cid:durableId="859783448">
    <w:abstractNumId w:val="31"/>
  </w:num>
  <w:num w:numId="59" w16cid:durableId="2090809923">
    <w:abstractNumId w:val="7"/>
  </w:num>
  <w:num w:numId="60" w16cid:durableId="1723866970">
    <w:abstractNumId w:val="53"/>
  </w:num>
  <w:num w:numId="61" w16cid:durableId="659967748">
    <w:abstractNumId w:val="41"/>
  </w:num>
  <w:num w:numId="62" w16cid:durableId="541526279">
    <w:abstractNumId w:val="42"/>
  </w:num>
  <w:num w:numId="63" w16cid:durableId="1732534594">
    <w:abstractNumId w:val="24"/>
  </w:num>
  <w:num w:numId="64" w16cid:durableId="818687503">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en-CA"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8A9"/>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E9F"/>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09F"/>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347"/>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4CB"/>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40FD"/>
    <w:rsid w:val="0007424B"/>
    <w:rsid w:val="0007431A"/>
    <w:rsid w:val="000743EA"/>
    <w:rsid w:val="00074759"/>
    <w:rsid w:val="0007505E"/>
    <w:rsid w:val="000750E8"/>
    <w:rsid w:val="00075BC2"/>
    <w:rsid w:val="00075EEB"/>
    <w:rsid w:val="00076F5C"/>
    <w:rsid w:val="0007719F"/>
    <w:rsid w:val="00077569"/>
    <w:rsid w:val="00077C54"/>
    <w:rsid w:val="00077D4A"/>
    <w:rsid w:val="0008005D"/>
    <w:rsid w:val="000800DC"/>
    <w:rsid w:val="000808D2"/>
    <w:rsid w:val="00080CB3"/>
    <w:rsid w:val="00080CD6"/>
    <w:rsid w:val="00080E04"/>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6ED"/>
    <w:rsid w:val="000908F0"/>
    <w:rsid w:val="00090EB1"/>
    <w:rsid w:val="00091301"/>
    <w:rsid w:val="00091476"/>
    <w:rsid w:val="0009154D"/>
    <w:rsid w:val="00091C34"/>
    <w:rsid w:val="00091C42"/>
    <w:rsid w:val="00091DC7"/>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CD0"/>
    <w:rsid w:val="000C4F72"/>
    <w:rsid w:val="000C51C6"/>
    <w:rsid w:val="000C51EA"/>
    <w:rsid w:val="000C598B"/>
    <w:rsid w:val="000C5BE0"/>
    <w:rsid w:val="000C7506"/>
    <w:rsid w:val="000D050B"/>
    <w:rsid w:val="000D05B7"/>
    <w:rsid w:val="000D16A4"/>
    <w:rsid w:val="000D3027"/>
    <w:rsid w:val="000D370C"/>
    <w:rsid w:val="000D3BE4"/>
    <w:rsid w:val="000D45C9"/>
    <w:rsid w:val="000D471A"/>
    <w:rsid w:val="000D5092"/>
    <w:rsid w:val="000D5C69"/>
    <w:rsid w:val="000D5DC6"/>
    <w:rsid w:val="000D5FF9"/>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AD2"/>
    <w:rsid w:val="000E1B80"/>
    <w:rsid w:val="000E20E7"/>
    <w:rsid w:val="000E2726"/>
    <w:rsid w:val="000E2B42"/>
    <w:rsid w:val="000E2DC9"/>
    <w:rsid w:val="000E3062"/>
    <w:rsid w:val="000E3321"/>
    <w:rsid w:val="000E350A"/>
    <w:rsid w:val="000E461C"/>
    <w:rsid w:val="000E4942"/>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2B6"/>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35A"/>
    <w:rsid w:val="001235CB"/>
    <w:rsid w:val="0012453E"/>
    <w:rsid w:val="001249CF"/>
    <w:rsid w:val="0012525E"/>
    <w:rsid w:val="001253DB"/>
    <w:rsid w:val="00125407"/>
    <w:rsid w:val="00125567"/>
    <w:rsid w:val="00125B9F"/>
    <w:rsid w:val="001264B1"/>
    <w:rsid w:val="001265AC"/>
    <w:rsid w:val="00126A2A"/>
    <w:rsid w:val="00126AA3"/>
    <w:rsid w:val="00126B18"/>
    <w:rsid w:val="00127061"/>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853"/>
    <w:rsid w:val="001509D8"/>
    <w:rsid w:val="0015142D"/>
    <w:rsid w:val="001517B5"/>
    <w:rsid w:val="00151A22"/>
    <w:rsid w:val="00151C6B"/>
    <w:rsid w:val="00152426"/>
    <w:rsid w:val="0015261E"/>
    <w:rsid w:val="001532F8"/>
    <w:rsid w:val="0015382B"/>
    <w:rsid w:val="00153ABA"/>
    <w:rsid w:val="0015416A"/>
    <w:rsid w:val="00154365"/>
    <w:rsid w:val="001543DB"/>
    <w:rsid w:val="00154B7A"/>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47"/>
    <w:rsid w:val="00192258"/>
    <w:rsid w:val="00192844"/>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56D"/>
    <w:rsid w:val="001B5823"/>
    <w:rsid w:val="001B5E65"/>
    <w:rsid w:val="001B6746"/>
    <w:rsid w:val="001B7308"/>
    <w:rsid w:val="001B7401"/>
    <w:rsid w:val="001B7745"/>
    <w:rsid w:val="001B7B1C"/>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48B"/>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3948"/>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36A"/>
    <w:rsid w:val="00267967"/>
    <w:rsid w:val="00270B01"/>
    <w:rsid w:val="002714DF"/>
    <w:rsid w:val="0027274E"/>
    <w:rsid w:val="00272878"/>
    <w:rsid w:val="00272BF3"/>
    <w:rsid w:val="00273259"/>
    <w:rsid w:val="002737D4"/>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5D35"/>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657"/>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0A61"/>
    <w:rsid w:val="002C10A6"/>
    <w:rsid w:val="002C1573"/>
    <w:rsid w:val="002C18D4"/>
    <w:rsid w:val="002C1CDD"/>
    <w:rsid w:val="002C1D5E"/>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77C"/>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2F"/>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394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427"/>
    <w:rsid w:val="00330749"/>
    <w:rsid w:val="0033083F"/>
    <w:rsid w:val="00331EDB"/>
    <w:rsid w:val="0033270C"/>
    <w:rsid w:val="0033291A"/>
    <w:rsid w:val="00332A60"/>
    <w:rsid w:val="00333158"/>
    <w:rsid w:val="003333D3"/>
    <w:rsid w:val="00333A4C"/>
    <w:rsid w:val="0033486B"/>
    <w:rsid w:val="003349B3"/>
    <w:rsid w:val="00334A27"/>
    <w:rsid w:val="0033506E"/>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57C76"/>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C7B"/>
    <w:rsid w:val="00394CE7"/>
    <w:rsid w:val="00395B53"/>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025"/>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B3D"/>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64E"/>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05"/>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01D6"/>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5B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7FE"/>
    <w:rsid w:val="00446921"/>
    <w:rsid w:val="0045047E"/>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455E"/>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4B8"/>
    <w:rsid w:val="0049689D"/>
    <w:rsid w:val="004970F5"/>
    <w:rsid w:val="0049727C"/>
    <w:rsid w:val="00497BE3"/>
    <w:rsid w:val="004A039E"/>
    <w:rsid w:val="004A0CD2"/>
    <w:rsid w:val="004A0E95"/>
    <w:rsid w:val="004A126D"/>
    <w:rsid w:val="004A37FD"/>
    <w:rsid w:val="004A49BE"/>
    <w:rsid w:val="004A4B1A"/>
    <w:rsid w:val="004A4CC8"/>
    <w:rsid w:val="004A5211"/>
    <w:rsid w:val="004A53E3"/>
    <w:rsid w:val="004A5678"/>
    <w:rsid w:val="004A5DDD"/>
    <w:rsid w:val="004A6DF1"/>
    <w:rsid w:val="004A6E1C"/>
    <w:rsid w:val="004A6F52"/>
    <w:rsid w:val="004B01E1"/>
    <w:rsid w:val="004B0E42"/>
    <w:rsid w:val="004B1375"/>
    <w:rsid w:val="004B1E5A"/>
    <w:rsid w:val="004B229D"/>
    <w:rsid w:val="004B2E13"/>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1A69"/>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942"/>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90F"/>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C87"/>
    <w:rsid w:val="00522EAD"/>
    <w:rsid w:val="00523372"/>
    <w:rsid w:val="005233B8"/>
    <w:rsid w:val="00523D96"/>
    <w:rsid w:val="00524186"/>
    <w:rsid w:val="00524F48"/>
    <w:rsid w:val="00524F5D"/>
    <w:rsid w:val="00525164"/>
    <w:rsid w:val="005256D8"/>
    <w:rsid w:val="00525745"/>
    <w:rsid w:val="005260AB"/>
    <w:rsid w:val="00526356"/>
    <w:rsid w:val="005279B8"/>
    <w:rsid w:val="00530065"/>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36A1"/>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AA5"/>
    <w:rsid w:val="00561EAD"/>
    <w:rsid w:val="00562102"/>
    <w:rsid w:val="00562109"/>
    <w:rsid w:val="005623BD"/>
    <w:rsid w:val="00562446"/>
    <w:rsid w:val="005631E1"/>
    <w:rsid w:val="0056322F"/>
    <w:rsid w:val="005636A6"/>
    <w:rsid w:val="005639DB"/>
    <w:rsid w:val="00564D09"/>
    <w:rsid w:val="005661CA"/>
    <w:rsid w:val="00566AFF"/>
    <w:rsid w:val="00566DDC"/>
    <w:rsid w:val="0056761B"/>
    <w:rsid w:val="00567828"/>
    <w:rsid w:val="00567FCA"/>
    <w:rsid w:val="005700CD"/>
    <w:rsid w:val="005704EA"/>
    <w:rsid w:val="00570A63"/>
    <w:rsid w:val="005719A4"/>
    <w:rsid w:val="005721B3"/>
    <w:rsid w:val="00572F88"/>
    <w:rsid w:val="005738D5"/>
    <w:rsid w:val="00573DD2"/>
    <w:rsid w:val="00573FEE"/>
    <w:rsid w:val="0057408E"/>
    <w:rsid w:val="00574CD1"/>
    <w:rsid w:val="00575AA1"/>
    <w:rsid w:val="00575AE7"/>
    <w:rsid w:val="00575B37"/>
    <w:rsid w:val="00575B91"/>
    <w:rsid w:val="00576151"/>
    <w:rsid w:val="00576368"/>
    <w:rsid w:val="005764D2"/>
    <w:rsid w:val="005770E6"/>
    <w:rsid w:val="00577376"/>
    <w:rsid w:val="00577536"/>
    <w:rsid w:val="00577B75"/>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A27"/>
    <w:rsid w:val="005B3D44"/>
    <w:rsid w:val="005B44FA"/>
    <w:rsid w:val="005B5067"/>
    <w:rsid w:val="005B5328"/>
    <w:rsid w:val="005B5DB7"/>
    <w:rsid w:val="005B6285"/>
    <w:rsid w:val="005B6C7B"/>
    <w:rsid w:val="005B718D"/>
    <w:rsid w:val="005B7538"/>
    <w:rsid w:val="005B77A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0F4F"/>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85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6C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A76"/>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2A"/>
    <w:rsid w:val="006A7B90"/>
    <w:rsid w:val="006A7E35"/>
    <w:rsid w:val="006A7F66"/>
    <w:rsid w:val="006A7F70"/>
    <w:rsid w:val="006B0442"/>
    <w:rsid w:val="006B04EF"/>
    <w:rsid w:val="006B0964"/>
    <w:rsid w:val="006B15EB"/>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2EFB"/>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91A"/>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655"/>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6E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0C1A"/>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0BC8"/>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618"/>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3D6D"/>
    <w:rsid w:val="007940E6"/>
    <w:rsid w:val="00794919"/>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9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50E"/>
    <w:rsid w:val="007C37EC"/>
    <w:rsid w:val="007C3E56"/>
    <w:rsid w:val="007C45B7"/>
    <w:rsid w:val="007C4944"/>
    <w:rsid w:val="007C4CB1"/>
    <w:rsid w:val="007C5235"/>
    <w:rsid w:val="007C54B7"/>
    <w:rsid w:val="007C65E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6DBE"/>
    <w:rsid w:val="007D722C"/>
    <w:rsid w:val="007D7386"/>
    <w:rsid w:val="007D73BA"/>
    <w:rsid w:val="007D786A"/>
    <w:rsid w:val="007D7F1F"/>
    <w:rsid w:val="007E0190"/>
    <w:rsid w:val="007E0255"/>
    <w:rsid w:val="007E04DF"/>
    <w:rsid w:val="007E14DC"/>
    <w:rsid w:val="007E15A9"/>
    <w:rsid w:val="007E2417"/>
    <w:rsid w:val="007E2565"/>
    <w:rsid w:val="007E260D"/>
    <w:rsid w:val="007E283F"/>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1F5"/>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61B"/>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7D"/>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4DA8"/>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1A9"/>
    <w:rsid w:val="00853A2A"/>
    <w:rsid w:val="0085424E"/>
    <w:rsid w:val="008544B2"/>
    <w:rsid w:val="0085452B"/>
    <w:rsid w:val="008546A7"/>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5698"/>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5BB"/>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0D"/>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4FA"/>
    <w:rsid w:val="008A35B3"/>
    <w:rsid w:val="008A37E7"/>
    <w:rsid w:val="008A3CDD"/>
    <w:rsid w:val="008A3F49"/>
    <w:rsid w:val="008A4216"/>
    <w:rsid w:val="008A46D5"/>
    <w:rsid w:val="008A4713"/>
    <w:rsid w:val="008A4959"/>
    <w:rsid w:val="008A6BF4"/>
    <w:rsid w:val="008A71CC"/>
    <w:rsid w:val="008A74A8"/>
    <w:rsid w:val="008B024F"/>
    <w:rsid w:val="008B0B5B"/>
    <w:rsid w:val="008B1371"/>
    <w:rsid w:val="008B191F"/>
    <w:rsid w:val="008B1E12"/>
    <w:rsid w:val="008B20FD"/>
    <w:rsid w:val="008B2116"/>
    <w:rsid w:val="008B2281"/>
    <w:rsid w:val="008B252A"/>
    <w:rsid w:val="008B2DE0"/>
    <w:rsid w:val="008B41B3"/>
    <w:rsid w:val="008B461C"/>
    <w:rsid w:val="008B4DB0"/>
    <w:rsid w:val="008B546D"/>
    <w:rsid w:val="008B595F"/>
    <w:rsid w:val="008B5D22"/>
    <w:rsid w:val="008B5DA7"/>
    <w:rsid w:val="008B5DD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A42"/>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46"/>
    <w:rsid w:val="009156E7"/>
    <w:rsid w:val="00915769"/>
    <w:rsid w:val="009168DE"/>
    <w:rsid w:val="00916EF6"/>
    <w:rsid w:val="00917A23"/>
    <w:rsid w:val="009203C9"/>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2DF"/>
    <w:rsid w:val="00927D0A"/>
    <w:rsid w:val="009308B0"/>
    <w:rsid w:val="00931141"/>
    <w:rsid w:val="009312F2"/>
    <w:rsid w:val="0093131B"/>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3BE"/>
    <w:rsid w:val="00957602"/>
    <w:rsid w:val="00957730"/>
    <w:rsid w:val="00957CFD"/>
    <w:rsid w:val="00957D2E"/>
    <w:rsid w:val="00957D57"/>
    <w:rsid w:val="00957E6F"/>
    <w:rsid w:val="0096056A"/>
    <w:rsid w:val="0096078C"/>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A4B"/>
    <w:rsid w:val="00974C83"/>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14D"/>
    <w:rsid w:val="009A43E9"/>
    <w:rsid w:val="009A5000"/>
    <w:rsid w:val="009A5102"/>
    <w:rsid w:val="009A6A96"/>
    <w:rsid w:val="009A7384"/>
    <w:rsid w:val="009A7955"/>
    <w:rsid w:val="009A7DAD"/>
    <w:rsid w:val="009B0FF4"/>
    <w:rsid w:val="009B1517"/>
    <w:rsid w:val="009B26C3"/>
    <w:rsid w:val="009B2DCA"/>
    <w:rsid w:val="009B35FB"/>
    <w:rsid w:val="009B37D5"/>
    <w:rsid w:val="009B38D6"/>
    <w:rsid w:val="009B3AE3"/>
    <w:rsid w:val="009B3FCD"/>
    <w:rsid w:val="009B420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A30"/>
    <w:rsid w:val="00A46EC5"/>
    <w:rsid w:val="00A46FC2"/>
    <w:rsid w:val="00A47F18"/>
    <w:rsid w:val="00A5071C"/>
    <w:rsid w:val="00A50A0C"/>
    <w:rsid w:val="00A51167"/>
    <w:rsid w:val="00A511AD"/>
    <w:rsid w:val="00A51BB0"/>
    <w:rsid w:val="00A51C88"/>
    <w:rsid w:val="00A51CCC"/>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0D"/>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18"/>
    <w:rsid w:val="00AD19DE"/>
    <w:rsid w:val="00AD2492"/>
    <w:rsid w:val="00AD2835"/>
    <w:rsid w:val="00AD2E1B"/>
    <w:rsid w:val="00AD339E"/>
    <w:rsid w:val="00AD34C6"/>
    <w:rsid w:val="00AD44D3"/>
    <w:rsid w:val="00AD4BA6"/>
    <w:rsid w:val="00AD4FDA"/>
    <w:rsid w:val="00AD5E24"/>
    <w:rsid w:val="00AD5F6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1731"/>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3D7"/>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54B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878"/>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3244"/>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E91"/>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59C"/>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0ED"/>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0B0"/>
    <w:rsid w:val="00CF5DAE"/>
    <w:rsid w:val="00CF5EB3"/>
    <w:rsid w:val="00CF5EEB"/>
    <w:rsid w:val="00CF6108"/>
    <w:rsid w:val="00CF6171"/>
    <w:rsid w:val="00CF651B"/>
    <w:rsid w:val="00CF7AA2"/>
    <w:rsid w:val="00CF7BE2"/>
    <w:rsid w:val="00CF7DE7"/>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4C97"/>
    <w:rsid w:val="00D85503"/>
    <w:rsid w:val="00D859E1"/>
    <w:rsid w:val="00D86123"/>
    <w:rsid w:val="00D864C6"/>
    <w:rsid w:val="00D867A0"/>
    <w:rsid w:val="00D8723F"/>
    <w:rsid w:val="00D87F5F"/>
    <w:rsid w:val="00D90AFA"/>
    <w:rsid w:val="00D90D12"/>
    <w:rsid w:val="00D91468"/>
    <w:rsid w:val="00D91657"/>
    <w:rsid w:val="00D92503"/>
    <w:rsid w:val="00D927B0"/>
    <w:rsid w:val="00D927FD"/>
    <w:rsid w:val="00D92C8D"/>
    <w:rsid w:val="00D930D1"/>
    <w:rsid w:val="00D934D1"/>
    <w:rsid w:val="00D93843"/>
    <w:rsid w:val="00D93FAC"/>
    <w:rsid w:val="00D94134"/>
    <w:rsid w:val="00D94758"/>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4DD"/>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493E"/>
    <w:rsid w:val="00DC5148"/>
    <w:rsid w:val="00DC5EF7"/>
    <w:rsid w:val="00DC6855"/>
    <w:rsid w:val="00DC6E29"/>
    <w:rsid w:val="00DC716E"/>
    <w:rsid w:val="00DC75E6"/>
    <w:rsid w:val="00DC771B"/>
    <w:rsid w:val="00DD0337"/>
    <w:rsid w:val="00DD119B"/>
    <w:rsid w:val="00DD127E"/>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5A9E"/>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18F"/>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A7F"/>
    <w:rsid w:val="00E61DED"/>
    <w:rsid w:val="00E62127"/>
    <w:rsid w:val="00E62C29"/>
    <w:rsid w:val="00E6384E"/>
    <w:rsid w:val="00E64319"/>
    <w:rsid w:val="00E6446A"/>
    <w:rsid w:val="00E64856"/>
    <w:rsid w:val="00E64DAD"/>
    <w:rsid w:val="00E64EA9"/>
    <w:rsid w:val="00E6610F"/>
    <w:rsid w:val="00E66266"/>
    <w:rsid w:val="00E662D6"/>
    <w:rsid w:val="00E66397"/>
    <w:rsid w:val="00E6642C"/>
    <w:rsid w:val="00E66DE7"/>
    <w:rsid w:val="00E67E71"/>
    <w:rsid w:val="00E70A04"/>
    <w:rsid w:val="00E70FC6"/>
    <w:rsid w:val="00E70FFF"/>
    <w:rsid w:val="00E716E1"/>
    <w:rsid w:val="00E71CBE"/>
    <w:rsid w:val="00E71D33"/>
    <w:rsid w:val="00E72043"/>
    <w:rsid w:val="00E726E3"/>
    <w:rsid w:val="00E72892"/>
    <w:rsid w:val="00E72A50"/>
    <w:rsid w:val="00E72B95"/>
    <w:rsid w:val="00E73229"/>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7E1"/>
    <w:rsid w:val="00EA0DC8"/>
    <w:rsid w:val="00EA11E8"/>
    <w:rsid w:val="00EA28F3"/>
    <w:rsid w:val="00EA2AA2"/>
    <w:rsid w:val="00EA33F9"/>
    <w:rsid w:val="00EA3806"/>
    <w:rsid w:val="00EA3EA6"/>
    <w:rsid w:val="00EA3EEB"/>
    <w:rsid w:val="00EA4A06"/>
    <w:rsid w:val="00EA5007"/>
    <w:rsid w:val="00EA50CB"/>
    <w:rsid w:val="00EA5C53"/>
    <w:rsid w:val="00EA6CB3"/>
    <w:rsid w:val="00EA6DCD"/>
    <w:rsid w:val="00EA6EB0"/>
    <w:rsid w:val="00EA7060"/>
    <w:rsid w:val="00EA7775"/>
    <w:rsid w:val="00EA7964"/>
    <w:rsid w:val="00EB0D8F"/>
    <w:rsid w:val="00EB10CB"/>
    <w:rsid w:val="00EB12DD"/>
    <w:rsid w:val="00EB2283"/>
    <w:rsid w:val="00EB23E7"/>
    <w:rsid w:val="00EB25D9"/>
    <w:rsid w:val="00EB3019"/>
    <w:rsid w:val="00EB33BA"/>
    <w:rsid w:val="00EB345F"/>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72"/>
    <w:rsid w:val="00ED3241"/>
    <w:rsid w:val="00ED3DD3"/>
    <w:rsid w:val="00ED41A1"/>
    <w:rsid w:val="00ED4F4A"/>
    <w:rsid w:val="00ED516E"/>
    <w:rsid w:val="00ED54A5"/>
    <w:rsid w:val="00ED7A7B"/>
    <w:rsid w:val="00ED7B39"/>
    <w:rsid w:val="00ED7C3F"/>
    <w:rsid w:val="00ED7C8B"/>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134"/>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5E"/>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7B7"/>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3BC"/>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839"/>
    <w:rsid w:val="00F359EF"/>
    <w:rsid w:val="00F35DFD"/>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3D"/>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5E6E"/>
    <w:rsid w:val="00F663DF"/>
    <w:rsid w:val="00F66446"/>
    <w:rsid w:val="00F70007"/>
    <w:rsid w:val="00F702AD"/>
    <w:rsid w:val="00F7043E"/>
    <w:rsid w:val="00F7051A"/>
    <w:rsid w:val="00F7132D"/>
    <w:rsid w:val="00F720D4"/>
    <w:rsid w:val="00F7264F"/>
    <w:rsid w:val="00F73E45"/>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3F4"/>
    <w:rsid w:val="00F87CB0"/>
    <w:rsid w:val="00F90260"/>
    <w:rsid w:val="00F906C7"/>
    <w:rsid w:val="00F9188D"/>
    <w:rsid w:val="00F91CFF"/>
    <w:rsid w:val="00F92174"/>
    <w:rsid w:val="00F92359"/>
    <w:rsid w:val="00F937D7"/>
    <w:rsid w:val="00F93F8D"/>
    <w:rsid w:val="00F94618"/>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5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D8A"/>
    <w:rsid w:val="00FC6F12"/>
    <w:rsid w:val="00FC755B"/>
    <w:rsid w:val="00FC7612"/>
    <w:rsid w:val="00FC7C6F"/>
    <w:rsid w:val="00FC7C99"/>
    <w:rsid w:val="00FC7D6C"/>
    <w:rsid w:val="00FC7E97"/>
    <w:rsid w:val="00FC7F44"/>
    <w:rsid w:val="00FD152C"/>
    <w:rsid w:val="00FD2C4F"/>
    <w:rsid w:val="00FD2F1E"/>
    <w:rsid w:val="00FD4602"/>
    <w:rsid w:val="00FD505E"/>
    <w:rsid w:val="00FD5169"/>
    <w:rsid w:val="00FD7941"/>
    <w:rsid w:val="00FE02C6"/>
    <w:rsid w:val="00FE06EA"/>
    <w:rsid w:val="00FE089D"/>
    <w:rsid w:val="00FE18D0"/>
    <w:rsid w:val="00FE1F21"/>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84"/>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F65E6E"/>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F65E6E"/>
    <w:rPr>
      <w:rFonts w:ascii="Times New Roman" w:eastAsiaTheme="minorEastAsia" w:hAnsi="Times New Roman" w:cstheme="minorBidi"/>
      <w:b/>
      <w:iCs/>
      <w:szCs w:val="18"/>
      <w:lang w:eastAsia="en-US"/>
    </w:rPr>
  </w:style>
  <w:style w:type="numbering" w:customStyle="1" w:styleId="CurrentList9">
    <w:name w:val="Current List9"/>
    <w:uiPriority w:val="99"/>
    <w:rsid w:val="0061685E"/>
    <w:pPr>
      <w:numPr>
        <w:numId w:val="56"/>
      </w:numPr>
    </w:pPr>
  </w:style>
  <w:style w:type="numbering" w:customStyle="1" w:styleId="CurrentList10">
    <w:name w:val="Current List10"/>
    <w:uiPriority w:val="99"/>
    <w:rsid w:val="001253DB"/>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48013563">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587</TotalTime>
  <Pages>4</Pages>
  <Words>1555</Words>
  <Characters>8870</Characters>
  <Application>Microsoft Office Word</Application>
  <DocSecurity>0</DocSecurity>
  <Lines>73</Lines>
  <Paragraphs>20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550</cp:revision>
  <cp:lastPrinted>2016-08-05T18:54:00Z</cp:lastPrinted>
  <dcterms:created xsi:type="dcterms:W3CDTF">2023-03-28T04:42:00Z</dcterms:created>
  <dcterms:modified xsi:type="dcterms:W3CDTF">2023-04-10T04:05:00Z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