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48BA99F2" w:rsidR="00327C36" w:rsidRPr="00ED7B8F"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ED7B8F" w:rsidRPr="00ED7B8F">
        <w:rPr>
          <w:rFonts w:ascii="Arial" w:hAnsi="Arial" w:cs="Arial"/>
          <w:b/>
          <w:noProof/>
          <w:sz w:val="24"/>
          <w:lang w:val="en-CN"/>
        </w:rPr>
        <w:t>R4-2304298</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704392C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07505E">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C31402C"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7C65E7" w:rsidRPr="007C65E7">
        <w:rPr>
          <w:rFonts w:ascii="Arial" w:hAnsi="Arial" w:cs="Arial"/>
          <w:b/>
          <w:sz w:val="22"/>
          <w:szCs w:val="22"/>
          <w:lang w:val="en-US"/>
        </w:rPr>
        <w:t>On R18 MUSIM - collisions between gaps and priority rules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289A30B7" w:rsidR="007E283F" w:rsidRDefault="00FD2F1E" w:rsidP="00CA0B7B">
      <w:pPr>
        <w:rPr>
          <w:lang w:val="en-US"/>
        </w:rPr>
      </w:pPr>
      <w:r>
        <w:rPr>
          <w:bCs/>
          <w:lang w:val="en-US"/>
        </w:rPr>
        <w:t>C</w:t>
      </w:r>
      <w:r w:rsidRPr="00FD2F1E">
        <w:rPr>
          <w:bCs/>
          <w:lang w:val="en-US"/>
        </w:rPr>
        <w:t xml:space="preserve">ollisions between gaps and priority rules </w:t>
      </w:r>
      <w:r w:rsidR="008E537B" w:rsidRPr="00B66FBB">
        <w:rPr>
          <w:lang w:val="en-US"/>
        </w:rPr>
        <w:t xml:space="preserve">were 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6730A9D" w14:textId="063B70DA" w:rsidR="002E562F" w:rsidRDefault="0048455E" w:rsidP="005D2AFA">
      <w:pPr>
        <w:rPr>
          <w:lang w:eastAsia="x-none"/>
        </w:rPr>
      </w:pPr>
      <w:r>
        <w:rPr>
          <w:lang w:eastAsia="x-none"/>
        </w:rPr>
        <w:t xml:space="preserve">The </w:t>
      </w:r>
      <w:r w:rsidR="00A51CCC">
        <w:rPr>
          <w:lang w:eastAsia="x-none"/>
        </w:rPr>
        <w:t>first</w:t>
      </w:r>
      <w:r w:rsidR="00974A4B">
        <w:rPr>
          <w:lang w:eastAsia="x-none"/>
        </w:rPr>
        <w:t xml:space="preserve"> issue</w:t>
      </w:r>
      <w:r>
        <w:rPr>
          <w:lang w:eastAsia="x-none"/>
        </w:rPr>
        <w:t xml:space="preserve"> is about </w:t>
      </w:r>
      <w:r w:rsidR="00A51CCC">
        <w:rPr>
          <w:lang w:eastAsia="x-none"/>
        </w:rPr>
        <w:t>priority of MUSIM gaps</w:t>
      </w:r>
      <w:r w:rsidR="002C777C">
        <w:rPr>
          <w:lang w:eastAsia="x-none"/>
        </w:rPr>
        <w:t>:</w:t>
      </w:r>
    </w:p>
    <w:p w14:paraId="4C7BBD95" w14:textId="77777777" w:rsidR="00A51CCC" w:rsidRPr="00731A9A" w:rsidRDefault="00A51CCC" w:rsidP="00A51CCC">
      <w:pPr>
        <w:rPr>
          <w:b/>
          <w:color w:val="000000" w:themeColor="text1"/>
          <w:u w:val="single"/>
          <w:lang w:eastAsia="ko-KR"/>
        </w:rPr>
      </w:pPr>
      <w:r w:rsidRPr="00731A9A">
        <w:rPr>
          <w:b/>
          <w:color w:val="000000" w:themeColor="text1"/>
          <w:u w:val="single"/>
          <w:lang w:eastAsia="ko-KR"/>
        </w:rPr>
        <w:t>Issue 2-1-2: Priority/usage indication on MUSIM gaps from UE side</w:t>
      </w:r>
    </w:p>
    <w:p w14:paraId="4224ED4C" w14:textId="77777777" w:rsidR="00A51CCC" w:rsidRPr="00731A9A" w:rsidRDefault="00A51CCC" w:rsidP="00A51CC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1DB0533B" w14:textId="77777777" w:rsidR="00A51CCC" w:rsidRPr="00731A9A" w:rsidRDefault="00A51CCC" w:rsidP="00A51CCC">
      <w:pPr>
        <w:pStyle w:val="ListParagraph"/>
        <w:widowControl/>
        <w:numPr>
          <w:ilvl w:val="1"/>
          <w:numId w:val="26"/>
        </w:numPr>
        <w:autoSpaceDE/>
        <w:autoSpaceDN/>
        <w:adjustRightInd/>
        <w:spacing w:after="120" w:line="240" w:lineRule="auto"/>
        <w:ind w:left="1080" w:firstLineChars="0"/>
        <w:rPr>
          <w:color w:val="000000" w:themeColor="text1"/>
          <w:szCs w:val="24"/>
          <w:lang w:eastAsia="zh-CN"/>
        </w:rPr>
      </w:pPr>
      <w:r w:rsidRPr="00731A9A">
        <w:rPr>
          <w:color w:val="000000" w:themeColor="text1"/>
          <w:szCs w:val="24"/>
          <w:lang w:eastAsia="zh-CN"/>
        </w:rPr>
        <w:t>When requesting MUSIM gap UE can provide an assistance information for gap priority selection</w:t>
      </w:r>
    </w:p>
    <w:p w14:paraId="1075B103" w14:textId="77777777" w:rsidR="00A51CCC" w:rsidRPr="00731A9A" w:rsidRDefault="00A51CCC" w:rsidP="00A51CC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 xml:space="preserve">Option 1: UE indicates its preferred priority per each MUSIM gap (Apple xiaomi vivo </w:t>
      </w:r>
      <w:r w:rsidRPr="00731A9A">
        <w:rPr>
          <w:rFonts w:hint="eastAsia"/>
          <w:color w:val="000000" w:themeColor="text1"/>
          <w:szCs w:val="24"/>
          <w:lang w:eastAsia="zh-CN"/>
        </w:rPr>
        <w:t>Hu</w:t>
      </w:r>
      <w:r w:rsidRPr="00731A9A">
        <w:rPr>
          <w:color w:val="000000" w:themeColor="text1"/>
          <w:szCs w:val="24"/>
          <w:lang w:eastAsia="zh-CN"/>
        </w:rPr>
        <w:t>awei Qualcomm MTK)</w:t>
      </w:r>
    </w:p>
    <w:p w14:paraId="0E148ADF" w14:textId="77777777" w:rsidR="00A51CCC" w:rsidRPr="00731A9A" w:rsidRDefault="00A51CCC" w:rsidP="00A51CC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1-1: UE indicates a priority level (4 levels) within MUSIM gaps (Huawei)</w:t>
      </w:r>
    </w:p>
    <w:p w14:paraId="45204B21" w14:textId="77777777" w:rsidR="00A51CCC" w:rsidRPr="00731A9A" w:rsidRDefault="00A51CCC" w:rsidP="00A51CC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1-2: Reuse gapPriority-r17 IE and the associated priority levels (16 levels defined in Rel-17) to request and assign priorities to MUSIM gaps (Qualcomm)</w:t>
      </w:r>
    </w:p>
    <w:p w14:paraId="02EEFAB9" w14:textId="77777777" w:rsidR="00A51CCC" w:rsidRPr="00731A9A" w:rsidRDefault="00A51CCC" w:rsidP="00A51CC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2: UE indicates the MUSIM gap with the highest priority level (Charter oppo)</w:t>
      </w:r>
    </w:p>
    <w:p w14:paraId="2515347F" w14:textId="77777777" w:rsidR="00A51CCC" w:rsidRPr="00731A9A" w:rsidRDefault="00A51CCC" w:rsidP="00A51CC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3: UE sends the UAI to indicate which MUSIM gap is used for paging; RAN4 sends LS to RAN2 to ask adding the UAI at least for paging gap (Ericsson)</w:t>
      </w:r>
    </w:p>
    <w:p w14:paraId="398BA2D6" w14:textId="77777777" w:rsidR="00A51CCC" w:rsidRPr="00731A9A" w:rsidRDefault="00A51CCC" w:rsidP="00A51CC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4: UE shall not indicate usage information of MUSIM gaps to NW A (Qualcomm Nokia</w:t>
      </w:r>
      <w:r w:rsidRPr="00731A9A">
        <w:rPr>
          <w:rFonts w:hint="eastAsia"/>
          <w:color w:val="000000" w:themeColor="text1"/>
          <w:szCs w:val="24"/>
          <w:lang w:eastAsia="zh-CN"/>
        </w:rPr>
        <w:t>)</w:t>
      </w:r>
      <w:r w:rsidRPr="00731A9A">
        <w:rPr>
          <w:color w:val="000000" w:themeColor="text1"/>
          <w:szCs w:val="24"/>
          <w:lang w:eastAsia="zh-CN"/>
        </w:rPr>
        <w:t xml:space="preserve">; </w:t>
      </w:r>
    </w:p>
    <w:p w14:paraId="3CF2CD26" w14:textId="77777777" w:rsidR="00A51CCC" w:rsidRPr="00731A9A" w:rsidRDefault="00A51CCC" w:rsidP="00A51CC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 xml:space="preserve">Option 4a: specific priorities shall not be imposed for MUSIM gaps based on their usage. (Qualcomm) </w:t>
      </w:r>
    </w:p>
    <w:p w14:paraId="49B509BD" w14:textId="77777777" w:rsidR="00A51CCC" w:rsidRPr="00731A9A" w:rsidRDefault="00A51CCC" w:rsidP="00A51CC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5: If UE requests more MUSIM gaps then UE must indicate priority for all MUSIM gaps or none (Nokia)</w:t>
      </w:r>
    </w:p>
    <w:p w14:paraId="414376D2" w14:textId="77777777" w:rsidR="00A51CCC" w:rsidRPr="00390826" w:rsidRDefault="00A51CCC" w:rsidP="00A51CCC">
      <w:pPr>
        <w:pStyle w:val="ListParagraph"/>
        <w:widowControl/>
        <w:numPr>
          <w:ilvl w:val="0"/>
          <w:numId w:val="26"/>
        </w:numPr>
        <w:overflowPunct w:val="0"/>
        <w:spacing w:after="120" w:line="252" w:lineRule="auto"/>
        <w:ind w:firstLineChars="0"/>
        <w:rPr>
          <w:highlight w:val="green"/>
          <w:lang w:eastAsia="ja-JP"/>
        </w:rPr>
      </w:pPr>
      <w:r w:rsidRPr="00390826">
        <w:rPr>
          <w:highlight w:val="green"/>
          <w:lang w:eastAsia="ja-JP"/>
        </w:rPr>
        <w:t>Agreements</w:t>
      </w:r>
    </w:p>
    <w:p w14:paraId="543223FD" w14:textId="77777777" w:rsidR="00A51CCC" w:rsidRPr="00390826" w:rsidRDefault="00A51CCC" w:rsidP="00A51CCC">
      <w:pPr>
        <w:pStyle w:val="ListParagraph"/>
        <w:widowControl/>
        <w:numPr>
          <w:ilvl w:val="1"/>
          <w:numId w:val="26"/>
        </w:numPr>
        <w:overflowPunct w:val="0"/>
        <w:spacing w:after="120" w:line="252" w:lineRule="auto"/>
        <w:ind w:firstLineChars="0"/>
        <w:rPr>
          <w:highlight w:val="green"/>
          <w:lang w:eastAsia="ja-JP"/>
        </w:rPr>
      </w:pPr>
      <w:r w:rsidRPr="00390826">
        <w:rPr>
          <w:highlight w:val="green"/>
        </w:rPr>
        <w:t>UE can optionally indicate its preferred priority for all or a subset MUSIM gaps</w:t>
      </w:r>
    </w:p>
    <w:p w14:paraId="229B889D" w14:textId="77777777" w:rsidR="00A51CCC" w:rsidRPr="00390826" w:rsidRDefault="00A51CCC" w:rsidP="00A51CCC">
      <w:pPr>
        <w:pStyle w:val="ListParagraph"/>
        <w:widowControl/>
        <w:numPr>
          <w:ilvl w:val="1"/>
          <w:numId w:val="26"/>
        </w:numPr>
        <w:overflowPunct w:val="0"/>
        <w:spacing w:after="120" w:line="252" w:lineRule="auto"/>
        <w:ind w:firstLineChars="0"/>
        <w:rPr>
          <w:highlight w:val="green"/>
          <w:lang w:eastAsia="ja-JP"/>
        </w:rPr>
      </w:pPr>
      <w:r w:rsidRPr="00390826">
        <w:rPr>
          <w:highlight w:val="green"/>
        </w:rPr>
        <w:t>It is up to NW A on how to use this information</w:t>
      </w:r>
    </w:p>
    <w:p w14:paraId="43D4B17F" w14:textId="77777777" w:rsidR="00A51CCC" w:rsidRPr="0073007C" w:rsidRDefault="00A51CCC" w:rsidP="00A51CCC">
      <w:pPr>
        <w:overflowPunct/>
        <w:autoSpaceDE/>
        <w:autoSpaceDN/>
        <w:adjustRightInd/>
        <w:spacing w:after="120"/>
        <w:textAlignment w:val="auto"/>
        <w:rPr>
          <w:rFonts w:eastAsia="SimSun"/>
          <w:color w:val="000000" w:themeColor="text1"/>
          <w:szCs w:val="24"/>
          <w:lang w:eastAsia="zh-CN"/>
        </w:rPr>
      </w:pPr>
      <w:r w:rsidRPr="0073007C">
        <w:rPr>
          <w:rFonts w:eastAsia="SimSun"/>
          <w:color w:val="000000" w:themeColor="text1"/>
          <w:szCs w:val="24"/>
          <w:lang w:eastAsia="zh-CN"/>
        </w:rPr>
        <w:t>Recommended WF</w:t>
      </w:r>
    </w:p>
    <w:p w14:paraId="51AA3365" w14:textId="77777777" w:rsidR="00A51CCC" w:rsidRPr="00DF494C" w:rsidRDefault="00A51CCC" w:rsidP="00A51CCC">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Focus and d</w:t>
      </w:r>
      <w:r w:rsidRPr="00DF494C">
        <w:rPr>
          <w:color w:val="000000" w:themeColor="text1"/>
          <w:szCs w:val="24"/>
          <w:lang w:eastAsia="zh-CN"/>
        </w:rPr>
        <w:t>iscuss how UE “UE can optionally indicate its preferred priority for all or a subset MUSIM gaps”</w:t>
      </w:r>
    </w:p>
    <w:p w14:paraId="356706C7" w14:textId="66EAF39B" w:rsidR="00A51CCC" w:rsidRDefault="0012335A" w:rsidP="005D2AFA">
      <w:pPr>
        <w:rPr>
          <w:lang w:val="en-US" w:eastAsia="x-none"/>
        </w:rPr>
      </w:pPr>
      <w:r>
        <w:rPr>
          <w:lang w:val="en-US" w:eastAsia="x-none"/>
        </w:rPr>
        <w:t>Based on the approved LS to RAN2 [2]</w:t>
      </w:r>
      <w:r w:rsidR="00D84C97">
        <w:rPr>
          <w:lang w:val="en-US" w:eastAsia="x-none"/>
        </w:rPr>
        <w:t xml:space="preserve">, RAN2 already knows that </w:t>
      </w:r>
    </w:p>
    <w:p w14:paraId="60207EBC" w14:textId="77777777" w:rsidR="00D84C97" w:rsidRPr="00D84C97" w:rsidRDefault="00D84C97" w:rsidP="00D84C97">
      <w:pPr>
        <w:numPr>
          <w:ilvl w:val="1"/>
          <w:numId w:val="26"/>
        </w:numPr>
        <w:rPr>
          <w:lang w:eastAsia="x-none"/>
        </w:rPr>
      </w:pPr>
      <w:r w:rsidRPr="00D84C97">
        <w:rPr>
          <w:lang w:eastAsia="x-none"/>
        </w:rPr>
        <w:t>UE can optionally indicate its preferred priority for all or a subset MUSIM gaps</w:t>
      </w:r>
    </w:p>
    <w:p w14:paraId="6419860F" w14:textId="59AAD580" w:rsidR="00D84C97" w:rsidRPr="00D84C97" w:rsidRDefault="00D84C97" w:rsidP="00D84C97">
      <w:pPr>
        <w:numPr>
          <w:ilvl w:val="1"/>
          <w:numId w:val="26"/>
        </w:numPr>
        <w:rPr>
          <w:lang w:eastAsia="x-none"/>
        </w:rPr>
      </w:pPr>
      <w:r w:rsidRPr="00D84C97">
        <w:rPr>
          <w:lang w:eastAsia="x-none"/>
        </w:rPr>
        <w:t>It is up to NW A on how to use this information</w:t>
      </w:r>
    </w:p>
    <w:p w14:paraId="0CC874F2" w14:textId="6266058A" w:rsidR="002C777C" w:rsidRDefault="00D84C97" w:rsidP="003F664E">
      <w:pPr>
        <w:pStyle w:val="Caption"/>
        <w:rPr>
          <w:b w:val="0"/>
          <w:bCs w:val="0"/>
        </w:rPr>
      </w:pPr>
      <w:r w:rsidRPr="00D84C97">
        <w:rPr>
          <w:b w:val="0"/>
          <w:bCs w:val="0"/>
        </w:rPr>
        <w:lastRenderedPageBreak/>
        <w:t xml:space="preserve">We </w:t>
      </w:r>
      <w:r>
        <w:rPr>
          <w:b w:val="0"/>
          <w:bCs w:val="0"/>
        </w:rPr>
        <w:t xml:space="preserve">believe this is clear enough for RAN2 in signaling design. Hence no need to further discuss how </w:t>
      </w:r>
      <w:r w:rsidRPr="00D84C97">
        <w:rPr>
          <w:b w:val="0"/>
          <w:bCs w:val="0"/>
        </w:rPr>
        <w:t>“UE can optionally indicate its preferred priority for all or a subset MUSIM gaps”</w:t>
      </w:r>
      <w:r>
        <w:rPr>
          <w:b w:val="0"/>
          <w:bCs w:val="0"/>
        </w:rPr>
        <w:t xml:space="preserve">. </w:t>
      </w:r>
    </w:p>
    <w:p w14:paraId="2D852FBD" w14:textId="7ABB9BF0" w:rsidR="00D84C97" w:rsidRDefault="00D84C97" w:rsidP="00D84C97">
      <w:pPr>
        <w:pStyle w:val="Caption"/>
      </w:pPr>
      <w:bookmarkStart w:id="3" w:name="_Ref131772833"/>
      <w:r>
        <w:t xml:space="preserve">Observation </w:t>
      </w:r>
      <w:r>
        <w:fldChar w:fldCharType="begin"/>
      </w:r>
      <w:r>
        <w:instrText xml:space="preserve"> SEQ Observation \* ARABIC </w:instrText>
      </w:r>
      <w:r>
        <w:fldChar w:fldCharType="separate"/>
      </w:r>
      <w:r w:rsidR="00FF1A84">
        <w:rPr>
          <w:noProof/>
        </w:rPr>
        <w:t>1</w:t>
      </w:r>
      <w:r>
        <w:fldChar w:fldCharType="end"/>
      </w:r>
      <w:r>
        <w:t xml:space="preserve">: RAN4 already informed RAN2 that </w:t>
      </w:r>
      <w:r w:rsidRPr="00D84C97">
        <w:t>UE can optionally indicate its preferred priority for all or a subset MUSIM gaps</w:t>
      </w:r>
      <w:r>
        <w:t xml:space="preserve"> and i</w:t>
      </w:r>
      <w:r w:rsidRPr="00D84C97">
        <w:t>t is up to NW A on how to use this information</w:t>
      </w:r>
      <w:r>
        <w:t>.</w:t>
      </w:r>
      <w:bookmarkEnd w:id="3"/>
    </w:p>
    <w:p w14:paraId="24768D3B" w14:textId="2FE61849" w:rsidR="00D84C97" w:rsidRDefault="00D84C97" w:rsidP="00D84C97">
      <w:pPr>
        <w:pStyle w:val="Caption"/>
      </w:pPr>
      <w:bookmarkStart w:id="4" w:name="_Ref131772804"/>
      <w:r>
        <w:t xml:space="preserve">Proposal </w:t>
      </w:r>
      <w:r>
        <w:fldChar w:fldCharType="begin"/>
      </w:r>
      <w:r>
        <w:instrText xml:space="preserve"> SEQ Proposal \* ARABIC </w:instrText>
      </w:r>
      <w:r>
        <w:fldChar w:fldCharType="separate"/>
      </w:r>
      <w:r w:rsidR="001B556D">
        <w:rPr>
          <w:noProof/>
        </w:rPr>
        <w:t>1</w:t>
      </w:r>
      <w:r>
        <w:fldChar w:fldCharType="end"/>
      </w:r>
      <w:r>
        <w:t xml:space="preserve">: no need to further discuss </w:t>
      </w:r>
      <w:r w:rsidRPr="00D84C97">
        <w:t>how “UE can optionally indicate its preferred priority for all or a subset MUSIM gaps”</w:t>
      </w:r>
      <w:r>
        <w:t>.</w:t>
      </w:r>
      <w:bookmarkEnd w:id="4"/>
    </w:p>
    <w:p w14:paraId="3D38E040" w14:textId="77777777" w:rsidR="00A46A30" w:rsidRDefault="00A46A30" w:rsidP="00A46A30">
      <w:pPr>
        <w:rPr>
          <w:lang w:eastAsia="x-none"/>
        </w:rPr>
      </w:pPr>
    </w:p>
    <w:p w14:paraId="7DB16DFC" w14:textId="2EB570DF" w:rsidR="00A46A30" w:rsidRDefault="00A46A30" w:rsidP="00A46A30">
      <w:pPr>
        <w:rPr>
          <w:lang w:eastAsia="x-none"/>
        </w:rPr>
      </w:pPr>
      <w:r>
        <w:rPr>
          <w:lang w:eastAsia="x-none"/>
        </w:rPr>
        <w:t xml:space="preserve">Next issue is about </w:t>
      </w:r>
      <w:r>
        <w:rPr>
          <w:bCs/>
          <w:lang w:eastAsia="x-none"/>
        </w:rPr>
        <w:t>c</w:t>
      </w:r>
      <w:r w:rsidRPr="00A46A30">
        <w:rPr>
          <w:bCs/>
          <w:lang w:eastAsia="x-none"/>
        </w:rPr>
        <w:t>onstraints on MUSIM gap priority configuration from NW A:</w:t>
      </w:r>
    </w:p>
    <w:p w14:paraId="641478D7" w14:textId="77777777" w:rsidR="00A46A30" w:rsidRPr="00731A9A" w:rsidRDefault="00A46A30" w:rsidP="00A46A30">
      <w:pPr>
        <w:rPr>
          <w:b/>
          <w:color w:val="000000" w:themeColor="text1"/>
          <w:u w:val="single"/>
          <w:lang w:eastAsia="ko-KR"/>
        </w:rPr>
      </w:pPr>
      <w:r w:rsidRPr="00731A9A">
        <w:rPr>
          <w:b/>
          <w:color w:val="000000" w:themeColor="text1"/>
          <w:u w:val="single"/>
          <w:lang w:eastAsia="ko-KR"/>
        </w:rPr>
        <w:t>Issue 2-1-</w:t>
      </w:r>
      <w:r>
        <w:rPr>
          <w:b/>
          <w:color w:val="000000" w:themeColor="text1"/>
          <w:u w:val="single"/>
          <w:lang w:eastAsia="ko-KR"/>
        </w:rPr>
        <w:t>4</w:t>
      </w:r>
      <w:r w:rsidRPr="00731A9A">
        <w:rPr>
          <w:b/>
          <w:color w:val="000000" w:themeColor="text1"/>
          <w:u w:val="single"/>
          <w:lang w:eastAsia="ko-KR"/>
        </w:rPr>
        <w:t>: Constraints on MUSIM gap priority configuration from NW A</w:t>
      </w:r>
    </w:p>
    <w:p w14:paraId="006CCF43" w14:textId="77777777" w:rsidR="00A46A30" w:rsidRPr="00731A9A" w:rsidRDefault="00A46A30" w:rsidP="00A46A3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6957FA2E" w14:textId="77777777" w:rsidR="00A46A30" w:rsidRPr="00731A9A" w:rsidRDefault="00A46A30" w:rsidP="00A46A30">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When MUSIM gaps’ priority are up to NW-A configuration</w:t>
      </w:r>
    </w:p>
    <w:p w14:paraId="6F25A36E" w14:textId="77777777" w:rsidR="00A46A30" w:rsidRPr="00731A9A" w:rsidRDefault="00A46A30" w:rsidP="00A46A3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P1: NW A maintaining the same relative priorities requested by the UE (Qualcomm vivo MTK)</w:t>
      </w:r>
    </w:p>
    <w:p w14:paraId="11FBADC6" w14:textId="77777777" w:rsidR="00A46A30" w:rsidRPr="00731A9A" w:rsidRDefault="00A46A30" w:rsidP="00A46A3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P1a: If UE requests two MUSIM gaps with the same priority X and if the network configures both gaps, then both gaps must be assigned a common priority X’. X’ may or may not be equal to X. (Qualcomm)</w:t>
      </w:r>
    </w:p>
    <w:p w14:paraId="7F462D50" w14:textId="77777777" w:rsidR="00A46A30" w:rsidRPr="00731A9A" w:rsidRDefault="00A46A30" w:rsidP="00A46A3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42455298" w14:textId="77777777" w:rsidR="00A46A30" w:rsidRPr="00731A9A" w:rsidRDefault="00A46A30" w:rsidP="00A46A3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P3: N</w:t>
      </w:r>
      <w:r w:rsidRPr="00731A9A">
        <w:rPr>
          <w:rFonts w:hint="eastAsia"/>
          <w:color w:val="000000" w:themeColor="text1"/>
          <w:szCs w:val="24"/>
          <w:lang w:eastAsia="zh-CN"/>
        </w:rPr>
        <w:t>W</w:t>
      </w:r>
      <w:r w:rsidRPr="00731A9A">
        <w:rPr>
          <w:color w:val="000000" w:themeColor="text1"/>
          <w:szCs w:val="24"/>
          <w:lang w:eastAsia="zh-CN"/>
        </w:rPr>
        <w:t xml:space="preserve"> A could allocate higher priority for MUSIM gaps with longer MGRP (vivo)</w:t>
      </w:r>
    </w:p>
    <w:p w14:paraId="787E66DC" w14:textId="77777777" w:rsidR="00A46A30" w:rsidRPr="00731A9A" w:rsidRDefault="00A46A30" w:rsidP="00A46A3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 xml:space="preserve">P4: NW A treat the MUSIM gaps with the highest/second highest priority indicated by UE as aperiodic MUSIM gap or MUSIM gap for paging purpose (implicitly indicated); NW A could </w:t>
      </w:r>
      <w:r w:rsidRPr="00731A9A">
        <w:rPr>
          <w:rFonts w:hint="eastAsia"/>
          <w:color w:val="000000" w:themeColor="text1"/>
          <w:szCs w:val="24"/>
          <w:lang w:eastAsia="zh-CN"/>
        </w:rPr>
        <w:t>confi</w:t>
      </w:r>
      <w:r w:rsidRPr="00731A9A">
        <w:rPr>
          <w:color w:val="000000" w:themeColor="text1"/>
          <w:szCs w:val="24"/>
          <w:lang w:eastAsia="zh-CN"/>
        </w:rPr>
        <w:t>gure relative higher priority for these MUSIM gaps (vivo)</w:t>
      </w:r>
    </w:p>
    <w:p w14:paraId="243CF75E" w14:textId="77777777" w:rsidR="00A46A30" w:rsidRPr="00731A9A" w:rsidRDefault="00A46A30" w:rsidP="00A46A30">
      <w:pPr>
        <w:numPr>
          <w:ilvl w:val="2"/>
          <w:numId w:val="26"/>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P5: MUSIM paging gap and aperiodic gap can have higher priority than NW-A’s MGs (Ericsson)</w:t>
      </w:r>
    </w:p>
    <w:p w14:paraId="51EA84EC" w14:textId="77777777" w:rsidR="00A46A30" w:rsidRPr="00731A9A" w:rsidRDefault="00A46A30" w:rsidP="00A46A30">
      <w:pPr>
        <w:numPr>
          <w:ilvl w:val="2"/>
          <w:numId w:val="26"/>
        </w:numPr>
        <w:overflowPunct/>
        <w:autoSpaceDE/>
        <w:autoSpaceDN/>
        <w:adjustRightInd/>
        <w:spacing w:after="120"/>
        <w:textAlignment w:val="auto"/>
        <w:rPr>
          <w:color w:val="000000" w:themeColor="text1"/>
          <w:szCs w:val="24"/>
          <w:lang w:eastAsia="zh-CN"/>
        </w:rPr>
      </w:pPr>
      <w:r w:rsidRPr="00731A9A">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p w14:paraId="767DEB98" w14:textId="1CD1F46F" w:rsidR="00A46A30" w:rsidRDefault="00E67E71" w:rsidP="00A46A30">
      <w:pPr>
        <w:rPr>
          <w:lang w:eastAsia="x-none"/>
        </w:rPr>
      </w:pPr>
      <w:r>
        <w:rPr>
          <w:lang w:eastAsia="x-none"/>
        </w:rPr>
        <w:t>We would like to point out that RAN4 already agreed i</w:t>
      </w:r>
      <w:r w:rsidRPr="00D84C97">
        <w:rPr>
          <w:lang w:eastAsia="x-none"/>
        </w:rPr>
        <w:t xml:space="preserve">t is up to NW A on how to use </w:t>
      </w:r>
      <w:r>
        <w:rPr>
          <w:lang w:eastAsia="x-none"/>
        </w:rPr>
        <w:t>the priority information from UE.</w:t>
      </w:r>
      <w:r w:rsidR="0026736A">
        <w:rPr>
          <w:lang w:eastAsia="x-none"/>
        </w:rPr>
        <w:t xml:space="preserve"> Therefore, NW doesn’t need to strictly follow the priority information provided by UE. However, it is beneficial for NW to maintain</w:t>
      </w:r>
      <w:r w:rsidR="0026736A" w:rsidRPr="0026736A">
        <w:rPr>
          <w:lang w:eastAsia="x-none"/>
        </w:rPr>
        <w:t xml:space="preserve"> the same relative priorities requested by the UE</w:t>
      </w:r>
      <w:r w:rsidR="0026736A">
        <w:rPr>
          <w:lang w:eastAsia="x-none"/>
        </w:rPr>
        <w:t xml:space="preserve"> since UE shall have better understanding than NW on how to use the MUSIM gaps.</w:t>
      </w:r>
      <w:r w:rsidR="001B7308">
        <w:rPr>
          <w:lang w:eastAsia="x-none"/>
        </w:rPr>
        <w:t xml:space="preserve"> This doesn’t conflict with previous agreements. </w:t>
      </w:r>
      <w:r w:rsidR="00865698">
        <w:rPr>
          <w:lang w:eastAsia="x-none"/>
        </w:rPr>
        <w:t>Another thing is we see some benefit of allowing same priority if merg</w:t>
      </w:r>
      <w:r w:rsidR="009A414D">
        <w:rPr>
          <w:lang w:eastAsia="x-none"/>
        </w:rPr>
        <w:t>ing</w:t>
      </w:r>
      <w:r w:rsidR="00865698">
        <w:rPr>
          <w:lang w:eastAsia="x-none"/>
        </w:rPr>
        <w:t xml:space="preserve"> two gaps with equal priority is allowed.</w:t>
      </w:r>
    </w:p>
    <w:p w14:paraId="17871392" w14:textId="0F25B461" w:rsidR="005B77A3" w:rsidRDefault="005B77A3" w:rsidP="005B77A3">
      <w:pPr>
        <w:pStyle w:val="Caption"/>
        <w:rPr>
          <w:rFonts w:eastAsia="SimSun"/>
          <w:color w:val="000000" w:themeColor="text1"/>
          <w:szCs w:val="24"/>
          <w:lang w:eastAsia="zh-CN"/>
        </w:rPr>
      </w:pPr>
      <w:bookmarkStart w:id="5" w:name="_Ref131772806"/>
      <w:r>
        <w:t xml:space="preserve">Proposal </w:t>
      </w:r>
      <w:r>
        <w:fldChar w:fldCharType="begin"/>
      </w:r>
      <w:r>
        <w:instrText xml:space="preserve"> SEQ Proposal \* ARABIC </w:instrText>
      </w:r>
      <w:r>
        <w:fldChar w:fldCharType="separate"/>
      </w:r>
      <w:r w:rsidR="001B556D">
        <w:rPr>
          <w:noProof/>
        </w:rPr>
        <w:t>2</w:t>
      </w:r>
      <w:r>
        <w:fldChar w:fldCharType="end"/>
      </w:r>
      <w:r>
        <w:t xml:space="preserve">: </w:t>
      </w:r>
      <w:r w:rsidRPr="00731A9A">
        <w:rPr>
          <w:rFonts w:eastAsia="SimSun"/>
          <w:color w:val="000000" w:themeColor="text1"/>
          <w:szCs w:val="24"/>
          <w:lang w:eastAsia="zh-CN"/>
        </w:rPr>
        <w:t>NW A maintaining the same relative priorities requested by the UE</w:t>
      </w:r>
      <w:r>
        <w:rPr>
          <w:rFonts w:eastAsia="SimSun"/>
          <w:color w:val="000000" w:themeColor="text1"/>
          <w:szCs w:val="24"/>
          <w:lang w:eastAsia="zh-CN"/>
        </w:rPr>
        <w:t>. The exact priority may or may not be the same as that requested by UE.</w:t>
      </w:r>
      <w:bookmarkEnd w:id="5"/>
    </w:p>
    <w:p w14:paraId="34FF0CA7" w14:textId="34367E08" w:rsidR="00865698" w:rsidRPr="00865698" w:rsidRDefault="00865698" w:rsidP="00865698">
      <w:pPr>
        <w:pStyle w:val="Caption"/>
        <w:rPr>
          <w:lang w:eastAsia="zh-CN"/>
        </w:rPr>
      </w:pPr>
      <w:bookmarkStart w:id="6" w:name="_Ref131772808"/>
      <w:r>
        <w:t xml:space="preserve">Proposal </w:t>
      </w:r>
      <w:r>
        <w:fldChar w:fldCharType="begin"/>
      </w:r>
      <w:r>
        <w:instrText xml:space="preserve"> SEQ Proposal \* ARABIC </w:instrText>
      </w:r>
      <w:r>
        <w:fldChar w:fldCharType="separate"/>
      </w:r>
      <w:r w:rsidR="001B556D">
        <w:rPr>
          <w:noProof/>
        </w:rPr>
        <w:t>3</w:t>
      </w:r>
      <w:r>
        <w:fldChar w:fldCharType="end"/>
      </w:r>
      <w:r>
        <w:t xml:space="preserve">: </w:t>
      </w:r>
      <w:r w:rsidRPr="00865698">
        <w:t>If UE requests two MUSIM gaps with the same priority X and if the network configures both gaps, then both gaps must be assigned a common priority X’. X’ may or may not be equal to X</w:t>
      </w:r>
      <w:r w:rsidR="00BE3244">
        <w:t>, provided that merging two gaps with equal priority is allowed</w:t>
      </w:r>
      <w:r w:rsidRPr="00865698">
        <w:t>.</w:t>
      </w:r>
      <w:bookmarkEnd w:id="6"/>
    </w:p>
    <w:p w14:paraId="180071A5" w14:textId="77777777" w:rsidR="00A46A30" w:rsidRDefault="00A46A30" w:rsidP="00A46A30">
      <w:pPr>
        <w:rPr>
          <w:lang w:eastAsia="x-none"/>
        </w:rPr>
      </w:pPr>
    </w:p>
    <w:p w14:paraId="0F80B6A0" w14:textId="4AA1C2AD" w:rsidR="008546A7" w:rsidRPr="00A46A30" w:rsidRDefault="008546A7" w:rsidP="00A46A30">
      <w:pPr>
        <w:rPr>
          <w:lang w:eastAsia="x-none"/>
        </w:rPr>
      </w:pPr>
      <w:r>
        <w:rPr>
          <w:lang w:eastAsia="x-none"/>
        </w:rPr>
        <w:t>Next issue is about priority for aperiodic MUSIM gaps:</w:t>
      </w:r>
    </w:p>
    <w:p w14:paraId="06CDBA2B" w14:textId="77777777" w:rsidR="008546A7" w:rsidRPr="00731A9A" w:rsidRDefault="008546A7" w:rsidP="008546A7">
      <w:pPr>
        <w:rPr>
          <w:b/>
          <w:color w:val="000000" w:themeColor="text1"/>
          <w:u w:val="single"/>
          <w:lang w:eastAsia="ko-KR"/>
        </w:rPr>
      </w:pPr>
      <w:r w:rsidRPr="00731A9A">
        <w:rPr>
          <w:b/>
          <w:color w:val="000000" w:themeColor="text1"/>
          <w:u w:val="single"/>
          <w:lang w:eastAsia="ko-KR"/>
        </w:rPr>
        <w:t>Issue 2-1-</w:t>
      </w:r>
      <w:r>
        <w:rPr>
          <w:b/>
          <w:color w:val="000000" w:themeColor="text1"/>
          <w:u w:val="single"/>
          <w:lang w:eastAsia="ko-KR"/>
        </w:rPr>
        <w:t>5</w:t>
      </w:r>
      <w:r w:rsidRPr="00731A9A">
        <w:rPr>
          <w:b/>
          <w:color w:val="000000" w:themeColor="text1"/>
          <w:u w:val="single"/>
          <w:lang w:eastAsia="ko-KR"/>
        </w:rPr>
        <w:t>: Pr</w:t>
      </w:r>
      <w:r w:rsidRPr="00731A9A">
        <w:rPr>
          <w:b/>
          <w:color w:val="000000" w:themeColor="text1"/>
          <w:u w:val="single"/>
          <w:lang w:eastAsia="zh-CN"/>
        </w:rPr>
        <w:t>i</w:t>
      </w:r>
      <w:r w:rsidRPr="00731A9A">
        <w:rPr>
          <w:b/>
          <w:color w:val="000000" w:themeColor="text1"/>
          <w:u w:val="single"/>
          <w:lang w:eastAsia="ko-KR"/>
        </w:rPr>
        <w:t xml:space="preserve">ority setting for </w:t>
      </w:r>
      <w:r w:rsidRPr="00731A9A">
        <w:rPr>
          <w:rFonts w:hint="eastAsia"/>
          <w:b/>
          <w:color w:val="000000" w:themeColor="text1"/>
          <w:u w:val="single"/>
          <w:lang w:eastAsia="zh-CN"/>
        </w:rPr>
        <w:t>ape</w:t>
      </w:r>
      <w:r w:rsidRPr="00731A9A">
        <w:rPr>
          <w:b/>
          <w:color w:val="000000" w:themeColor="text1"/>
          <w:u w:val="single"/>
          <w:lang w:eastAsia="ko-KR"/>
        </w:rPr>
        <w:t>riodic MUSIM gaps</w:t>
      </w:r>
    </w:p>
    <w:p w14:paraId="1D6BC5EF" w14:textId="77777777" w:rsidR="008546A7" w:rsidRPr="00731A9A" w:rsidRDefault="008546A7" w:rsidP="008546A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4A953226" w14:textId="77777777" w:rsidR="008546A7" w:rsidRPr="00731A9A" w:rsidRDefault="008546A7" w:rsidP="008546A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When collides with legacy measurement gaps or MUSIM gaps, aperiodic gap shall be kept (Apple ZTE oppo vivo Huawei Ericsson)</w:t>
      </w:r>
    </w:p>
    <w:p w14:paraId="58B1AADA" w14:textId="77777777" w:rsidR="008546A7" w:rsidRPr="00731A9A" w:rsidRDefault="008546A7" w:rsidP="008546A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lastRenderedPageBreak/>
        <w:t>P2: Prefer to allocate priority level for aperiodic MUSIM gap (Charter xiaomi ZTE vivo Qualcomm Nokia)</w:t>
      </w:r>
    </w:p>
    <w:p w14:paraId="32F45F3D" w14:textId="77777777" w:rsidR="008546A7" w:rsidRPr="00731A9A" w:rsidRDefault="008546A7" w:rsidP="008546A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 xml:space="preserve">P3: No need to assign priority of aperiodic MUSIM gap (Apple Huawei Ericsson ZTE) </w:t>
      </w:r>
    </w:p>
    <w:p w14:paraId="63F66C2B" w14:textId="77777777" w:rsidR="008546A7" w:rsidRPr="00731A9A" w:rsidRDefault="008546A7" w:rsidP="008546A7">
      <w:pPr>
        <w:pStyle w:val="ListParagraph"/>
        <w:widowControl/>
        <w:numPr>
          <w:ilvl w:val="1"/>
          <w:numId w:val="26"/>
        </w:numPr>
        <w:autoSpaceDE/>
        <w:autoSpaceDN/>
        <w:adjustRightInd/>
        <w:spacing w:after="120" w:line="240" w:lineRule="auto"/>
        <w:ind w:left="1440" w:firstLineChars="0"/>
        <w:rPr>
          <w:color w:val="000000" w:themeColor="text1"/>
        </w:rPr>
      </w:pPr>
      <w:r w:rsidRPr="00731A9A">
        <w:rPr>
          <w:color w:val="000000" w:themeColor="text1"/>
          <w:szCs w:val="24"/>
          <w:lang w:eastAsia="zh-CN"/>
        </w:rPr>
        <w:t>P4: It is not mandatory to assign priority for an aperiodic MUSIM gap and the highest priority is assumed by default (oppo MTK)</w:t>
      </w:r>
    </w:p>
    <w:p w14:paraId="6065200D" w14:textId="1ED515B5" w:rsidR="002737D4" w:rsidRDefault="002737D4" w:rsidP="002737D4">
      <w:pPr>
        <w:rPr>
          <w:lang w:eastAsia="x-none"/>
        </w:rPr>
      </w:pPr>
      <w:r>
        <w:rPr>
          <w:lang w:eastAsia="x-none"/>
        </w:rPr>
        <w:t>Considering aperiodic MUSIM is still triggered by network and it is expected not to happen quite often, we have no problem with no priority for it. If network thinks it should be with lower priority than another overlapping gap and shall be dropped, network shall not trigger this aperiodic at all. In other word, network won’t trigger aperiodic gap unless the aperiodic gap can always override other overlapping gaps.</w:t>
      </w:r>
    </w:p>
    <w:p w14:paraId="228B7182" w14:textId="7D6C0EFF" w:rsidR="002737D4" w:rsidRDefault="002737D4" w:rsidP="002737D4">
      <w:pPr>
        <w:pStyle w:val="Caption"/>
      </w:pPr>
      <w:bookmarkStart w:id="7" w:name="_Ref127478204"/>
      <w:r>
        <w:t xml:space="preserve">Observation </w:t>
      </w:r>
      <w:r>
        <w:fldChar w:fldCharType="begin"/>
      </w:r>
      <w:r>
        <w:instrText xml:space="preserve"> SEQ Observation \* ARABIC </w:instrText>
      </w:r>
      <w:r>
        <w:fldChar w:fldCharType="separate"/>
      </w:r>
      <w:r w:rsidR="00FF1A84">
        <w:rPr>
          <w:noProof/>
        </w:rPr>
        <w:t>2</w:t>
      </w:r>
      <w:r>
        <w:fldChar w:fldCharType="end"/>
      </w:r>
      <w:r>
        <w:t>: if an aperiodic MUSIM gap will be dropped due to collision with other gaps, network shall not configure this aperiodic gap at all. In other word, there is no benefit for network to configure aperiodic MUSIM gap unless the aperiodic gap can always override other gaps.</w:t>
      </w:r>
      <w:bookmarkEnd w:id="7"/>
      <w:r>
        <w:t xml:space="preserve"> </w:t>
      </w:r>
    </w:p>
    <w:p w14:paraId="5A8E5973" w14:textId="346712F4" w:rsidR="002737D4" w:rsidRDefault="002737D4" w:rsidP="002737D4">
      <w:pPr>
        <w:pStyle w:val="Caption"/>
      </w:pPr>
      <w:bookmarkStart w:id="8" w:name="_Ref127478181"/>
      <w:r>
        <w:t xml:space="preserve">Proposal </w:t>
      </w:r>
      <w:r>
        <w:fldChar w:fldCharType="begin"/>
      </w:r>
      <w:r>
        <w:instrText xml:space="preserve"> SEQ Proposal \* ARABIC </w:instrText>
      </w:r>
      <w:r>
        <w:fldChar w:fldCharType="separate"/>
      </w:r>
      <w:r w:rsidR="001B556D">
        <w:rPr>
          <w:noProof/>
        </w:rPr>
        <w:t>4</w:t>
      </w:r>
      <w:r>
        <w:fldChar w:fldCharType="end"/>
      </w:r>
      <w:r>
        <w:t>: no need to assign priority of aperiodic MUSIM gap. In case of collision, aperiodic MUSIM gap shall override other gaps.</w:t>
      </w:r>
      <w:bookmarkEnd w:id="8"/>
    </w:p>
    <w:p w14:paraId="3BCBA4C3" w14:textId="77777777" w:rsidR="00B01731" w:rsidRDefault="00B01731" w:rsidP="00B01731">
      <w:pPr>
        <w:rPr>
          <w:lang w:eastAsia="x-none"/>
        </w:rPr>
      </w:pPr>
    </w:p>
    <w:p w14:paraId="60D95E73" w14:textId="7F9A7CBF" w:rsidR="00B01731" w:rsidRDefault="005436A1" w:rsidP="00B01731">
      <w:pPr>
        <w:rPr>
          <w:lang w:eastAsia="x-none"/>
        </w:rPr>
      </w:pPr>
      <w:r>
        <w:rPr>
          <w:lang w:eastAsia="x-none"/>
        </w:rPr>
        <w:t xml:space="preserve">Next issue </w:t>
      </w:r>
      <w:r w:rsidR="00C47E91">
        <w:rPr>
          <w:lang w:eastAsia="x-none"/>
        </w:rPr>
        <w:t>is about collision between different MUSIM gaps.</w:t>
      </w:r>
    </w:p>
    <w:p w14:paraId="6530DBC4" w14:textId="77777777" w:rsidR="005436A1" w:rsidRPr="00731A9A" w:rsidRDefault="005436A1" w:rsidP="005436A1">
      <w:pPr>
        <w:rPr>
          <w:b/>
          <w:color w:val="000000" w:themeColor="text1"/>
          <w:u w:val="single"/>
          <w:lang w:eastAsia="ko-KR"/>
        </w:rPr>
      </w:pPr>
      <w:r w:rsidRPr="00731A9A">
        <w:rPr>
          <w:b/>
          <w:color w:val="000000" w:themeColor="text1"/>
          <w:u w:val="single"/>
          <w:lang w:eastAsia="ko-KR"/>
        </w:rPr>
        <w:t xml:space="preserve">Issue 2-2-1: Definition of the collision between different MUSIM gaps </w:t>
      </w:r>
    </w:p>
    <w:p w14:paraId="1E6BDE86" w14:textId="77777777" w:rsidR="005436A1" w:rsidRPr="00731A9A" w:rsidRDefault="005436A1" w:rsidP="005436A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2B4478DF" w14:textId="77777777" w:rsidR="005436A1" w:rsidRPr="00731A9A" w:rsidRDefault="005436A1" w:rsidP="005436A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 xml:space="preserve">Option 1: The gap proximity condition for the Rel-17 concurrent gap collision should be reused </w:t>
      </w:r>
      <w:r w:rsidRPr="00731A9A">
        <w:rPr>
          <w:rFonts w:hint="eastAsia"/>
          <w:color w:val="000000" w:themeColor="text1"/>
          <w:szCs w:val="24"/>
          <w:lang w:eastAsia="zh-CN"/>
        </w:rPr>
        <w:t>for</w:t>
      </w:r>
      <w:r w:rsidRPr="00731A9A">
        <w:rPr>
          <w:color w:val="000000" w:themeColor="text1"/>
          <w:szCs w:val="24"/>
          <w:lang w:eastAsia="zh-CN"/>
        </w:rPr>
        <w:t xml:space="preserve"> the collision between different MUSIM gap when priority rules are used to handle the collision between MUSIM gaps (Apple CMCC ZTE oppo xiaomi vivo MTK)</w:t>
      </w:r>
    </w:p>
    <w:p w14:paraId="7CDDD3B5" w14:textId="77777777" w:rsidR="005436A1" w:rsidRPr="00731A9A" w:rsidRDefault="005436A1" w:rsidP="005436A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Option 2: No definition for collisions between MUSIM gaps is needed. (Huawei Nokia)</w:t>
      </w:r>
    </w:p>
    <w:p w14:paraId="650FB8A5" w14:textId="77777777" w:rsidR="005436A1" w:rsidRPr="00731A9A" w:rsidRDefault="005436A1" w:rsidP="005436A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Option 3: No collisions between MUSIM gaps that have the same priority level (Qualcomm).</w:t>
      </w:r>
    </w:p>
    <w:p w14:paraId="2B53E1E3" w14:textId="77777777" w:rsidR="00C47E91" w:rsidRPr="00731A9A" w:rsidRDefault="00C47E91" w:rsidP="00C47E91">
      <w:pPr>
        <w:rPr>
          <w:b/>
          <w:color w:val="000000" w:themeColor="text1"/>
          <w:u w:val="single"/>
          <w:lang w:eastAsia="ko-KR"/>
        </w:rPr>
      </w:pPr>
      <w:r w:rsidRPr="00731A9A">
        <w:rPr>
          <w:b/>
          <w:color w:val="000000" w:themeColor="text1"/>
          <w:u w:val="single"/>
          <w:lang w:eastAsia="ko-KR"/>
        </w:rPr>
        <w:t>Issue 2-2-2: Solutions for collision between different MUSIM gaps</w:t>
      </w:r>
    </w:p>
    <w:p w14:paraId="4C0D9B74" w14:textId="77777777" w:rsidR="00C47E91" w:rsidRPr="00731A9A" w:rsidRDefault="00C47E91" w:rsidP="00C47E9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411190C0" w14:textId="77777777" w:rsidR="00C47E91" w:rsidRPr="00731A9A" w:rsidRDefault="00C47E91" w:rsidP="00C47E91">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1: Priority based solution is used for collision between different MUSIM gaps (Apple oppo vivo MTK)</w:t>
      </w:r>
    </w:p>
    <w:p w14:paraId="59EAE6E5" w14:textId="77777777" w:rsidR="00C47E91" w:rsidRPr="00731A9A" w:rsidRDefault="00C47E91" w:rsidP="00C47E91">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1a: Priority based solution is used for collision between different MUSIM gaps, if multiple MUSIM gaps are assigned different priority levels (Qualcomm)</w:t>
      </w:r>
    </w:p>
    <w:p w14:paraId="23A8D488" w14:textId="77777777" w:rsidR="00C47E91" w:rsidRPr="00731A9A" w:rsidRDefault="00C47E91" w:rsidP="00C47E91">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2: Keep solution (keep all collided MUSIM gap) is used when different MUSIM gaps collide (Huawei)</w:t>
      </w:r>
    </w:p>
    <w:p w14:paraId="1EEE2A1E" w14:textId="77777777" w:rsidR="00C47E91" w:rsidRPr="00731A9A" w:rsidRDefault="00C47E91" w:rsidP="00C47E91">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 xml:space="preserve">Option 2a: Keep solution is used under particular conditions </w:t>
      </w:r>
      <w:r w:rsidRPr="00731A9A">
        <w:rPr>
          <w:rFonts w:hint="eastAsia"/>
          <w:color w:val="000000" w:themeColor="text1"/>
          <w:szCs w:val="24"/>
          <w:lang w:eastAsia="zh-CN"/>
        </w:rPr>
        <w:t>(</w:t>
      </w:r>
      <w:r w:rsidRPr="00731A9A">
        <w:rPr>
          <w:color w:val="000000" w:themeColor="text1"/>
          <w:szCs w:val="24"/>
          <w:lang w:eastAsia="zh-CN"/>
        </w:rPr>
        <w:t xml:space="preserve">xiaomi vivo oppo Ericsson </w:t>
      </w:r>
      <w:r w:rsidRPr="00731A9A">
        <w:rPr>
          <w:rFonts w:hint="eastAsia"/>
          <w:color w:val="000000" w:themeColor="text1"/>
          <w:szCs w:val="24"/>
          <w:lang w:eastAsia="zh-CN"/>
        </w:rPr>
        <w:t>Q</w:t>
      </w:r>
      <w:r w:rsidRPr="00731A9A">
        <w:rPr>
          <w:color w:val="000000" w:themeColor="text1"/>
          <w:szCs w:val="24"/>
          <w:lang w:eastAsia="zh-CN"/>
        </w:rPr>
        <w:t>u</w:t>
      </w:r>
      <w:r w:rsidRPr="00731A9A">
        <w:rPr>
          <w:rFonts w:hint="eastAsia"/>
          <w:color w:val="000000" w:themeColor="text1"/>
          <w:szCs w:val="24"/>
          <w:lang w:eastAsia="zh-CN"/>
        </w:rPr>
        <w:t>al</w:t>
      </w:r>
      <w:r w:rsidRPr="00731A9A">
        <w:rPr>
          <w:color w:val="000000" w:themeColor="text1"/>
          <w:szCs w:val="24"/>
          <w:lang w:eastAsia="zh-CN"/>
        </w:rPr>
        <w:t>comm)</w:t>
      </w:r>
    </w:p>
    <w:p w14:paraId="31D28A08" w14:textId="77777777" w:rsidR="00C47E91" w:rsidRPr="00731A9A" w:rsidRDefault="00C47E91" w:rsidP="00C47E91">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3: Consider combine both option 1 and 2 as the solution (ZTE)</w:t>
      </w:r>
    </w:p>
    <w:p w14:paraId="7506132B" w14:textId="77777777" w:rsidR="00C47E91" w:rsidRPr="00731A9A" w:rsidRDefault="00C47E91" w:rsidP="00C47E91">
      <w:pPr>
        <w:numPr>
          <w:ilvl w:val="2"/>
          <w:numId w:val="26"/>
        </w:numPr>
        <w:overflowPunct/>
        <w:autoSpaceDE/>
        <w:autoSpaceDN/>
        <w:adjustRightInd/>
        <w:spacing w:after="120"/>
        <w:ind w:hanging="357"/>
        <w:jc w:val="both"/>
        <w:textAlignment w:val="auto"/>
        <w:rPr>
          <w:color w:val="000000" w:themeColor="text1"/>
          <w:szCs w:val="24"/>
          <w:lang w:eastAsia="zh-CN"/>
        </w:rPr>
      </w:pPr>
      <w:r w:rsidRPr="00731A9A">
        <w:rPr>
          <w:color w:val="000000" w:themeColor="text1"/>
          <w:szCs w:val="24"/>
          <w:lang w:eastAsia="zh-CN"/>
        </w:rPr>
        <w:t xml:space="preserve">Option 3a (ZTE): </w:t>
      </w:r>
    </w:p>
    <w:p w14:paraId="051A56A8" w14:textId="77777777" w:rsidR="00C47E91" w:rsidRPr="00731A9A" w:rsidRDefault="00C47E91" w:rsidP="00C47E91">
      <w:pPr>
        <w:numPr>
          <w:ilvl w:val="3"/>
          <w:numId w:val="26"/>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aperiodic gap has higher priority than other periodic gaps, the priority handling rule shall be used if it collides with the periodic gaps (except the paging gap).</w:t>
      </w:r>
    </w:p>
    <w:p w14:paraId="5E7B0C39" w14:textId="77777777" w:rsidR="00C47E91" w:rsidRPr="00731A9A" w:rsidRDefault="00C47E91" w:rsidP="00C47E91">
      <w:pPr>
        <w:numPr>
          <w:ilvl w:val="3"/>
          <w:numId w:val="26"/>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paging gap should not be dropped, the kept/merged solution is used if the second gap is paging gap.</w:t>
      </w:r>
    </w:p>
    <w:p w14:paraId="3190D275" w14:textId="77777777" w:rsidR="00C47E91" w:rsidRPr="00731A9A" w:rsidRDefault="00C47E91" w:rsidP="00C47E91">
      <w:pPr>
        <w:numPr>
          <w:ilvl w:val="3"/>
          <w:numId w:val="26"/>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Otherwise, the priority handling rule will be used among MUSIM gaps.</w:t>
      </w:r>
    </w:p>
    <w:p w14:paraId="1BE68DA0" w14:textId="77777777" w:rsidR="00C47E91" w:rsidRPr="00731A9A" w:rsidRDefault="00C47E91" w:rsidP="00C47E91">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Option 4: Collision between periodic and aperiodic MUSIM gaps are handled by priorities (Nokia)</w:t>
      </w:r>
    </w:p>
    <w:p w14:paraId="545911D4" w14:textId="77777777" w:rsidR="009A6A96" w:rsidRPr="00731A9A" w:rsidRDefault="009A6A96" w:rsidP="009A6A96">
      <w:pPr>
        <w:rPr>
          <w:b/>
          <w:color w:val="000000" w:themeColor="text1"/>
          <w:u w:val="single"/>
          <w:lang w:eastAsia="ko-KR"/>
        </w:rPr>
      </w:pPr>
      <w:r w:rsidRPr="00731A9A">
        <w:rPr>
          <w:b/>
          <w:color w:val="000000" w:themeColor="text1"/>
          <w:u w:val="single"/>
          <w:lang w:eastAsia="ko-KR"/>
        </w:rPr>
        <w:t>Issue 2-2-3: Conditions on “keep solution” is used during collision between different MUSIM gaps</w:t>
      </w:r>
    </w:p>
    <w:p w14:paraId="780DC2B6" w14:textId="77777777" w:rsidR="009A6A96" w:rsidRPr="00731A9A" w:rsidRDefault="009A6A96" w:rsidP="009A6A96">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lastRenderedPageBreak/>
        <w:t>Proposals</w:t>
      </w:r>
    </w:p>
    <w:p w14:paraId="42F3B202" w14:textId="77777777" w:rsidR="009A6A96" w:rsidRPr="00731A9A" w:rsidRDefault="009A6A96" w:rsidP="009A6A96">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Keep solution (keep all collided MUSIM gap) is used when</w:t>
      </w:r>
    </w:p>
    <w:p w14:paraId="1A00D42A" w14:textId="77777777" w:rsidR="009A6A96" w:rsidRPr="00731A9A" w:rsidRDefault="009A6A96" w:rsidP="009A6A9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P1: Conditions when “keep solution” are used (vivo):</w:t>
      </w:r>
    </w:p>
    <w:p w14:paraId="2CD81624" w14:textId="77777777" w:rsidR="009A6A96" w:rsidRPr="00731A9A" w:rsidRDefault="009A6A96" w:rsidP="009A6A96">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when the collided MUSIM gaps are not physically overlapping and the distance between them is less than 4ms</w:t>
      </w:r>
      <w:r w:rsidRPr="00731A9A">
        <w:rPr>
          <w:rFonts w:hint="eastAsia"/>
          <w:color w:val="000000" w:themeColor="text1"/>
          <w:szCs w:val="24"/>
          <w:lang w:eastAsia="zh-CN"/>
        </w:rPr>
        <w:t>;</w:t>
      </w:r>
      <w:r w:rsidRPr="00731A9A">
        <w:rPr>
          <w:color w:val="000000" w:themeColor="text1"/>
          <w:szCs w:val="24"/>
          <w:lang w:eastAsia="zh-CN"/>
        </w:rPr>
        <w:t xml:space="preserve"> </w:t>
      </w:r>
    </w:p>
    <w:p w14:paraId="78D63678" w14:textId="77777777" w:rsidR="009A6A96" w:rsidRPr="00731A9A" w:rsidRDefault="009A6A96" w:rsidP="009A6A96">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UE has the capability to handle the two collided MUSIM gaps when they are not overlapped however the distance between them is less than 4 ms</w:t>
      </w:r>
    </w:p>
    <w:p w14:paraId="4CF4A02A" w14:textId="77777777" w:rsidR="009A6A96" w:rsidRPr="00731A9A" w:rsidRDefault="009A6A96" w:rsidP="009A6A96">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These “kept” MUSIM gaps measure MOs at the same frequency layer (xiaomi)</w:t>
      </w:r>
    </w:p>
    <w:p w14:paraId="5FB14DC9" w14:textId="77777777" w:rsidR="009A6A96" w:rsidRPr="00731A9A" w:rsidRDefault="009A6A96" w:rsidP="009A6A9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P2: Keep collided MUSIM gaps only when the involved MUSIM gaps are configured with the highest priority, and the time distance is smaller than X[ms]. FFS: the value of X (oppo)</w:t>
      </w:r>
    </w:p>
    <w:p w14:paraId="300212C1" w14:textId="77777777" w:rsidR="009A6A96" w:rsidRPr="00731A9A" w:rsidRDefault="009A6A96" w:rsidP="009A6A9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 xml:space="preserve">P3: When the time duration between the two closest gap occasions within the two measurement gap patterns is shorter than [4]ms (Ericsson) </w:t>
      </w:r>
    </w:p>
    <w:p w14:paraId="5A963DD2" w14:textId="77777777" w:rsidR="009A6A96" w:rsidRPr="00731A9A" w:rsidRDefault="009A6A96" w:rsidP="009A6A96">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if the second gap occasion is for paging, UE should keep both gap occasions</w:t>
      </w:r>
    </w:p>
    <w:p w14:paraId="50CE749C" w14:textId="77777777" w:rsidR="009A6A96" w:rsidRPr="00731A9A" w:rsidRDefault="009A6A96" w:rsidP="009A6A9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P4: Keep all MUSIM gaps when these MUSIM gaps have the same priority level, regardless of proximity or overlap between them (Qualcomm)</w:t>
      </w:r>
    </w:p>
    <w:p w14:paraId="34C9EB93" w14:textId="7B8CEED2" w:rsidR="00865698" w:rsidRDefault="00192844" w:rsidP="005436A1">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T</w:t>
      </w:r>
      <w:r w:rsidR="001052B6">
        <w:rPr>
          <w:rFonts w:eastAsia="SimSun"/>
          <w:color w:val="000000" w:themeColor="text1"/>
          <w:szCs w:val="24"/>
          <w:lang w:eastAsia="zh-CN"/>
        </w:rPr>
        <w:t>he simplest way is to apply the same collision handling in concurrent gaps design.</w:t>
      </w:r>
      <w:r w:rsidR="00865698">
        <w:rPr>
          <w:rFonts w:eastAsia="SimSun"/>
          <w:color w:val="000000" w:themeColor="text1"/>
          <w:szCs w:val="24"/>
          <w:lang w:eastAsia="zh-CN"/>
        </w:rPr>
        <w:t xml:space="preserve"> We understand that sometimes UE may need two gaps the achieve one purpose. For instance, UE may need to perform AGC, T/F tracking before paging reception. In this case UE may request a gap with longer MGL instead of requesting two gaps. Alternatively, UE can request two gaps and RAN4 allows UE to merge the two gaps. This can be achieved by requesting two gaps with same priority.</w:t>
      </w:r>
    </w:p>
    <w:p w14:paraId="3143A2AA" w14:textId="559E8F46" w:rsidR="00865698" w:rsidRDefault="00865698" w:rsidP="00865698">
      <w:pPr>
        <w:pStyle w:val="Caption"/>
        <w:rPr>
          <w:rFonts w:eastAsia="SimSun"/>
          <w:color w:val="000000" w:themeColor="text1"/>
          <w:szCs w:val="24"/>
          <w:lang w:eastAsia="zh-CN"/>
        </w:rPr>
      </w:pPr>
      <w:bookmarkStart w:id="9" w:name="_Ref131772812"/>
      <w:r>
        <w:t xml:space="preserve">Proposal </w:t>
      </w:r>
      <w:r>
        <w:fldChar w:fldCharType="begin"/>
      </w:r>
      <w:r>
        <w:instrText xml:space="preserve"> SEQ Proposal \* ARABIC </w:instrText>
      </w:r>
      <w:r>
        <w:fldChar w:fldCharType="separate"/>
      </w:r>
      <w:r w:rsidR="001B556D">
        <w:rPr>
          <w:noProof/>
        </w:rPr>
        <w:t>5</w:t>
      </w:r>
      <w:r>
        <w:fldChar w:fldCharType="end"/>
      </w:r>
      <w:r>
        <w:t xml:space="preserve">: </w:t>
      </w:r>
      <w:r w:rsidRPr="00731A9A">
        <w:rPr>
          <w:rFonts w:eastAsia="SimSun"/>
          <w:color w:val="000000" w:themeColor="text1"/>
          <w:szCs w:val="24"/>
          <w:lang w:eastAsia="zh-CN"/>
        </w:rPr>
        <w:t xml:space="preserve">The gap proximity condition for the Rel-17 concurrent gap collision should be reused </w:t>
      </w:r>
      <w:r w:rsidRPr="00731A9A">
        <w:rPr>
          <w:rFonts w:eastAsia="SimSun" w:hint="eastAsia"/>
          <w:color w:val="000000" w:themeColor="text1"/>
          <w:szCs w:val="24"/>
          <w:lang w:eastAsia="zh-CN"/>
        </w:rPr>
        <w:t>for</w:t>
      </w:r>
      <w:r w:rsidRPr="00731A9A">
        <w:rPr>
          <w:rFonts w:eastAsia="SimSun"/>
          <w:color w:val="000000" w:themeColor="text1"/>
          <w:szCs w:val="24"/>
          <w:lang w:eastAsia="zh-CN"/>
        </w:rPr>
        <w:t xml:space="preserve"> the collision between different MUSIM gap</w:t>
      </w:r>
      <w:r w:rsidR="00577B75">
        <w:rPr>
          <w:rFonts w:eastAsia="SimSun"/>
          <w:color w:val="000000" w:themeColor="text1"/>
          <w:szCs w:val="24"/>
          <w:lang w:eastAsia="zh-CN"/>
        </w:rPr>
        <w:t>.</w:t>
      </w:r>
      <w:bookmarkEnd w:id="9"/>
    </w:p>
    <w:p w14:paraId="02846274" w14:textId="4EE6BDE1" w:rsidR="00577B75" w:rsidRDefault="00577B75" w:rsidP="00577B75">
      <w:pPr>
        <w:pStyle w:val="Caption"/>
        <w:rPr>
          <w:rFonts w:eastAsia="SimSun"/>
          <w:color w:val="000000" w:themeColor="text1"/>
          <w:szCs w:val="24"/>
          <w:lang w:eastAsia="zh-CN"/>
        </w:rPr>
      </w:pPr>
      <w:bookmarkStart w:id="10" w:name="_Ref131772814"/>
      <w:r>
        <w:t xml:space="preserve">Proposal </w:t>
      </w:r>
      <w:r>
        <w:fldChar w:fldCharType="begin"/>
      </w:r>
      <w:r>
        <w:instrText xml:space="preserve"> SEQ Proposal \* ARABIC </w:instrText>
      </w:r>
      <w:r>
        <w:fldChar w:fldCharType="separate"/>
      </w:r>
      <w:r w:rsidR="001B556D">
        <w:rPr>
          <w:noProof/>
        </w:rPr>
        <w:t>6</w:t>
      </w:r>
      <w:r>
        <w:fldChar w:fldCharType="end"/>
      </w:r>
      <w:r>
        <w:t xml:space="preserve">: </w:t>
      </w:r>
      <w:r w:rsidRPr="00FB2053">
        <w:t>Priority based solution is used for collision between MUSIM gaps</w:t>
      </w:r>
      <w:r>
        <w:t xml:space="preserve"> with different priority.</w:t>
      </w:r>
      <w:bookmarkEnd w:id="10"/>
    </w:p>
    <w:p w14:paraId="7B0A945A" w14:textId="1A6A414E" w:rsidR="000D16A4" w:rsidRDefault="000D16A4" w:rsidP="000D16A4">
      <w:pPr>
        <w:pStyle w:val="Caption"/>
      </w:pPr>
      <w:bookmarkStart w:id="11" w:name="_Ref131772817"/>
      <w:r>
        <w:t xml:space="preserve">Proposal </w:t>
      </w:r>
      <w:r>
        <w:fldChar w:fldCharType="begin"/>
      </w:r>
      <w:r>
        <w:instrText xml:space="preserve"> SEQ Proposal \* ARABIC </w:instrText>
      </w:r>
      <w:r>
        <w:fldChar w:fldCharType="separate"/>
      </w:r>
      <w:r w:rsidR="001B556D">
        <w:rPr>
          <w:noProof/>
        </w:rPr>
        <w:t>7</w:t>
      </w:r>
      <w:r>
        <w:fldChar w:fldCharType="end"/>
      </w:r>
      <w:r>
        <w:t>: if collision happen between MUSIM gaps with equal priority, the overlapping MUSIM gap occasions shall be merged.</w:t>
      </w:r>
      <w:bookmarkEnd w:id="11"/>
    </w:p>
    <w:p w14:paraId="2AC28FB8" w14:textId="77777777" w:rsidR="004201D6" w:rsidRDefault="004201D6" w:rsidP="004201D6">
      <w:pPr>
        <w:rPr>
          <w:lang w:eastAsia="x-none"/>
        </w:rPr>
      </w:pPr>
    </w:p>
    <w:p w14:paraId="5EB25F93" w14:textId="2BD7C9E6" w:rsidR="004201D6" w:rsidRDefault="00F73E45" w:rsidP="004201D6">
      <w:pPr>
        <w:rPr>
          <w:lang w:eastAsia="x-none"/>
        </w:rPr>
      </w:pPr>
      <w:r>
        <w:rPr>
          <w:lang w:eastAsia="x-none"/>
        </w:rPr>
        <w:t xml:space="preserve">Next issue is about </w:t>
      </w:r>
      <w:r>
        <w:rPr>
          <w:bCs/>
          <w:lang w:eastAsia="x-none"/>
        </w:rPr>
        <w:t>s</w:t>
      </w:r>
      <w:r w:rsidRPr="00F73E45">
        <w:rPr>
          <w:bCs/>
          <w:lang w:eastAsia="x-none"/>
        </w:rPr>
        <w:t>olutions for collision between MUSIM gap and Type-1 MG or gap configured without priority:</w:t>
      </w:r>
    </w:p>
    <w:p w14:paraId="50D68668" w14:textId="77777777" w:rsidR="00F73E45" w:rsidRPr="00731A9A" w:rsidRDefault="00F73E45" w:rsidP="00F73E45">
      <w:pPr>
        <w:rPr>
          <w:b/>
          <w:color w:val="000000" w:themeColor="text1"/>
          <w:u w:val="single"/>
          <w:lang w:eastAsia="ko-KR"/>
        </w:rPr>
      </w:pPr>
      <w:r w:rsidRPr="00731A9A">
        <w:rPr>
          <w:b/>
          <w:color w:val="000000" w:themeColor="text1"/>
          <w:u w:val="single"/>
          <w:lang w:eastAsia="ko-KR"/>
        </w:rPr>
        <w:t>Issue 2-3-2: Solutions for collision between MUSIM gap and Type-1 MG or gap configured without priority</w:t>
      </w:r>
    </w:p>
    <w:p w14:paraId="50EF269C" w14:textId="77777777" w:rsidR="00F73E45" w:rsidRPr="00731A9A" w:rsidRDefault="00F73E45" w:rsidP="00F73E4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01A91EEB" w14:textId="77777777" w:rsidR="00F73E45" w:rsidRPr="00731A9A" w:rsidRDefault="00F73E45" w:rsidP="00F73E4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When a MUSIM gap collides with a legacy MG, requirements shall not apply if any one of the collided gaps is not assigned a priority. (Huawei vivo Nokia)</w:t>
      </w:r>
    </w:p>
    <w:p w14:paraId="5013D498" w14:textId="77777777" w:rsidR="00F73E45" w:rsidRPr="00731A9A" w:rsidRDefault="00F73E45" w:rsidP="00F73E4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P2: MUSIM gaps are assumed to have higher priority than a Type-1 MG when either MUSIM gaps or Type-1 MG (or both) are not assigned priorities by the network. (Qualcomm)</w:t>
      </w:r>
    </w:p>
    <w:p w14:paraId="23CFA00A" w14:textId="77777777" w:rsidR="00F73E45" w:rsidRPr="00731A9A" w:rsidRDefault="00F73E45" w:rsidP="00F73E4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P3: Collision is be handled based on the MGRP of the collided gaps (Ericsson MTK)</w:t>
      </w:r>
    </w:p>
    <w:p w14:paraId="6F3B763F" w14:textId="77777777" w:rsidR="00F73E45" w:rsidRPr="00731A9A" w:rsidRDefault="00F73E45" w:rsidP="00F73E45">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P3-1: Prioritize the gap with longer MGRP for the following MUSIM collision scenarios (Ericsson)</w:t>
      </w:r>
    </w:p>
    <w:p w14:paraId="57344E30" w14:textId="77777777" w:rsidR="00F73E45" w:rsidRPr="00731A9A" w:rsidRDefault="00F73E45" w:rsidP="00F73E45">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Any of the collision gaps is Type-1 MG;</w:t>
      </w:r>
    </w:p>
    <w:p w14:paraId="0CA878A8" w14:textId="77777777" w:rsidR="00F73E45" w:rsidRPr="00731A9A" w:rsidRDefault="00F73E45" w:rsidP="00F73E45">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NW-A doesn’t configure a priority associated with any of the collision gaps</w:t>
      </w:r>
    </w:p>
    <w:p w14:paraId="36298A1E" w14:textId="77777777" w:rsidR="00F73E45" w:rsidRPr="00731A9A" w:rsidRDefault="00F73E45" w:rsidP="00F73E45">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P4: T</w:t>
      </w:r>
      <w:r w:rsidRPr="00731A9A">
        <w:rPr>
          <w:rFonts w:hint="eastAsia"/>
          <w:color w:val="000000" w:themeColor="text1"/>
          <w:szCs w:val="24"/>
          <w:lang w:eastAsia="zh-CN"/>
        </w:rPr>
        <w:t>he sharing rule solution could be considered.</w:t>
      </w:r>
      <w:r w:rsidRPr="00731A9A">
        <w:rPr>
          <w:color w:val="000000" w:themeColor="text1"/>
          <w:szCs w:val="24"/>
          <w:lang w:eastAsia="zh-CN"/>
        </w:rPr>
        <w:t xml:space="preserve"> (xiaomi)</w:t>
      </w:r>
    </w:p>
    <w:p w14:paraId="36F0D98B" w14:textId="6C7BCC0E" w:rsidR="00F73E45" w:rsidRDefault="00150853" w:rsidP="004201D6">
      <w:pPr>
        <w:rPr>
          <w:lang w:eastAsia="x-none"/>
        </w:rPr>
      </w:pPr>
      <w:r>
        <w:rPr>
          <w:lang w:eastAsia="x-none"/>
        </w:rPr>
        <w:t xml:space="preserve">We think this issue only applies for the case that NW has been upgraded to support priority configuration for MUSIM gap or </w:t>
      </w:r>
      <w:r w:rsidR="00F70007">
        <w:rPr>
          <w:lang w:eastAsia="x-none"/>
        </w:rPr>
        <w:t>NW A gaps</w:t>
      </w:r>
      <w:r>
        <w:rPr>
          <w:lang w:eastAsia="x-none"/>
        </w:rPr>
        <w:t>.</w:t>
      </w:r>
      <w:r w:rsidR="00F70007">
        <w:rPr>
          <w:lang w:eastAsia="x-none"/>
        </w:rPr>
        <w:t xml:space="preserve"> Otherwise, we see no point for NW not to provide priority information for MUSIM gaps and NW A gaps</w:t>
      </w:r>
      <w:r w:rsidR="00F233BC">
        <w:rPr>
          <w:lang w:eastAsia="x-none"/>
        </w:rPr>
        <w:t>.</w:t>
      </w:r>
      <w:r w:rsidR="00EA50CB">
        <w:rPr>
          <w:lang w:eastAsia="x-none"/>
        </w:rPr>
        <w:t xml:space="preserve"> We have no problem with leaving no requirements for that since the scenario would exist temporarily. </w:t>
      </w:r>
    </w:p>
    <w:p w14:paraId="742A68DA" w14:textId="7AFFC710" w:rsidR="003B3025" w:rsidRDefault="00FF1A84" w:rsidP="00FF1A84">
      <w:pPr>
        <w:pStyle w:val="Caption"/>
      </w:pPr>
      <w:bookmarkStart w:id="12" w:name="_Ref131772838"/>
      <w:r>
        <w:lastRenderedPageBreak/>
        <w:t xml:space="preserve">Observation </w:t>
      </w:r>
      <w:r>
        <w:fldChar w:fldCharType="begin"/>
      </w:r>
      <w:r>
        <w:instrText xml:space="preserve"> SEQ Observation \* ARABIC </w:instrText>
      </w:r>
      <w:r>
        <w:fldChar w:fldCharType="separate"/>
      </w:r>
      <w:r>
        <w:rPr>
          <w:noProof/>
        </w:rPr>
        <w:t>3</w:t>
      </w:r>
      <w:r>
        <w:fldChar w:fldCharType="end"/>
      </w:r>
      <w:r>
        <w:t xml:space="preserve">: </w:t>
      </w:r>
      <w:r w:rsidRPr="00FF1A84">
        <w:t>collision between MUSIM gap and Type-1 MG or gap configured without priority</w:t>
      </w:r>
      <w:r>
        <w:t xml:space="preserve"> shall only happens when NW hasn’t been upgraded to support priority configuration of MUSIM gaps and NW A gaps.</w:t>
      </w:r>
      <w:bookmarkEnd w:id="12"/>
      <w:r>
        <w:t xml:space="preserve"> </w:t>
      </w:r>
    </w:p>
    <w:p w14:paraId="78595070" w14:textId="21881AFB" w:rsidR="002C0A61" w:rsidRPr="002C0A61" w:rsidRDefault="002C0A61" w:rsidP="002C0A61">
      <w:pPr>
        <w:pStyle w:val="Caption"/>
      </w:pPr>
      <w:bookmarkStart w:id="13" w:name="_Ref131772819"/>
      <w:r>
        <w:t xml:space="preserve">Proposal </w:t>
      </w:r>
      <w:r>
        <w:fldChar w:fldCharType="begin"/>
      </w:r>
      <w:r>
        <w:instrText xml:space="preserve"> SEQ Proposal \* ARABIC </w:instrText>
      </w:r>
      <w:r>
        <w:fldChar w:fldCharType="separate"/>
      </w:r>
      <w:r w:rsidR="001B556D">
        <w:rPr>
          <w:noProof/>
        </w:rPr>
        <w:t>8</w:t>
      </w:r>
      <w:r>
        <w:fldChar w:fldCharType="end"/>
      </w:r>
      <w:r>
        <w:t xml:space="preserve">: considering the scenario would only exist temporarily, </w:t>
      </w:r>
      <w:r w:rsidRPr="002C0A61">
        <w:t>requirements shall not apply if any one of the collided gaps is not assigned a priority</w:t>
      </w:r>
      <w:r>
        <w:t>.</w:t>
      </w:r>
      <w:bookmarkEnd w:id="13"/>
    </w:p>
    <w:p w14:paraId="7A1A7CC0" w14:textId="77777777" w:rsidR="005436A1" w:rsidRDefault="005436A1" w:rsidP="00B01731">
      <w:pPr>
        <w:rPr>
          <w:lang w:eastAsia="x-none"/>
        </w:rPr>
      </w:pPr>
    </w:p>
    <w:p w14:paraId="0DF90B34" w14:textId="4E4994FA" w:rsidR="00F65E6E" w:rsidRDefault="00F65E6E" w:rsidP="00B01731">
      <w:pPr>
        <w:rPr>
          <w:lang w:eastAsia="x-none"/>
        </w:rPr>
      </w:pPr>
      <w:r>
        <w:rPr>
          <w:lang w:eastAsia="x-none"/>
        </w:rPr>
        <w:t xml:space="preserve">Next issue is about </w:t>
      </w:r>
      <w:r>
        <w:rPr>
          <w:bCs/>
          <w:lang w:eastAsia="x-none"/>
        </w:rPr>
        <w:t>d</w:t>
      </w:r>
      <w:r w:rsidRPr="00F65E6E">
        <w:rPr>
          <w:bCs/>
          <w:lang w:eastAsia="x-none"/>
        </w:rPr>
        <w:t>efinition of the collision between MUSI</w:t>
      </w:r>
      <w:r w:rsidRPr="00F65E6E">
        <w:rPr>
          <w:rFonts w:hint="eastAsia"/>
          <w:bCs/>
          <w:lang w:eastAsia="x-none"/>
        </w:rPr>
        <w:t>M</w:t>
      </w:r>
      <w:r w:rsidRPr="00F65E6E">
        <w:rPr>
          <w:bCs/>
          <w:lang w:eastAsia="x-none"/>
        </w:rPr>
        <w:t xml:space="preserve"> gaps and L1/L3 measurement resources:</w:t>
      </w:r>
    </w:p>
    <w:p w14:paraId="089164B2" w14:textId="77777777" w:rsidR="00F65E6E" w:rsidRPr="00731A9A" w:rsidRDefault="00F65E6E" w:rsidP="00F65E6E">
      <w:pPr>
        <w:jc w:val="both"/>
        <w:rPr>
          <w:b/>
          <w:color w:val="000000" w:themeColor="text1"/>
          <w:u w:val="single"/>
          <w:lang w:eastAsia="ko-KR"/>
        </w:rPr>
      </w:pPr>
      <w:r w:rsidRPr="00731A9A">
        <w:rPr>
          <w:b/>
          <w:color w:val="000000" w:themeColor="text1"/>
          <w:u w:val="single"/>
          <w:lang w:eastAsia="ko-KR"/>
        </w:rPr>
        <w:t>Issue 2-4-1: Definition of the collision between MUSI</w:t>
      </w:r>
      <w:r w:rsidRPr="00731A9A">
        <w:rPr>
          <w:rFonts w:hint="eastAsia"/>
          <w:b/>
          <w:color w:val="000000" w:themeColor="text1"/>
          <w:u w:val="single"/>
          <w:lang w:eastAsia="ko-KR"/>
        </w:rPr>
        <w:t>M</w:t>
      </w:r>
      <w:r w:rsidRPr="00731A9A">
        <w:rPr>
          <w:b/>
          <w:color w:val="000000" w:themeColor="text1"/>
          <w:u w:val="single"/>
          <w:lang w:eastAsia="ko-KR"/>
        </w:rPr>
        <w:t xml:space="preserve"> gaps and L1/L3 measurement resources</w:t>
      </w:r>
    </w:p>
    <w:p w14:paraId="4CD0B989" w14:textId="77777777" w:rsidR="00F65E6E" w:rsidRPr="00731A9A" w:rsidRDefault="00F65E6E" w:rsidP="00F65E6E">
      <w:pPr>
        <w:pStyle w:val="ListParagraph"/>
        <w:widowControl/>
        <w:numPr>
          <w:ilvl w:val="0"/>
          <w:numId w:val="26"/>
        </w:numPr>
        <w:autoSpaceDE/>
        <w:autoSpaceDN/>
        <w:adjustRightInd/>
        <w:spacing w:after="120" w:line="240" w:lineRule="auto"/>
        <w:ind w:left="720" w:firstLineChars="0"/>
        <w:jc w:val="both"/>
        <w:rPr>
          <w:color w:val="000000" w:themeColor="text1"/>
          <w:szCs w:val="24"/>
          <w:lang w:eastAsia="zh-CN"/>
        </w:rPr>
      </w:pPr>
      <w:r w:rsidRPr="00731A9A">
        <w:rPr>
          <w:color w:val="000000" w:themeColor="text1"/>
          <w:szCs w:val="24"/>
          <w:lang w:eastAsia="zh-CN"/>
        </w:rPr>
        <w:t>Proposals</w:t>
      </w:r>
    </w:p>
    <w:p w14:paraId="7E6A916F" w14:textId="77777777" w:rsidR="00F65E6E" w:rsidRPr="00731A9A" w:rsidRDefault="00F65E6E" w:rsidP="00F65E6E">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731A9A">
        <w:rPr>
          <w:color w:val="000000" w:themeColor="text1"/>
          <w:szCs w:val="24"/>
          <w:lang w:eastAsia="zh-CN"/>
        </w:rPr>
        <w:t xml:space="preserve">P1: Update agreement at RAN4 105 as the following: </w:t>
      </w:r>
      <w:r w:rsidRPr="00731A9A">
        <w:rPr>
          <w:rFonts w:hint="eastAsia"/>
          <w:color w:val="000000" w:themeColor="text1"/>
          <w:szCs w:val="24"/>
          <w:lang w:eastAsia="zh-CN"/>
        </w:rPr>
        <w:t>(</w:t>
      </w:r>
      <w:r w:rsidRPr="00731A9A">
        <w:rPr>
          <w:color w:val="000000" w:themeColor="text1"/>
          <w:szCs w:val="24"/>
          <w:lang w:eastAsia="zh-CN"/>
        </w:rPr>
        <w:t>xiaomi vivo Ericsson)</w:t>
      </w:r>
    </w:p>
    <w:p w14:paraId="595A5944" w14:textId="77777777" w:rsidR="00F65E6E" w:rsidRPr="00DE6366" w:rsidRDefault="00F65E6E" w:rsidP="00F65E6E">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E6366">
        <w:rPr>
          <w:color w:val="000000" w:themeColor="text1"/>
          <w:szCs w:val="24"/>
          <w:lang w:eastAsia="zh-CN"/>
        </w:rPr>
        <w:t>A L1/L3 measurement resource is considered to be [partially or fully] overlapped with a periodic MUSIM gap if it [partially or fully] overlaps a MUSIM gap occasion in time domain</w:t>
      </w:r>
    </w:p>
    <w:p w14:paraId="7A1F6EF9" w14:textId="77777777" w:rsidR="00F65E6E" w:rsidRPr="00731A9A" w:rsidRDefault="00F65E6E" w:rsidP="00F65E6E">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DE6366">
        <w:rPr>
          <w:color w:val="000000" w:themeColor="text1"/>
          <w:szCs w:val="24"/>
          <w:lang w:eastAsia="zh-CN"/>
        </w:rPr>
        <w:t>A L1/L3 measurement resource is considered to be [partially or fully] overlapped with an aperiodic MUSIM gap if it [partially or fully] overlaps that aperiodic MUSIM gap occasion in time domain</w:t>
      </w:r>
    </w:p>
    <w:p w14:paraId="22F14E87" w14:textId="77777777" w:rsidR="00F65E6E" w:rsidRPr="00731A9A" w:rsidRDefault="00F65E6E" w:rsidP="00F65E6E">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sidRPr="00731A9A">
        <w:rPr>
          <w:color w:val="000000" w:themeColor="text1"/>
          <w:szCs w:val="24"/>
          <w:lang w:eastAsia="zh-CN"/>
        </w:rPr>
        <w:t>P2 (Nokia):</w:t>
      </w:r>
    </w:p>
    <w:p w14:paraId="1E5E657D" w14:textId="77777777" w:rsidR="00F65E6E" w:rsidRPr="00731A9A" w:rsidRDefault="00F65E6E" w:rsidP="00F65E6E">
      <w:pPr>
        <w:pStyle w:val="RAN4proposal"/>
        <w:numPr>
          <w:ilvl w:val="2"/>
          <w:numId w:val="26"/>
        </w:numPr>
        <w:spacing w:after="120"/>
        <w:jc w:val="both"/>
        <w:rPr>
          <w:rFonts w:eastAsia="SimSun" w:cs="Times New Roman"/>
          <w:b w:val="0"/>
          <w:iCs w:val="0"/>
          <w:color w:val="000000" w:themeColor="text1"/>
          <w:szCs w:val="24"/>
          <w:lang w:val="en-GB" w:eastAsia="zh-CN"/>
        </w:rPr>
      </w:pPr>
      <w:r w:rsidRPr="00731A9A">
        <w:rPr>
          <w:rFonts w:eastAsia="SimSun" w:cs="Times New Roman"/>
          <w:b w:val="0"/>
          <w:iCs w:val="0"/>
          <w:color w:val="000000" w:themeColor="text1"/>
          <w:szCs w:val="24"/>
          <w:lang w:val="en-GB" w:eastAsia="zh-CN"/>
        </w:rPr>
        <w:t>A L1/L3 measurement resource is considered to be [partially or fully] overlapped with a MUSIM gap if it is [partially or fully] overlapping with the MUSIM gap occasion in time domain</w:t>
      </w:r>
    </w:p>
    <w:p w14:paraId="4BE76EC5" w14:textId="6E1A5C6C" w:rsidR="00F65E6E" w:rsidRDefault="001B556D" w:rsidP="00B01731">
      <w:pPr>
        <w:rPr>
          <w:lang w:eastAsia="x-none"/>
        </w:rPr>
      </w:pPr>
      <w:r>
        <w:rPr>
          <w:lang w:eastAsia="x-none"/>
        </w:rPr>
        <w:t>We see no difference between P1 and P2. We can go with P2 for simplicity.</w:t>
      </w:r>
    </w:p>
    <w:p w14:paraId="71490AB9" w14:textId="3108BE17" w:rsidR="001B556D" w:rsidRDefault="001B556D" w:rsidP="001B556D">
      <w:pPr>
        <w:pStyle w:val="Caption"/>
      </w:pPr>
      <w:bookmarkStart w:id="14" w:name="_Ref131772823"/>
      <w:r>
        <w:t xml:space="preserve">Proposal </w:t>
      </w:r>
      <w:r>
        <w:fldChar w:fldCharType="begin"/>
      </w:r>
      <w:r>
        <w:instrText xml:space="preserve"> SEQ Proposal \* ARABIC </w:instrText>
      </w:r>
      <w:r>
        <w:fldChar w:fldCharType="separate"/>
      </w:r>
      <w:r>
        <w:rPr>
          <w:noProof/>
        </w:rPr>
        <w:t>9</w:t>
      </w:r>
      <w:r>
        <w:fldChar w:fldCharType="end"/>
      </w:r>
      <w:r>
        <w:t xml:space="preserve">: </w:t>
      </w:r>
      <w:r w:rsidRPr="001B556D">
        <w:t>A L1/L3 measurement resource is considered to be [partially or fully] overlapped with a MUSIM gap if it is [partially or fully] overlapping with the MUSIM gap occasion in time domain</w:t>
      </w:r>
      <w:r>
        <w:t>.</w:t>
      </w:r>
      <w:bookmarkEnd w:id="14"/>
    </w:p>
    <w:p w14:paraId="0FA7CE25" w14:textId="77777777" w:rsidR="001B556D" w:rsidRDefault="001B556D" w:rsidP="001B556D">
      <w:pPr>
        <w:rPr>
          <w:lang w:eastAsia="x-none"/>
        </w:rPr>
      </w:pPr>
    </w:p>
    <w:p w14:paraId="0503B6BF" w14:textId="2FABEECE" w:rsidR="001B556D" w:rsidRPr="0033506E" w:rsidRDefault="001B556D" w:rsidP="001B556D">
      <w:pPr>
        <w:rPr>
          <w:lang w:val="en-US" w:eastAsia="x-none"/>
        </w:rPr>
      </w:pPr>
      <w:r>
        <w:rPr>
          <w:lang w:eastAsia="x-none"/>
        </w:rPr>
        <w:t>Next issue</w:t>
      </w:r>
      <w:r w:rsidR="0033506E">
        <w:rPr>
          <w:lang w:eastAsia="x-none"/>
        </w:rPr>
        <w:t xml:space="preserve"> </w:t>
      </w:r>
      <w:r w:rsidR="0033506E">
        <w:rPr>
          <w:rFonts w:hint="eastAsia"/>
          <w:lang w:eastAsia="zh-CN"/>
        </w:rPr>
        <w:t>is</w:t>
      </w:r>
      <w:r w:rsidR="0033506E">
        <w:rPr>
          <w:lang w:eastAsia="zh-CN"/>
        </w:rPr>
        <w:t xml:space="preserve"> priority of MUSIM gaps against SMTC for L3/L1:</w:t>
      </w:r>
    </w:p>
    <w:p w14:paraId="587DF321" w14:textId="77777777" w:rsidR="0033506E" w:rsidRPr="00731A9A" w:rsidRDefault="0033506E" w:rsidP="0033506E">
      <w:pPr>
        <w:jc w:val="both"/>
        <w:rPr>
          <w:b/>
          <w:color w:val="000000" w:themeColor="text1"/>
          <w:u w:val="single"/>
          <w:lang w:eastAsia="ko-KR"/>
        </w:rPr>
      </w:pPr>
      <w:r w:rsidRPr="00731A9A">
        <w:rPr>
          <w:b/>
          <w:color w:val="000000" w:themeColor="text1"/>
          <w:u w:val="single"/>
          <w:lang w:eastAsia="ko-KR"/>
        </w:rPr>
        <w:t xml:space="preserve">Issue 2-4-2: Priority of MUSIM against SMTC for L3/ L1 measurement </w:t>
      </w:r>
    </w:p>
    <w:p w14:paraId="72E5227C" w14:textId="77777777" w:rsidR="0033506E" w:rsidRPr="00731A9A" w:rsidRDefault="0033506E" w:rsidP="0033506E">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5B68E5A8" w14:textId="77777777" w:rsidR="0033506E" w:rsidRPr="00731A9A" w:rsidRDefault="0033506E" w:rsidP="0033506E">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731A9A">
        <w:rPr>
          <w:color w:val="000000" w:themeColor="text1"/>
          <w:szCs w:val="24"/>
          <w:lang w:eastAsia="zh-CN"/>
        </w:rPr>
        <w:t xml:space="preserve">P1: </w:t>
      </w:r>
      <w:r w:rsidRPr="00731A9A">
        <w:rPr>
          <w:rFonts w:hint="eastAsia"/>
          <w:color w:val="000000" w:themeColor="text1"/>
          <w:szCs w:val="24"/>
          <w:lang w:eastAsia="zh-CN"/>
        </w:rPr>
        <w:t>MUSIM gaps have higher priority when colliding with SMTC/SSB for L3/L1 measurement</w:t>
      </w:r>
      <w:r w:rsidRPr="00731A9A">
        <w:rPr>
          <w:color w:val="000000" w:themeColor="text1"/>
          <w:szCs w:val="24"/>
          <w:lang w:eastAsia="zh-CN"/>
        </w:rPr>
        <w:t xml:space="preserve"> (collisions between L3/L1 measurement resources and MUSIM gaps are handled in the same way as collisions between L3/L1 measurement resources and measurement gaps) (Apple xiaomi oppo vivo Huawei Ericsson MTK)</w:t>
      </w:r>
    </w:p>
    <w:p w14:paraId="623F4C8C" w14:textId="77777777" w:rsidR="0033506E" w:rsidRPr="00731A9A" w:rsidRDefault="0033506E" w:rsidP="0033506E">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P2: RAN4 shall strike for optimization between MUSIM gaps and SMTC/L1 in NW A. (Apple)</w:t>
      </w:r>
    </w:p>
    <w:p w14:paraId="316893FE" w14:textId="77777777" w:rsidR="0033506E" w:rsidRPr="00731A9A" w:rsidRDefault="0033506E" w:rsidP="0033506E">
      <w:pPr>
        <w:pStyle w:val="ListParagraph"/>
        <w:widowControl/>
        <w:numPr>
          <w:ilvl w:val="1"/>
          <w:numId w:val="26"/>
        </w:numPr>
        <w:autoSpaceDE/>
        <w:autoSpaceDN/>
        <w:adjustRightInd/>
        <w:spacing w:after="120" w:line="240" w:lineRule="auto"/>
        <w:ind w:left="1440" w:firstLineChars="0"/>
        <w:jc w:val="both"/>
        <w:rPr>
          <w:color w:val="000000" w:themeColor="text1"/>
          <w:szCs w:val="24"/>
          <w:lang w:eastAsia="zh-CN"/>
        </w:rPr>
      </w:pPr>
      <w:r w:rsidRPr="00731A9A">
        <w:rPr>
          <w:color w:val="000000" w:themeColor="text1"/>
          <w:szCs w:val="24"/>
          <w:lang w:eastAsia="zh-CN"/>
        </w:rPr>
        <w:t>P3: RAN4 to consider other options than only having a fixed MUSIM priority over SMTC, and other L3/ L1 measurement resources (Nokia, Ericsson)</w:t>
      </w:r>
    </w:p>
    <w:p w14:paraId="1AB41B08" w14:textId="77777777" w:rsidR="0093131B" w:rsidRDefault="0093131B" w:rsidP="0093131B">
      <w:pPr>
        <w:rPr>
          <w:lang w:val="en-US" w:eastAsia="x-none"/>
        </w:rPr>
      </w:pPr>
      <w:r>
        <w:rPr>
          <w:lang w:val="en-US" w:eastAsia="x-none"/>
        </w:rPr>
        <w:t>We think the simplest solution is to borrow outcome of concurrent gaps design. However, we are also open for optimization. One reason is with more and more gaps can be configured (up to two concurrent gaps in NW A + three periodic MUSIM gaps + one aperiodic MUSIM gap for NW B), measurement opportunities on SMTC/L1 outside all the gaps would become less and less. If SMTC/L1 are fully overlapped with the ‘unified’ gaps, there may be some problem. For the sake of NW A performance, some scaling between SMTC/L1 and MUSIM may need to be considered. Either network configurable or predefined in the spec could help.</w:t>
      </w:r>
    </w:p>
    <w:p w14:paraId="0A7DC831" w14:textId="6E9F25D1" w:rsidR="0093131B" w:rsidRDefault="0093131B" w:rsidP="0093131B">
      <w:pPr>
        <w:pStyle w:val="Caption"/>
      </w:pPr>
      <w:bookmarkStart w:id="15" w:name="_Ref127478197"/>
      <w:r>
        <w:t xml:space="preserve">Proposal </w:t>
      </w:r>
      <w:r>
        <w:fldChar w:fldCharType="begin"/>
      </w:r>
      <w:r>
        <w:instrText xml:space="preserve"> SEQ Proposal \* ARABIC </w:instrText>
      </w:r>
      <w:r>
        <w:fldChar w:fldCharType="separate"/>
      </w:r>
      <w:r>
        <w:rPr>
          <w:noProof/>
        </w:rPr>
        <w:t>10</w:t>
      </w:r>
      <w:r>
        <w:fldChar w:fldCharType="end"/>
      </w:r>
      <w:r>
        <w:t xml:space="preserve">: as baseline, </w:t>
      </w:r>
      <w:r w:rsidRPr="00DD42B0">
        <w:rPr>
          <w:rFonts w:hint="eastAsia"/>
        </w:rPr>
        <w:t xml:space="preserve">MUSIM gaps </w:t>
      </w:r>
      <w:r>
        <w:t xml:space="preserve">can </w:t>
      </w:r>
      <w:r w:rsidRPr="00DD42B0">
        <w:rPr>
          <w:rFonts w:hint="eastAsia"/>
        </w:rPr>
        <w:t>have higher priority when colliding with SMTC/SSB for L3/L1 measurement</w:t>
      </w:r>
      <w:r>
        <w:t>.</w:t>
      </w:r>
      <w:bookmarkEnd w:id="15"/>
    </w:p>
    <w:p w14:paraId="5C82A300" w14:textId="77777777" w:rsidR="0093131B" w:rsidRPr="001B556D" w:rsidRDefault="0093131B" w:rsidP="001B556D">
      <w:pPr>
        <w:rPr>
          <w:lang w:eastAsia="zh-CN"/>
        </w:rPr>
      </w:pPr>
    </w:p>
    <w:p w14:paraId="5339830B" w14:textId="77777777" w:rsidR="002737D4" w:rsidRDefault="002737D4" w:rsidP="004036A3">
      <w:pPr>
        <w:rPr>
          <w:lang w:eastAsia="x-none"/>
        </w:rPr>
      </w:pPr>
    </w:p>
    <w:p w14:paraId="5E7D4505" w14:textId="77777777" w:rsidR="008546A7" w:rsidRPr="00927D0A" w:rsidRDefault="008546A7"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6ED617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8D345F" w:rsidRPr="008D345F">
        <w:rPr>
          <w:lang w:val="en-US"/>
        </w:rPr>
        <w:t>collisions between gaps and priority rules</w:t>
      </w:r>
      <w:r w:rsidR="00780A46" w:rsidRPr="00B66FBB">
        <w:rPr>
          <w:rFonts w:cs="v4.2.0"/>
          <w:lang w:val="en-US" w:eastAsia="zh-CN"/>
        </w:rPr>
        <w:t>. After discussion, the following conclusions are provided:</w:t>
      </w:r>
    </w:p>
    <w:p w14:paraId="4FF85FEE" w14:textId="602EFAAE" w:rsidR="00AF5032" w:rsidRPr="00D44AD4" w:rsidRDefault="00AF5032" w:rsidP="005636A6">
      <w:pPr>
        <w:jc w:val="both"/>
        <w:rPr>
          <w:rFonts w:cs="v4.2.0"/>
          <w:b/>
          <w:bCs/>
          <w:lang w:val="x-none" w:eastAsia="zh-CN"/>
        </w:rPr>
      </w:pPr>
      <w:r w:rsidRPr="00D44AD4">
        <w:rPr>
          <w:rFonts w:cs="v4.2.0"/>
          <w:b/>
          <w:bCs/>
          <w:lang w:val="x-none" w:eastAsia="zh-CN"/>
        </w:rPr>
        <w:fldChar w:fldCharType="begin"/>
      </w:r>
      <w:r w:rsidRPr="00D44AD4">
        <w:rPr>
          <w:rFonts w:cs="v4.2.0"/>
          <w:b/>
          <w:bCs/>
          <w:lang w:val="x-none" w:eastAsia="zh-CN"/>
        </w:rPr>
        <w:instrText xml:space="preserve"> REF _Ref131772833 \h </w:instrText>
      </w:r>
      <w:r w:rsidR="00D44AD4" w:rsidRPr="00D44AD4">
        <w:rPr>
          <w:rFonts w:cs="v4.2.0"/>
          <w:b/>
          <w:bCs/>
          <w:lang w:val="x-none" w:eastAsia="zh-CN"/>
        </w:rPr>
        <w:instrText xml:space="preserve"> \* MERGEFORMAT </w:instrText>
      </w:r>
      <w:r w:rsidRPr="00D44AD4">
        <w:rPr>
          <w:rFonts w:cs="v4.2.0"/>
          <w:b/>
          <w:bCs/>
          <w:lang w:val="x-none" w:eastAsia="zh-CN"/>
        </w:rPr>
      </w:r>
      <w:r w:rsidRPr="00D44AD4">
        <w:rPr>
          <w:rFonts w:cs="v4.2.0"/>
          <w:b/>
          <w:bCs/>
          <w:lang w:val="x-none" w:eastAsia="zh-CN"/>
        </w:rPr>
        <w:fldChar w:fldCharType="separate"/>
      </w:r>
      <w:r w:rsidRPr="00D44AD4">
        <w:rPr>
          <w:b/>
          <w:bCs/>
        </w:rPr>
        <w:t xml:space="preserve">Observation </w:t>
      </w:r>
      <w:r w:rsidRPr="00D44AD4">
        <w:rPr>
          <w:b/>
          <w:bCs/>
          <w:noProof/>
        </w:rPr>
        <w:t>1</w:t>
      </w:r>
      <w:r w:rsidRPr="00D44AD4">
        <w:rPr>
          <w:b/>
          <w:bCs/>
        </w:rPr>
        <w:t>: RAN4 already informed RAN2 that UE can optionally indicate its preferred priority for all or a subset MUSIM gaps and it is up to NW A on how to use this information.</w:t>
      </w:r>
      <w:r w:rsidRPr="00D44AD4">
        <w:rPr>
          <w:rFonts w:cs="v4.2.0"/>
          <w:b/>
          <w:bCs/>
          <w:lang w:val="x-none" w:eastAsia="zh-CN"/>
        </w:rPr>
        <w:fldChar w:fldCharType="end"/>
      </w:r>
    </w:p>
    <w:p w14:paraId="75D12B7E" w14:textId="4633B6E2" w:rsidR="00994941"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_Ref131772804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1</w:t>
      </w:r>
      <w:r w:rsidRPr="00AF5032">
        <w:rPr>
          <w:b/>
          <w:bCs/>
        </w:rPr>
        <w:t>: no need to further discuss how “UE can optionally indicate its preferred priority for all or a subset MUSIM gaps”.</w:t>
      </w:r>
      <w:r w:rsidRPr="00AF5032">
        <w:rPr>
          <w:rFonts w:cs="v4.2.0"/>
          <w:b/>
          <w:bCs/>
          <w:lang w:val="x-none" w:eastAsia="zh-CN"/>
        </w:rPr>
        <w:fldChar w:fldCharType="end"/>
      </w:r>
    </w:p>
    <w:p w14:paraId="7F7C22F7" w14:textId="48FBD125"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_Ref131772806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2</w:t>
      </w:r>
      <w:r w:rsidRPr="00AF5032">
        <w:rPr>
          <w:b/>
          <w:bCs/>
        </w:rPr>
        <w:t xml:space="preserve">: </w:t>
      </w:r>
      <w:r w:rsidRPr="00AF5032">
        <w:rPr>
          <w:rFonts w:eastAsia="SimSun"/>
          <w:b/>
          <w:bCs/>
          <w:color w:val="000000" w:themeColor="text1"/>
          <w:szCs w:val="24"/>
          <w:lang w:eastAsia="zh-CN"/>
        </w:rPr>
        <w:t>NW A maintaining the same relative priorities requested by the UE. The exact priority may or may not be the same as that requested by UE.</w:t>
      </w:r>
      <w:r w:rsidRPr="00AF5032">
        <w:rPr>
          <w:rFonts w:cs="v4.2.0"/>
          <w:b/>
          <w:bCs/>
          <w:lang w:val="x-none" w:eastAsia="zh-CN"/>
        </w:rPr>
        <w:fldChar w:fldCharType="end"/>
      </w:r>
    </w:p>
    <w:p w14:paraId="03843D50" w14:textId="7F93587F"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_Ref131772808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3</w:t>
      </w:r>
      <w:r w:rsidRPr="00AF5032">
        <w:rPr>
          <w:b/>
          <w:bCs/>
        </w:rPr>
        <w:t>: If UE requests two MUSIM gaps with the same priority X and if the network configures both gaps, then both gaps must be assigned a common priority X’. X’ may or may not be equal to X, provided that merging two gaps with equal priority is allowed.</w:t>
      </w:r>
      <w:r w:rsidRPr="00AF5032">
        <w:rPr>
          <w:rFonts w:cs="v4.2.0"/>
          <w:b/>
          <w:bCs/>
          <w:lang w:val="x-none" w:eastAsia="zh-CN"/>
        </w:rPr>
        <w:fldChar w:fldCharType="end"/>
      </w:r>
    </w:p>
    <w:p w14:paraId="6013706A" w14:textId="52B6FB18"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_Ref127478204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Observation </w:t>
      </w:r>
      <w:r w:rsidRPr="00AF5032">
        <w:rPr>
          <w:b/>
          <w:bCs/>
          <w:noProof/>
        </w:rPr>
        <w:t>2</w:t>
      </w:r>
      <w:r w:rsidRPr="00AF5032">
        <w:rPr>
          <w:b/>
          <w:bCs/>
        </w:rPr>
        <w:t>: if an aperiodic MUSIM gap will be dropped due to collision with other gaps, network shall not configure this aperiodic gap at all. In other word, there is no benefit for network to configure aperiodic MUSIM gap unless the aperiodic gap can always override other gaps.</w:t>
      </w:r>
      <w:r w:rsidRPr="00AF5032">
        <w:rPr>
          <w:rFonts w:cs="v4.2.0"/>
          <w:b/>
          <w:bCs/>
          <w:lang w:val="x-none" w:eastAsia="zh-CN"/>
        </w:rPr>
        <w:fldChar w:fldCharType="end"/>
      </w:r>
    </w:p>
    <w:p w14:paraId="7674D326" w14:textId="50CBA468"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_Ref127478181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4</w:t>
      </w:r>
      <w:r w:rsidRPr="00AF5032">
        <w:rPr>
          <w:b/>
          <w:bCs/>
        </w:rPr>
        <w:t>: no need to assign priority of aperiodic MUSIM gap. In case of collision, aperiodic MUSIM gap shall override other gaps.</w:t>
      </w:r>
      <w:r w:rsidRPr="00AF5032">
        <w:rPr>
          <w:rFonts w:cs="v4.2.0"/>
          <w:b/>
          <w:bCs/>
          <w:lang w:val="x-none" w:eastAsia="zh-CN"/>
        </w:rPr>
        <w:fldChar w:fldCharType="end"/>
      </w:r>
    </w:p>
    <w:p w14:paraId="052C311B" w14:textId="2F6EF7B5"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_Ref131772812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5</w:t>
      </w:r>
      <w:r w:rsidRPr="00AF5032">
        <w:rPr>
          <w:b/>
          <w:bCs/>
        </w:rPr>
        <w:t xml:space="preserve">: </w:t>
      </w:r>
      <w:r w:rsidRPr="00AF5032">
        <w:rPr>
          <w:rFonts w:eastAsia="SimSun"/>
          <w:b/>
          <w:bCs/>
          <w:color w:val="000000" w:themeColor="text1"/>
          <w:szCs w:val="24"/>
          <w:lang w:eastAsia="zh-CN"/>
        </w:rPr>
        <w:t xml:space="preserve">The gap proximity condition for the Rel-17 concurrent gap collision should be reused </w:t>
      </w:r>
      <w:r w:rsidRPr="00AF5032">
        <w:rPr>
          <w:rFonts w:eastAsia="SimSun" w:hint="eastAsia"/>
          <w:b/>
          <w:bCs/>
          <w:color w:val="000000" w:themeColor="text1"/>
          <w:szCs w:val="24"/>
          <w:lang w:eastAsia="zh-CN"/>
        </w:rPr>
        <w:t>for</w:t>
      </w:r>
      <w:r w:rsidRPr="00AF5032">
        <w:rPr>
          <w:rFonts w:eastAsia="SimSun"/>
          <w:b/>
          <w:bCs/>
          <w:color w:val="000000" w:themeColor="text1"/>
          <w:szCs w:val="24"/>
          <w:lang w:eastAsia="zh-CN"/>
        </w:rPr>
        <w:t xml:space="preserve"> the collision between different MUSIM gap.</w:t>
      </w:r>
      <w:r w:rsidRPr="00AF5032">
        <w:rPr>
          <w:rFonts w:cs="v4.2.0"/>
          <w:b/>
          <w:bCs/>
          <w:lang w:val="x-none" w:eastAsia="zh-CN"/>
        </w:rPr>
        <w:fldChar w:fldCharType="end"/>
      </w:r>
    </w:p>
    <w:p w14:paraId="5C2C4DC4" w14:textId="4F21B0FF"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_Ref131772814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6</w:t>
      </w:r>
      <w:r w:rsidRPr="00AF5032">
        <w:rPr>
          <w:b/>
          <w:bCs/>
        </w:rPr>
        <w:t>: Priority based solution is used for collision between MUSIM gaps with different priority.</w:t>
      </w:r>
      <w:r w:rsidRPr="00AF5032">
        <w:rPr>
          <w:rFonts w:cs="v4.2.0"/>
          <w:b/>
          <w:bCs/>
          <w:lang w:val="x-none" w:eastAsia="zh-CN"/>
        </w:rPr>
        <w:fldChar w:fldCharType="end"/>
      </w:r>
    </w:p>
    <w:p w14:paraId="6984B9E3" w14:textId="5A900319"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_Ref131772817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7</w:t>
      </w:r>
      <w:r w:rsidRPr="00AF5032">
        <w:rPr>
          <w:b/>
          <w:bCs/>
        </w:rPr>
        <w:t>: if collision happen between MUSIM gaps with equal priority, the overlapping MUSIM gap occasions shall be merged.</w:t>
      </w:r>
      <w:r w:rsidRPr="00AF5032">
        <w:rPr>
          <w:rFonts w:cs="v4.2.0"/>
          <w:b/>
          <w:bCs/>
          <w:lang w:val="x-none" w:eastAsia="zh-CN"/>
        </w:rPr>
        <w:fldChar w:fldCharType="end"/>
      </w:r>
    </w:p>
    <w:p w14:paraId="2512C8C3" w14:textId="61D3B577"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_Ref131772838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Observation </w:t>
      </w:r>
      <w:r w:rsidRPr="00AF5032">
        <w:rPr>
          <w:b/>
          <w:bCs/>
          <w:noProof/>
        </w:rPr>
        <w:t>3</w:t>
      </w:r>
      <w:r w:rsidRPr="00AF5032">
        <w:rPr>
          <w:b/>
          <w:bCs/>
        </w:rPr>
        <w:t>: collision between MUSIM gap and Type-1 MG or gap configured without priority shall only happens when NW hasn’t been upgraded to support priority configuration of MUSIM gaps and NW A gaps.</w:t>
      </w:r>
      <w:r w:rsidRPr="00AF5032">
        <w:rPr>
          <w:rFonts w:cs="v4.2.0"/>
          <w:b/>
          <w:bCs/>
          <w:lang w:val="x-none" w:eastAsia="zh-CN"/>
        </w:rPr>
        <w:fldChar w:fldCharType="end"/>
      </w:r>
    </w:p>
    <w:p w14:paraId="670DD0A0" w14:textId="11E578D7"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_Ref131772819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8</w:t>
      </w:r>
      <w:r w:rsidRPr="00AF5032">
        <w:rPr>
          <w:b/>
          <w:bCs/>
        </w:rPr>
        <w:t>: considering the scenario would only exist temporarily, requirements shall not apply if any one of the collided gaps is not assigned a priority.</w:t>
      </w:r>
      <w:r w:rsidRPr="00AF5032">
        <w:rPr>
          <w:rFonts w:cs="v4.2.0"/>
          <w:b/>
          <w:bCs/>
          <w:lang w:val="x-none" w:eastAsia="zh-CN"/>
        </w:rPr>
        <w:fldChar w:fldCharType="end"/>
      </w:r>
    </w:p>
    <w:p w14:paraId="1CE769DD" w14:textId="2B598515"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_Ref131772823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9</w:t>
      </w:r>
      <w:r w:rsidRPr="00AF5032">
        <w:rPr>
          <w:b/>
          <w:bCs/>
        </w:rPr>
        <w:t>: A L1/L3 measurement resource is considered to be [partially or fully] overlapped with a MUSIM gap if it is [partially or fully] overlapping with the MUSIM gap occasion in time domain.</w:t>
      </w:r>
      <w:r w:rsidRPr="00AF5032">
        <w:rPr>
          <w:rFonts w:cs="v4.2.0"/>
          <w:b/>
          <w:bCs/>
          <w:lang w:val="x-none" w:eastAsia="zh-CN"/>
        </w:rPr>
        <w:fldChar w:fldCharType="end"/>
      </w:r>
    </w:p>
    <w:p w14:paraId="3C946E9B" w14:textId="24533A37" w:rsidR="00AF5032" w:rsidRPr="00AF5032" w:rsidRDefault="00AF5032" w:rsidP="000D3027">
      <w:pPr>
        <w:jc w:val="both"/>
        <w:rPr>
          <w:rFonts w:cs="v4.2.0"/>
          <w:b/>
          <w:bCs/>
          <w:lang w:val="x-none" w:eastAsia="zh-CN"/>
        </w:rPr>
      </w:pPr>
      <w:r w:rsidRPr="00AF5032">
        <w:rPr>
          <w:rFonts w:cs="v4.2.0"/>
          <w:b/>
          <w:bCs/>
          <w:lang w:val="x-none" w:eastAsia="zh-CN"/>
        </w:rPr>
        <w:fldChar w:fldCharType="begin"/>
      </w:r>
      <w:r w:rsidRPr="00AF5032">
        <w:rPr>
          <w:rFonts w:cs="v4.2.0"/>
          <w:b/>
          <w:bCs/>
          <w:lang w:val="x-none" w:eastAsia="zh-CN"/>
        </w:rPr>
        <w:instrText xml:space="preserve"> REF _Ref127478197 \h  \* MERGEFORMAT </w:instrText>
      </w:r>
      <w:r w:rsidRPr="00AF5032">
        <w:rPr>
          <w:rFonts w:cs="v4.2.0"/>
          <w:b/>
          <w:bCs/>
          <w:lang w:val="x-none" w:eastAsia="zh-CN"/>
        </w:rPr>
      </w:r>
      <w:r w:rsidRPr="00AF5032">
        <w:rPr>
          <w:rFonts w:cs="v4.2.0"/>
          <w:b/>
          <w:bCs/>
          <w:lang w:val="x-none" w:eastAsia="zh-CN"/>
        </w:rPr>
        <w:fldChar w:fldCharType="separate"/>
      </w:r>
      <w:r w:rsidRPr="00AF5032">
        <w:rPr>
          <w:b/>
          <w:bCs/>
        </w:rPr>
        <w:t xml:space="preserve">Proposal </w:t>
      </w:r>
      <w:r w:rsidRPr="00AF5032">
        <w:rPr>
          <w:b/>
          <w:bCs/>
          <w:noProof/>
        </w:rPr>
        <w:t>10</w:t>
      </w:r>
      <w:r w:rsidRPr="00AF5032">
        <w:rPr>
          <w:b/>
          <w:bCs/>
        </w:rPr>
        <w:t xml:space="preserve">: as baseline, </w:t>
      </w:r>
      <w:r w:rsidRPr="00AF5032">
        <w:rPr>
          <w:rFonts w:hint="eastAsia"/>
          <w:b/>
          <w:bCs/>
        </w:rPr>
        <w:t xml:space="preserve">MUSIM gaps </w:t>
      </w:r>
      <w:r w:rsidRPr="00AF5032">
        <w:rPr>
          <w:b/>
          <w:bCs/>
        </w:rPr>
        <w:t xml:space="preserve">can </w:t>
      </w:r>
      <w:r w:rsidRPr="00AF5032">
        <w:rPr>
          <w:rFonts w:hint="eastAsia"/>
          <w:b/>
          <w:bCs/>
        </w:rPr>
        <w:t>have higher priority when colliding with SMTC/SSB for L3/L1 measurement</w:t>
      </w:r>
      <w:r w:rsidRPr="00AF5032">
        <w:rPr>
          <w:b/>
          <w:bCs/>
        </w:rPr>
        <w:t>.</w:t>
      </w:r>
      <w:r w:rsidRPr="00AF5032">
        <w:rPr>
          <w:rFonts w:cs="v4.2.0"/>
          <w:b/>
          <w:bCs/>
          <w:lang w:val="x-none" w:eastAsia="zh-CN"/>
        </w:rPr>
        <w:fldChar w:fldCharType="end"/>
      </w:r>
    </w:p>
    <w:p w14:paraId="7A9E4C8D" w14:textId="77777777" w:rsidR="00AF5032" w:rsidRDefault="00AF5032" w:rsidP="000D3027">
      <w:pPr>
        <w:jc w:val="both"/>
        <w:rPr>
          <w:rFonts w:cs="v4.2.0"/>
          <w:b/>
          <w:bCs/>
          <w:lang w:val="x-none" w:eastAsia="zh-CN"/>
        </w:rPr>
      </w:pPr>
    </w:p>
    <w:p w14:paraId="54D506E1" w14:textId="77777777" w:rsidR="00AF5032" w:rsidRDefault="00AF5032" w:rsidP="000D3027">
      <w:pPr>
        <w:jc w:val="both"/>
        <w:rPr>
          <w:rFonts w:cs="v4.2.0"/>
          <w:b/>
          <w:bCs/>
          <w:lang w:val="x-none" w:eastAsia="zh-CN"/>
        </w:rPr>
      </w:pPr>
    </w:p>
    <w:p w14:paraId="4203A2C1" w14:textId="77777777" w:rsidR="00AF5032" w:rsidRPr="00A65FA8" w:rsidRDefault="00AF5032"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169EBB7"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8CBC" w14:textId="77777777" w:rsidR="00C571EB" w:rsidRDefault="00C571EB">
      <w:pPr>
        <w:spacing w:after="0"/>
      </w:pPr>
      <w:r>
        <w:separator/>
      </w:r>
    </w:p>
  </w:endnote>
  <w:endnote w:type="continuationSeparator" w:id="0">
    <w:p w14:paraId="5ABFBFC8" w14:textId="77777777" w:rsidR="00C571EB" w:rsidRDefault="00C571EB">
      <w:pPr>
        <w:spacing w:after="0"/>
      </w:pPr>
      <w:r>
        <w:continuationSeparator/>
      </w:r>
    </w:p>
  </w:endnote>
  <w:endnote w:type="continuationNotice" w:id="1">
    <w:p w14:paraId="2A8ECB17" w14:textId="77777777" w:rsidR="00C571EB" w:rsidRDefault="00C57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D3CC" w14:textId="77777777" w:rsidR="00C571EB" w:rsidRDefault="00C571EB">
      <w:pPr>
        <w:spacing w:after="0"/>
      </w:pPr>
      <w:r>
        <w:separator/>
      </w:r>
    </w:p>
  </w:footnote>
  <w:footnote w:type="continuationSeparator" w:id="0">
    <w:p w14:paraId="3C3C8EE4" w14:textId="77777777" w:rsidR="00C571EB" w:rsidRDefault="00C571EB">
      <w:pPr>
        <w:spacing w:after="0"/>
      </w:pPr>
      <w:r>
        <w:continuationSeparator/>
      </w:r>
    </w:p>
  </w:footnote>
  <w:footnote w:type="continuationNotice" w:id="1">
    <w:p w14:paraId="65C1BFFC" w14:textId="77777777" w:rsidR="00C571EB" w:rsidRDefault="00C57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6"/>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8"/>
  </w:num>
  <w:num w:numId="23" w16cid:durableId="1372269391">
    <w:abstractNumId w:val="3"/>
  </w:num>
  <w:num w:numId="24" w16cid:durableId="86540056">
    <w:abstractNumId w:val="30"/>
  </w:num>
  <w:num w:numId="25" w16cid:durableId="1848398925">
    <w:abstractNumId w:val="0"/>
  </w:num>
  <w:num w:numId="26" w16cid:durableId="268200992">
    <w:abstractNumId w:val="40"/>
  </w:num>
  <w:num w:numId="27" w16cid:durableId="1199899444">
    <w:abstractNumId w:val="6"/>
  </w:num>
  <w:num w:numId="28" w16cid:durableId="2124037151">
    <w:abstractNumId w:val="32"/>
  </w:num>
  <w:num w:numId="29" w16cid:durableId="1176505110">
    <w:abstractNumId w:val="43"/>
  </w:num>
  <w:num w:numId="30" w16cid:durableId="1879048688">
    <w:abstractNumId w:val="28"/>
  </w:num>
  <w:num w:numId="31" w16cid:durableId="1398741903">
    <w:abstractNumId w:val="13"/>
  </w:num>
  <w:num w:numId="32" w16cid:durableId="1789276309">
    <w:abstractNumId w:val="25"/>
  </w:num>
  <w:num w:numId="33" w16cid:durableId="193614665">
    <w:abstractNumId w:val="47"/>
  </w:num>
  <w:num w:numId="34" w16cid:durableId="23554501">
    <w:abstractNumId w:val="23"/>
  </w:num>
  <w:num w:numId="35" w16cid:durableId="57362482">
    <w:abstractNumId w:val="39"/>
  </w:num>
  <w:num w:numId="36" w16cid:durableId="747653175">
    <w:abstractNumId w:val="24"/>
  </w:num>
  <w:num w:numId="37" w16cid:durableId="1645423610">
    <w:abstractNumId w:val="48"/>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1"/>
  </w:num>
  <w:num w:numId="46" w16cid:durableId="897590612">
    <w:abstractNumId w:val="20"/>
  </w:num>
  <w:num w:numId="47" w16cid:durableId="1668706698">
    <w:abstractNumId w:val="8"/>
  </w:num>
  <w:num w:numId="48" w16cid:durableId="39747524">
    <w:abstractNumId w:val="10"/>
  </w:num>
  <w:num w:numId="49" w16cid:durableId="1403719182">
    <w:abstractNumId w:val="44"/>
  </w:num>
  <w:num w:numId="50" w16cid:durableId="1816602200">
    <w:abstractNumId w:val="26"/>
  </w:num>
  <w:num w:numId="51" w16cid:durableId="2021226975">
    <w:abstractNumId w:val="19"/>
  </w:num>
  <w:num w:numId="52" w16cid:durableId="189269789">
    <w:abstractNumId w:val="14"/>
  </w:num>
  <w:num w:numId="53" w16cid:durableId="133564469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2E"/>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3E1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45F"/>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5032"/>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1EB"/>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4AD4"/>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B8F"/>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85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7730012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518</TotalTime>
  <Pages>6</Pages>
  <Words>2587</Words>
  <Characters>14752</Characters>
  <Application>Microsoft Office Word</Application>
  <DocSecurity>0</DocSecurity>
  <Lines>122</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473</cp:revision>
  <cp:lastPrinted>2016-08-05T18:54:00Z</cp:lastPrinted>
  <dcterms:created xsi:type="dcterms:W3CDTF">2023-03-28T04:42:00Z</dcterms:created>
  <dcterms:modified xsi:type="dcterms:W3CDTF">2023-04-10T04:05:00Z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