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44081" w14:textId="6F1C8B32" w:rsidR="00554854" w:rsidRDefault="00554854" w:rsidP="00554854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#10</w:t>
      </w:r>
      <w:r w:rsidR="0085591D">
        <w:rPr>
          <w:rFonts w:ascii="Arial" w:hAnsi="Arial" w:cs="Arial"/>
          <w:b/>
          <w:noProof/>
          <w:sz w:val="24"/>
          <w:szCs w:val="24"/>
        </w:rPr>
        <w:t>6-bis-e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F6170F" w:rsidRPr="00F6170F">
        <w:rPr>
          <w:rFonts w:ascii="Arial" w:hAnsi="Arial" w:cs="Arial"/>
          <w:b/>
          <w:noProof/>
          <w:color w:val="000000"/>
          <w:sz w:val="24"/>
          <w:szCs w:val="24"/>
        </w:rPr>
        <w:t>R4-2304000</w:t>
      </w:r>
    </w:p>
    <w:p w14:paraId="5A0B57A0" w14:textId="1BE0BEDE" w:rsidR="00554854" w:rsidRDefault="0085591D" w:rsidP="00554854">
      <w:pPr>
        <w:rPr>
          <w:sz w:val="36"/>
        </w:rPr>
      </w:pPr>
      <w:r>
        <w:rPr>
          <w:rFonts w:ascii="Arial" w:hAnsi="Arial" w:cs="Arial"/>
          <w:b/>
          <w:noProof/>
          <w:sz w:val="24"/>
          <w:szCs w:val="24"/>
        </w:rPr>
        <w:t>Online</w:t>
      </w:r>
      <w:r w:rsidR="00554854" w:rsidRPr="00554854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Meeting, 17</w:t>
      </w:r>
      <w:r w:rsidR="00554854" w:rsidRPr="00554854">
        <w:rPr>
          <w:rFonts w:ascii="Arial" w:hAnsi="Arial" w:cs="Arial"/>
          <w:b/>
          <w:noProof/>
          <w:sz w:val="24"/>
          <w:szCs w:val="24"/>
        </w:rPr>
        <w:t xml:space="preserve"> – 26</w:t>
      </w:r>
      <w:r w:rsidR="0055485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554854">
        <w:rPr>
          <w:rFonts w:ascii="Arial" w:hAnsi="Arial" w:cs="Arial"/>
          <w:b/>
          <w:noProof/>
          <w:sz w:val="24"/>
          <w:szCs w:val="24"/>
        </w:rPr>
        <w:t xml:space="preserve"> 2023</w:t>
      </w:r>
    </w:p>
    <w:p w14:paraId="002D68E6" w14:textId="77777777" w:rsidR="00554854" w:rsidRDefault="00554854" w:rsidP="00554854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691DF5E0" w14:textId="72236716" w:rsidR="00554854" w:rsidRDefault="00554854" w:rsidP="0055485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RAN WG4</w:t>
      </w:r>
      <w:r>
        <w:rPr>
          <w:rFonts w:ascii="Arial" w:hAnsi="Arial" w:cs="Arial"/>
          <w:b/>
          <w:sz w:val="32"/>
        </w:rPr>
        <w:br/>
        <w:t>meeting: 106</w:t>
      </w:r>
    </w:p>
    <w:p w14:paraId="3D6E86AA" w14:textId="1F81E951" w:rsidR="00554854" w:rsidRDefault="0085591D" w:rsidP="0055485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Athens, Greece, 27/02/2023 to 03/03/2023</w:t>
      </w:r>
    </w:p>
    <w:p w14:paraId="6DD24DAE" w14:textId="1C69E8DD" w:rsidR="009A339A" w:rsidRDefault="00554854" w:rsidP="00554854">
      <w:pPr>
        <w:pStyle w:val="Heading2"/>
      </w:pPr>
      <w:r>
        <w:br w:type="page"/>
      </w:r>
      <w:r w:rsidR="009A339A">
        <w:lastRenderedPageBreak/>
        <w:t>Annex A: Contribution documents and status</w:t>
      </w:r>
    </w:p>
    <w:p w14:paraId="774A1501" w14:textId="76CFA46F" w:rsidR="009A339A" w:rsidRDefault="0090077D" w:rsidP="0090077D">
      <w:r w:rsidRPr="0090077D">
        <w:t>See excel file attached to this report.</w:t>
      </w:r>
    </w:p>
    <w:p w14:paraId="66C0484A" w14:textId="77777777" w:rsidR="009A339A" w:rsidRDefault="009A339A" w:rsidP="009A339A"/>
    <w:p w14:paraId="2312B231" w14:textId="63927B85" w:rsidR="009A339A" w:rsidRDefault="009A339A" w:rsidP="009A339A">
      <w:pPr>
        <w:pStyle w:val="Heading2"/>
      </w:pPr>
      <w:r>
        <w:lastRenderedPageBreak/>
        <w:t>Annex B: List of change requests</w:t>
      </w:r>
    </w:p>
    <w:p w14:paraId="1301B4F9" w14:textId="77777777" w:rsidR="009A339A" w:rsidRDefault="009A339A" w:rsidP="009A339A">
      <w:pPr>
        <w:pStyle w:val="TH"/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70"/>
        <w:gridCol w:w="2059"/>
        <w:gridCol w:w="1155"/>
        <w:gridCol w:w="730"/>
        <w:gridCol w:w="709"/>
        <w:gridCol w:w="424"/>
        <w:gridCol w:w="711"/>
        <w:gridCol w:w="566"/>
        <w:gridCol w:w="1417"/>
        <w:gridCol w:w="988"/>
      </w:tblGrid>
      <w:tr w:rsidR="008A34B5" w14:paraId="710A888A" w14:textId="77777777" w:rsidTr="00635315">
        <w:tc>
          <w:tcPr>
            <w:tcW w:w="452" w:type="pct"/>
          </w:tcPr>
          <w:p w14:paraId="65FB9EC8" w14:textId="3C24FB5D" w:rsidR="009A339A" w:rsidRDefault="009A339A" w:rsidP="009A339A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1069" w:type="pct"/>
          </w:tcPr>
          <w:p w14:paraId="01073A26" w14:textId="71CBE18B" w:rsidR="009A339A" w:rsidRDefault="009A339A" w:rsidP="009A339A">
            <w:pPr>
              <w:pStyle w:val="TAH"/>
            </w:pPr>
            <w:r>
              <w:t>Title</w:t>
            </w:r>
          </w:p>
        </w:tc>
        <w:tc>
          <w:tcPr>
            <w:tcW w:w="600" w:type="pct"/>
          </w:tcPr>
          <w:p w14:paraId="0D4E6EF8" w14:textId="35988BA1" w:rsidR="009A339A" w:rsidRDefault="009A339A" w:rsidP="009A339A">
            <w:pPr>
              <w:pStyle w:val="TAH"/>
            </w:pPr>
            <w:r>
              <w:t>Source</w:t>
            </w:r>
          </w:p>
        </w:tc>
        <w:tc>
          <w:tcPr>
            <w:tcW w:w="379" w:type="pct"/>
          </w:tcPr>
          <w:p w14:paraId="1503C530" w14:textId="38317C53" w:rsidR="009A339A" w:rsidRDefault="009A339A" w:rsidP="009A339A">
            <w:pPr>
              <w:pStyle w:val="TAH"/>
            </w:pPr>
            <w:r>
              <w:t>Spec</w:t>
            </w:r>
          </w:p>
        </w:tc>
        <w:tc>
          <w:tcPr>
            <w:tcW w:w="368" w:type="pct"/>
          </w:tcPr>
          <w:p w14:paraId="4CB07E0B" w14:textId="5D7B5803" w:rsidR="009A339A" w:rsidRDefault="009A339A" w:rsidP="009A339A">
            <w:pPr>
              <w:pStyle w:val="TAH"/>
            </w:pPr>
            <w:r>
              <w:t>CR</w:t>
            </w:r>
          </w:p>
        </w:tc>
        <w:tc>
          <w:tcPr>
            <w:tcW w:w="220" w:type="pct"/>
          </w:tcPr>
          <w:p w14:paraId="29E045A6" w14:textId="5FEC5F74" w:rsidR="009A339A" w:rsidRDefault="009A339A" w:rsidP="009A339A">
            <w:pPr>
              <w:pStyle w:val="TAH"/>
            </w:pPr>
            <w:r>
              <w:t>Rev</w:t>
            </w:r>
          </w:p>
        </w:tc>
        <w:tc>
          <w:tcPr>
            <w:tcW w:w="369" w:type="pct"/>
          </w:tcPr>
          <w:p w14:paraId="1BDCC4C7" w14:textId="0A16C25B" w:rsidR="009A339A" w:rsidRDefault="009A339A" w:rsidP="009A339A">
            <w:pPr>
              <w:pStyle w:val="TAH"/>
            </w:pPr>
            <w:r>
              <w:t>Rel</w:t>
            </w:r>
          </w:p>
        </w:tc>
        <w:tc>
          <w:tcPr>
            <w:tcW w:w="294" w:type="pct"/>
          </w:tcPr>
          <w:p w14:paraId="7F75C71A" w14:textId="262ACF0A" w:rsidR="009A339A" w:rsidRDefault="009A339A" w:rsidP="009A339A">
            <w:pPr>
              <w:pStyle w:val="TAH"/>
            </w:pPr>
            <w:r>
              <w:t>Cat</w:t>
            </w:r>
          </w:p>
        </w:tc>
        <w:tc>
          <w:tcPr>
            <w:tcW w:w="736" w:type="pct"/>
          </w:tcPr>
          <w:p w14:paraId="64643537" w14:textId="53556C07" w:rsidR="009A339A" w:rsidRDefault="009A339A" w:rsidP="009A339A">
            <w:pPr>
              <w:pStyle w:val="TAH"/>
            </w:pPr>
            <w:r>
              <w:t>WI</w:t>
            </w:r>
          </w:p>
        </w:tc>
        <w:tc>
          <w:tcPr>
            <w:tcW w:w="513" w:type="pct"/>
          </w:tcPr>
          <w:p w14:paraId="735A7A16" w14:textId="0F1E27A1" w:rsidR="009A339A" w:rsidRDefault="009A339A" w:rsidP="009A339A">
            <w:pPr>
              <w:pStyle w:val="TAH"/>
            </w:pPr>
            <w:r>
              <w:t>Decision</w:t>
            </w:r>
          </w:p>
        </w:tc>
      </w:tr>
      <w:tr w:rsidR="008A34B5" w14:paraId="0EA5647B" w14:textId="77777777" w:rsidTr="00635315">
        <w:tc>
          <w:tcPr>
            <w:tcW w:w="452" w:type="pct"/>
          </w:tcPr>
          <w:p w14:paraId="3498EA00" w14:textId="7A0C70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R4-2300062</w:t>
            </w:r>
          </w:p>
        </w:tc>
        <w:tc>
          <w:tcPr>
            <w:tcW w:w="1069" w:type="pct"/>
          </w:tcPr>
          <w:p w14:paraId="6955E401" w14:textId="4A4EDD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related to NB1/NB2/M1/M2 support for Band 24/n24</w:t>
            </w:r>
          </w:p>
        </w:tc>
        <w:tc>
          <w:tcPr>
            <w:tcW w:w="600" w:type="pct"/>
          </w:tcPr>
          <w:p w14:paraId="1F18EAAF" w14:textId="4EA2D0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Networks, Ericsson</w:t>
            </w:r>
          </w:p>
        </w:tc>
        <w:tc>
          <w:tcPr>
            <w:tcW w:w="379" w:type="pct"/>
          </w:tcPr>
          <w:p w14:paraId="19EFF9C4" w14:textId="5715C3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264DA4E7" w14:textId="78FB86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5897</w:t>
            </w:r>
          </w:p>
        </w:tc>
        <w:tc>
          <w:tcPr>
            <w:tcW w:w="220" w:type="pct"/>
          </w:tcPr>
          <w:p w14:paraId="0BBBFD7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5F6DBD9" w14:textId="645F44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A5D0114" w14:textId="35C485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CFF2FA9" w14:textId="4F5069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3" w:type="pct"/>
          </w:tcPr>
          <w:p w14:paraId="74D44699" w14:textId="5ADD8B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9EA7C03" w14:textId="77777777" w:rsidTr="00635315">
        <w:tc>
          <w:tcPr>
            <w:tcW w:w="452" w:type="pct"/>
          </w:tcPr>
          <w:p w14:paraId="4E499267" w14:textId="23A440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R4-2300063</w:t>
            </w:r>
          </w:p>
        </w:tc>
        <w:tc>
          <w:tcPr>
            <w:tcW w:w="1069" w:type="pct"/>
          </w:tcPr>
          <w:p w14:paraId="77824E29" w14:textId="6F3A1F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related to NB1/NB2/M1/M2 support for Band 24/n24</w:t>
            </w:r>
          </w:p>
        </w:tc>
        <w:tc>
          <w:tcPr>
            <w:tcW w:w="600" w:type="pct"/>
          </w:tcPr>
          <w:p w14:paraId="5CFD6571" w14:textId="23C6C2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Networks, Ericsson</w:t>
            </w:r>
          </w:p>
        </w:tc>
        <w:tc>
          <w:tcPr>
            <w:tcW w:w="379" w:type="pct"/>
          </w:tcPr>
          <w:p w14:paraId="00298548" w14:textId="1B0EE5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53EADDD7" w14:textId="25743C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5898</w:t>
            </w:r>
          </w:p>
        </w:tc>
        <w:tc>
          <w:tcPr>
            <w:tcW w:w="220" w:type="pct"/>
          </w:tcPr>
          <w:p w14:paraId="744D744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A726A42" w14:textId="773CB6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2635518" w14:textId="6F2A34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7C461DE" w14:textId="41297F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3" w:type="pct"/>
          </w:tcPr>
          <w:p w14:paraId="73EB6E11" w14:textId="701F7F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DB115F5" w14:textId="77777777" w:rsidTr="00635315">
        <w:tc>
          <w:tcPr>
            <w:tcW w:w="452" w:type="pct"/>
          </w:tcPr>
          <w:p w14:paraId="14A0F6EB" w14:textId="4DA41B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R4-2300069</w:t>
            </w:r>
          </w:p>
        </w:tc>
        <w:tc>
          <w:tcPr>
            <w:tcW w:w="1069" w:type="pct"/>
          </w:tcPr>
          <w:p w14:paraId="7E2D45C5" w14:textId="2BC343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spurious emissions UE coexistence table</w:t>
            </w:r>
          </w:p>
        </w:tc>
        <w:tc>
          <w:tcPr>
            <w:tcW w:w="600" w:type="pct"/>
          </w:tcPr>
          <w:p w14:paraId="29DAA3CF" w14:textId="7D034D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379" w:type="pct"/>
          </w:tcPr>
          <w:p w14:paraId="43CAFED0" w14:textId="02D1E8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5D9E3765" w14:textId="49D50B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5899</w:t>
            </w:r>
          </w:p>
        </w:tc>
        <w:tc>
          <w:tcPr>
            <w:tcW w:w="220" w:type="pct"/>
          </w:tcPr>
          <w:p w14:paraId="19C0029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6315AEF" w14:textId="0D27FA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E7A8679" w14:textId="51C6F9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D85AF58" w14:textId="595916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LTE_TDD_1670_1675MHz-Core</w:t>
            </w:r>
          </w:p>
        </w:tc>
        <w:tc>
          <w:tcPr>
            <w:tcW w:w="513" w:type="pct"/>
          </w:tcPr>
          <w:p w14:paraId="2CA47F36" w14:textId="49BF97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E5F7119" w14:textId="77777777" w:rsidTr="00635315">
        <w:tc>
          <w:tcPr>
            <w:tcW w:w="452" w:type="pct"/>
          </w:tcPr>
          <w:p w14:paraId="236F16B3" w14:textId="7E8290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R4-2300074</w:t>
            </w:r>
          </w:p>
        </w:tc>
        <w:tc>
          <w:tcPr>
            <w:tcW w:w="1069" w:type="pct"/>
          </w:tcPr>
          <w:p w14:paraId="77C693B6" w14:textId="71F984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related to Introduction of support of NB1/NB2/M1/M2 for LTE TDD Band 54</w:t>
            </w:r>
          </w:p>
        </w:tc>
        <w:tc>
          <w:tcPr>
            <w:tcW w:w="600" w:type="pct"/>
          </w:tcPr>
          <w:p w14:paraId="181DA049" w14:textId="0C6B6A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Networks, Ericsson</w:t>
            </w:r>
          </w:p>
        </w:tc>
        <w:tc>
          <w:tcPr>
            <w:tcW w:w="379" w:type="pct"/>
          </w:tcPr>
          <w:p w14:paraId="439ACB0A" w14:textId="0FCE80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246C1327" w14:textId="00155A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5900</w:t>
            </w:r>
          </w:p>
        </w:tc>
        <w:tc>
          <w:tcPr>
            <w:tcW w:w="220" w:type="pct"/>
          </w:tcPr>
          <w:p w14:paraId="612794C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684BAA4" w14:textId="4E3196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CF8FF91" w14:textId="5F71A0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27713D49" w14:textId="253806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LTE_bands_R18_M1_M2_NB1_NB2-Core</w:t>
            </w:r>
          </w:p>
        </w:tc>
        <w:tc>
          <w:tcPr>
            <w:tcW w:w="513" w:type="pct"/>
          </w:tcPr>
          <w:p w14:paraId="3E48EAAB" w14:textId="715C86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22BF340" w14:textId="77777777" w:rsidTr="00635315">
        <w:tc>
          <w:tcPr>
            <w:tcW w:w="452" w:type="pct"/>
          </w:tcPr>
          <w:p w14:paraId="25E03CA3" w14:textId="2B1FC2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R4-2300308</w:t>
            </w:r>
          </w:p>
        </w:tc>
        <w:tc>
          <w:tcPr>
            <w:tcW w:w="1069" w:type="pct"/>
          </w:tcPr>
          <w:p w14:paraId="2682FFA6" w14:textId="7C8409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 Rel17 CAT-F: Correction to co-existence requirements of band n8 and n100</w:t>
            </w:r>
          </w:p>
        </w:tc>
        <w:tc>
          <w:tcPr>
            <w:tcW w:w="600" w:type="pct"/>
          </w:tcPr>
          <w:p w14:paraId="0A965342" w14:textId="7069A2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4404B72F" w14:textId="1F7FE9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03F4665C" w14:textId="0926DF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5901</w:t>
            </w:r>
          </w:p>
        </w:tc>
        <w:tc>
          <w:tcPr>
            <w:tcW w:w="220" w:type="pct"/>
          </w:tcPr>
          <w:p w14:paraId="52079A8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8C13033" w14:textId="335B32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662DC9B" w14:textId="4CB082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9B61C78" w14:textId="2A97CC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3" w:type="pct"/>
          </w:tcPr>
          <w:p w14:paraId="6A6F12AA" w14:textId="1C9850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EFF61FD" w14:textId="77777777" w:rsidTr="00635315">
        <w:tc>
          <w:tcPr>
            <w:tcW w:w="452" w:type="pct"/>
          </w:tcPr>
          <w:p w14:paraId="1E9E6D41" w14:textId="665F01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R4-2300309</w:t>
            </w:r>
          </w:p>
        </w:tc>
        <w:tc>
          <w:tcPr>
            <w:tcW w:w="1069" w:type="pct"/>
          </w:tcPr>
          <w:p w14:paraId="3ED21DA5" w14:textId="65D7B5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 Rel18 CAT-A: Correction to co-existence requirements of band n8 and n100</w:t>
            </w:r>
          </w:p>
        </w:tc>
        <w:tc>
          <w:tcPr>
            <w:tcW w:w="600" w:type="pct"/>
          </w:tcPr>
          <w:p w14:paraId="1DC82447" w14:textId="1F5A17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22246966" w14:textId="5E56F2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69EC2AF8" w14:textId="489DC9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5902</w:t>
            </w:r>
          </w:p>
        </w:tc>
        <w:tc>
          <w:tcPr>
            <w:tcW w:w="220" w:type="pct"/>
          </w:tcPr>
          <w:p w14:paraId="24395FC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81C66E1" w14:textId="685A92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4A39CCF" w14:textId="75AD5D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3C3673A" w14:textId="16E19F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3" w:type="pct"/>
          </w:tcPr>
          <w:p w14:paraId="4A5BCE1F" w14:textId="689DB4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CBD0458" w14:textId="77777777" w:rsidTr="00635315">
        <w:tc>
          <w:tcPr>
            <w:tcW w:w="452" w:type="pct"/>
          </w:tcPr>
          <w:p w14:paraId="5CA5DE27" w14:textId="1A5C62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R4-2300316</w:t>
            </w:r>
          </w:p>
        </w:tc>
        <w:tc>
          <w:tcPr>
            <w:tcW w:w="1069" w:type="pct"/>
          </w:tcPr>
          <w:p w14:paraId="62486831" w14:textId="654E2E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36.101 Rel-17 CAT-F: Corrections on band combinations for UE co-existence</w:t>
            </w:r>
          </w:p>
        </w:tc>
        <w:tc>
          <w:tcPr>
            <w:tcW w:w="600" w:type="pct"/>
          </w:tcPr>
          <w:p w14:paraId="0ED1FA78" w14:textId="034E12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288278D4" w14:textId="652A40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30622F70" w14:textId="20E81F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5903</w:t>
            </w:r>
          </w:p>
        </w:tc>
        <w:tc>
          <w:tcPr>
            <w:tcW w:w="220" w:type="pct"/>
          </w:tcPr>
          <w:p w14:paraId="41C2AE0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49B5AA5" w14:textId="0410F8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6F161CE" w14:textId="1A0C42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541EAF5" w14:textId="635E8A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NR_RAIL_EU_1900MHz_TDD-Core</w:t>
            </w:r>
          </w:p>
        </w:tc>
        <w:tc>
          <w:tcPr>
            <w:tcW w:w="513" w:type="pct"/>
          </w:tcPr>
          <w:p w14:paraId="2CDFB204" w14:textId="3CEE5E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22EB81E" w14:textId="77777777" w:rsidTr="00635315">
        <w:tc>
          <w:tcPr>
            <w:tcW w:w="452" w:type="pct"/>
          </w:tcPr>
          <w:p w14:paraId="2E1FEC12" w14:textId="355A3E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R4-2300317</w:t>
            </w:r>
          </w:p>
        </w:tc>
        <w:tc>
          <w:tcPr>
            <w:tcW w:w="1069" w:type="pct"/>
          </w:tcPr>
          <w:p w14:paraId="19B0313A" w14:textId="62261C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36.101 Rel-18 CAT-A: Corrections on band combinations for UE co-existence</w:t>
            </w:r>
          </w:p>
        </w:tc>
        <w:tc>
          <w:tcPr>
            <w:tcW w:w="600" w:type="pct"/>
          </w:tcPr>
          <w:p w14:paraId="175D4AE0" w14:textId="6B12B3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710E2DD1" w14:textId="47896D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48009ED7" w14:textId="7E2F76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5904</w:t>
            </w:r>
          </w:p>
        </w:tc>
        <w:tc>
          <w:tcPr>
            <w:tcW w:w="220" w:type="pct"/>
          </w:tcPr>
          <w:p w14:paraId="5ADA77F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A385097" w14:textId="7DD19F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D7863E2" w14:textId="6DDB21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E9CA353" w14:textId="0AA5E0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NR_RAIL_EU_1900MHz_TDD-Core</w:t>
            </w:r>
          </w:p>
        </w:tc>
        <w:tc>
          <w:tcPr>
            <w:tcW w:w="513" w:type="pct"/>
          </w:tcPr>
          <w:p w14:paraId="5A329944" w14:textId="18A44A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296D2AE" w14:textId="77777777" w:rsidTr="00635315">
        <w:tc>
          <w:tcPr>
            <w:tcW w:w="452" w:type="pct"/>
          </w:tcPr>
          <w:p w14:paraId="7F8CE9D7" w14:textId="7F1D42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R4-2300333</w:t>
            </w:r>
          </w:p>
        </w:tc>
        <w:tc>
          <w:tcPr>
            <w:tcW w:w="1069" w:type="pct"/>
          </w:tcPr>
          <w:p w14:paraId="5BF3C87A" w14:textId="2087CB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36.101 Rel-16 CAT-F: Corrections on CA_NS_10</w:t>
            </w:r>
          </w:p>
        </w:tc>
        <w:tc>
          <w:tcPr>
            <w:tcW w:w="600" w:type="pct"/>
          </w:tcPr>
          <w:p w14:paraId="325ED566" w14:textId="14A4D4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7B2D852A" w14:textId="127EA5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1C5A97AB" w14:textId="1F99ED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5905</w:t>
            </w:r>
          </w:p>
        </w:tc>
        <w:tc>
          <w:tcPr>
            <w:tcW w:w="220" w:type="pct"/>
          </w:tcPr>
          <w:p w14:paraId="5A7934E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6EEEA63" w14:textId="6F493F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6A2D6D2" w14:textId="680727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017FDB1" w14:textId="7577F6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LTE_CA_R16_intra-Core</w:t>
            </w:r>
          </w:p>
        </w:tc>
        <w:tc>
          <w:tcPr>
            <w:tcW w:w="513" w:type="pct"/>
          </w:tcPr>
          <w:p w14:paraId="636C7379" w14:textId="164587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3E7DB4C" w14:textId="77777777" w:rsidTr="00635315">
        <w:tc>
          <w:tcPr>
            <w:tcW w:w="452" w:type="pct"/>
          </w:tcPr>
          <w:p w14:paraId="1ADE552E" w14:textId="40D4C0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R4-2300334</w:t>
            </w:r>
          </w:p>
        </w:tc>
        <w:tc>
          <w:tcPr>
            <w:tcW w:w="1069" w:type="pct"/>
          </w:tcPr>
          <w:p w14:paraId="5E769223" w14:textId="3CE83E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36.101 Rel-17 CAT-A: Corrections on CA_NS_10</w:t>
            </w:r>
          </w:p>
        </w:tc>
        <w:tc>
          <w:tcPr>
            <w:tcW w:w="600" w:type="pct"/>
          </w:tcPr>
          <w:p w14:paraId="05D12D0C" w14:textId="34A4CB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44B9E127" w14:textId="3125F1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29FF6D0F" w14:textId="17AAE2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5906</w:t>
            </w:r>
          </w:p>
        </w:tc>
        <w:tc>
          <w:tcPr>
            <w:tcW w:w="220" w:type="pct"/>
          </w:tcPr>
          <w:p w14:paraId="4707B4C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AE6E4A" w14:textId="11C1DE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7C9D15D" w14:textId="557F56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471DDBD" w14:textId="11305C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LTE_CA_R16_intra-Core</w:t>
            </w:r>
          </w:p>
        </w:tc>
        <w:tc>
          <w:tcPr>
            <w:tcW w:w="513" w:type="pct"/>
          </w:tcPr>
          <w:p w14:paraId="6F54665C" w14:textId="074BC1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93BF49E" w14:textId="77777777" w:rsidTr="00635315">
        <w:tc>
          <w:tcPr>
            <w:tcW w:w="452" w:type="pct"/>
          </w:tcPr>
          <w:p w14:paraId="2E3941DE" w14:textId="5C23FB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R4-2300335</w:t>
            </w:r>
          </w:p>
        </w:tc>
        <w:tc>
          <w:tcPr>
            <w:tcW w:w="1069" w:type="pct"/>
          </w:tcPr>
          <w:p w14:paraId="65A0A05D" w14:textId="6B82E6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36.101 Rel-18 CAT-A: Corrections on CA_NS_10</w:t>
            </w:r>
          </w:p>
        </w:tc>
        <w:tc>
          <w:tcPr>
            <w:tcW w:w="600" w:type="pct"/>
          </w:tcPr>
          <w:p w14:paraId="5E34EAE5" w14:textId="17D41D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2F244E9A" w14:textId="3F8ABB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1EE823A4" w14:textId="485055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5907</w:t>
            </w:r>
          </w:p>
        </w:tc>
        <w:tc>
          <w:tcPr>
            <w:tcW w:w="220" w:type="pct"/>
          </w:tcPr>
          <w:p w14:paraId="4AAC1F2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834B798" w14:textId="4CE005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9742F8A" w14:textId="493FBF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9509B7E" w14:textId="2DAD7C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LTE_CA_R16_intra-Core</w:t>
            </w:r>
          </w:p>
        </w:tc>
        <w:tc>
          <w:tcPr>
            <w:tcW w:w="513" w:type="pct"/>
          </w:tcPr>
          <w:p w14:paraId="546A3339" w14:textId="738960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644366F" w14:textId="77777777" w:rsidTr="00635315">
        <w:tc>
          <w:tcPr>
            <w:tcW w:w="452" w:type="pct"/>
          </w:tcPr>
          <w:p w14:paraId="2ED64BC1" w14:textId="01E8E3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R4-2300356</w:t>
            </w:r>
          </w:p>
        </w:tc>
        <w:tc>
          <w:tcPr>
            <w:tcW w:w="1069" w:type="pct"/>
          </w:tcPr>
          <w:p w14:paraId="6E24FE48" w14:textId="5E5FAD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36.101: P-Max definition correction for Band 14</w:t>
            </w:r>
          </w:p>
        </w:tc>
        <w:tc>
          <w:tcPr>
            <w:tcW w:w="600" w:type="pct"/>
          </w:tcPr>
          <w:p w14:paraId="1C3C01D3" w14:textId="179D7E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AT&amp;T</w:t>
            </w:r>
          </w:p>
        </w:tc>
        <w:tc>
          <w:tcPr>
            <w:tcW w:w="379" w:type="pct"/>
          </w:tcPr>
          <w:p w14:paraId="451EC442" w14:textId="0FFBB0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485BF231" w14:textId="45B288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5908</w:t>
            </w:r>
          </w:p>
        </w:tc>
        <w:tc>
          <w:tcPr>
            <w:tcW w:w="220" w:type="pct"/>
          </w:tcPr>
          <w:p w14:paraId="0A670FF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EDBC86D" w14:textId="6D292C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0A4CDB2" w14:textId="5FAFF3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D74062D" w14:textId="7C12C1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3" w:type="pct"/>
          </w:tcPr>
          <w:p w14:paraId="371D9E07" w14:textId="769EC5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4B9654F" w14:textId="77777777" w:rsidTr="00635315">
        <w:tc>
          <w:tcPr>
            <w:tcW w:w="452" w:type="pct"/>
          </w:tcPr>
          <w:p w14:paraId="4C048C5C" w14:textId="377062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R4-2300357</w:t>
            </w:r>
          </w:p>
        </w:tc>
        <w:tc>
          <w:tcPr>
            <w:tcW w:w="1069" w:type="pct"/>
          </w:tcPr>
          <w:p w14:paraId="6589828E" w14:textId="6D82FA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36.101: P-Max definition correction for Band 14</w:t>
            </w:r>
          </w:p>
        </w:tc>
        <w:tc>
          <w:tcPr>
            <w:tcW w:w="600" w:type="pct"/>
          </w:tcPr>
          <w:p w14:paraId="67627952" w14:textId="54E3CE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AT&amp;T</w:t>
            </w:r>
          </w:p>
        </w:tc>
        <w:tc>
          <w:tcPr>
            <w:tcW w:w="379" w:type="pct"/>
          </w:tcPr>
          <w:p w14:paraId="47D522AB" w14:textId="427D56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569FD8D4" w14:textId="5D611D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5909</w:t>
            </w:r>
          </w:p>
        </w:tc>
        <w:tc>
          <w:tcPr>
            <w:tcW w:w="220" w:type="pct"/>
          </w:tcPr>
          <w:p w14:paraId="4D4E2DA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B3979EA" w14:textId="71B1AC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706EC95" w14:textId="482D81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FAF0384" w14:textId="14BE10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3" w:type="pct"/>
          </w:tcPr>
          <w:p w14:paraId="5826D4AA" w14:textId="5A7960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E29584B" w14:textId="77777777" w:rsidTr="00635315">
        <w:tc>
          <w:tcPr>
            <w:tcW w:w="452" w:type="pct"/>
          </w:tcPr>
          <w:p w14:paraId="0DE6FBD9" w14:textId="232D1E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R4-2300358</w:t>
            </w:r>
          </w:p>
        </w:tc>
        <w:tc>
          <w:tcPr>
            <w:tcW w:w="1069" w:type="pct"/>
          </w:tcPr>
          <w:p w14:paraId="71586A4D" w14:textId="14F016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36.101: P-Max definition correction for Band 14</w:t>
            </w:r>
          </w:p>
        </w:tc>
        <w:tc>
          <w:tcPr>
            <w:tcW w:w="600" w:type="pct"/>
          </w:tcPr>
          <w:p w14:paraId="67F30E32" w14:textId="59989A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AT&amp;T</w:t>
            </w:r>
          </w:p>
        </w:tc>
        <w:tc>
          <w:tcPr>
            <w:tcW w:w="379" w:type="pct"/>
          </w:tcPr>
          <w:p w14:paraId="727488AD" w14:textId="4E7D50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7BAC3FFE" w14:textId="387A41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5910</w:t>
            </w:r>
          </w:p>
        </w:tc>
        <w:tc>
          <w:tcPr>
            <w:tcW w:w="220" w:type="pct"/>
          </w:tcPr>
          <w:p w14:paraId="1A1FE9E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55C719F" w14:textId="453222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67FB787" w14:textId="2F5DC0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CB09CEB" w14:textId="3AB853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3" w:type="pct"/>
          </w:tcPr>
          <w:p w14:paraId="1E80CC46" w14:textId="4C6C0A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AC0795B" w14:textId="77777777" w:rsidTr="00635315">
        <w:tc>
          <w:tcPr>
            <w:tcW w:w="452" w:type="pct"/>
          </w:tcPr>
          <w:p w14:paraId="1911D820" w14:textId="04FC6A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R4-2300359</w:t>
            </w:r>
          </w:p>
        </w:tc>
        <w:tc>
          <w:tcPr>
            <w:tcW w:w="1069" w:type="pct"/>
          </w:tcPr>
          <w:p w14:paraId="5C9CF41A" w14:textId="628523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36.101: P-Max definition correction for Band 14</w:t>
            </w:r>
          </w:p>
        </w:tc>
        <w:tc>
          <w:tcPr>
            <w:tcW w:w="600" w:type="pct"/>
          </w:tcPr>
          <w:p w14:paraId="0C4D774B" w14:textId="28AC97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AT&amp;T</w:t>
            </w:r>
          </w:p>
        </w:tc>
        <w:tc>
          <w:tcPr>
            <w:tcW w:w="379" w:type="pct"/>
          </w:tcPr>
          <w:p w14:paraId="12E636AA" w14:textId="004130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24CBD700" w14:textId="5FEB05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5911</w:t>
            </w:r>
          </w:p>
        </w:tc>
        <w:tc>
          <w:tcPr>
            <w:tcW w:w="220" w:type="pct"/>
          </w:tcPr>
          <w:p w14:paraId="3B03DA2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DD55BD2" w14:textId="564BA6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D30439C" w14:textId="2F3E86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F9E739D" w14:textId="0CB480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3" w:type="pct"/>
          </w:tcPr>
          <w:p w14:paraId="5CC633DC" w14:textId="03AA51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13FA9A9" w14:textId="77777777" w:rsidTr="00635315">
        <w:tc>
          <w:tcPr>
            <w:tcW w:w="452" w:type="pct"/>
          </w:tcPr>
          <w:p w14:paraId="0B8078F5" w14:textId="425C9A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R4-2300398</w:t>
            </w:r>
          </w:p>
        </w:tc>
        <w:tc>
          <w:tcPr>
            <w:tcW w:w="1069" w:type="pct"/>
          </w:tcPr>
          <w:p w14:paraId="5AAD156F" w14:textId="75AA8A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 interband 2UL CA co-ex simplication R16</w:t>
            </w:r>
          </w:p>
        </w:tc>
        <w:tc>
          <w:tcPr>
            <w:tcW w:w="600" w:type="pct"/>
          </w:tcPr>
          <w:p w14:paraId="3D1C39A3" w14:textId="2A98D1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79" w:type="pct"/>
          </w:tcPr>
          <w:p w14:paraId="7EDBF4C8" w14:textId="43AAAD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574AA34D" w14:textId="05E09D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5912</w:t>
            </w:r>
          </w:p>
        </w:tc>
        <w:tc>
          <w:tcPr>
            <w:tcW w:w="220" w:type="pct"/>
          </w:tcPr>
          <w:p w14:paraId="6567AA8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5069413" w14:textId="150B9B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86B8739" w14:textId="7963F1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02F8C3E" w14:textId="0A4488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</w:t>
            </w:r>
          </w:p>
        </w:tc>
        <w:tc>
          <w:tcPr>
            <w:tcW w:w="513" w:type="pct"/>
          </w:tcPr>
          <w:p w14:paraId="4B240E26" w14:textId="0245F4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D5AE0C1" w14:textId="77777777" w:rsidTr="00635315">
        <w:tc>
          <w:tcPr>
            <w:tcW w:w="452" w:type="pct"/>
          </w:tcPr>
          <w:p w14:paraId="124F7E69" w14:textId="626D34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R4-2303789</w:t>
            </w:r>
          </w:p>
        </w:tc>
        <w:tc>
          <w:tcPr>
            <w:tcW w:w="1069" w:type="pct"/>
          </w:tcPr>
          <w:p w14:paraId="0EB14FB3" w14:textId="1277FA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 interband 2UL CA co-ex simplication R16</w:t>
            </w:r>
          </w:p>
        </w:tc>
        <w:tc>
          <w:tcPr>
            <w:tcW w:w="600" w:type="pct"/>
          </w:tcPr>
          <w:p w14:paraId="434B396E" w14:textId="1FDB14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79" w:type="pct"/>
          </w:tcPr>
          <w:p w14:paraId="37E6FBAA" w14:textId="32B51F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33518645" w14:textId="69954F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5912</w:t>
            </w:r>
          </w:p>
        </w:tc>
        <w:tc>
          <w:tcPr>
            <w:tcW w:w="220" w:type="pct"/>
          </w:tcPr>
          <w:p w14:paraId="5998D2EA" w14:textId="2004F01F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6E050A5" w14:textId="787C9A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682AA85" w14:textId="5F3CED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DD4B5B1" w14:textId="3F7C10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</w:t>
            </w:r>
          </w:p>
        </w:tc>
        <w:tc>
          <w:tcPr>
            <w:tcW w:w="513" w:type="pct"/>
          </w:tcPr>
          <w:p w14:paraId="344B0711" w14:textId="15963E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5300F3C" w14:textId="77777777" w:rsidTr="00635315">
        <w:tc>
          <w:tcPr>
            <w:tcW w:w="452" w:type="pct"/>
          </w:tcPr>
          <w:p w14:paraId="725BAA0D" w14:textId="7FC568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R4-2300399</w:t>
            </w:r>
          </w:p>
        </w:tc>
        <w:tc>
          <w:tcPr>
            <w:tcW w:w="1069" w:type="pct"/>
          </w:tcPr>
          <w:p w14:paraId="4197B6A6" w14:textId="53594C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 interband 2UL CA co-ex simplication R17</w:t>
            </w:r>
          </w:p>
        </w:tc>
        <w:tc>
          <w:tcPr>
            <w:tcW w:w="600" w:type="pct"/>
          </w:tcPr>
          <w:p w14:paraId="7446D6F1" w14:textId="23D903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79" w:type="pct"/>
          </w:tcPr>
          <w:p w14:paraId="5CB0D72E" w14:textId="576DCA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073BF4D4" w14:textId="2A08F5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5913</w:t>
            </w:r>
          </w:p>
        </w:tc>
        <w:tc>
          <w:tcPr>
            <w:tcW w:w="220" w:type="pct"/>
          </w:tcPr>
          <w:p w14:paraId="222C18D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0C105C9" w14:textId="34AFEB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807AD29" w14:textId="5BDF98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98AE020" w14:textId="2BDA6E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</w:t>
            </w:r>
          </w:p>
        </w:tc>
        <w:tc>
          <w:tcPr>
            <w:tcW w:w="513" w:type="pct"/>
          </w:tcPr>
          <w:p w14:paraId="1FC50A7D" w14:textId="75CF89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5D8448D" w14:textId="77777777" w:rsidTr="00635315">
        <w:tc>
          <w:tcPr>
            <w:tcW w:w="452" w:type="pct"/>
          </w:tcPr>
          <w:p w14:paraId="304CDCAB" w14:textId="54CA81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R4-2303510</w:t>
            </w:r>
          </w:p>
        </w:tc>
        <w:tc>
          <w:tcPr>
            <w:tcW w:w="1069" w:type="pct"/>
          </w:tcPr>
          <w:p w14:paraId="0FBA5375" w14:textId="77E858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 interband 2UL CA co-ex simplication R17</w:t>
            </w:r>
          </w:p>
        </w:tc>
        <w:tc>
          <w:tcPr>
            <w:tcW w:w="600" w:type="pct"/>
          </w:tcPr>
          <w:p w14:paraId="7A205FFB" w14:textId="2791CE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79" w:type="pct"/>
          </w:tcPr>
          <w:p w14:paraId="470F0E07" w14:textId="1FA28C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279A0779" w14:textId="3A0516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5913</w:t>
            </w:r>
          </w:p>
        </w:tc>
        <w:tc>
          <w:tcPr>
            <w:tcW w:w="220" w:type="pct"/>
          </w:tcPr>
          <w:p w14:paraId="5B1D7A22" w14:textId="703CDB07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4E347A4" w14:textId="69AB94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E401785" w14:textId="765AAD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BD34B52" w14:textId="0FBA3E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</w:t>
            </w:r>
          </w:p>
        </w:tc>
        <w:tc>
          <w:tcPr>
            <w:tcW w:w="513" w:type="pct"/>
          </w:tcPr>
          <w:p w14:paraId="63FD41F5" w14:textId="76ED39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ED5BFB9" w14:textId="77777777" w:rsidTr="00635315">
        <w:tc>
          <w:tcPr>
            <w:tcW w:w="452" w:type="pct"/>
          </w:tcPr>
          <w:p w14:paraId="5954071E" w14:textId="292903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R4-2300400</w:t>
            </w:r>
          </w:p>
        </w:tc>
        <w:tc>
          <w:tcPr>
            <w:tcW w:w="1069" w:type="pct"/>
          </w:tcPr>
          <w:p w14:paraId="07A1FCEB" w14:textId="256DE5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 interband 2UL CA co-ex simplication R18</w:t>
            </w:r>
          </w:p>
        </w:tc>
        <w:tc>
          <w:tcPr>
            <w:tcW w:w="600" w:type="pct"/>
          </w:tcPr>
          <w:p w14:paraId="6C706FE0" w14:textId="040165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79" w:type="pct"/>
          </w:tcPr>
          <w:p w14:paraId="3080E088" w14:textId="448E8D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5B329A7F" w14:textId="2BD813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5914</w:t>
            </w:r>
          </w:p>
        </w:tc>
        <w:tc>
          <w:tcPr>
            <w:tcW w:w="220" w:type="pct"/>
          </w:tcPr>
          <w:p w14:paraId="3F5DD2D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6ED16F" w14:textId="1B6E8D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F6559CD" w14:textId="7B3CEA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E32FC72" w14:textId="6B00F2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</w:t>
            </w:r>
          </w:p>
        </w:tc>
        <w:tc>
          <w:tcPr>
            <w:tcW w:w="513" w:type="pct"/>
          </w:tcPr>
          <w:p w14:paraId="250B5557" w14:textId="1E719E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1BFE9ECD" w14:textId="77777777" w:rsidTr="00635315">
        <w:tc>
          <w:tcPr>
            <w:tcW w:w="452" w:type="pct"/>
          </w:tcPr>
          <w:p w14:paraId="6EA1142B" w14:textId="121EE4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R4-2303511</w:t>
            </w:r>
          </w:p>
        </w:tc>
        <w:tc>
          <w:tcPr>
            <w:tcW w:w="1069" w:type="pct"/>
          </w:tcPr>
          <w:p w14:paraId="348FAF4E" w14:textId="463208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 interband 2UL CA co-ex simplication R18</w:t>
            </w:r>
          </w:p>
        </w:tc>
        <w:tc>
          <w:tcPr>
            <w:tcW w:w="600" w:type="pct"/>
          </w:tcPr>
          <w:p w14:paraId="07451C94" w14:textId="088B60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79" w:type="pct"/>
          </w:tcPr>
          <w:p w14:paraId="01661A0F" w14:textId="6603DF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45025F15" w14:textId="3DA71E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5914</w:t>
            </w:r>
          </w:p>
        </w:tc>
        <w:tc>
          <w:tcPr>
            <w:tcW w:w="220" w:type="pct"/>
          </w:tcPr>
          <w:p w14:paraId="070673DD" w14:textId="4F4D97C4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D978BF3" w14:textId="6EC41F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9E0B8A0" w14:textId="74F0E8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D17B9AE" w14:textId="590B74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</w:t>
            </w:r>
          </w:p>
        </w:tc>
        <w:tc>
          <w:tcPr>
            <w:tcW w:w="513" w:type="pct"/>
          </w:tcPr>
          <w:p w14:paraId="323AFCBD" w14:textId="277236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EA6E09F" w14:textId="77777777" w:rsidTr="00635315">
        <w:tc>
          <w:tcPr>
            <w:tcW w:w="452" w:type="pct"/>
          </w:tcPr>
          <w:p w14:paraId="049BE554" w14:textId="230406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R4-2300615</w:t>
            </w:r>
          </w:p>
        </w:tc>
        <w:tc>
          <w:tcPr>
            <w:tcW w:w="1069" w:type="pct"/>
          </w:tcPr>
          <w:p w14:paraId="6BB9876D" w14:textId="6C76AB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RMCs for power imbalance TC</w:t>
            </w:r>
          </w:p>
        </w:tc>
        <w:tc>
          <w:tcPr>
            <w:tcW w:w="600" w:type="pct"/>
          </w:tcPr>
          <w:p w14:paraId="478D5E7A" w14:textId="1F8C37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156E4E28" w14:textId="6131BC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43B91438" w14:textId="4C0E7B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5915</w:t>
            </w:r>
          </w:p>
        </w:tc>
        <w:tc>
          <w:tcPr>
            <w:tcW w:w="220" w:type="pct"/>
          </w:tcPr>
          <w:p w14:paraId="2E49915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758BC9F" w14:textId="62B2F7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Rel-12</w:t>
            </w:r>
          </w:p>
        </w:tc>
        <w:tc>
          <w:tcPr>
            <w:tcW w:w="294" w:type="pct"/>
          </w:tcPr>
          <w:p w14:paraId="024904B2" w14:textId="06CBBD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645C77A" w14:textId="5137CF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TEI12</w:t>
            </w:r>
          </w:p>
        </w:tc>
        <w:tc>
          <w:tcPr>
            <w:tcW w:w="513" w:type="pct"/>
          </w:tcPr>
          <w:p w14:paraId="7E02709B" w14:textId="652B58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67A79E9" w14:textId="77777777" w:rsidTr="00635315">
        <w:tc>
          <w:tcPr>
            <w:tcW w:w="452" w:type="pct"/>
          </w:tcPr>
          <w:p w14:paraId="57E7A08E" w14:textId="03A3D4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R4-2300616</w:t>
            </w:r>
          </w:p>
        </w:tc>
        <w:tc>
          <w:tcPr>
            <w:tcW w:w="1069" w:type="pct"/>
          </w:tcPr>
          <w:p w14:paraId="6C0755E1" w14:textId="3F230C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RMCs for power imbalance TC</w:t>
            </w:r>
          </w:p>
        </w:tc>
        <w:tc>
          <w:tcPr>
            <w:tcW w:w="600" w:type="pct"/>
          </w:tcPr>
          <w:p w14:paraId="707680F6" w14:textId="3EADE1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0D3E50AF" w14:textId="2FB274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2AAA1208" w14:textId="6C3103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5916</w:t>
            </w:r>
          </w:p>
        </w:tc>
        <w:tc>
          <w:tcPr>
            <w:tcW w:w="220" w:type="pct"/>
          </w:tcPr>
          <w:p w14:paraId="5982892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FD5A677" w14:textId="2F6E9B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294" w:type="pct"/>
          </w:tcPr>
          <w:p w14:paraId="42600DA1" w14:textId="415D5D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9F7B0A0" w14:textId="35D8BB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TEI12</w:t>
            </w:r>
          </w:p>
        </w:tc>
        <w:tc>
          <w:tcPr>
            <w:tcW w:w="513" w:type="pct"/>
          </w:tcPr>
          <w:p w14:paraId="2E3FF3D8" w14:textId="569F4D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8A34B5" w14:paraId="465E0608" w14:textId="77777777" w:rsidTr="00635315">
        <w:tc>
          <w:tcPr>
            <w:tcW w:w="452" w:type="pct"/>
          </w:tcPr>
          <w:p w14:paraId="07C2DE7B" w14:textId="201A38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R4-2300617</w:t>
            </w:r>
          </w:p>
        </w:tc>
        <w:tc>
          <w:tcPr>
            <w:tcW w:w="1069" w:type="pct"/>
          </w:tcPr>
          <w:p w14:paraId="59DDC190" w14:textId="28E7E7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RMCs for power imbalance TC</w:t>
            </w:r>
          </w:p>
        </w:tc>
        <w:tc>
          <w:tcPr>
            <w:tcW w:w="600" w:type="pct"/>
          </w:tcPr>
          <w:p w14:paraId="2B57A9F3" w14:textId="63AC35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5D1F93AF" w14:textId="6093A2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1F719A8F" w14:textId="1AC3AB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5917</w:t>
            </w:r>
          </w:p>
        </w:tc>
        <w:tc>
          <w:tcPr>
            <w:tcW w:w="220" w:type="pct"/>
          </w:tcPr>
          <w:p w14:paraId="64432EB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0635F33" w14:textId="5F9F76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94" w:type="pct"/>
          </w:tcPr>
          <w:p w14:paraId="7F47D6A7" w14:textId="0382AF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202CE8B" w14:textId="47934B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TEI12</w:t>
            </w:r>
          </w:p>
        </w:tc>
        <w:tc>
          <w:tcPr>
            <w:tcW w:w="513" w:type="pct"/>
          </w:tcPr>
          <w:p w14:paraId="40BA4E63" w14:textId="78CE73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8A34B5" w14:paraId="2A109C3F" w14:textId="77777777" w:rsidTr="00635315">
        <w:tc>
          <w:tcPr>
            <w:tcW w:w="452" w:type="pct"/>
          </w:tcPr>
          <w:p w14:paraId="0D4AF69F" w14:textId="5A46E3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R4-2300618</w:t>
            </w:r>
          </w:p>
        </w:tc>
        <w:tc>
          <w:tcPr>
            <w:tcW w:w="1069" w:type="pct"/>
          </w:tcPr>
          <w:p w14:paraId="0FE3EF82" w14:textId="6CA56F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RMCs for power imbalance TC</w:t>
            </w:r>
          </w:p>
        </w:tc>
        <w:tc>
          <w:tcPr>
            <w:tcW w:w="600" w:type="pct"/>
          </w:tcPr>
          <w:p w14:paraId="3667F51E" w14:textId="21B62E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4D333DCA" w14:textId="65190A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41D64992" w14:textId="0CB920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5918</w:t>
            </w:r>
          </w:p>
        </w:tc>
        <w:tc>
          <w:tcPr>
            <w:tcW w:w="220" w:type="pct"/>
          </w:tcPr>
          <w:p w14:paraId="54D1420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ADFC8A8" w14:textId="35140A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621D05C" w14:textId="5CE2E9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A435907" w14:textId="0837C9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TEI12</w:t>
            </w:r>
          </w:p>
        </w:tc>
        <w:tc>
          <w:tcPr>
            <w:tcW w:w="513" w:type="pct"/>
          </w:tcPr>
          <w:p w14:paraId="54BB21E8" w14:textId="5F30B8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8A34B5" w14:paraId="2C508B73" w14:textId="77777777" w:rsidTr="00635315">
        <w:tc>
          <w:tcPr>
            <w:tcW w:w="452" w:type="pct"/>
          </w:tcPr>
          <w:p w14:paraId="462E6FAB" w14:textId="290291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R4-2300619</w:t>
            </w:r>
          </w:p>
        </w:tc>
        <w:tc>
          <w:tcPr>
            <w:tcW w:w="1069" w:type="pct"/>
          </w:tcPr>
          <w:p w14:paraId="7E7EE04A" w14:textId="628DC8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RMCs for power imbalance TC</w:t>
            </w:r>
          </w:p>
        </w:tc>
        <w:tc>
          <w:tcPr>
            <w:tcW w:w="600" w:type="pct"/>
          </w:tcPr>
          <w:p w14:paraId="646F69AC" w14:textId="745BAF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2135CFD1" w14:textId="7C71C9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287240B8" w14:textId="345631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5919</w:t>
            </w:r>
          </w:p>
        </w:tc>
        <w:tc>
          <w:tcPr>
            <w:tcW w:w="220" w:type="pct"/>
          </w:tcPr>
          <w:p w14:paraId="4229AAB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387CA9C" w14:textId="69B413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B74941F" w14:textId="3C5BC4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2632DBF" w14:textId="2797D1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TEI12</w:t>
            </w:r>
          </w:p>
        </w:tc>
        <w:tc>
          <w:tcPr>
            <w:tcW w:w="513" w:type="pct"/>
          </w:tcPr>
          <w:p w14:paraId="11DED2FA" w14:textId="06525C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8A34B5" w14:paraId="5A78EADA" w14:textId="77777777" w:rsidTr="00635315">
        <w:tc>
          <w:tcPr>
            <w:tcW w:w="452" w:type="pct"/>
          </w:tcPr>
          <w:p w14:paraId="5969C128" w14:textId="6BD68F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R4-2300620</w:t>
            </w:r>
          </w:p>
        </w:tc>
        <w:tc>
          <w:tcPr>
            <w:tcW w:w="1069" w:type="pct"/>
          </w:tcPr>
          <w:p w14:paraId="4923F36C" w14:textId="215D46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RMCs for power imbalance TC</w:t>
            </w:r>
          </w:p>
        </w:tc>
        <w:tc>
          <w:tcPr>
            <w:tcW w:w="600" w:type="pct"/>
          </w:tcPr>
          <w:p w14:paraId="033E528D" w14:textId="126871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08F1964F" w14:textId="4BC40E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37201930" w14:textId="3B77B2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5920</w:t>
            </w:r>
          </w:p>
        </w:tc>
        <w:tc>
          <w:tcPr>
            <w:tcW w:w="220" w:type="pct"/>
          </w:tcPr>
          <w:p w14:paraId="657311A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A7932AD" w14:textId="7A14FE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699C5C0" w14:textId="1270B1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4444BB7" w14:textId="0864AC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TEI12</w:t>
            </w:r>
          </w:p>
        </w:tc>
        <w:tc>
          <w:tcPr>
            <w:tcW w:w="513" w:type="pct"/>
          </w:tcPr>
          <w:p w14:paraId="3B1973B6" w14:textId="194CBB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8A34B5" w14:paraId="3A8A868E" w14:textId="77777777" w:rsidTr="00635315">
        <w:tc>
          <w:tcPr>
            <w:tcW w:w="452" w:type="pct"/>
          </w:tcPr>
          <w:p w14:paraId="7217FD37" w14:textId="6F58C8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R4-2300621</w:t>
            </w:r>
          </w:p>
        </w:tc>
        <w:tc>
          <w:tcPr>
            <w:tcW w:w="1069" w:type="pct"/>
          </w:tcPr>
          <w:p w14:paraId="1D5A23BD" w14:textId="3C0946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RMCs for power imbalance TC</w:t>
            </w:r>
          </w:p>
        </w:tc>
        <w:tc>
          <w:tcPr>
            <w:tcW w:w="600" w:type="pct"/>
          </w:tcPr>
          <w:p w14:paraId="2619CDC6" w14:textId="4AE496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46F7DCAD" w14:textId="3E7E8D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2DD9B815" w14:textId="1800FF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5921</w:t>
            </w:r>
          </w:p>
        </w:tc>
        <w:tc>
          <w:tcPr>
            <w:tcW w:w="220" w:type="pct"/>
          </w:tcPr>
          <w:p w14:paraId="1477D24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3CB9130" w14:textId="795785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38DC7A3" w14:textId="2D9662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13092F4" w14:textId="7D50EB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TEI12</w:t>
            </w:r>
          </w:p>
        </w:tc>
        <w:tc>
          <w:tcPr>
            <w:tcW w:w="513" w:type="pct"/>
          </w:tcPr>
          <w:p w14:paraId="2F827335" w14:textId="246C89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8A34B5" w14:paraId="1AE167D9" w14:textId="77777777" w:rsidTr="00635315">
        <w:tc>
          <w:tcPr>
            <w:tcW w:w="452" w:type="pct"/>
          </w:tcPr>
          <w:p w14:paraId="33DB5C80" w14:textId="5459AA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R4-2302178</w:t>
            </w:r>
          </w:p>
        </w:tc>
        <w:tc>
          <w:tcPr>
            <w:tcW w:w="1069" w:type="pct"/>
          </w:tcPr>
          <w:p w14:paraId="017862A9" w14:textId="0EEED2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applicability rules for LTE 8Rx requirements in TS 36.101 (Rel-16)</w:t>
            </w:r>
          </w:p>
        </w:tc>
        <w:tc>
          <w:tcPr>
            <w:tcW w:w="600" w:type="pct"/>
          </w:tcPr>
          <w:p w14:paraId="026D9DCD" w14:textId="7B1FCE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424B81FD" w14:textId="0E3E37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65C694F2" w14:textId="03E82E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5922</w:t>
            </w:r>
          </w:p>
        </w:tc>
        <w:tc>
          <w:tcPr>
            <w:tcW w:w="220" w:type="pct"/>
          </w:tcPr>
          <w:p w14:paraId="0E4CE4D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6F3557C" w14:textId="7D5140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0233FED" w14:textId="311739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35844AF" w14:textId="6310CC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LTE_8Rx_AP_DL-Perf</w:t>
            </w:r>
          </w:p>
        </w:tc>
        <w:tc>
          <w:tcPr>
            <w:tcW w:w="513" w:type="pct"/>
          </w:tcPr>
          <w:p w14:paraId="7C4FC264" w14:textId="16852D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14E776C" w14:textId="77777777" w:rsidTr="00635315">
        <w:tc>
          <w:tcPr>
            <w:tcW w:w="452" w:type="pct"/>
          </w:tcPr>
          <w:p w14:paraId="7B1B9238" w14:textId="3A4815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R4-2302179</w:t>
            </w:r>
          </w:p>
        </w:tc>
        <w:tc>
          <w:tcPr>
            <w:tcW w:w="1069" w:type="pct"/>
          </w:tcPr>
          <w:p w14:paraId="6BC56002" w14:textId="7A722E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applicability rules for LTE 8Rx requirements in TS 36.101(Rel-17)</w:t>
            </w:r>
          </w:p>
        </w:tc>
        <w:tc>
          <w:tcPr>
            <w:tcW w:w="600" w:type="pct"/>
          </w:tcPr>
          <w:p w14:paraId="0E011BB3" w14:textId="09789E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5B9055F4" w14:textId="7353F6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4B3E46C2" w14:textId="7728F7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5923</w:t>
            </w:r>
          </w:p>
        </w:tc>
        <w:tc>
          <w:tcPr>
            <w:tcW w:w="220" w:type="pct"/>
          </w:tcPr>
          <w:p w14:paraId="2F2D678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BE89055" w14:textId="79A9A7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3F6103B" w14:textId="7C8DD6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1D96AF2" w14:textId="685832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LTE_8Rx_AP_DL-Perf</w:t>
            </w:r>
          </w:p>
        </w:tc>
        <w:tc>
          <w:tcPr>
            <w:tcW w:w="513" w:type="pct"/>
          </w:tcPr>
          <w:p w14:paraId="7CE892A3" w14:textId="1AA159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395A864" w14:textId="77777777" w:rsidTr="00635315">
        <w:tc>
          <w:tcPr>
            <w:tcW w:w="452" w:type="pct"/>
          </w:tcPr>
          <w:p w14:paraId="48073602" w14:textId="5F69D1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R4-2302189</w:t>
            </w:r>
          </w:p>
        </w:tc>
        <w:tc>
          <w:tcPr>
            <w:tcW w:w="1069" w:type="pct"/>
          </w:tcPr>
          <w:p w14:paraId="57AFBA00" w14:textId="798B9F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Corrections on FRC for LTE SDR test for cases with 6DL_7DL CCs in TS 36.101 (Rel-15)</w:t>
            </w:r>
          </w:p>
        </w:tc>
        <w:tc>
          <w:tcPr>
            <w:tcW w:w="600" w:type="pct"/>
          </w:tcPr>
          <w:p w14:paraId="0B7F7296" w14:textId="7C792C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35B9D24" w14:textId="4FAEF7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5CA82DD7" w14:textId="065472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5924</w:t>
            </w:r>
          </w:p>
        </w:tc>
        <w:tc>
          <w:tcPr>
            <w:tcW w:w="220" w:type="pct"/>
          </w:tcPr>
          <w:p w14:paraId="3AF3810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AA9170" w14:textId="70A7DF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6C9A34A0" w14:textId="734439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2E1CE24" w14:textId="1B6320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LTE_CA_R15_5DL1UL</w:t>
            </w:r>
          </w:p>
        </w:tc>
        <w:tc>
          <w:tcPr>
            <w:tcW w:w="513" w:type="pct"/>
          </w:tcPr>
          <w:p w14:paraId="5BAE2A32" w14:textId="44E331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71E0714" w14:textId="77777777" w:rsidTr="00635315">
        <w:tc>
          <w:tcPr>
            <w:tcW w:w="452" w:type="pct"/>
          </w:tcPr>
          <w:p w14:paraId="1E073CCC" w14:textId="56028B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R4-2302860</w:t>
            </w:r>
          </w:p>
        </w:tc>
        <w:tc>
          <w:tcPr>
            <w:tcW w:w="1069" w:type="pct"/>
          </w:tcPr>
          <w:p w14:paraId="16B4266B" w14:textId="3A9DEE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Corrections on FRC for LTE SDR test for cases with 6DL_7DL CCs in TS 36.101 (Rel-15)</w:t>
            </w:r>
          </w:p>
        </w:tc>
        <w:tc>
          <w:tcPr>
            <w:tcW w:w="600" w:type="pct"/>
          </w:tcPr>
          <w:p w14:paraId="18329537" w14:textId="57CC0C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67931740" w14:textId="49F89B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10EFDBE7" w14:textId="6170AD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5924</w:t>
            </w:r>
          </w:p>
        </w:tc>
        <w:tc>
          <w:tcPr>
            <w:tcW w:w="220" w:type="pct"/>
          </w:tcPr>
          <w:p w14:paraId="5CD3E4BD" w14:textId="3AC934B8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7FB0CDD" w14:textId="53F852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05294AD6" w14:textId="7872B8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C28B156" w14:textId="6427F5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LTE_CA_R15_5DL1UL</w:t>
            </w:r>
          </w:p>
        </w:tc>
        <w:tc>
          <w:tcPr>
            <w:tcW w:w="513" w:type="pct"/>
          </w:tcPr>
          <w:p w14:paraId="6027EF8E" w14:textId="6BF67A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68281C2" w14:textId="77777777" w:rsidTr="00635315">
        <w:tc>
          <w:tcPr>
            <w:tcW w:w="452" w:type="pct"/>
          </w:tcPr>
          <w:p w14:paraId="730549BD" w14:textId="57B8B0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R4-2303001</w:t>
            </w:r>
          </w:p>
        </w:tc>
        <w:tc>
          <w:tcPr>
            <w:tcW w:w="1069" w:type="pct"/>
          </w:tcPr>
          <w:p w14:paraId="2CEAD611" w14:textId="634D05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Corrections on FRC for LTE SDR test for cases with 6DL_7DL CCs in TS 36.101 (Rel-15)</w:t>
            </w:r>
          </w:p>
        </w:tc>
        <w:tc>
          <w:tcPr>
            <w:tcW w:w="600" w:type="pct"/>
          </w:tcPr>
          <w:p w14:paraId="48230E23" w14:textId="1CD5D9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3E224E4" w14:textId="52F67E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15ADFFF2" w14:textId="55566C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5924</w:t>
            </w:r>
          </w:p>
        </w:tc>
        <w:tc>
          <w:tcPr>
            <w:tcW w:w="220" w:type="pct"/>
          </w:tcPr>
          <w:p w14:paraId="4F409478" w14:textId="6F824355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69" w:type="pct"/>
          </w:tcPr>
          <w:p w14:paraId="7B8CAA37" w14:textId="735E0D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5E6AEC07" w14:textId="7A3566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6ED9FAF" w14:textId="6DBBC1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LTE_CA_R15_5DL1UL</w:t>
            </w:r>
          </w:p>
        </w:tc>
        <w:tc>
          <w:tcPr>
            <w:tcW w:w="513" w:type="pct"/>
          </w:tcPr>
          <w:p w14:paraId="2513DFEE" w14:textId="570AD9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8A6DAB7" w14:textId="77777777" w:rsidTr="00635315">
        <w:tc>
          <w:tcPr>
            <w:tcW w:w="452" w:type="pct"/>
          </w:tcPr>
          <w:p w14:paraId="08C6DB15" w14:textId="442171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R4-2302190</w:t>
            </w:r>
          </w:p>
        </w:tc>
        <w:tc>
          <w:tcPr>
            <w:tcW w:w="1069" w:type="pct"/>
          </w:tcPr>
          <w:p w14:paraId="4FCF796A" w14:textId="520EFF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Corrections on FRC for LTE SDR test for cases with 6DL_7DL CCs in TS 36.101 (Rel-16)</w:t>
            </w:r>
          </w:p>
        </w:tc>
        <w:tc>
          <w:tcPr>
            <w:tcW w:w="600" w:type="pct"/>
          </w:tcPr>
          <w:p w14:paraId="6571A79B" w14:textId="245D55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5437C5D1" w14:textId="2B9672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7AACBAF7" w14:textId="45C4D0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5925</w:t>
            </w:r>
          </w:p>
        </w:tc>
        <w:tc>
          <w:tcPr>
            <w:tcW w:w="220" w:type="pct"/>
          </w:tcPr>
          <w:p w14:paraId="4F8D7FF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273898B" w14:textId="2A7D0B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570464E" w14:textId="1A28DA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F45E9A4" w14:textId="2C4D8F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LTE_CA_R15_5DL1UL</w:t>
            </w:r>
          </w:p>
        </w:tc>
        <w:tc>
          <w:tcPr>
            <w:tcW w:w="513" w:type="pct"/>
          </w:tcPr>
          <w:p w14:paraId="1821181D" w14:textId="3675D6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27D5EFD" w14:textId="77777777" w:rsidTr="00635315">
        <w:tc>
          <w:tcPr>
            <w:tcW w:w="452" w:type="pct"/>
          </w:tcPr>
          <w:p w14:paraId="30645291" w14:textId="4EB20E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R4-2303002</w:t>
            </w:r>
          </w:p>
        </w:tc>
        <w:tc>
          <w:tcPr>
            <w:tcW w:w="1069" w:type="pct"/>
          </w:tcPr>
          <w:p w14:paraId="13C04D82" w14:textId="1FF5DC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Corrections on FRC for LTE SDR test for cases with 6DL_7DL CCs in TS 36.101 (Rel-16)</w:t>
            </w:r>
          </w:p>
        </w:tc>
        <w:tc>
          <w:tcPr>
            <w:tcW w:w="600" w:type="pct"/>
          </w:tcPr>
          <w:p w14:paraId="536A3CFB" w14:textId="360B68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2DB25156" w14:textId="6EAC81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2CE71627" w14:textId="6AE282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5925</w:t>
            </w:r>
          </w:p>
        </w:tc>
        <w:tc>
          <w:tcPr>
            <w:tcW w:w="220" w:type="pct"/>
          </w:tcPr>
          <w:p w14:paraId="38499BB4" w14:textId="0EC24042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AE71171" w14:textId="4D27E8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D952014" w14:textId="0F1C30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CFC54D7" w14:textId="478951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LTE_CA_R15_5DL1UL</w:t>
            </w:r>
          </w:p>
        </w:tc>
        <w:tc>
          <w:tcPr>
            <w:tcW w:w="513" w:type="pct"/>
          </w:tcPr>
          <w:p w14:paraId="674F9112" w14:textId="7A0BBF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20B0DD8" w14:textId="77777777" w:rsidTr="00635315">
        <w:tc>
          <w:tcPr>
            <w:tcW w:w="452" w:type="pct"/>
          </w:tcPr>
          <w:p w14:paraId="4C0A873D" w14:textId="4D1EE4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R4-2302191</w:t>
            </w:r>
          </w:p>
        </w:tc>
        <w:tc>
          <w:tcPr>
            <w:tcW w:w="1069" w:type="pct"/>
          </w:tcPr>
          <w:p w14:paraId="4AF30255" w14:textId="35394B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Corrections on FRC for LTE SDR test for cases with 6DL_7DL CCs in TS 36.101 (Rel-17)</w:t>
            </w:r>
          </w:p>
        </w:tc>
        <w:tc>
          <w:tcPr>
            <w:tcW w:w="600" w:type="pct"/>
          </w:tcPr>
          <w:p w14:paraId="67AD422E" w14:textId="7202D9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7CD0CD9A" w14:textId="725608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716C868D" w14:textId="6980C3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5926</w:t>
            </w:r>
          </w:p>
        </w:tc>
        <w:tc>
          <w:tcPr>
            <w:tcW w:w="220" w:type="pct"/>
          </w:tcPr>
          <w:p w14:paraId="6B72C7E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D6CE747" w14:textId="0BCD76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5F16556" w14:textId="64588E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8C96636" w14:textId="346E48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LTE_CA_R15_5DL1UL</w:t>
            </w:r>
          </w:p>
        </w:tc>
        <w:tc>
          <w:tcPr>
            <w:tcW w:w="513" w:type="pct"/>
          </w:tcPr>
          <w:p w14:paraId="41631AE1" w14:textId="05E7B1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D0D9158" w14:textId="77777777" w:rsidTr="00635315">
        <w:tc>
          <w:tcPr>
            <w:tcW w:w="452" w:type="pct"/>
          </w:tcPr>
          <w:p w14:paraId="38BD6F9B" w14:textId="4C8DC4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R4-2303000</w:t>
            </w:r>
          </w:p>
        </w:tc>
        <w:tc>
          <w:tcPr>
            <w:tcW w:w="1069" w:type="pct"/>
          </w:tcPr>
          <w:p w14:paraId="566F60B4" w14:textId="75C75C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Corrections on FRC for LTE SDR test for cases with 6DL_7DL CCs in TS 36.101 (Rel-17)</w:t>
            </w:r>
          </w:p>
        </w:tc>
        <w:tc>
          <w:tcPr>
            <w:tcW w:w="600" w:type="pct"/>
          </w:tcPr>
          <w:p w14:paraId="09DDB99A" w14:textId="7C36AB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1A26051E" w14:textId="586B6B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3F9EFDE8" w14:textId="2C14E0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5926</w:t>
            </w:r>
          </w:p>
        </w:tc>
        <w:tc>
          <w:tcPr>
            <w:tcW w:w="220" w:type="pct"/>
          </w:tcPr>
          <w:p w14:paraId="517F74FD" w14:textId="37E2A2D0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1B7E13C" w14:textId="0C8CE9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6486DAD" w14:textId="14EA32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3A44623" w14:textId="77A040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LTE_CA_R15_5DL1UL</w:t>
            </w:r>
          </w:p>
        </w:tc>
        <w:tc>
          <w:tcPr>
            <w:tcW w:w="513" w:type="pct"/>
          </w:tcPr>
          <w:p w14:paraId="102380B6" w14:textId="59E5AC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E3079DC" w14:textId="77777777" w:rsidTr="00635315">
        <w:tc>
          <w:tcPr>
            <w:tcW w:w="452" w:type="pct"/>
          </w:tcPr>
          <w:p w14:paraId="2492DB55" w14:textId="24BFF6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R4-2302203</w:t>
            </w:r>
          </w:p>
        </w:tc>
        <w:tc>
          <w:tcPr>
            <w:tcW w:w="1069" w:type="pct"/>
          </w:tcPr>
          <w:p w14:paraId="30F519E1" w14:textId="736B85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corrections on Rel-17 band combinations in TS36.101</w:t>
            </w:r>
          </w:p>
        </w:tc>
        <w:tc>
          <w:tcPr>
            <w:tcW w:w="600" w:type="pct"/>
          </w:tcPr>
          <w:p w14:paraId="45EEA9F3" w14:textId="7EF1B6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379" w:type="pct"/>
          </w:tcPr>
          <w:p w14:paraId="6FFAA79D" w14:textId="1A0247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7DFD3827" w14:textId="647F0C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5927</w:t>
            </w:r>
          </w:p>
        </w:tc>
        <w:tc>
          <w:tcPr>
            <w:tcW w:w="220" w:type="pct"/>
          </w:tcPr>
          <w:p w14:paraId="766035C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3FB74F2" w14:textId="790566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0C2528A" w14:textId="5F2F0E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9E53DD0" w14:textId="2B4FA3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LTE_CA_R17_2BDL_1BUL, LTE_CA_R17_3BDL_1BUL, LTE_CA_R17_2BDL_2BUL, LTE_CA_R17_xBDL_2BUL</w:t>
            </w:r>
          </w:p>
        </w:tc>
        <w:tc>
          <w:tcPr>
            <w:tcW w:w="513" w:type="pct"/>
          </w:tcPr>
          <w:p w14:paraId="6A8151EA" w14:textId="2931EE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0E2F6A7" w14:textId="77777777" w:rsidTr="00635315">
        <w:tc>
          <w:tcPr>
            <w:tcW w:w="452" w:type="pct"/>
          </w:tcPr>
          <w:p w14:paraId="7E29141E" w14:textId="6E1D20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R4-2302204</w:t>
            </w:r>
          </w:p>
        </w:tc>
        <w:tc>
          <w:tcPr>
            <w:tcW w:w="1069" w:type="pct"/>
          </w:tcPr>
          <w:p w14:paraId="08F5D097" w14:textId="6E6A87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corrections on Rel-18 band combinations in TS36.101</w:t>
            </w:r>
          </w:p>
        </w:tc>
        <w:tc>
          <w:tcPr>
            <w:tcW w:w="600" w:type="pct"/>
          </w:tcPr>
          <w:p w14:paraId="594FF6EA" w14:textId="07CF7F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379" w:type="pct"/>
          </w:tcPr>
          <w:p w14:paraId="6BC0427A" w14:textId="3E5232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49C3297F" w14:textId="725677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5928</w:t>
            </w:r>
          </w:p>
        </w:tc>
        <w:tc>
          <w:tcPr>
            <w:tcW w:w="220" w:type="pct"/>
          </w:tcPr>
          <w:p w14:paraId="5F1BCB9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85F6E79" w14:textId="7A2FBF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01DFE63" w14:textId="14D083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9B4DB0D" w14:textId="1E53C4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LTE_CA_R18_xBDL_yBUL</w:t>
            </w:r>
          </w:p>
        </w:tc>
        <w:tc>
          <w:tcPr>
            <w:tcW w:w="513" w:type="pct"/>
          </w:tcPr>
          <w:p w14:paraId="5A447FAD" w14:textId="0E9D2A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A5146D4" w14:textId="77777777" w:rsidTr="00635315">
        <w:tc>
          <w:tcPr>
            <w:tcW w:w="452" w:type="pct"/>
          </w:tcPr>
          <w:p w14:paraId="39785938" w14:textId="6B16F0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R4-2302264</w:t>
            </w:r>
          </w:p>
        </w:tc>
        <w:tc>
          <w:tcPr>
            <w:tcW w:w="1069" w:type="pct"/>
          </w:tcPr>
          <w:p w14:paraId="590395A7" w14:textId="6A1C2F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36.101 Rel-15: Adding note 44 to B65 for spurious emission requirement</w:t>
            </w:r>
          </w:p>
        </w:tc>
        <w:tc>
          <w:tcPr>
            <w:tcW w:w="600" w:type="pct"/>
          </w:tcPr>
          <w:p w14:paraId="79911F7A" w14:textId="5664CD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379" w:type="pct"/>
          </w:tcPr>
          <w:p w14:paraId="4F71762B" w14:textId="741C87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4ECF2A5C" w14:textId="05826B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5929</w:t>
            </w:r>
          </w:p>
        </w:tc>
        <w:tc>
          <w:tcPr>
            <w:tcW w:w="220" w:type="pct"/>
          </w:tcPr>
          <w:p w14:paraId="7C98E3F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06F2F37" w14:textId="77640B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1472FD6A" w14:textId="54168E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A709A56" w14:textId="0058C4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LTE_bands_R16_M2_NB2</w:t>
            </w:r>
          </w:p>
        </w:tc>
        <w:tc>
          <w:tcPr>
            <w:tcW w:w="513" w:type="pct"/>
          </w:tcPr>
          <w:p w14:paraId="6CDD8C03" w14:textId="6889EE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5EAEE6D" w14:textId="77777777" w:rsidTr="00635315">
        <w:tc>
          <w:tcPr>
            <w:tcW w:w="452" w:type="pct"/>
          </w:tcPr>
          <w:p w14:paraId="6E854815" w14:textId="10C98C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R4-2302280</w:t>
            </w:r>
          </w:p>
        </w:tc>
        <w:tc>
          <w:tcPr>
            <w:tcW w:w="1069" w:type="pct"/>
          </w:tcPr>
          <w:p w14:paraId="0A2B3555" w14:textId="1F2236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36.101 Rel-16: Adding note 44 to B65 for spurious emission requirement</w:t>
            </w:r>
          </w:p>
        </w:tc>
        <w:tc>
          <w:tcPr>
            <w:tcW w:w="600" w:type="pct"/>
          </w:tcPr>
          <w:p w14:paraId="36A9C057" w14:textId="7E89CE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379" w:type="pct"/>
          </w:tcPr>
          <w:p w14:paraId="2944A7DE" w14:textId="07B4F3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49E8B675" w14:textId="43ED20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5930</w:t>
            </w:r>
          </w:p>
        </w:tc>
        <w:tc>
          <w:tcPr>
            <w:tcW w:w="220" w:type="pct"/>
          </w:tcPr>
          <w:p w14:paraId="7FAC72E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5C1F8CB" w14:textId="7B0998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D723F9D" w14:textId="3A35FC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2FF48E5" w14:textId="44340D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LTE_bands_R16_M2_NB2</w:t>
            </w:r>
          </w:p>
        </w:tc>
        <w:tc>
          <w:tcPr>
            <w:tcW w:w="513" w:type="pct"/>
          </w:tcPr>
          <w:p w14:paraId="069C5163" w14:textId="1BEB2A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AAFF75B" w14:textId="77777777" w:rsidTr="00635315">
        <w:tc>
          <w:tcPr>
            <w:tcW w:w="452" w:type="pct"/>
          </w:tcPr>
          <w:p w14:paraId="2AFD4A6B" w14:textId="2BB147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R4-2302284</w:t>
            </w:r>
          </w:p>
        </w:tc>
        <w:tc>
          <w:tcPr>
            <w:tcW w:w="1069" w:type="pct"/>
          </w:tcPr>
          <w:p w14:paraId="521CAC5C" w14:textId="4B18C8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36.101 Rel-17: Adding note 44 to B65 for spurious emission requirement</w:t>
            </w:r>
          </w:p>
        </w:tc>
        <w:tc>
          <w:tcPr>
            <w:tcW w:w="600" w:type="pct"/>
          </w:tcPr>
          <w:p w14:paraId="310D15D2" w14:textId="10E185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379" w:type="pct"/>
          </w:tcPr>
          <w:p w14:paraId="5E0AEF4E" w14:textId="36C71D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648B7141" w14:textId="0FD1FE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5931</w:t>
            </w:r>
          </w:p>
        </w:tc>
        <w:tc>
          <w:tcPr>
            <w:tcW w:w="220" w:type="pct"/>
          </w:tcPr>
          <w:p w14:paraId="5484B65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254C8E8" w14:textId="0616C2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9AC2BD3" w14:textId="3224BE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D19F255" w14:textId="46A544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LTE_bands_R16_M2_NB2</w:t>
            </w:r>
          </w:p>
        </w:tc>
        <w:tc>
          <w:tcPr>
            <w:tcW w:w="513" w:type="pct"/>
          </w:tcPr>
          <w:p w14:paraId="57726595" w14:textId="4D3063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E733119" w14:textId="77777777" w:rsidTr="00635315">
        <w:tc>
          <w:tcPr>
            <w:tcW w:w="452" w:type="pct"/>
          </w:tcPr>
          <w:p w14:paraId="1F010AF7" w14:textId="742F57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R4-2302285</w:t>
            </w:r>
          </w:p>
        </w:tc>
        <w:tc>
          <w:tcPr>
            <w:tcW w:w="1069" w:type="pct"/>
          </w:tcPr>
          <w:p w14:paraId="060E5B29" w14:textId="574F38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36.101 Rel-18: Adding note 44 to B65 for spurious emission requirement</w:t>
            </w:r>
          </w:p>
        </w:tc>
        <w:tc>
          <w:tcPr>
            <w:tcW w:w="600" w:type="pct"/>
          </w:tcPr>
          <w:p w14:paraId="6FCBD490" w14:textId="1535DF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379" w:type="pct"/>
          </w:tcPr>
          <w:p w14:paraId="79A679A4" w14:textId="4ECC53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029586FC" w14:textId="0FABFD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5932</w:t>
            </w:r>
          </w:p>
        </w:tc>
        <w:tc>
          <w:tcPr>
            <w:tcW w:w="220" w:type="pct"/>
          </w:tcPr>
          <w:p w14:paraId="3D68358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1D98C67" w14:textId="543203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1EC2388" w14:textId="1DCC1F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B1C09A0" w14:textId="3AE3BA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LTE_bands_R16_M2_NB2</w:t>
            </w:r>
          </w:p>
        </w:tc>
        <w:tc>
          <w:tcPr>
            <w:tcW w:w="513" w:type="pct"/>
          </w:tcPr>
          <w:p w14:paraId="4DAA0449" w14:textId="4D6607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FA40EA6" w14:textId="77777777" w:rsidTr="00635315">
        <w:tc>
          <w:tcPr>
            <w:tcW w:w="452" w:type="pct"/>
          </w:tcPr>
          <w:p w14:paraId="2632A75D" w14:textId="13D2BD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R4-2302694</w:t>
            </w:r>
          </w:p>
        </w:tc>
        <w:tc>
          <w:tcPr>
            <w:tcW w:w="1069" w:type="pct"/>
          </w:tcPr>
          <w:p w14:paraId="004B5E60" w14:textId="16C1ED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Output power for NS_38, NS_40, and NS_41</w:t>
            </w:r>
          </w:p>
        </w:tc>
        <w:tc>
          <w:tcPr>
            <w:tcW w:w="600" w:type="pct"/>
          </w:tcPr>
          <w:p w14:paraId="66703634" w14:textId="28B01F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79DC64F8" w14:textId="07C5D2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171A84E4" w14:textId="4B1F53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5933</w:t>
            </w:r>
          </w:p>
        </w:tc>
        <w:tc>
          <w:tcPr>
            <w:tcW w:w="220" w:type="pct"/>
          </w:tcPr>
          <w:p w14:paraId="6F68EFF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7CB18CC" w14:textId="0BDD45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35830EF8" w14:textId="42BB05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FE21728" w14:textId="1BD6D3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LTE_FDD_L_Band-Core, LTE_TDD_L_Band-Core</w:t>
            </w:r>
          </w:p>
        </w:tc>
        <w:tc>
          <w:tcPr>
            <w:tcW w:w="513" w:type="pct"/>
          </w:tcPr>
          <w:p w14:paraId="1F9F5C49" w14:textId="1B7A2B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26B827C" w14:textId="77777777" w:rsidTr="00635315">
        <w:tc>
          <w:tcPr>
            <w:tcW w:w="452" w:type="pct"/>
          </w:tcPr>
          <w:p w14:paraId="138C8B46" w14:textId="617990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R4-2302695</w:t>
            </w:r>
          </w:p>
        </w:tc>
        <w:tc>
          <w:tcPr>
            <w:tcW w:w="1069" w:type="pct"/>
          </w:tcPr>
          <w:p w14:paraId="11C7CB42" w14:textId="0F9F28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Output power for NS_38, NS_40, and NS_41</w:t>
            </w:r>
          </w:p>
        </w:tc>
        <w:tc>
          <w:tcPr>
            <w:tcW w:w="600" w:type="pct"/>
          </w:tcPr>
          <w:p w14:paraId="38CD59C0" w14:textId="67E8A8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38F8EC1F" w14:textId="6384CD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40874524" w14:textId="78C5BC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5934</w:t>
            </w:r>
          </w:p>
        </w:tc>
        <w:tc>
          <w:tcPr>
            <w:tcW w:w="220" w:type="pct"/>
          </w:tcPr>
          <w:p w14:paraId="207454C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E593A3" w14:textId="54E206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75DAE47" w14:textId="7E3103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FF3C060" w14:textId="3966B9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LTE_FDD_L_Band-Core, LTE_TDD_L_Band-Core</w:t>
            </w:r>
          </w:p>
        </w:tc>
        <w:tc>
          <w:tcPr>
            <w:tcW w:w="513" w:type="pct"/>
          </w:tcPr>
          <w:p w14:paraId="1527C98A" w14:textId="34DB99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66679C6" w14:textId="77777777" w:rsidTr="00635315">
        <w:tc>
          <w:tcPr>
            <w:tcW w:w="452" w:type="pct"/>
          </w:tcPr>
          <w:p w14:paraId="17F694CD" w14:textId="745A4C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R4-2302696</w:t>
            </w:r>
          </w:p>
        </w:tc>
        <w:tc>
          <w:tcPr>
            <w:tcW w:w="1069" w:type="pct"/>
          </w:tcPr>
          <w:p w14:paraId="69B72A40" w14:textId="472E79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Output power for NS_38, NS_40, and NS_41</w:t>
            </w:r>
          </w:p>
        </w:tc>
        <w:tc>
          <w:tcPr>
            <w:tcW w:w="600" w:type="pct"/>
          </w:tcPr>
          <w:p w14:paraId="32DCD8C7" w14:textId="5CF4EE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5D7529FA" w14:textId="3B6E0B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72D833EF" w14:textId="07BB07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5935</w:t>
            </w:r>
          </w:p>
        </w:tc>
        <w:tc>
          <w:tcPr>
            <w:tcW w:w="220" w:type="pct"/>
          </w:tcPr>
          <w:p w14:paraId="6B4D490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EF7F029" w14:textId="2D1CDF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8C4FB2F" w14:textId="47C264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7E50CF3" w14:textId="0794C4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LTE_FDD_L_Band-Core, LTE_TDD_L_Band-Core</w:t>
            </w:r>
          </w:p>
        </w:tc>
        <w:tc>
          <w:tcPr>
            <w:tcW w:w="513" w:type="pct"/>
          </w:tcPr>
          <w:p w14:paraId="492E75B5" w14:textId="713227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AA7ABBC" w14:textId="77777777" w:rsidTr="00635315">
        <w:tc>
          <w:tcPr>
            <w:tcW w:w="452" w:type="pct"/>
          </w:tcPr>
          <w:p w14:paraId="1B3686E5" w14:textId="6D743B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R4-2302697</w:t>
            </w:r>
          </w:p>
        </w:tc>
        <w:tc>
          <w:tcPr>
            <w:tcW w:w="1069" w:type="pct"/>
          </w:tcPr>
          <w:p w14:paraId="15E1C58D" w14:textId="1F1FDA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Output power for NS_38, NS_40, and NS_41</w:t>
            </w:r>
          </w:p>
        </w:tc>
        <w:tc>
          <w:tcPr>
            <w:tcW w:w="600" w:type="pct"/>
          </w:tcPr>
          <w:p w14:paraId="11647B35" w14:textId="2411A3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56D75095" w14:textId="53C209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1D3B440A" w14:textId="5600EB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5936</w:t>
            </w:r>
          </w:p>
        </w:tc>
        <w:tc>
          <w:tcPr>
            <w:tcW w:w="220" w:type="pct"/>
          </w:tcPr>
          <w:p w14:paraId="05ADFA4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E67CDBC" w14:textId="7C6112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F4C91DE" w14:textId="3318F5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784D321" w14:textId="5F9831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LTE_FDD_L_Band-Core, LTE_TDD_L_Band-Core</w:t>
            </w:r>
          </w:p>
        </w:tc>
        <w:tc>
          <w:tcPr>
            <w:tcW w:w="513" w:type="pct"/>
          </w:tcPr>
          <w:p w14:paraId="6DA47EF7" w14:textId="6CA052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C388B8A" w14:textId="77777777" w:rsidTr="00635315">
        <w:tc>
          <w:tcPr>
            <w:tcW w:w="452" w:type="pct"/>
          </w:tcPr>
          <w:p w14:paraId="76106FD1" w14:textId="004E09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R4-2303474</w:t>
            </w:r>
          </w:p>
        </w:tc>
        <w:tc>
          <w:tcPr>
            <w:tcW w:w="1069" w:type="pct"/>
          </w:tcPr>
          <w:p w14:paraId="6F9E953E" w14:textId="4CBECC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Band n105 in coexistence table</w:t>
            </w:r>
          </w:p>
        </w:tc>
        <w:tc>
          <w:tcPr>
            <w:tcW w:w="600" w:type="pct"/>
          </w:tcPr>
          <w:p w14:paraId="31D05027" w14:textId="4EB870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 Qualcomm</w:t>
            </w:r>
          </w:p>
        </w:tc>
        <w:tc>
          <w:tcPr>
            <w:tcW w:w="379" w:type="pct"/>
          </w:tcPr>
          <w:p w14:paraId="1F9FBFE9" w14:textId="14B9BA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4E921C05" w14:textId="3435A4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5937</w:t>
            </w:r>
          </w:p>
        </w:tc>
        <w:tc>
          <w:tcPr>
            <w:tcW w:w="220" w:type="pct"/>
          </w:tcPr>
          <w:p w14:paraId="5649C58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72ACFF6" w14:textId="08F401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078F1FF" w14:textId="13FA31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6AE8B779" w14:textId="005607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NR_600MHz_APT-Core</w:t>
            </w:r>
          </w:p>
        </w:tc>
        <w:tc>
          <w:tcPr>
            <w:tcW w:w="513" w:type="pct"/>
          </w:tcPr>
          <w:p w14:paraId="7CD39643" w14:textId="7F6B8F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30C8F7A" w14:textId="77777777" w:rsidTr="00635315">
        <w:tc>
          <w:tcPr>
            <w:tcW w:w="452" w:type="pct"/>
          </w:tcPr>
          <w:p w14:paraId="7591CEA5" w14:textId="63E8E4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R4-2303496</w:t>
            </w:r>
          </w:p>
        </w:tc>
        <w:tc>
          <w:tcPr>
            <w:tcW w:w="1069" w:type="pct"/>
          </w:tcPr>
          <w:p w14:paraId="75B19550" w14:textId="78940B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MPR for LTE Intra-band CA with CC gap larger than 35 MHz</w:t>
            </w:r>
          </w:p>
        </w:tc>
        <w:tc>
          <w:tcPr>
            <w:tcW w:w="600" w:type="pct"/>
          </w:tcPr>
          <w:p w14:paraId="38BA0431" w14:textId="6289FC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379" w:type="pct"/>
          </w:tcPr>
          <w:p w14:paraId="533F9574" w14:textId="629659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4955722F" w14:textId="3D0015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5938</w:t>
            </w:r>
          </w:p>
        </w:tc>
        <w:tc>
          <w:tcPr>
            <w:tcW w:w="220" w:type="pct"/>
          </w:tcPr>
          <w:p w14:paraId="6E0A564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D9BEC02" w14:textId="474D09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1B9CDE4" w14:textId="717945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501C4A0A" w14:textId="54592D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LTE_intra_CA_MPR_35MHz_gap-Core</w:t>
            </w:r>
          </w:p>
        </w:tc>
        <w:tc>
          <w:tcPr>
            <w:tcW w:w="513" w:type="pct"/>
          </w:tcPr>
          <w:p w14:paraId="685153E6" w14:textId="7C3A18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5A81DD6" w14:textId="77777777" w:rsidTr="00635315">
        <w:tc>
          <w:tcPr>
            <w:tcW w:w="452" w:type="pct"/>
          </w:tcPr>
          <w:p w14:paraId="592401B3" w14:textId="0D8D5F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R4-2303780</w:t>
            </w:r>
          </w:p>
        </w:tc>
        <w:tc>
          <w:tcPr>
            <w:tcW w:w="1069" w:type="pct"/>
          </w:tcPr>
          <w:p w14:paraId="55620D50" w14:textId="0390CE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applicability rules for LTE 8Rx requirements in TS 36.101(Rel-18)</w:t>
            </w:r>
          </w:p>
        </w:tc>
        <w:tc>
          <w:tcPr>
            <w:tcW w:w="600" w:type="pct"/>
          </w:tcPr>
          <w:p w14:paraId="2DA5955F" w14:textId="654B07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44603926" w14:textId="0A7741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3A7D4644" w14:textId="1C0A59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5939</w:t>
            </w:r>
          </w:p>
        </w:tc>
        <w:tc>
          <w:tcPr>
            <w:tcW w:w="220" w:type="pct"/>
          </w:tcPr>
          <w:p w14:paraId="72FD61E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DA22539" w14:textId="542858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07AE608" w14:textId="2AD50F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5D79128" w14:textId="4AB08F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LTE_8Rx_AP_DL-Perf</w:t>
            </w:r>
          </w:p>
        </w:tc>
        <w:tc>
          <w:tcPr>
            <w:tcW w:w="513" w:type="pct"/>
          </w:tcPr>
          <w:p w14:paraId="09E8739E" w14:textId="7279C5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1C4AE75" w14:textId="77777777" w:rsidTr="00635315">
        <w:tc>
          <w:tcPr>
            <w:tcW w:w="452" w:type="pct"/>
          </w:tcPr>
          <w:p w14:paraId="1E0E40DD" w14:textId="316592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R4-2303781</w:t>
            </w:r>
          </w:p>
        </w:tc>
        <w:tc>
          <w:tcPr>
            <w:tcW w:w="1069" w:type="pct"/>
          </w:tcPr>
          <w:p w14:paraId="23DB1A4E" w14:textId="20B203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Corrections on FRC for LTE SDR test for cases with 6DL_7DL CCs in TS 36.101 (Rel-18)</w:t>
            </w:r>
          </w:p>
        </w:tc>
        <w:tc>
          <w:tcPr>
            <w:tcW w:w="600" w:type="pct"/>
          </w:tcPr>
          <w:p w14:paraId="278CE8C5" w14:textId="6845DE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63CA9D83" w14:textId="5B7585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6F09A386" w14:textId="468F77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5940</w:t>
            </w:r>
          </w:p>
        </w:tc>
        <w:tc>
          <w:tcPr>
            <w:tcW w:w="220" w:type="pct"/>
          </w:tcPr>
          <w:p w14:paraId="5FD32BF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34A65F1" w14:textId="08F23B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835A5C5" w14:textId="4FEBDC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D253A86" w14:textId="268224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LTE_CA_R15_5DL1UL</w:t>
            </w:r>
          </w:p>
        </w:tc>
        <w:tc>
          <w:tcPr>
            <w:tcW w:w="513" w:type="pct"/>
          </w:tcPr>
          <w:p w14:paraId="78431D37" w14:textId="69C3CF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30CB8FA4" w14:textId="77777777" w:rsidTr="00635315">
        <w:tc>
          <w:tcPr>
            <w:tcW w:w="452" w:type="pct"/>
          </w:tcPr>
          <w:p w14:paraId="1B4C7B2D" w14:textId="0C524A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R4-2302858</w:t>
            </w:r>
          </w:p>
        </w:tc>
        <w:tc>
          <w:tcPr>
            <w:tcW w:w="1069" w:type="pct"/>
          </w:tcPr>
          <w:p w14:paraId="601E26F7" w14:textId="4BF400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applicability rules for LTE 8Rx requirements in TS 36.101(Rel-18)</w:t>
            </w:r>
          </w:p>
        </w:tc>
        <w:tc>
          <w:tcPr>
            <w:tcW w:w="600" w:type="pct"/>
          </w:tcPr>
          <w:p w14:paraId="7FC9C5B7" w14:textId="6AD566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7AB30493" w14:textId="17C4A9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40C3686C" w14:textId="6EA636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5941</w:t>
            </w:r>
          </w:p>
        </w:tc>
        <w:tc>
          <w:tcPr>
            <w:tcW w:w="220" w:type="pct"/>
          </w:tcPr>
          <w:p w14:paraId="2389DC2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AD0046E" w14:textId="79870C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946F39D" w14:textId="4CFFDE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1FC870E" w14:textId="0F158D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LTE_8Rx_AP_DL-Perf</w:t>
            </w:r>
          </w:p>
        </w:tc>
        <w:tc>
          <w:tcPr>
            <w:tcW w:w="513" w:type="pct"/>
          </w:tcPr>
          <w:p w14:paraId="5FD606B1" w14:textId="48D0A0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F3F8505" w14:textId="77777777" w:rsidTr="00635315">
        <w:tc>
          <w:tcPr>
            <w:tcW w:w="452" w:type="pct"/>
          </w:tcPr>
          <w:p w14:paraId="4ECBB562" w14:textId="72DEF7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R4-2302861</w:t>
            </w:r>
          </w:p>
        </w:tc>
        <w:tc>
          <w:tcPr>
            <w:tcW w:w="1069" w:type="pct"/>
          </w:tcPr>
          <w:p w14:paraId="77FA4A96" w14:textId="6EBFEB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Corrections on FRC for LTE SDR test for cases with 6DL_7DL CCs in TS 36.101 (Rel-18)</w:t>
            </w:r>
          </w:p>
        </w:tc>
        <w:tc>
          <w:tcPr>
            <w:tcW w:w="600" w:type="pct"/>
          </w:tcPr>
          <w:p w14:paraId="580C6276" w14:textId="53A930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6E2A4060" w14:textId="1CB0FC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65F49836" w14:textId="4CDE69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5942</w:t>
            </w:r>
          </w:p>
        </w:tc>
        <w:tc>
          <w:tcPr>
            <w:tcW w:w="220" w:type="pct"/>
          </w:tcPr>
          <w:p w14:paraId="73803AD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95E212D" w14:textId="0B8E0C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B2B7185" w14:textId="6379F7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CAEE1AB" w14:textId="59089A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LTE_CA_R15_5DL1UL</w:t>
            </w:r>
          </w:p>
        </w:tc>
        <w:tc>
          <w:tcPr>
            <w:tcW w:w="513" w:type="pct"/>
          </w:tcPr>
          <w:p w14:paraId="3C143B9B" w14:textId="3A2396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5ADC08F" w14:textId="77777777" w:rsidTr="00635315">
        <w:tc>
          <w:tcPr>
            <w:tcW w:w="452" w:type="pct"/>
          </w:tcPr>
          <w:p w14:paraId="4E6258B5" w14:textId="35C116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R4-2303725</w:t>
            </w:r>
          </w:p>
        </w:tc>
        <w:tc>
          <w:tcPr>
            <w:tcW w:w="1069" w:type="pct"/>
          </w:tcPr>
          <w:p w14:paraId="2DF20454" w14:textId="4B76C9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R18 x(x&lt;=6) DL y(y&lt;=2) UL CA band combinations to TS 36.101</w:t>
            </w:r>
          </w:p>
        </w:tc>
        <w:tc>
          <w:tcPr>
            <w:tcW w:w="600" w:type="pct"/>
          </w:tcPr>
          <w:p w14:paraId="389CC58F" w14:textId="271C63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France</w:t>
            </w:r>
          </w:p>
        </w:tc>
        <w:tc>
          <w:tcPr>
            <w:tcW w:w="379" w:type="pct"/>
          </w:tcPr>
          <w:p w14:paraId="7153DDE1" w14:textId="0729B9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39740643" w14:textId="66ADC8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5943</w:t>
            </w:r>
          </w:p>
        </w:tc>
        <w:tc>
          <w:tcPr>
            <w:tcW w:w="220" w:type="pct"/>
          </w:tcPr>
          <w:p w14:paraId="3321063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4F75514" w14:textId="33FA2B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F879A7B" w14:textId="1F5988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403E660E" w14:textId="48CF7E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LTE_CA_R18_xBDL_yBUL-Core</w:t>
            </w:r>
          </w:p>
        </w:tc>
        <w:tc>
          <w:tcPr>
            <w:tcW w:w="513" w:type="pct"/>
          </w:tcPr>
          <w:p w14:paraId="34DE0D37" w14:textId="5B2FA8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E1A98D4" w14:textId="77777777" w:rsidTr="00635315">
        <w:tc>
          <w:tcPr>
            <w:tcW w:w="452" w:type="pct"/>
          </w:tcPr>
          <w:p w14:paraId="1B7082E8" w14:textId="4D65C9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R4-2300078</w:t>
            </w:r>
          </w:p>
        </w:tc>
        <w:tc>
          <w:tcPr>
            <w:tcW w:w="1069" w:type="pct"/>
          </w:tcPr>
          <w:p w14:paraId="465ACDA1" w14:textId="5501F7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the additional emissions requirements related to NS_02N</w:t>
            </w:r>
          </w:p>
        </w:tc>
        <w:tc>
          <w:tcPr>
            <w:tcW w:w="600" w:type="pct"/>
          </w:tcPr>
          <w:p w14:paraId="248F810B" w14:textId="477FC8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379" w:type="pct"/>
          </w:tcPr>
          <w:p w14:paraId="30563786" w14:textId="0C40A3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368" w:type="pct"/>
          </w:tcPr>
          <w:p w14:paraId="769CCFD1" w14:textId="26BA21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20" w:type="pct"/>
          </w:tcPr>
          <w:p w14:paraId="78DD715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25236E0" w14:textId="4D91BD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7101D99" w14:textId="6B2CD9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04C317B" w14:textId="329033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3" w:type="pct"/>
          </w:tcPr>
          <w:p w14:paraId="5612E651" w14:textId="611846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D6AE7B2" w14:textId="77777777" w:rsidTr="00635315">
        <w:tc>
          <w:tcPr>
            <w:tcW w:w="452" w:type="pct"/>
          </w:tcPr>
          <w:p w14:paraId="3F133DC5" w14:textId="39479C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R4-2303534</w:t>
            </w:r>
          </w:p>
        </w:tc>
        <w:tc>
          <w:tcPr>
            <w:tcW w:w="1069" w:type="pct"/>
          </w:tcPr>
          <w:p w14:paraId="60358389" w14:textId="0B3DC9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the additional emissions requirements related to NS_02N</w:t>
            </w:r>
          </w:p>
        </w:tc>
        <w:tc>
          <w:tcPr>
            <w:tcW w:w="600" w:type="pct"/>
          </w:tcPr>
          <w:p w14:paraId="0003F7DD" w14:textId="5C7943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379" w:type="pct"/>
          </w:tcPr>
          <w:p w14:paraId="33488BA3" w14:textId="33307E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368" w:type="pct"/>
          </w:tcPr>
          <w:p w14:paraId="0121C875" w14:textId="667190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20" w:type="pct"/>
          </w:tcPr>
          <w:p w14:paraId="0813E273" w14:textId="2DD37B32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DE2F881" w14:textId="252A05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7646CB2" w14:textId="582AA5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2AA97A5" w14:textId="7711C1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3" w:type="pct"/>
          </w:tcPr>
          <w:p w14:paraId="55886A82" w14:textId="7F39D3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9F063A4" w14:textId="77777777" w:rsidTr="00635315">
        <w:tc>
          <w:tcPr>
            <w:tcW w:w="452" w:type="pct"/>
          </w:tcPr>
          <w:p w14:paraId="1847F3E1" w14:textId="162B8F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R4-2300983</w:t>
            </w:r>
          </w:p>
        </w:tc>
        <w:tc>
          <w:tcPr>
            <w:tcW w:w="1069" w:type="pct"/>
          </w:tcPr>
          <w:p w14:paraId="1B63AE52" w14:textId="202FE4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36.102 for NTN IoT UE RF requirements corrections</w:t>
            </w:r>
          </w:p>
        </w:tc>
        <w:tc>
          <w:tcPr>
            <w:tcW w:w="600" w:type="pct"/>
          </w:tcPr>
          <w:p w14:paraId="5A234EBE" w14:textId="684F84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379" w:type="pct"/>
          </w:tcPr>
          <w:p w14:paraId="1790C1F7" w14:textId="4DA5A8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368" w:type="pct"/>
          </w:tcPr>
          <w:p w14:paraId="276DECA2" w14:textId="67393B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220" w:type="pct"/>
          </w:tcPr>
          <w:p w14:paraId="3F1BDCC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F123D8" w14:textId="19B7E1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FF8EABC" w14:textId="3E5462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B522343" w14:textId="465643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3" w:type="pct"/>
          </w:tcPr>
          <w:p w14:paraId="691F89A5" w14:textId="7656EC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20C91AD5" w14:textId="77777777" w:rsidTr="00635315">
        <w:tc>
          <w:tcPr>
            <w:tcW w:w="452" w:type="pct"/>
          </w:tcPr>
          <w:p w14:paraId="53CE9611" w14:textId="5E171C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R4-2303537</w:t>
            </w:r>
          </w:p>
        </w:tc>
        <w:tc>
          <w:tcPr>
            <w:tcW w:w="1069" w:type="pct"/>
          </w:tcPr>
          <w:p w14:paraId="375FF8C5" w14:textId="37A91F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36.102 for NTN IoT UE RF requirements corrections</w:t>
            </w:r>
          </w:p>
        </w:tc>
        <w:tc>
          <w:tcPr>
            <w:tcW w:w="600" w:type="pct"/>
          </w:tcPr>
          <w:p w14:paraId="77D77B4C" w14:textId="6E232A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379" w:type="pct"/>
          </w:tcPr>
          <w:p w14:paraId="20A21BBB" w14:textId="5634E7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368" w:type="pct"/>
          </w:tcPr>
          <w:p w14:paraId="060E9800" w14:textId="4692BD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220" w:type="pct"/>
          </w:tcPr>
          <w:p w14:paraId="78E9DAEA" w14:textId="067B6316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E803593" w14:textId="469509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79417E6" w14:textId="5E8ECA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765C80A" w14:textId="270C11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3" w:type="pct"/>
          </w:tcPr>
          <w:p w14:paraId="46B820A4" w14:textId="15121E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87F9C0F" w14:textId="77777777" w:rsidTr="00635315">
        <w:tc>
          <w:tcPr>
            <w:tcW w:w="452" w:type="pct"/>
          </w:tcPr>
          <w:p w14:paraId="59533CE4" w14:textId="7292B8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R4-2302271</w:t>
            </w:r>
          </w:p>
        </w:tc>
        <w:tc>
          <w:tcPr>
            <w:tcW w:w="1069" w:type="pct"/>
          </w:tcPr>
          <w:p w14:paraId="6953E4D2" w14:textId="01C1AF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36.102 for MPR and A-MPR</w:t>
            </w:r>
          </w:p>
        </w:tc>
        <w:tc>
          <w:tcPr>
            <w:tcW w:w="600" w:type="pct"/>
          </w:tcPr>
          <w:p w14:paraId="527E3F01" w14:textId="7E732E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379" w:type="pct"/>
          </w:tcPr>
          <w:p w14:paraId="5043E6B9" w14:textId="23CCD3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368" w:type="pct"/>
          </w:tcPr>
          <w:p w14:paraId="57F72D7C" w14:textId="03E079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220" w:type="pct"/>
          </w:tcPr>
          <w:p w14:paraId="4098C59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FE00525" w14:textId="55AA6F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032427F" w14:textId="068BD0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32DC4BF" w14:textId="3CB9CB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3" w:type="pct"/>
          </w:tcPr>
          <w:p w14:paraId="3DE1BF95" w14:textId="3ECD71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55B16CAB" w14:textId="77777777" w:rsidTr="00635315">
        <w:tc>
          <w:tcPr>
            <w:tcW w:w="452" w:type="pct"/>
          </w:tcPr>
          <w:p w14:paraId="45E3B3C6" w14:textId="12A2CE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R4-2303535</w:t>
            </w:r>
          </w:p>
        </w:tc>
        <w:tc>
          <w:tcPr>
            <w:tcW w:w="1069" w:type="pct"/>
          </w:tcPr>
          <w:p w14:paraId="4B748D5E" w14:textId="0AE005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36.102 for MPR and A-MPR</w:t>
            </w:r>
          </w:p>
        </w:tc>
        <w:tc>
          <w:tcPr>
            <w:tcW w:w="600" w:type="pct"/>
          </w:tcPr>
          <w:p w14:paraId="51603234" w14:textId="4F3A88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79" w:type="pct"/>
          </w:tcPr>
          <w:p w14:paraId="7272D3AC" w14:textId="13A45C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368" w:type="pct"/>
          </w:tcPr>
          <w:p w14:paraId="3A2F6512" w14:textId="237676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220" w:type="pct"/>
          </w:tcPr>
          <w:p w14:paraId="4745397B" w14:textId="12A550E0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5BB0AA3" w14:textId="6B1C60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393D8B8" w14:textId="3AA4ED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9EDEBF3" w14:textId="642CFD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3" w:type="pct"/>
          </w:tcPr>
          <w:p w14:paraId="4781B2B4" w14:textId="2D0892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E24B340" w14:textId="77777777" w:rsidTr="00635315">
        <w:tc>
          <w:tcPr>
            <w:tcW w:w="452" w:type="pct"/>
          </w:tcPr>
          <w:p w14:paraId="16842C39" w14:textId="00FD5C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R4-2302432</w:t>
            </w:r>
          </w:p>
        </w:tc>
        <w:tc>
          <w:tcPr>
            <w:tcW w:w="1069" w:type="pct"/>
          </w:tcPr>
          <w:p w14:paraId="67A13430" w14:textId="12D30B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A-MPR for NS_24 for Cat-M1</w:t>
            </w:r>
          </w:p>
        </w:tc>
        <w:tc>
          <w:tcPr>
            <w:tcW w:w="600" w:type="pct"/>
          </w:tcPr>
          <w:p w14:paraId="2E5C0498" w14:textId="45719A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1B2913A3" w14:textId="32344C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368" w:type="pct"/>
          </w:tcPr>
          <w:p w14:paraId="11E31495" w14:textId="1B783E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220" w:type="pct"/>
          </w:tcPr>
          <w:p w14:paraId="4F994CB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21690A" w14:textId="6F0DE7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7C78CEE" w14:textId="03641B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D7680AB" w14:textId="328C87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3" w:type="pct"/>
          </w:tcPr>
          <w:p w14:paraId="763303C6" w14:textId="543C0F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4316CCB" w14:textId="77777777" w:rsidTr="00635315">
        <w:tc>
          <w:tcPr>
            <w:tcW w:w="452" w:type="pct"/>
          </w:tcPr>
          <w:p w14:paraId="6F16FBE6" w14:textId="772769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R4-2302532</w:t>
            </w:r>
          </w:p>
        </w:tc>
        <w:tc>
          <w:tcPr>
            <w:tcW w:w="1069" w:type="pct"/>
          </w:tcPr>
          <w:p w14:paraId="5FCA94EC" w14:textId="3DFCF3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A-MPR for NS_24 for Cat-M1</w:t>
            </w:r>
          </w:p>
        </w:tc>
        <w:tc>
          <w:tcPr>
            <w:tcW w:w="600" w:type="pct"/>
          </w:tcPr>
          <w:p w14:paraId="79C01100" w14:textId="2C0A9B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58592316" w14:textId="2DF301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368" w:type="pct"/>
          </w:tcPr>
          <w:p w14:paraId="6EA3E705" w14:textId="5E8D73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220" w:type="pct"/>
          </w:tcPr>
          <w:p w14:paraId="20E2977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FD97265" w14:textId="738674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4064F14" w14:textId="082F75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114898F" w14:textId="1FAAD3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3" w:type="pct"/>
          </w:tcPr>
          <w:p w14:paraId="4BEDFDE1" w14:textId="7787B7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48AF932" w14:textId="77777777" w:rsidTr="00635315">
        <w:tc>
          <w:tcPr>
            <w:tcW w:w="452" w:type="pct"/>
          </w:tcPr>
          <w:p w14:paraId="3516ABC6" w14:textId="5286BC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R4-2303536</w:t>
            </w:r>
          </w:p>
        </w:tc>
        <w:tc>
          <w:tcPr>
            <w:tcW w:w="1069" w:type="pct"/>
          </w:tcPr>
          <w:p w14:paraId="41C89FD3" w14:textId="1603B8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A-MPR for NS_24 for Cat-M1</w:t>
            </w:r>
          </w:p>
        </w:tc>
        <w:tc>
          <w:tcPr>
            <w:tcW w:w="600" w:type="pct"/>
          </w:tcPr>
          <w:p w14:paraId="48A833C6" w14:textId="27CDB9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77D70FC3" w14:textId="1A54F6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368" w:type="pct"/>
          </w:tcPr>
          <w:p w14:paraId="1084AE12" w14:textId="488BD0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220" w:type="pct"/>
          </w:tcPr>
          <w:p w14:paraId="4D169053" w14:textId="36CB0F7A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5ABAB4C" w14:textId="271D85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5D77912" w14:textId="329D12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64C881F" w14:textId="4ED54F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3" w:type="pct"/>
          </w:tcPr>
          <w:p w14:paraId="010EEC46" w14:textId="685F53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FAD91F3" w14:textId="77777777" w:rsidTr="00635315">
        <w:tc>
          <w:tcPr>
            <w:tcW w:w="452" w:type="pct"/>
          </w:tcPr>
          <w:p w14:paraId="18130DD9" w14:textId="10C4C4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R4-2300064</w:t>
            </w:r>
          </w:p>
        </w:tc>
        <w:tc>
          <w:tcPr>
            <w:tcW w:w="1069" w:type="pct"/>
          </w:tcPr>
          <w:p w14:paraId="2E06FD86" w14:textId="67B76A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Adds reference for additional spurious emission levels for Band 54</w:t>
            </w:r>
          </w:p>
        </w:tc>
        <w:tc>
          <w:tcPr>
            <w:tcW w:w="600" w:type="pct"/>
          </w:tcPr>
          <w:p w14:paraId="5D38C04A" w14:textId="027950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Networks, Nokia, Nokia Shanghai Bell</w:t>
            </w:r>
          </w:p>
        </w:tc>
        <w:tc>
          <w:tcPr>
            <w:tcW w:w="379" w:type="pct"/>
          </w:tcPr>
          <w:p w14:paraId="6535C314" w14:textId="030D48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5A89BB31" w14:textId="2FAC81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4964</w:t>
            </w:r>
          </w:p>
        </w:tc>
        <w:tc>
          <w:tcPr>
            <w:tcW w:w="220" w:type="pct"/>
          </w:tcPr>
          <w:p w14:paraId="70DF3A5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ECDF8E4" w14:textId="07DE0E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ED22235" w14:textId="6CD962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E775439" w14:textId="6AAD06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LTE_TDD_1670_1675MHz-Core</w:t>
            </w:r>
          </w:p>
        </w:tc>
        <w:tc>
          <w:tcPr>
            <w:tcW w:w="513" w:type="pct"/>
          </w:tcPr>
          <w:p w14:paraId="22E6EA0C" w14:textId="0ADAB9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8AC0A6A" w14:textId="77777777" w:rsidTr="00635315">
        <w:tc>
          <w:tcPr>
            <w:tcW w:w="452" w:type="pct"/>
          </w:tcPr>
          <w:p w14:paraId="5622AB34" w14:textId="1B1830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R4-2300076</w:t>
            </w:r>
          </w:p>
        </w:tc>
        <w:tc>
          <w:tcPr>
            <w:tcW w:w="1069" w:type="pct"/>
          </w:tcPr>
          <w:p w14:paraId="0B0ECF32" w14:textId="0A091D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related to Introduction of support of NB1/NB2 for LTE TDD Band 54</w:t>
            </w:r>
          </w:p>
        </w:tc>
        <w:tc>
          <w:tcPr>
            <w:tcW w:w="600" w:type="pct"/>
          </w:tcPr>
          <w:p w14:paraId="522F7AD1" w14:textId="1AB030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Networks, Ericsson</w:t>
            </w:r>
          </w:p>
        </w:tc>
        <w:tc>
          <w:tcPr>
            <w:tcW w:w="379" w:type="pct"/>
          </w:tcPr>
          <w:p w14:paraId="028792F9" w14:textId="7447DF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261E1547" w14:textId="044C46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4965</w:t>
            </w:r>
          </w:p>
        </w:tc>
        <w:tc>
          <w:tcPr>
            <w:tcW w:w="220" w:type="pct"/>
          </w:tcPr>
          <w:p w14:paraId="6B230ED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FC90D1" w14:textId="7D3AB6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64C6597" w14:textId="508110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3BE20628" w14:textId="025A66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LTE_bands_R18_M1_M2_NB1_NB2-Core</w:t>
            </w:r>
          </w:p>
        </w:tc>
        <w:tc>
          <w:tcPr>
            <w:tcW w:w="513" w:type="pct"/>
          </w:tcPr>
          <w:p w14:paraId="6912FE20" w14:textId="6126E6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5B257A7C" w14:textId="77777777" w:rsidTr="00635315">
        <w:tc>
          <w:tcPr>
            <w:tcW w:w="452" w:type="pct"/>
          </w:tcPr>
          <w:p w14:paraId="1361178B" w14:textId="47D8C3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R4-2303470</w:t>
            </w:r>
          </w:p>
        </w:tc>
        <w:tc>
          <w:tcPr>
            <w:tcW w:w="1069" w:type="pct"/>
          </w:tcPr>
          <w:p w14:paraId="0ED0D88F" w14:textId="61E270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related to Introduction of support of NB1/NB2 for LTE TDD Band 54</w:t>
            </w:r>
          </w:p>
        </w:tc>
        <w:tc>
          <w:tcPr>
            <w:tcW w:w="600" w:type="pct"/>
          </w:tcPr>
          <w:p w14:paraId="7D10AE1A" w14:textId="470F8B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Networks, Ericsso</w:t>
            </w:r>
          </w:p>
        </w:tc>
        <w:tc>
          <w:tcPr>
            <w:tcW w:w="379" w:type="pct"/>
          </w:tcPr>
          <w:p w14:paraId="03F41894" w14:textId="3A6C30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465FA66E" w14:textId="63879B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4965</w:t>
            </w:r>
          </w:p>
        </w:tc>
        <w:tc>
          <w:tcPr>
            <w:tcW w:w="220" w:type="pct"/>
          </w:tcPr>
          <w:p w14:paraId="5E809A6F" w14:textId="6457F252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6B17150" w14:textId="1CF814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054CD7F" w14:textId="7440BE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305C6D42" w14:textId="72E768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LTE_bands_R18_M1_M2_NB1_NB2-Core</w:t>
            </w:r>
          </w:p>
        </w:tc>
        <w:tc>
          <w:tcPr>
            <w:tcW w:w="513" w:type="pct"/>
          </w:tcPr>
          <w:p w14:paraId="64D85AEF" w14:textId="32B00B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56AF6FC" w14:textId="77777777" w:rsidTr="00635315">
        <w:tc>
          <w:tcPr>
            <w:tcW w:w="452" w:type="pct"/>
          </w:tcPr>
          <w:p w14:paraId="4A7DE9E9" w14:textId="3391FC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R4-2301190</w:t>
            </w:r>
          </w:p>
        </w:tc>
        <w:tc>
          <w:tcPr>
            <w:tcW w:w="1069" w:type="pct"/>
          </w:tcPr>
          <w:p w14:paraId="5B83643D" w14:textId="028575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 on introduction of Band n54</w:t>
            </w:r>
          </w:p>
        </w:tc>
        <w:tc>
          <w:tcPr>
            <w:tcW w:w="600" w:type="pct"/>
          </w:tcPr>
          <w:p w14:paraId="5AA954C5" w14:textId="54EE91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2D25F6E3" w14:textId="5F4CEE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247D3CD5" w14:textId="2570B7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4966</w:t>
            </w:r>
          </w:p>
        </w:tc>
        <w:tc>
          <w:tcPr>
            <w:tcW w:w="220" w:type="pct"/>
          </w:tcPr>
          <w:p w14:paraId="73936D1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9CD6159" w14:textId="703FBB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71C8A8B" w14:textId="581943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7CFBD008" w14:textId="5C2DF6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NR_TDD_n54-Core</w:t>
            </w:r>
          </w:p>
        </w:tc>
        <w:tc>
          <w:tcPr>
            <w:tcW w:w="513" w:type="pct"/>
          </w:tcPr>
          <w:p w14:paraId="6368C56E" w14:textId="6A436B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4FDDF68" w14:textId="77777777" w:rsidTr="00635315">
        <w:tc>
          <w:tcPr>
            <w:tcW w:w="452" w:type="pct"/>
          </w:tcPr>
          <w:p w14:paraId="4290291E" w14:textId="1A7057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R4-2302459</w:t>
            </w:r>
          </w:p>
        </w:tc>
        <w:tc>
          <w:tcPr>
            <w:tcW w:w="1069" w:type="pct"/>
          </w:tcPr>
          <w:p w14:paraId="2F863340" w14:textId="62D97E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36.104: Introduction of NR band n105, Rel-18</w:t>
            </w:r>
          </w:p>
        </w:tc>
        <w:tc>
          <w:tcPr>
            <w:tcW w:w="600" w:type="pct"/>
          </w:tcPr>
          <w:p w14:paraId="4A68DF70" w14:textId="4CCD32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450A694" w14:textId="770F47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15133BE8" w14:textId="202F4F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4967</w:t>
            </w:r>
          </w:p>
        </w:tc>
        <w:tc>
          <w:tcPr>
            <w:tcW w:w="220" w:type="pct"/>
          </w:tcPr>
          <w:p w14:paraId="1DEDF95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D835213" w14:textId="521A3A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1F08A14" w14:textId="533591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43EDFFAD" w14:textId="492489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NR_600MHz_APT-Core</w:t>
            </w:r>
          </w:p>
        </w:tc>
        <w:tc>
          <w:tcPr>
            <w:tcW w:w="513" w:type="pct"/>
          </w:tcPr>
          <w:p w14:paraId="1C766498" w14:textId="19AF5F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3EF8063" w14:textId="77777777" w:rsidTr="00635315">
        <w:tc>
          <w:tcPr>
            <w:tcW w:w="452" w:type="pct"/>
          </w:tcPr>
          <w:p w14:paraId="7B7828CF" w14:textId="761D4D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R4-2303480</w:t>
            </w:r>
          </w:p>
        </w:tc>
        <w:tc>
          <w:tcPr>
            <w:tcW w:w="1069" w:type="pct"/>
          </w:tcPr>
          <w:p w14:paraId="4BC27DAB" w14:textId="5D2970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36.104: Introduction of NR band n105, Rel-18</w:t>
            </w:r>
          </w:p>
        </w:tc>
        <w:tc>
          <w:tcPr>
            <w:tcW w:w="600" w:type="pct"/>
          </w:tcPr>
          <w:p w14:paraId="7F5BD552" w14:textId="19D4BA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113A095" w14:textId="110C1A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690415EB" w14:textId="185541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4967</w:t>
            </w:r>
          </w:p>
        </w:tc>
        <w:tc>
          <w:tcPr>
            <w:tcW w:w="220" w:type="pct"/>
          </w:tcPr>
          <w:p w14:paraId="5CC9D580" w14:textId="19C98527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61081D7" w14:textId="6305E7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251F5FE" w14:textId="748C64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1D56BF6F" w14:textId="490B2B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NR_600MHz_APT-Core</w:t>
            </w:r>
          </w:p>
        </w:tc>
        <w:tc>
          <w:tcPr>
            <w:tcW w:w="513" w:type="pct"/>
          </w:tcPr>
          <w:p w14:paraId="23FAB49C" w14:textId="4C9790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F5B9E14" w14:textId="77777777" w:rsidTr="00635315">
        <w:tc>
          <w:tcPr>
            <w:tcW w:w="452" w:type="pct"/>
          </w:tcPr>
          <w:p w14:paraId="0C534579" w14:textId="08CC3D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R4-2302612</w:t>
            </w:r>
          </w:p>
        </w:tc>
        <w:tc>
          <w:tcPr>
            <w:tcW w:w="1069" w:type="pct"/>
          </w:tcPr>
          <w:p w14:paraId="719CE71B" w14:textId="1E6892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CR on NPUSCH format1 demodulation requirements for TS 36.104</w:t>
            </w:r>
          </w:p>
        </w:tc>
        <w:tc>
          <w:tcPr>
            <w:tcW w:w="600" w:type="pct"/>
          </w:tcPr>
          <w:p w14:paraId="2B5AE0D5" w14:textId="2CD8D1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5870261E" w14:textId="14D7F8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61732576" w14:textId="3C5E48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4968</w:t>
            </w:r>
          </w:p>
        </w:tc>
        <w:tc>
          <w:tcPr>
            <w:tcW w:w="220" w:type="pct"/>
          </w:tcPr>
          <w:p w14:paraId="1971148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22D7821" w14:textId="0810CA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56651D8" w14:textId="074560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15EACBB" w14:textId="0B9310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NB_IOTenh4_LTE_eMTC6-Perf</w:t>
            </w:r>
          </w:p>
        </w:tc>
        <w:tc>
          <w:tcPr>
            <w:tcW w:w="513" w:type="pct"/>
          </w:tcPr>
          <w:p w14:paraId="28152C92" w14:textId="23F177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A9F1A7A" w14:textId="77777777" w:rsidTr="00635315">
        <w:tc>
          <w:tcPr>
            <w:tcW w:w="452" w:type="pct"/>
          </w:tcPr>
          <w:p w14:paraId="7B5D9243" w14:textId="04C785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R4-2302615</w:t>
            </w:r>
          </w:p>
        </w:tc>
        <w:tc>
          <w:tcPr>
            <w:tcW w:w="1069" w:type="pct"/>
          </w:tcPr>
          <w:p w14:paraId="4FC10C86" w14:textId="755B33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CR on NPUSCH format1 demodulation requirements for TS 36.104</w:t>
            </w:r>
          </w:p>
        </w:tc>
        <w:tc>
          <w:tcPr>
            <w:tcW w:w="600" w:type="pct"/>
          </w:tcPr>
          <w:p w14:paraId="3C0A5802" w14:textId="46DE7D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73DF0AB5" w14:textId="607D11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4EAAB49E" w14:textId="390275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4969</w:t>
            </w:r>
          </w:p>
        </w:tc>
        <w:tc>
          <w:tcPr>
            <w:tcW w:w="220" w:type="pct"/>
          </w:tcPr>
          <w:p w14:paraId="05DFFCC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CF0F691" w14:textId="2E7417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330132F" w14:textId="36C912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65CCB51" w14:textId="5AD8F2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NB_IOTenh4_LTE_eMTC6-Perf</w:t>
            </w:r>
          </w:p>
        </w:tc>
        <w:tc>
          <w:tcPr>
            <w:tcW w:w="513" w:type="pct"/>
          </w:tcPr>
          <w:p w14:paraId="50F0A2B7" w14:textId="4FDC05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4E2667F" w14:textId="77777777" w:rsidTr="00635315">
        <w:tc>
          <w:tcPr>
            <w:tcW w:w="452" w:type="pct"/>
          </w:tcPr>
          <w:p w14:paraId="07BE9B44" w14:textId="2C82FC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R4-2301737</w:t>
            </w:r>
          </w:p>
        </w:tc>
        <w:tc>
          <w:tcPr>
            <w:tcW w:w="1069" w:type="pct"/>
          </w:tcPr>
          <w:p w14:paraId="36573521" w14:textId="382B85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TS36.108 : dynamic range requirement and others</w:t>
            </w:r>
          </w:p>
        </w:tc>
        <w:tc>
          <w:tcPr>
            <w:tcW w:w="600" w:type="pct"/>
          </w:tcPr>
          <w:p w14:paraId="4A9DFA05" w14:textId="78A68F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298D7326" w14:textId="28D188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36.108</w:t>
            </w:r>
          </w:p>
        </w:tc>
        <w:tc>
          <w:tcPr>
            <w:tcW w:w="368" w:type="pct"/>
          </w:tcPr>
          <w:p w14:paraId="328750C6" w14:textId="0964D3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20" w:type="pct"/>
          </w:tcPr>
          <w:p w14:paraId="0C3278D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752EA29" w14:textId="7C1462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2EDEBC2" w14:textId="35175F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C7A222E" w14:textId="5CA542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3" w:type="pct"/>
          </w:tcPr>
          <w:p w14:paraId="047E1B1A" w14:textId="4AE66A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3C10D00" w14:textId="77777777" w:rsidTr="00635315">
        <w:tc>
          <w:tcPr>
            <w:tcW w:w="452" w:type="pct"/>
          </w:tcPr>
          <w:p w14:paraId="74B8CC3E" w14:textId="501CB7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R4-2302976</w:t>
            </w:r>
          </w:p>
        </w:tc>
        <w:tc>
          <w:tcPr>
            <w:tcW w:w="1069" w:type="pct"/>
          </w:tcPr>
          <w:p w14:paraId="7080520B" w14:textId="78C054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TS36.108 : dynamic range requirement and others</w:t>
            </w:r>
          </w:p>
        </w:tc>
        <w:tc>
          <w:tcPr>
            <w:tcW w:w="600" w:type="pct"/>
          </w:tcPr>
          <w:p w14:paraId="05D86304" w14:textId="056BF4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595B3D09" w14:textId="19999F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36.108</w:t>
            </w:r>
          </w:p>
        </w:tc>
        <w:tc>
          <w:tcPr>
            <w:tcW w:w="368" w:type="pct"/>
          </w:tcPr>
          <w:p w14:paraId="1C415F09" w14:textId="358CAA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20" w:type="pct"/>
          </w:tcPr>
          <w:p w14:paraId="12E78ACE" w14:textId="707E0B2A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7C4AC98" w14:textId="2E7F3E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F1E200E" w14:textId="628F57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1C094F3" w14:textId="300D5C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3" w:type="pct"/>
          </w:tcPr>
          <w:p w14:paraId="441EFC47" w14:textId="0BB20F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F1B6F51" w14:textId="77777777" w:rsidTr="00635315">
        <w:tc>
          <w:tcPr>
            <w:tcW w:w="452" w:type="pct"/>
          </w:tcPr>
          <w:p w14:paraId="2B026F37" w14:textId="3A8A5E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R4-2302908</w:t>
            </w:r>
          </w:p>
        </w:tc>
        <w:tc>
          <w:tcPr>
            <w:tcW w:w="1069" w:type="pct"/>
          </w:tcPr>
          <w:p w14:paraId="1771535F" w14:textId="694CBA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36.108: corrections</w:t>
            </w:r>
          </w:p>
        </w:tc>
        <w:tc>
          <w:tcPr>
            <w:tcW w:w="600" w:type="pct"/>
          </w:tcPr>
          <w:p w14:paraId="71981470" w14:textId="3F94B5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7254FDFA" w14:textId="471432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36.108</w:t>
            </w:r>
          </w:p>
        </w:tc>
        <w:tc>
          <w:tcPr>
            <w:tcW w:w="368" w:type="pct"/>
          </w:tcPr>
          <w:p w14:paraId="41A0523C" w14:textId="6CE7AC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220" w:type="pct"/>
          </w:tcPr>
          <w:p w14:paraId="3E7FAFB9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3852393" w14:textId="0EDED0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5B2904C" w14:textId="14F3BB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E56A1E8" w14:textId="657162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3" w:type="pct"/>
          </w:tcPr>
          <w:p w14:paraId="2C8E0325" w14:textId="49E395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50CAB89" w14:textId="77777777" w:rsidTr="00635315">
        <w:tc>
          <w:tcPr>
            <w:tcW w:w="452" w:type="pct"/>
          </w:tcPr>
          <w:p w14:paraId="47F95EEF" w14:textId="021D89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R4-2302207</w:t>
            </w:r>
          </w:p>
        </w:tc>
        <w:tc>
          <w:tcPr>
            <w:tcW w:w="1069" w:type="pct"/>
          </w:tcPr>
          <w:p w14:paraId="44BBD5AF" w14:textId="424302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36.113: Corrections in clause 2 References and clause 9 Immunity</w:t>
            </w:r>
          </w:p>
        </w:tc>
        <w:tc>
          <w:tcPr>
            <w:tcW w:w="600" w:type="pct"/>
          </w:tcPr>
          <w:p w14:paraId="750172C3" w14:textId="1FB767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539C9B06" w14:textId="5A11DE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36.113</w:t>
            </w:r>
          </w:p>
        </w:tc>
        <w:tc>
          <w:tcPr>
            <w:tcW w:w="368" w:type="pct"/>
          </w:tcPr>
          <w:p w14:paraId="39F41C82" w14:textId="7AA4B3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0084</w:t>
            </w:r>
          </w:p>
        </w:tc>
        <w:tc>
          <w:tcPr>
            <w:tcW w:w="220" w:type="pct"/>
          </w:tcPr>
          <w:p w14:paraId="64F66D3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CC87D1E" w14:textId="1B863D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1274D333" w14:textId="07E559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6D70333" w14:textId="049B53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21A293CC" w14:textId="55E38B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340E75F2" w14:textId="77777777" w:rsidTr="00635315">
        <w:tc>
          <w:tcPr>
            <w:tcW w:w="452" w:type="pct"/>
          </w:tcPr>
          <w:p w14:paraId="7D853351" w14:textId="29CF95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R4-2302208</w:t>
            </w:r>
          </w:p>
        </w:tc>
        <w:tc>
          <w:tcPr>
            <w:tcW w:w="1069" w:type="pct"/>
          </w:tcPr>
          <w:p w14:paraId="7A0EA7C7" w14:textId="1BB6F3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36.113: Corrections in clause 2 References and clause 9 Immunity</w:t>
            </w:r>
          </w:p>
        </w:tc>
        <w:tc>
          <w:tcPr>
            <w:tcW w:w="600" w:type="pct"/>
          </w:tcPr>
          <w:p w14:paraId="1F477927" w14:textId="5496E0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13FF8A63" w14:textId="3B2825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36.113</w:t>
            </w:r>
          </w:p>
        </w:tc>
        <w:tc>
          <w:tcPr>
            <w:tcW w:w="368" w:type="pct"/>
          </w:tcPr>
          <w:p w14:paraId="4D6CBACD" w14:textId="0E314B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0085</w:t>
            </w:r>
          </w:p>
        </w:tc>
        <w:tc>
          <w:tcPr>
            <w:tcW w:w="220" w:type="pct"/>
          </w:tcPr>
          <w:p w14:paraId="5F47253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6B612F" w14:textId="1432D2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D7C165F" w14:textId="7CCAC6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C733399" w14:textId="0A3C0D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0A8F3C71" w14:textId="3CD787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D9BE311" w14:textId="77777777" w:rsidTr="00635315">
        <w:tc>
          <w:tcPr>
            <w:tcW w:w="452" w:type="pct"/>
          </w:tcPr>
          <w:p w14:paraId="378BC6A1" w14:textId="5062D6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R4-2302209</w:t>
            </w:r>
          </w:p>
        </w:tc>
        <w:tc>
          <w:tcPr>
            <w:tcW w:w="1069" w:type="pct"/>
          </w:tcPr>
          <w:p w14:paraId="084FD453" w14:textId="7ACB9F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36.113: Corrections in clause 2 References and clause 9 Immunity</w:t>
            </w:r>
          </w:p>
        </w:tc>
        <w:tc>
          <w:tcPr>
            <w:tcW w:w="600" w:type="pct"/>
          </w:tcPr>
          <w:p w14:paraId="799132B7" w14:textId="70AE0C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52538A05" w14:textId="60236B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36.113</w:t>
            </w:r>
          </w:p>
        </w:tc>
        <w:tc>
          <w:tcPr>
            <w:tcW w:w="368" w:type="pct"/>
          </w:tcPr>
          <w:p w14:paraId="69E2BF40" w14:textId="49D3E9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0086</w:t>
            </w:r>
          </w:p>
        </w:tc>
        <w:tc>
          <w:tcPr>
            <w:tcW w:w="220" w:type="pct"/>
          </w:tcPr>
          <w:p w14:paraId="3ACFE77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4F0C688" w14:textId="61B878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3FD2F9E" w14:textId="7CF39A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3187C92" w14:textId="287AC5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2D6F9B0C" w14:textId="08F268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DAD6F95" w14:textId="77777777" w:rsidTr="00635315">
        <w:tc>
          <w:tcPr>
            <w:tcW w:w="452" w:type="pct"/>
          </w:tcPr>
          <w:p w14:paraId="79D13672" w14:textId="519E5D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R4-2302322</w:t>
            </w:r>
          </w:p>
        </w:tc>
        <w:tc>
          <w:tcPr>
            <w:tcW w:w="1069" w:type="pct"/>
          </w:tcPr>
          <w:p w14:paraId="6A229CD6" w14:textId="438818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36.113: Corrections in clause 2 References and clause 9 Immunity</w:t>
            </w:r>
          </w:p>
        </w:tc>
        <w:tc>
          <w:tcPr>
            <w:tcW w:w="600" w:type="pct"/>
          </w:tcPr>
          <w:p w14:paraId="4CE7AD76" w14:textId="5713BC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6EF65B09" w14:textId="2B3931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36.113</w:t>
            </w:r>
          </w:p>
        </w:tc>
        <w:tc>
          <w:tcPr>
            <w:tcW w:w="368" w:type="pct"/>
          </w:tcPr>
          <w:p w14:paraId="7C0F59EF" w14:textId="4C367F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0087</w:t>
            </w:r>
          </w:p>
        </w:tc>
        <w:tc>
          <w:tcPr>
            <w:tcW w:w="220" w:type="pct"/>
          </w:tcPr>
          <w:p w14:paraId="73FA14C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BFC8A09" w14:textId="61D36D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02485078" w14:textId="071498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B43ACDD" w14:textId="3C24D6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5E4B66A3" w14:textId="6C4BEC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A50AD8D" w14:textId="77777777" w:rsidTr="00635315">
        <w:tc>
          <w:tcPr>
            <w:tcW w:w="452" w:type="pct"/>
          </w:tcPr>
          <w:p w14:paraId="4A971687" w14:textId="641ED7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R4-2300075</w:t>
            </w:r>
          </w:p>
        </w:tc>
        <w:tc>
          <w:tcPr>
            <w:tcW w:w="1069" w:type="pct"/>
          </w:tcPr>
          <w:p w14:paraId="214828FD" w14:textId="0E4155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related to Introduction of support of NB1/NB2/M1 for LTE TDD Band 54</w:t>
            </w:r>
          </w:p>
        </w:tc>
        <w:tc>
          <w:tcPr>
            <w:tcW w:w="600" w:type="pct"/>
          </w:tcPr>
          <w:p w14:paraId="6859339F" w14:textId="7B764E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Networks, Ericsson</w:t>
            </w:r>
          </w:p>
        </w:tc>
        <w:tc>
          <w:tcPr>
            <w:tcW w:w="379" w:type="pct"/>
          </w:tcPr>
          <w:p w14:paraId="411E4011" w14:textId="04A699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408C95D5" w14:textId="06596A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7184</w:t>
            </w:r>
          </w:p>
        </w:tc>
        <w:tc>
          <w:tcPr>
            <w:tcW w:w="220" w:type="pct"/>
          </w:tcPr>
          <w:p w14:paraId="6C5CD50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06681A2" w14:textId="2F4B30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787EDF5" w14:textId="72886E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74C09C21" w14:textId="771592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LTE_bands_R18_M1_M2_NB1_NB2-Core</w:t>
            </w:r>
          </w:p>
        </w:tc>
        <w:tc>
          <w:tcPr>
            <w:tcW w:w="513" w:type="pct"/>
          </w:tcPr>
          <w:p w14:paraId="1C328CCF" w14:textId="119AAA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3368A93" w14:textId="77777777" w:rsidTr="00635315">
        <w:tc>
          <w:tcPr>
            <w:tcW w:w="452" w:type="pct"/>
          </w:tcPr>
          <w:p w14:paraId="7CF6B861" w14:textId="6E6F0B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R4-2300182</w:t>
            </w:r>
          </w:p>
        </w:tc>
        <w:tc>
          <w:tcPr>
            <w:tcW w:w="1069" w:type="pct"/>
          </w:tcPr>
          <w:p w14:paraId="200C5153" w14:textId="3523E4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Band grouping for NB-IoT operation in Band 24 to include n24</w:t>
            </w:r>
          </w:p>
        </w:tc>
        <w:tc>
          <w:tcPr>
            <w:tcW w:w="600" w:type="pct"/>
          </w:tcPr>
          <w:p w14:paraId="13989DAB" w14:textId="3D0006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379" w:type="pct"/>
          </w:tcPr>
          <w:p w14:paraId="60E56BA8" w14:textId="44F672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5C5FF142" w14:textId="3DA3CE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7185</w:t>
            </w:r>
          </w:p>
        </w:tc>
        <w:tc>
          <w:tcPr>
            <w:tcW w:w="220" w:type="pct"/>
          </w:tcPr>
          <w:p w14:paraId="67B75A0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0058B59" w14:textId="503148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FBF8FC6" w14:textId="0DC04A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2FB92D9" w14:textId="250694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3" w:type="pct"/>
          </w:tcPr>
          <w:p w14:paraId="283D5019" w14:textId="088473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A080BD0" w14:textId="77777777" w:rsidTr="00635315">
        <w:tc>
          <w:tcPr>
            <w:tcW w:w="452" w:type="pct"/>
          </w:tcPr>
          <w:p w14:paraId="35211E03" w14:textId="41B9F3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R4-2300183</w:t>
            </w:r>
          </w:p>
        </w:tc>
        <w:tc>
          <w:tcPr>
            <w:tcW w:w="1069" w:type="pct"/>
          </w:tcPr>
          <w:p w14:paraId="52893A92" w14:textId="15B572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Band grouping for NB-IoT operation in Band 24 to include n24</w:t>
            </w:r>
          </w:p>
        </w:tc>
        <w:tc>
          <w:tcPr>
            <w:tcW w:w="600" w:type="pct"/>
          </w:tcPr>
          <w:p w14:paraId="7598D8F0" w14:textId="6CFE53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379" w:type="pct"/>
          </w:tcPr>
          <w:p w14:paraId="03C77098" w14:textId="73E10B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15371F02" w14:textId="1B76B0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7186</w:t>
            </w:r>
          </w:p>
        </w:tc>
        <w:tc>
          <w:tcPr>
            <w:tcW w:w="220" w:type="pct"/>
          </w:tcPr>
          <w:p w14:paraId="7EAD548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A8FF5B0" w14:textId="3358B2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FD14185" w14:textId="6CCD8C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9CB6A53" w14:textId="249B5D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3" w:type="pct"/>
          </w:tcPr>
          <w:p w14:paraId="0BBAD848" w14:textId="776109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B7E22D2" w14:textId="77777777" w:rsidTr="00635315">
        <w:tc>
          <w:tcPr>
            <w:tcW w:w="452" w:type="pct"/>
          </w:tcPr>
          <w:p w14:paraId="4F617AFC" w14:textId="010A7F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R4-2300392</w:t>
            </w:r>
          </w:p>
        </w:tc>
        <w:tc>
          <w:tcPr>
            <w:tcW w:w="1069" w:type="pct"/>
          </w:tcPr>
          <w:p w14:paraId="69B807CF" w14:textId="0ABAAD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PUR requirement for IoT NTN</w:t>
            </w:r>
          </w:p>
        </w:tc>
        <w:tc>
          <w:tcPr>
            <w:tcW w:w="600" w:type="pct"/>
          </w:tcPr>
          <w:p w14:paraId="5410907A" w14:textId="369A77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1A8370F7" w14:textId="5EE721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3F9162A3" w14:textId="640BBC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7187</w:t>
            </w:r>
          </w:p>
        </w:tc>
        <w:tc>
          <w:tcPr>
            <w:tcW w:w="220" w:type="pct"/>
          </w:tcPr>
          <w:p w14:paraId="4781D5D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AF47B28" w14:textId="313A66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0258B44" w14:textId="288BD6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B5C9275" w14:textId="17B8CF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3" w:type="pct"/>
          </w:tcPr>
          <w:p w14:paraId="596B7BED" w14:textId="27FFEA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77A4D86E" w14:textId="77777777" w:rsidTr="00635315">
        <w:tc>
          <w:tcPr>
            <w:tcW w:w="452" w:type="pct"/>
          </w:tcPr>
          <w:p w14:paraId="00C14C99" w14:textId="0A0FEE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R4-2301092</w:t>
            </w:r>
          </w:p>
        </w:tc>
        <w:tc>
          <w:tcPr>
            <w:tcW w:w="1069" w:type="pct"/>
          </w:tcPr>
          <w:p w14:paraId="12A436FE" w14:textId="2044EA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cell re-selection requirement for UE category NB-IoT for Satellite Access</w:t>
            </w:r>
          </w:p>
        </w:tc>
        <w:tc>
          <w:tcPr>
            <w:tcW w:w="600" w:type="pct"/>
          </w:tcPr>
          <w:p w14:paraId="40DE6499" w14:textId="0EE5D1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2EC61B03" w14:textId="21A5C5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01070096" w14:textId="6F92C1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7188</w:t>
            </w:r>
          </w:p>
        </w:tc>
        <w:tc>
          <w:tcPr>
            <w:tcW w:w="220" w:type="pct"/>
          </w:tcPr>
          <w:p w14:paraId="04AE1A5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63536A7" w14:textId="6C1472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27E68BC" w14:textId="6777BA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684DA77" w14:textId="774C3B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3" w:type="pct"/>
          </w:tcPr>
          <w:p w14:paraId="51BDC113" w14:textId="429BDF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4CB9DFF0" w14:textId="77777777" w:rsidTr="00635315">
        <w:tc>
          <w:tcPr>
            <w:tcW w:w="452" w:type="pct"/>
          </w:tcPr>
          <w:p w14:paraId="7910CC29" w14:textId="11D0CC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R4-2303232</w:t>
            </w:r>
          </w:p>
        </w:tc>
        <w:tc>
          <w:tcPr>
            <w:tcW w:w="1069" w:type="pct"/>
          </w:tcPr>
          <w:p w14:paraId="147538A2" w14:textId="12322F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cell re-selection requirement for UE category NB-IoT for Satellite Access</w:t>
            </w:r>
          </w:p>
        </w:tc>
        <w:tc>
          <w:tcPr>
            <w:tcW w:w="600" w:type="pct"/>
          </w:tcPr>
          <w:p w14:paraId="700A5C84" w14:textId="2A6558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379" w:type="pct"/>
          </w:tcPr>
          <w:p w14:paraId="588C2099" w14:textId="0D12A2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12CB761C" w14:textId="1EE70C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7188</w:t>
            </w:r>
          </w:p>
        </w:tc>
        <w:tc>
          <w:tcPr>
            <w:tcW w:w="220" w:type="pct"/>
          </w:tcPr>
          <w:p w14:paraId="227ED28F" w14:textId="20CFAF68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6608F3D" w14:textId="5A88DC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1640873" w14:textId="4F8221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5A51632" w14:textId="4E3DDE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3" w:type="pct"/>
          </w:tcPr>
          <w:p w14:paraId="49513DBA" w14:textId="368459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646FD435" w14:textId="77777777" w:rsidTr="00635315">
        <w:tc>
          <w:tcPr>
            <w:tcW w:w="452" w:type="pct"/>
          </w:tcPr>
          <w:p w14:paraId="224311BB" w14:textId="312CE3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R4-2301799</w:t>
            </w:r>
          </w:p>
        </w:tc>
        <w:tc>
          <w:tcPr>
            <w:tcW w:w="1069" w:type="pct"/>
          </w:tcPr>
          <w:p w14:paraId="020BE597" w14:textId="22111A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SRS antenna port switching requirements 36.133</w:t>
            </w:r>
          </w:p>
        </w:tc>
        <w:tc>
          <w:tcPr>
            <w:tcW w:w="600" w:type="pct"/>
          </w:tcPr>
          <w:p w14:paraId="1D737D3E" w14:textId="05404F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72986D84" w14:textId="0F37AD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5CAE686C" w14:textId="65FCA8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7189</w:t>
            </w:r>
          </w:p>
        </w:tc>
        <w:tc>
          <w:tcPr>
            <w:tcW w:w="220" w:type="pct"/>
          </w:tcPr>
          <w:p w14:paraId="29E8E0A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5FF7CAC" w14:textId="28E516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55EC50D" w14:textId="77932A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FBA5325" w14:textId="63DEEC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3" w:type="pct"/>
          </w:tcPr>
          <w:p w14:paraId="5A14A0F6" w14:textId="7A30EE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60AC592" w14:textId="77777777" w:rsidTr="00635315">
        <w:tc>
          <w:tcPr>
            <w:tcW w:w="452" w:type="pct"/>
          </w:tcPr>
          <w:p w14:paraId="6068DE74" w14:textId="564A49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R4-2301800</w:t>
            </w:r>
          </w:p>
        </w:tc>
        <w:tc>
          <w:tcPr>
            <w:tcW w:w="1069" w:type="pct"/>
          </w:tcPr>
          <w:p w14:paraId="322AE37B" w14:textId="7B030B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SRS antenna port switching requirements 36.133 R18</w:t>
            </w:r>
          </w:p>
        </w:tc>
        <w:tc>
          <w:tcPr>
            <w:tcW w:w="600" w:type="pct"/>
          </w:tcPr>
          <w:p w14:paraId="3265A945" w14:textId="3EE77C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11B8FC4" w14:textId="519B59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1967018F" w14:textId="4FD0C8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7190</w:t>
            </w:r>
          </w:p>
        </w:tc>
        <w:tc>
          <w:tcPr>
            <w:tcW w:w="220" w:type="pct"/>
          </w:tcPr>
          <w:p w14:paraId="1FB39D0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89AC401" w14:textId="17AF0E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45E48FE" w14:textId="31D10D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0232CB6" w14:textId="3BFC1D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3" w:type="pct"/>
          </w:tcPr>
          <w:p w14:paraId="40772672" w14:textId="51FA41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4B057AE" w14:textId="77777777" w:rsidTr="00635315">
        <w:tc>
          <w:tcPr>
            <w:tcW w:w="452" w:type="pct"/>
          </w:tcPr>
          <w:p w14:paraId="7DD26642" w14:textId="3C207A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R4-2302084</w:t>
            </w:r>
          </w:p>
        </w:tc>
        <w:tc>
          <w:tcPr>
            <w:tcW w:w="1069" w:type="pct"/>
          </w:tcPr>
          <w:p w14:paraId="0BA9F8C7" w14:textId="450394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PUR requirement for IoT NTN</w:t>
            </w:r>
          </w:p>
        </w:tc>
        <w:tc>
          <w:tcPr>
            <w:tcW w:w="600" w:type="pct"/>
          </w:tcPr>
          <w:p w14:paraId="12B99515" w14:textId="3552EA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7498EF3D" w14:textId="490D13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2A1EE23C" w14:textId="15BD3B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7191</w:t>
            </w:r>
          </w:p>
        </w:tc>
        <w:tc>
          <w:tcPr>
            <w:tcW w:w="220" w:type="pct"/>
          </w:tcPr>
          <w:p w14:paraId="7DD9E10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99A899" w14:textId="17A32E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3E5C920" w14:textId="6A3406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161BEC6" w14:textId="68F4F3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3" w:type="pct"/>
          </w:tcPr>
          <w:p w14:paraId="1DE065DB" w14:textId="181E50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6A8DAA40" w14:textId="77777777" w:rsidTr="00635315">
        <w:tc>
          <w:tcPr>
            <w:tcW w:w="452" w:type="pct"/>
          </w:tcPr>
          <w:p w14:paraId="6A5EBA44" w14:textId="57C947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R4-2303235</w:t>
            </w:r>
          </w:p>
        </w:tc>
        <w:tc>
          <w:tcPr>
            <w:tcW w:w="1069" w:type="pct"/>
          </w:tcPr>
          <w:p w14:paraId="4F1CC201" w14:textId="5FD8E7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PUR requirement for IoT NTN</w:t>
            </w:r>
          </w:p>
        </w:tc>
        <w:tc>
          <w:tcPr>
            <w:tcW w:w="600" w:type="pct"/>
          </w:tcPr>
          <w:p w14:paraId="1D4B9182" w14:textId="1F25A2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379" w:type="pct"/>
          </w:tcPr>
          <w:p w14:paraId="7719E657" w14:textId="01D94B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37A687B3" w14:textId="082F26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7191</w:t>
            </w:r>
          </w:p>
        </w:tc>
        <w:tc>
          <w:tcPr>
            <w:tcW w:w="220" w:type="pct"/>
          </w:tcPr>
          <w:p w14:paraId="0AB0ADAE" w14:textId="13D3CD4B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703A2E9" w14:textId="3F7777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18D8F0D" w14:textId="652D5C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EB5A75C" w14:textId="183864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3" w:type="pct"/>
          </w:tcPr>
          <w:p w14:paraId="29E252C2" w14:textId="4680FC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18FCEBB9" w14:textId="77777777" w:rsidTr="00635315">
        <w:tc>
          <w:tcPr>
            <w:tcW w:w="452" w:type="pct"/>
          </w:tcPr>
          <w:p w14:paraId="79C0493F" w14:textId="39EBC9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R4-2302125</w:t>
            </w:r>
          </w:p>
        </w:tc>
        <w:tc>
          <w:tcPr>
            <w:tcW w:w="1069" w:type="pct"/>
          </w:tcPr>
          <w:p w14:paraId="60C6E18F" w14:textId="25AFAD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RedCap Idle mode (TS36.133)</w:t>
            </w:r>
          </w:p>
        </w:tc>
        <w:tc>
          <w:tcPr>
            <w:tcW w:w="600" w:type="pct"/>
          </w:tcPr>
          <w:p w14:paraId="48C8058A" w14:textId="5F9528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3C8949C3" w14:textId="784AB9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79DF9461" w14:textId="65B5A8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7192</w:t>
            </w:r>
          </w:p>
        </w:tc>
        <w:tc>
          <w:tcPr>
            <w:tcW w:w="220" w:type="pct"/>
          </w:tcPr>
          <w:p w14:paraId="114C459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615E774" w14:textId="04FE07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15D18D3" w14:textId="2065D8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B8DF54C" w14:textId="7E3A5A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4008499D" w14:textId="1FAFE0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4E63CC98" w14:textId="77777777" w:rsidTr="00635315">
        <w:tc>
          <w:tcPr>
            <w:tcW w:w="452" w:type="pct"/>
          </w:tcPr>
          <w:p w14:paraId="09AFD144" w14:textId="65ACD1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R4-2303180</w:t>
            </w:r>
          </w:p>
        </w:tc>
        <w:tc>
          <w:tcPr>
            <w:tcW w:w="1069" w:type="pct"/>
          </w:tcPr>
          <w:p w14:paraId="38FBDBF8" w14:textId="31F156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RedCap Idle mode (TS36.133)</w:t>
            </w:r>
          </w:p>
        </w:tc>
        <w:tc>
          <w:tcPr>
            <w:tcW w:w="600" w:type="pct"/>
          </w:tcPr>
          <w:p w14:paraId="313290C3" w14:textId="129766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7BE8503E" w14:textId="554B7C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1A5B5EB3" w14:textId="4BF234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7192</w:t>
            </w:r>
          </w:p>
        </w:tc>
        <w:tc>
          <w:tcPr>
            <w:tcW w:w="220" w:type="pct"/>
          </w:tcPr>
          <w:p w14:paraId="3E4CBC63" w14:textId="25C39C42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0E4071F" w14:textId="5C4E59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6F1EBFA" w14:textId="44BA65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9F6CD1B" w14:textId="3DD747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3C27653E" w14:textId="06DD67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27D6C5A" w14:textId="77777777" w:rsidTr="00635315">
        <w:tc>
          <w:tcPr>
            <w:tcW w:w="452" w:type="pct"/>
          </w:tcPr>
          <w:p w14:paraId="45EBFEEA" w14:textId="10B277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R4-2302126</w:t>
            </w:r>
          </w:p>
        </w:tc>
        <w:tc>
          <w:tcPr>
            <w:tcW w:w="1069" w:type="pct"/>
          </w:tcPr>
          <w:p w14:paraId="099F2BAE" w14:textId="29A471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Idle mode(36.133)</w:t>
            </w:r>
          </w:p>
        </w:tc>
        <w:tc>
          <w:tcPr>
            <w:tcW w:w="600" w:type="pct"/>
          </w:tcPr>
          <w:p w14:paraId="3A5B6F6E" w14:textId="24B140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60CE91CC" w14:textId="3F0BA7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6FBC19D8" w14:textId="3D250A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7193</w:t>
            </w:r>
          </w:p>
        </w:tc>
        <w:tc>
          <w:tcPr>
            <w:tcW w:w="220" w:type="pct"/>
          </w:tcPr>
          <w:p w14:paraId="1E38726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6898180" w14:textId="510066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43A1286" w14:textId="176630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2E55E72" w14:textId="4652FA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046504FF" w14:textId="785743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3C6DF35" w14:textId="77777777" w:rsidTr="00635315">
        <w:tc>
          <w:tcPr>
            <w:tcW w:w="452" w:type="pct"/>
          </w:tcPr>
          <w:p w14:paraId="28E1723C" w14:textId="4F6D9E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R4-2302384</w:t>
            </w:r>
          </w:p>
        </w:tc>
        <w:tc>
          <w:tcPr>
            <w:tcW w:w="1069" w:type="pct"/>
          </w:tcPr>
          <w:p w14:paraId="6BE822FD" w14:textId="3B6CB2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 in TS 36.133</w:t>
            </w:r>
          </w:p>
        </w:tc>
        <w:tc>
          <w:tcPr>
            <w:tcW w:w="600" w:type="pct"/>
          </w:tcPr>
          <w:p w14:paraId="439330C8" w14:textId="53FF40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00C33FA7" w14:textId="026AB1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5D6D98B9" w14:textId="5230AF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7194</w:t>
            </w:r>
          </w:p>
        </w:tc>
        <w:tc>
          <w:tcPr>
            <w:tcW w:w="220" w:type="pct"/>
          </w:tcPr>
          <w:p w14:paraId="5088CDB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49E3D7" w14:textId="30D1F1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CB68593" w14:textId="01289D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12F2369" w14:textId="0E3B61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NB_IOT-Perf</w:t>
            </w:r>
          </w:p>
        </w:tc>
        <w:tc>
          <w:tcPr>
            <w:tcW w:w="513" w:type="pct"/>
          </w:tcPr>
          <w:p w14:paraId="586E1FCD" w14:textId="171267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2BF8F798" w14:textId="77777777" w:rsidTr="00635315">
        <w:tc>
          <w:tcPr>
            <w:tcW w:w="452" w:type="pct"/>
          </w:tcPr>
          <w:p w14:paraId="20FB7400" w14:textId="093F3B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R4-2303262</w:t>
            </w:r>
          </w:p>
        </w:tc>
        <w:tc>
          <w:tcPr>
            <w:tcW w:w="1069" w:type="pct"/>
          </w:tcPr>
          <w:p w14:paraId="699DE423" w14:textId="59EA54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 in TS 36.133</w:t>
            </w:r>
          </w:p>
        </w:tc>
        <w:tc>
          <w:tcPr>
            <w:tcW w:w="600" w:type="pct"/>
          </w:tcPr>
          <w:p w14:paraId="6945FF22" w14:textId="0DBC74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3D59B52F" w14:textId="11D058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3588B340" w14:textId="00EF96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7194</w:t>
            </w:r>
          </w:p>
        </w:tc>
        <w:tc>
          <w:tcPr>
            <w:tcW w:w="220" w:type="pct"/>
          </w:tcPr>
          <w:p w14:paraId="58517CA9" w14:textId="02731408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9283423" w14:textId="13D433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26650D44" w14:textId="4EC69F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DBAA86C" w14:textId="34D35FB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NB_IOT-Perf</w:t>
            </w:r>
          </w:p>
        </w:tc>
        <w:tc>
          <w:tcPr>
            <w:tcW w:w="513" w:type="pct"/>
          </w:tcPr>
          <w:p w14:paraId="4CDBEBFC" w14:textId="2C0C8E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C2FBE6A" w14:textId="77777777" w:rsidTr="00635315">
        <w:tc>
          <w:tcPr>
            <w:tcW w:w="452" w:type="pct"/>
          </w:tcPr>
          <w:p w14:paraId="0A613FF1" w14:textId="0EA8B7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R4-2302386</w:t>
            </w:r>
          </w:p>
        </w:tc>
        <w:tc>
          <w:tcPr>
            <w:tcW w:w="1069" w:type="pct"/>
          </w:tcPr>
          <w:p w14:paraId="4FDEA81D" w14:textId="798855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Inter-RAT NR cell reselection requiremetns under eDRX for NR-U and NR</w:t>
            </w:r>
          </w:p>
        </w:tc>
        <w:tc>
          <w:tcPr>
            <w:tcW w:w="600" w:type="pct"/>
          </w:tcPr>
          <w:p w14:paraId="2BE436C7" w14:textId="7E3C38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6D164CC1" w14:textId="673EE1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0B8B6780" w14:textId="724F6E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7195</w:t>
            </w:r>
          </w:p>
        </w:tc>
        <w:tc>
          <w:tcPr>
            <w:tcW w:w="220" w:type="pct"/>
          </w:tcPr>
          <w:p w14:paraId="7E0E55D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6FF153C" w14:textId="6C4D2C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2DE5E44" w14:textId="67A5E5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7D30469" w14:textId="627400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655D0257" w14:textId="1737E1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C308853" w14:textId="77777777" w:rsidTr="00635315">
        <w:tc>
          <w:tcPr>
            <w:tcW w:w="452" w:type="pct"/>
          </w:tcPr>
          <w:p w14:paraId="15FF1BE6" w14:textId="3CEA8C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R4-2303169</w:t>
            </w:r>
          </w:p>
        </w:tc>
        <w:tc>
          <w:tcPr>
            <w:tcW w:w="1069" w:type="pct"/>
          </w:tcPr>
          <w:p w14:paraId="76DDF3F5" w14:textId="0D182F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Inter-RAT NR cell reselection requiremetns under eDRX for NR-U and NR</w:t>
            </w:r>
          </w:p>
        </w:tc>
        <w:tc>
          <w:tcPr>
            <w:tcW w:w="600" w:type="pct"/>
          </w:tcPr>
          <w:p w14:paraId="3BE5010E" w14:textId="73F12E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5B664416" w14:textId="0685DF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7D4EDD33" w14:textId="58E67D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7195</w:t>
            </w:r>
          </w:p>
        </w:tc>
        <w:tc>
          <w:tcPr>
            <w:tcW w:w="220" w:type="pct"/>
          </w:tcPr>
          <w:p w14:paraId="5588EC3B" w14:textId="1D7BD1DD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0DB7345" w14:textId="322ED0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DE1DDC1" w14:textId="48F9B2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D051E16" w14:textId="2E3815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286029CE" w14:textId="38999C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1D771D2C" w14:textId="77777777" w:rsidTr="00635315">
        <w:tc>
          <w:tcPr>
            <w:tcW w:w="452" w:type="pct"/>
          </w:tcPr>
          <w:p w14:paraId="3A5CC113" w14:textId="7DA6EE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R4-2303272</w:t>
            </w:r>
          </w:p>
        </w:tc>
        <w:tc>
          <w:tcPr>
            <w:tcW w:w="1069" w:type="pct"/>
          </w:tcPr>
          <w:p w14:paraId="1367D3A4" w14:textId="080898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Inter-RAT NR cell reselection requiremetns under eDRX for NR</w:t>
            </w:r>
          </w:p>
        </w:tc>
        <w:tc>
          <w:tcPr>
            <w:tcW w:w="600" w:type="pct"/>
          </w:tcPr>
          <w:p w14:paraId="112EF6F9" w14:textId="4CC7F2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51C5715E" w14:textId="2DA0B7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1E9B04DB" w14:textId="09A2F5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7195</w:t>
            </w:r>
          </w:p>
        </w:tc>
        <w:tc>
          <w:tcPr>
            <w:tcW w:w="220" w:type="pct"/>
          </w:tcPr>
          <w:p w14:paraId="3C161A01" w14:textId="4BA6B040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69" w:type="pct"/>
          </w:tcPr>
          <w:p w14:paraId="36F0670A" w14:textId="54C45C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FADB9D5" w14:textId="0C2108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6BEF9FF" w14:textId="6A5AF1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67896867" w14:textId="3DEF4C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2B01AD2C" w14:textId="77777777" w:rsidTr="00635315">
        <w:tc>
          <w:tcPr>
            <w:tcW w:w="452" w:type="pct"/>
          </w:tcPr>
          <w:p w14:paraId="3F90D113" w14:textId="7A5D3E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R4-2303288</w:t>
            </w:r>
          </w:p>
        </w:tc>
        <w:tc>
          <w:tcPr>
            <w:tcW w:w="1069" w:type="pct"/>
          </w:tcPr>
          <w:p w14:paraId="31B1A3A4" w14:textId="6623A8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Inter-RAT NR cell reselection requiremetns under eDRX for NR</w:t>
            </w:r>
          </w:p>
        </w:tc>
        <w:tc>
          <w:tcPr>
            <w:tcW w:w="600" w:type="pct"/>
          </w:tcPr>
          <w:p w14:paraId="06DF86F9" w14:textId="00FCC2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4849C15E" w14:textId="7BB047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508C14DB" w14:textId="34AA45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7195</w:t>
            </w:r>
          </w:p>
        </w:tc>
        <w:tc>
          <w:tcPr>
            <w:tcW w:w="220" w:type="pct"/>
          </w:tcPr>
          <w:p w14:paraId="2908EA01" w14:textId="032ECBDE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369" w:type="pct"/>
          </w:tcPr>
          <w:p w14:paraId="5605F709" w14:textId="354FB8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DE309D5" w14:textId="4E67B5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9FD09FE" w14:textId="7BB7E7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0B753868" w14:textId="59493B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9A90B5C" w14:textId="77777777" w:rsidTr="00635315">
        <w:tc>
          <w:tcPr>
            <w:tcW w:w="452" w:type="pct"/>
          </w:tcPr>
          <w:p w14:paraId="07F26489" w14:textId="7525B4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R4-2302387</w:t>
            </w:r>
          </w:p>
        </w:tc>
        <w:tc>
          <w:tcPr>
            <w:tcW w:w="1069" w:type="pct"/>
          </w:tcPr>
          <w:p w14:paraId="79078FFE" w14:textId="428656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Inter-RAT NR cell reselection requiremetns under eDRX for NR-U and NR</w:t>
            </w:r>
          </w:p>
        </w:tc>
        <w:tc>
          <w:tcPr>
            <w:tcW w:w="600" w:type="pct"/>
          </w:tcPr>
          <w:p w14:paraId="322BFFC5" w14:textId="36B984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5CFFE76E" w14:textId="060A8F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605E5002" w14:textId="5E4253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7196</w:t>
            </w:r>
          </w:p>
        </w:tc>
        <w:tc>
          <w:tcPr>
            <w:tcW w:w="220" w:type="pct"/>
          </w:tcPr>
          <w:p w14:paraId="1D304FE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175BEA2" w14:textId="3191A0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D1F40C3" w14:textId="3AC2F6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30478F8" w14:textId="646AA1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4DA18CF2" w14:textId="69BA93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C837325" w14:textId="77777777" w:rsidTr="00635315">
        <w:tc>
          <w:tcPr>
            <w:tcW w:w="452" w:type="pct"/>
          </w:tcPr>
          <w:p w14:paraId="1A7B5E2E" w14:textId="59E54E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R4-2302388</w:t>
            </w:r>
          </w:p>
        </w:tc>
        <w:tc>
          <w:tcPr>
            <w:tcW w:w="1069" w:type="pct"/>
          </w:tcPr>
          <w:p w14:paraId="09D8C54F" w14:textId="4CF3DD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 in TS 36.133</w:t>
            </w:r>
          </w:p>
        </w:tc>
        <w:tc>
          <w:tcPr>
            <w:tcW w:w="600" w:type="pct"/>
          </w:tcPr>
          <w:p w14:paraId="5C161CD2" w14:textId="42834F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575C9C2C" w14:textId="429B5E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16E035CE" w14:textId="5D8700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7197</w:t>
            </w:r>
          </w:p>
        </w:tc>
        <w:tc>
          <w:tcPr>
            <w:tcW w:w="220" w:type="pct"/>
          </w:tcPr>
          <w:p w14:paraId="327CCFF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9421B8D" w14:textId="1F29CC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827E99A" w14:textId="21A064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E39C30A" w14:textId="212918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NB_IOT-Perf</w:t>
            </w:r>
          </w:p>
        </w:tc>
        <w:tc>
          <w:tcPr>
            <w:tcW w:w="513" w:type="pct"/>
          </w:tcPr>
          <w:p w14:paraId="78FC277A" w14:textId="40A5C7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1F8CB941" w14:textId="77777777" w:rsidTr="00635315">
        <w:tc>
          <w:tcPr>
            <w:tcW w:w="452" w:type="pct"/>
          </w:tcPr>
          <w:p w14:paraId="3AE151F4" w14:textId="74ABBE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R4-2303263</w:t>
            </w:r>
          </w:p>
        </w:tc>
        <w:tc>
          <w:tcPr>
            <w:tcW w:w="1069" w:type="pct"/>
          </w:tcPr>
          <w:p w14:paraId="7111C019" w14:textId="7BC9E7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 in TS 36.133</w:t>
            </w:r>
          </w:p>
        </w:tc>
        <w:tc>
          <w:tcPr>
            <w:tcW w:w="600" w:type="pct"/>
          </w:tcPr>
          <w:p w14:paraId="510383B4" w14:textId="0BB343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0EE07DB7" w14:textId="773C35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5543897B" w14:textId="5BD12A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7197</w:t>
            </w:r>
          </w:p>
        </w:tc>
        <w:tc>
          <w:tcPr>
            <w:tcW w:w="220" w:type="pct"/>
          </w:tcPr>
          <w:p w14:paraId="1AFE0FC6" w14:textId="025D6BB0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FAFDB79" w14:textId="54F8E2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88381CE" w14:textId="6B1459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817954D" w14:textId="06C320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NB_IOT-Perf</w:t>
            </w:r>
          </w:p>
        </w:tc>
        <w:tc>
          <w:tcPr>
            <w:tcW w:w="513" w:type="pct"/>
          </w:tcPr>
          <w:p w14:paraId="2BC7802B" w14:textId="06BE84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31E0B6B" w14:textId="77777777" w:rsidTr="00635315">
        <w:tc>
          <w:tcPr>
            <w:tcW w:w="452" w:type="pct"/>
          </w:tcPr>
          <w:p w14:paraId="19EDAAC1" w14:textId="72A8E5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R4-2302389</w:t>
            </w:r>
          </w:p>
        </w:tc>
        <w:tc>
          <w:tcPr>
            <w:tcW w:w="1069" w:type="pct"/>
          </w:tcPr>
          <w:p w14:paraId="4DBC62CA" w14:textId="547D4E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 in TS 36.133</w:t>
            </w:r>
          </w:p>
        </w:tc>
        <w:tc>
          <w:tcPr>
            <w:tcW w:w="600" w:type="pct"/>
          </w:tcPr>
          <w:p w14:paraId="4F26AD75" w14:textId="6628A5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19D945B0" w14:textId="4057DE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3F531ECB" w14:textId="05FD61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7198</w:t>
            </w:r>
          </w:p>
        </w:tc>
        <w:tc>
          <w:tcPr>
            <w:tcW w:w="220" w:type="pct"/>
          </w:tcPr>
          <w:p w14:paraId="72D131E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E73604D" w14:textId="6488CA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B42429E" w14:textId="6EBBA9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802564F" w14:textId="306D81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NB_IOT-Perf</w:t>
            </w:r>
          </w:p>
        </w:tc>
        <w:tc>
          <w:tcPr>
            <w:tcW w:w="513" w:type="pct"/>
          </w:tcPr>
          <w:p w14:paraId="5CB5BCEF" w14:textId="740075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0B371A7" w14:textId="77777777" w:rsidTr="00635315">
        <w:tc>
          <w:tcPr>
            <w:tcW w:w="452" w:type="pct"/>
          </w:tcPr>
          <w:p w14:paraId="658962FD" w14:textId="0F1BF6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R4-2302390</w:t>
            </w:r>
          </w:p>
        </w:tc>
        <w:tc>
          <w:tcPr>
            <w:tcW w:w="1069" w:type="pct"/>
          </w:tcPr>
          <w:p w14:paraId="62A75ECC" w14:textId="3EDD95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 in TS 36.133</w:t>
            </w:r>
          </w:p>
        </w:tc>
        <w:tc>
          <w:tcPr>
            <w:tcW w:w="600" w:type="pct"/>
          </w:tcPr>
          <w:p w14:paraId="49EC9E9C" w14:textId="55C120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158DB319" w14:textId="6CFBE8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781C7330" w14:textId="171A84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7199</w:t>
            </w:r>
          </w:p>
        </w:tc>
        <w:tc>
          <w:tcPr>
            <w:tcW w:w="220" w:type="pct"/>
          </w:tcPr>
          <w:p w14:paraId="767BDF9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93E6886" w14:textId="6F533C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A3C921B" w14:textId="674A4D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0BDDCD7" w14:textId="28834D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NB_IOT-Perf</w:t>
            </w:r>
          </w:p>
        </w:tc>
        <w:tc>
          <w:tcPr>
            <w:tcW w:w="513" w:type="pct"/>
          </w:tcPr>
          <w:p w14:paraId="4ECE0570" w14:textId="50383D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553C02B" w14:textId="77777777" w:rsidTr="00635315">
        <w:tc>
          <w:tcPr>
            <w:tcW w:w="452" w:type="pct"/>
          </w:tcPr>
          <w:p w14:paraId="2E7D2998" w14:textId="690012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R4-2302395</w:t>
            </w:r>
          </w:p>
        </w:tc>
        <w:tc>
          <w:tcPr>
            <w:tcW w:w="1069" w:type="pct"/>
          </w:tcPr>
          <w:p w14:paraId="12B17A99" w14:textId="42C733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IDLE mode cat-M IoT NTN requirements</w:t>
            </w:r>
          </w:p>
        </w:tc>
        <w:tc>
          <w:tcPr>
            <w:tcW w:w="600" w:type="pct"/>
          </w:tcPr>
          <w:p w14:paraId="3DB8F2E9" w14:textId="6F1EE4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7B4B9860" w14:textId="0F37D7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1E21A2DF" w14:textId="6C45DB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7200</w:t>
            </w:r>
          </w:p>
        </w:tc>
        <w:tc>
          <w:tcPr>
            <w:tcW w:w="220" w:type="pct"/>
          </w:tcPr>
          <w:p w14:paraId="0B72129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23EF814" w14:textId="4EFE7E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4BFE1F8" w14:textId="144A68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04CC49B" w14:textId="059BB3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3" w:type="pct"/>
          </w:tcPr>
          <w:p w14:paraId="5C1F3C28" w14:textId="413AD5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5E431083" w14:textId="77777777" w:rsidTr="00635315">
        <w:tc>
          <w:tcPr>
            <w:tcW w:w="452" w:type="pct"/>
          </w:tcPr>
          <w:p w14:paraId="1CEC37D9" w14:textId="4DDD55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R4-2303236</w:t>
            </w:r>
          </w:p>
        </w:tc>
        <w:tc>
          <w:tcPr>
            <w:tcW w:w="1069" w:type="pct"/>
          </w:tcPr>
          <w:p w14:paraId="2D274584" w14:textId="3F2A7B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IDLE mode cat-M IoT NTN requirements</w:t>
            </w:r>
          </w:p>
        </w:tc>
        <w:tc>
          <w:tcPr>
            <w:tcW w:w="600" w:type="pct"/>
          </w:tcPr>
          <w:p w14:paraId="56A2AFF2" w14:textId="5BBF3D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3A44AC55" w14:textId="52A240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7794156A" w14:textId="358A8F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7200</w:t>
            </w:r>
          </w:p>
        </w:tc>
        <w:tc>
          <w:tcPr>
            <w:tcW w:w="220" w:type="pct"/>
          </w:tcPr>
          <w:p w14:paraId="070669DD" w14:textId="1FB71D1E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C17FB8F" w14:textId="4EE4DA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F1A603C" w14:textId="3CB22C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1EABBFC" w14:textId="1A7419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3" w:type="pct"/>
          </w:tcPr>
          <w:p w14:paraId="753A7262" w14:textId="72F41A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3960396B" w14:textId="77777777" w:rsidTr="00635315">
        <w:tc>
          <w:tcPr>
            <w:tcW w:w="452" w:type="pct"/>
          </w:tcPr>
          <w:p w14:paraId="0EF112A6" w14:textId="3B8784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R4-2300065</w:t>
            </w:r>
          </w:p>
        </w:tc>
        <w:tc>
          <w:tcPr>
            <w:tcW w:w="1069" w:type="pct"/>
          </w:tcPr>
          <w:p w14:paraId="51652DE4" w14:textId="58E894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Adds reference for additional spurious emission levels for Band 54</w:t>
            </w:r>
          </w:p>
        </w:tc>
        <w:tc>
          <w:tcPr>
            <w:tcW w:w="600" w:type="pct"/>
          </w:tcPr>
          <w:p w14:paraId="319E5786" w14:textId="6D927D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Networks, Nokia, Nokia Shanghai Bell</w:t>
            </w:r>
          </w:p>
        </w:tc>
        <w:tc>
          <w:tcPr>
            <w:tcW w:w="379" w:type="pct"/>
          </w:tcPr>
          <w:p w14:paraId="22908566" w14:textId="27D9ED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1D5A6C1B" w14:textId="6E76A8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1345</w:t>
            </w:r>
          </w:p>
        </w:tc>
        <w:tc>
          <w:tcPr>
            <w:tcW w:w="220" w:type="pct"/>
          </w:tcPr>
          <w:p w14:paraId="30F1F75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DA9980C" w14:textId="59251C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E3AD1FB" w14:textId="7FCF91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1969148" w14:textId="58FAE9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LTE_TDD_1670_1675MHz-Perf</w:t>
            </w:r>
          </w:p>
        </w:tc>
        <w:tc>
          <w:tcPr>
            <w:tcW w:w="513" w:type="pct"/>
          </w:tcPr>
          <w:p w14:paraId="78503DCF" w14:textId="2CCC2E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C9DED7E" w14:textId="77777777" w:rsidTr="00635315">
        <w:tc>
          <w:tcPr>
            <w:tcW w:w="452" w:type="pct"/>
          </w:tcPr>
          <w:p w14:paraId="517A3BE9" w14:textId="41ACCA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R4-2301191</w:t>
            </w:r>
          </w:p>
        </w:tc>
        <w:tc>
          <w:tcPr>
            <w:tcW w:w="1069" w:type="pct"/>
          </w:tcPr>
          <w:p w14:paraId="5959440B" w14:textId="1CDE6E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 on introduction of Band n54</w:t>
            </w:r>
          </w:p>
        </w:tc>
        <w:tc>
          <w:tcPr>
            <w:tcW w:w="600" w:type="pct"/>
          </w:tcPr>
          <w:p w14:paraId="50943123" w14:textId="1C3A24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602DEF11" w14:textId="7D846F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5D3959D5" w14:textId="5CA6A3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1346</w:t>
            </w:r>
          </w:p>
        </w:tc>
        <w:tc>
          <w:tcPr>
            <w:tcW w:w="220" w:type="pct"/>
          </w:tcPr>
          <w:p w14:paraId="7C38277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14F7121" w14:textId="7FE28B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FB3B191" w14:textId="310126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1BAFD275" w14:textId="142C9D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NR_TDD_n54-Perf</w:t>
            </w:r>
          </w:p>
        </w:tc>
        <w:tc>
          <w:tcPr>
            <w:tcW w:w="513" w:type="pct"/>
          </w:tcPr>
          <w:p w14:paraId="4329909F" w14:textId="0EADEE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A67881B" w14:textId="77777777" w:rsidTr="00635315">
        <w:tc>
          <w:tcPr>
            <w:tcW w:w="452" w:type="pct"/>
          </w:tcPr>
          <w:p w14:paraId="612FC99C" w14:textId="20DD6C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R4-2301750</w:t>
            </w:r>
          </w:p>
        </w:tc>
        <w:tc>
          <w:tcPr>
            <w:tcW w:w="1069" w:type="pct"/>
          </w:tcPr>
          <w:p w14:paraId="0156418A" w14:textId="69AA34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TS36.141[R15] E-UTRA slot TTI Test Model 2-1</w:t>
            </w:r>
          </w:p>
        </w:tc>
        <w:tc>
          <w:tcPr>
            <w:tcW w:w="600" w:type="pct"/>
          </w:tcPr>
          <w:p w14:paraId="651CF2C5" w14:textId="41BCF8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229A4CC8" w14:textId="099664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1480521A" w14:textId="699E25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1347</w:t>
            </w:r>
          </w:p>
        </w:tc>
        <w:tc>
          <w:tcPr>
            <w:tcW w:w="220" w:type="pct"/>
          </w:tcPr>
          <w:p w14:paraId="19DA60D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9C14D06" w14:textId="730FFE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37B4DF3C" w14:textId="47A63E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0E4C489" w14:textId="4FA61F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LTE_sTTIandPT-Perf</w:t>
            </w:r>
          </w:p>
        </w:tc>
        <w:tc>
          <w:tcPr>
            <w:tcW w:w="513" w:type="pct"/>
          </w:tcPr>
          <w:p w14:paraId="53547709" w14:textId="3324C1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E4272E4" w14:textId="77777777" w:rsidTr="00635315">
        <w:tc>
          <w:tcPr>
            <w:tcW w:w="452" w:type="pct"/>
          </w:tcPr>
          <w:p w14:paraId="3783755A" w14:textId="063E81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R4-2302961</w:t>
            </w:r>
          </w:p>
        </w:tc>
        <w:tc>
          <w:tcPr>
            <w:tcW w:w="1069" w:type="pct"/>
          </w:tcPr>
          <w:p w14:paraId="4939D151" w14:textId="270B26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TS36.141[R15] E-UTRA slot TTI Test Model 2-1</w:t>
            </w:r>
          </w:p>
        </w:tc>
        <w:tc>
          <w:tcPr>
            <w:tcW w:w="600" w:type="pct"/>
          </w:tcPr>
          <w:p w14:paraId="4A1FDF2D" w14:textId="71D2FE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43C19784" w14:textId="466881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74DE7872" w14:textId="322BAB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1347</w:t>
            </w:r>
          </w:p>
        </w:tc>
        <w:tc>
          <w:tcPr>
            <w:tcW w:w="220" w:type="pct"/>
          </w:tcPr>
          <w:p w14:paraId="15BF90EC" w14:textId="50540823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1276999" w14:textId="42C918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100B17CF" w14:textId="37BEEF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49D122E" w14:textId="33052F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LTE_sTTIandPT-Perf</w:t>
            </w:r>
          </w:p>
        </w:tc>
        <w:tc>
          <w:tcPr>
            <w:tcW w:w="513" w:type="pct"/>
          </w:tcPr>
          <w:p w14:paraId="68CF281B" w14:textId="68F76F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9492B4B" w14:textId="77777777" w:rsidTr="00635315">
        <w:tc>
          <w:tcPr>
            <w:tcW w:w="452" w:type="pct"/>
          </w:tcPr>
          <w:p w14:paraId="2E0D17C0" w14:textId="570E85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R4-2301751</w:t>
            </w:r>
          </w:p>
        </w:tc>
        <w:tc>
          <w:tcPr>
            <w:tcW w:w="1069" w:type="pct"/>
          </w:tcPr>
          <w:p w14:paraId="4754DBCB" w14:textId="631CEF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TS36.141[R16] E-UTRA slot TTI Test Model 2-1</w:t>
            </w:r>
          </w:p>
        </w:tc>
        <w:tc>
          <w:tcPr>
            <w:tcW w:w="600" w:type="pct"/>
          </w:tcPr>
          <w:p w14:paraId="1D80D9AF" w14:textId="682A7B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732BC75E" w14:textId="40CA06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718C5536" w14:textId="215623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1348</w:t>
            </w:r>
          </w:p>
        </w:tc>
        <w:tc>
          <w:tcPr>
            <w:tcW w:w="220" w:type="pct"/>
          </w:tcPr>
          <w:p w14:paraId="2FADE06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864C32" w14:textId="009A8B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725FB46" w14:textId="43DE0B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7256F7D" w14:textId="38792A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LTE_sTTIandPT-Perf</w:t>
            </w:r>
          </w:p>
        </w:tc>
        <w:tc>
          <w:tcPr>
            <w:tcW w:w="513" w:type="pct"/>
          </w:tcPr>
          <w:p w14:paraId="5232FE0D" w14:textId="1B5785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34FBC11" w14:textId="77777777" w:rsidTr="00635315">
        <w:tc>
          <w:tcPr>
            <w:tcW w:w="452" w:type="pct"/>
          </w:tcPr>
          <w:p w14:paraId="06C58B17" w14:textId="44EE90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R4-2301752</w:t>
            </w:r>
          </w:p>
        </w:tc>
        <w:tc>
          <w:tcPr>
            <w:tcW w:w="1069" w:type="pct"/>
          </w:tcPr>
          <w:p w14:paraId="637595C5" w14:textId="0F1CCF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TS36.141[R17] E-UTRA slot TTI Test Model 2-1</w:t>
            </w:r>
          </w:p>
        </w:tc>
        <w:tc>
          <w:tcPr>
            <w:tcW w:w="600" w:type="pct"/>
          </w:tcPr>
          <w:p w14:paraId="30FF8B0C" w14:textId="5F544F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56861516" w14:textId="40783A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70E3E300" w14:textId="5F56FD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1349</w:t>
            </w:r>
          </w:p>
        </w:tc>
        <w:tc>
          <w:tcPr>
            <w:tcW w:w="220" w:type="pct"/>
          </w:tcPr>
          <w:p w14:paraId="71887A6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BCD7227" w14:textId="273B91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3A111D1" w14:textId="333664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5355BFD" w14:textId="48C6B2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LTE_sTTIandPT-Perf</w:t>
            </w:r>
          </w:p>
        </w:tc>
        <w:tc>
          <w:tcPr>
            <w:tcW w:w="513" w:type="pct"/>
          </w:tcPr>
          <w:p w14:paraId="2B16C351" w14:textId="09BA5C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5D395F6" w14:textId="77777777" w:rsidTr="00635315">
        <w:tc>
          <w:tcPr>
            <w:tcW w:w="452" w:type="pct"/>
          </w:tcPr>
          <w:p w14:paraId="5073F6B3" w14:textId="612CCB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R4-2301753</w:t>
            </w:r>
          </w:p>
        </w:tc>
        <w:tc>
          <w:tcPr>
            <w:tcW w:w="1069" w:type="pct"/>
          </w:tcPr>
          <w:p w14:paraId="0BCC1A74" w14:textId="0E80D1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TS36.141[R18] E-UTRA slot TTI Test Model 2-1</w:t>
            </w:r>
          </w:p>
        </w:tc>
        <w:tc>
          <w:tcPr>
            <w:tcW w:w="600" w:type="pct"/>
          </w:tcPr>
          <w:p w14:paraId="301F9D6C" w14:textId="7EE54A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47E70470" w14:textId="3D5FF9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04A20C1E" w14:textId="25FD71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1350</w:t>
            </w:r>
          </w:p>
        </w:tc>
        <w:tc>
          <w:tcPr>
            <w:tcW w:w="220" w:type="pct"/>
          </w:tcPr>
          <w:p w14:paraId="57B77CB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5376912" w14:textId="06F816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9C6980E" w14:textId="76771A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2C4139F" w14:textId="524E15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LTE_sTTIandPT-Perf</w:t>
            </w:r>
          </w:p>
        </w:tc>
        <w:tc>
          <w:tcPr>
            <w:tcW w:w="513" w:type="pct"/>
          </w:tcPr>
          <w:p w14:paraId="77319FFD" w14:textId="18AE10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FDBF55B" w14:textId="77777777" w:rsidTr="00635315">
        <w:tc>
          <w:tcPr>
            <w:tcW w:w="452" w:type="pct"/>
          </w:tcPr>
          <w:p w14:paraId="6C8B9A90" w14:textId="046065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R4-2302406</w:t>
            </w:r>
          </w:p>
        </w:tc>
        <w:tc>
          <w:tcPr>
            <w:tcW w:w="1069" w:type="pct"/>
          </w:tcPr>
          <w:p w14:paraId="42B5822B" w14:textId="01133D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36.141 Support of NB1NB2 for B54</w:t>
            </w:r>
          </w:p>
        </w:tc>
        <w:tc>
          <w:tcPr>
            <w:tcW w:w="600" w:type="pct"/>
          </w:tcPr>
          <w:p w14:paraId="484F8F33" w14:textId="5A194A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Ericsson,Ligado Networks</w:t>
            </w:r>
          </w:p>
        </w:tc>
        <w:tc>
          <w:tcPr>
            <w:tcW w:w="379" w:type="pct"/>
          </w:tcPr>
          <w:p w14:paraId="2F3580BA" w14:textId="1751AD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32983A4F" w14:textId="338C35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1351</w:t>
            </w:r>
          </w:p>
        </w:tc>
        <w:tc>
          <w:tcPr>
            <w:tcW w:w="220" w:type="pct"/>
          </w:tcPr>
          <w:p w14:paraId="1501C14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F601C00" w14:textId="24F8B5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51F2516" w14:textId="744909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36DE84D9" w14:textId="310BD4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LTE_bands_R18_M1_M2_NB1_NB2-Perf</w:t>
            </w:r>
          </w:p>
        </w:tc>
        <w:tc>
          <w:tcPr>
            <w:tcW w:w="513" w:type="pct"/>
          </w:tcPr>
          <w:p w14:paraId="119B5A18" w14:textId="2DED9A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7BC2691F" w14:textId="77777777" w:rsidTr="00635315">
        <w:tc>
          <w:tcPr>
            <w:tcW w:w="452" w:type="pct"/>
          </w:tcPr>
          <w:p w14:paraId="5380F679" w14:textId="6C47C8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R4-2302460</w:t>
            </w:r>
          </w:p>
        </w:tc>
        <w:tc>
          <w:tcPr>
            <w:tcW w:w="1069" w:type="pct"/>
          </w:tcPr>
          <w:p w14:paraId="157C505C" w14:textId="18E44C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NR band n105, Rel-18</w:t>
            </w:r>
          </w:p>
        </w:tc>
        <w:tc>
          <w:tcPr>
            <w:tcW w:w="600" w:type="pct"/>
          </w:tcPr>
          <w:p w14:paraId="5D238913" w14:textId="09517E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74E8BD3" w14:textId="165F4C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5B56E309" w14:textId="610355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1352</w:t>
            </w:r>
          </w:p>
        </w:tc>
        <w:tc>
          <w:tcPr>
            <w:tcW w:w="220" w:type="pct"/>
          </w:tcPr>
          <w:p w14:paraId="2F50B1C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5BFF8A7" w14:textId="57EE25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0B2F9B4" w14:textId="661514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1D2262D5" w14:textId="51B1F5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NR_600MHz_APT-Perf</w:t>
            </w:r>
          </w:p>
        </w:tc>
        <w:tc>
          <w:tcPr>
            <w:tcW w:w="513" w:type="pct"/>
          </w:tcPr>
          <w:p w14:paraId="4B364358" w14:textId="331997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B6EE10E" w14:textId="77777777" w:rsidTr="00635315">
        <w:tc>
          <w:tcPr>
            <w:tcW w:w="452" w:type="pct"/>
          </w:tcPr>
          <w:p w14:paraId="35895122" w14:textId="77BCBD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R4-2303481</w:t>
            </w:r>
          </w:p>
        </w:tc>
        <w:tc>
          <w:tcPr>
            <w:tcW w:w="1069" w:type="pct"/>
          </w:tcPr>
          <w:p w14:paraId="6FFA566C" w14:textId="1ECF70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NR band n105, Rel-18</w:t>
            </w:r>
          </w:p>
        </w:tc>
        <w:tc>
          <w:tcPr>
            <w:tcW w:w="600" w:type="pct"/>
          </w:tcPr>
          <w:p w14:paraId="71D25B9A" w14:textId="171F00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2E111237" w14:textId="1B6649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5FF497C7" w14:textId="3E0C06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1352</w:t>
            </w:r>
          </w:p>
        </w:tc>
        <w:tc>
          <w:tcPr>
            <w:tcW w:w="220" w:type="pct"/>
          </w:tcPr>
          <w:p w14:paraId="456F984A" w14:textId="6E520F1F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5323768" w14:textId="5D1AFA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2847988" w14:textId="6F0E52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3F372DB3" w14:textId="137DDC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NR_600MHz_APT-Perf</w:t>
            </w:r>
          </w:p>
        </w:tc>
        <w:tc>
          <w:tcPr>
            <w:tcW w:w="513" w:type="pct"/>
          </w:tcPr>
          <w:p w14:paraId="42E0F6F5" w14:textId="5E8867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35A1EBD0" w14:textId="77777777" w:rsidTr="00635315">
        <w:tc>
          <w:tcPr>
            <w:tcW w:w="452" w:type="pct"/>
          </w:tcPr>
          <w:p w14:paraId="3A13C0FD" w14:textId="1FE049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R4-2302530</w:t>
            </w:r>
          </w:p>
        </w:tc>
        <w:tc>
          <w:tcPr>
            <w:tcW w:w="1069" w:type="pct"/>
          </w:tcPr>
          <w:p w14:paraId="22DF8925" w14:textId="7A81E2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related to Introduction of support of NB1/NB2 for LTE TDD Band 54</w:t>
            </w:r>
          </w:p>
        </w:tc>
        <w:tc>
          <w:tcPr>
            <w:tcW w:w="600" w:type="pct"/>
          </w:tcPr>
          <w:p w14:paraId="749D251C" w14:textId="63E469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  Ligado Networks</w:t>
            </w:r>
          </w:p>
        </w:tc>
        <w:tc>
          <w:tcPr>
            <w:tcW w:w="379" w:type="pct"/>
          </w:tcPr>
          <w:p w14:paraId="4BA586C0" w14:textId="4CAA12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282F5D07" w14:textId="3382BE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1353</w:t>
            </w:r>
          </w:p>
        </w:tc>
        <w:tc>
          <w:tcPr>
            <w:tcW w:w="220" w:type="pct"/>
          </w:tcPr>
          <w:p w14:paraId="3C1090E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29328E8" w14:textId="39D44A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2954152" w14:textId="20368F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72F7B5FC" w14:textId="6836C0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LTE_bands_R18_M1_M2_NB1_NB2-Core</w:t>
            </w:r>
          </w:p>
        </w:tc>
        <w:tc>
          <w:tcPr>
            <w:tcW w:w="513" w:type="pct"/>
          </w:tcPr>
          <w:p w14:paraId="240D8487" w14:textId="1796F2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0BF2350" w14:textId="77777777" w:rsidTr="00635315">
        <w:tc>
          <w:tcPr>
            <w:tcW w:w="452" w:type="pct"/>
          </w:tcPr>
          <w:p w14:paraId="4B59AA57" w14:textId="5FBA88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R4-2302407</w:t>
            </w:r>
          </w:p>
        </w:tc>
        <w:tc>
          <w:tcPr>
            <w:tcW w:w="1069" w:type="pct"/>
          </w:tcPr>
          <w:p w14:paraId="49E8ACDD" w14:textId="1213B1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related to Introduction of support of M1 for LTE TDD Band 54</w:t>
            </w:r>
          </w:p>
        </w:tc>
        <w:tc>
          <w:tcPr>
            <w:tcW w:w="600" w:type="pct"/>
          </w:tcPr>
          <w:p w14:paraId="7E3C6B47" w14:textId="189CBA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  Ligado Networks</w:t>
            </w:r>
          </w:p>
        </w:tc>
        <w:tc>
          <w:tcPr>
            <w:tcW w:w="379" w:type="pct"/>
          </w:tcPr>
          <w:p w14:paraId="6EEC908E" w14:textId="4F9CEA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04728AE8" w14:textId="51DD86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4474</w:t>
            </w:r>
          </w:p>
        </w:tc>
        <w:tc>
          <w:tcPr>
            <w:tcW w:w="220" w:type="pct"/>
          </w:tcPr>
          <w:p w14:paraId="3947886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8479728" w14:textId="3A8626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294" w:type="pct"/>
          </w:tcPr>
          <w:p w14:paraId="3D7E8990" w14:textId="478388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3A701D59" w14:textId="1C1F77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LTE_bands_R18_M1_M2_NB1_NB2-Core</w:t>
            </w:r>
          </w:p>
        </w:tc>
        <w:tc>
          <w:tcPr>
            <w:tcW w:w="513" w:type="pct"/>
          </w:tcPr>
          <w:p w14:paraId="7A22B678" w14:textId="7E4749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BC3C02D" w14:textId="77777777" w:rsidTr="00635315">
        <w:tc>
          <w:tcPr>
            <w:tcW w:w="452" w:type="pct"/>
          </w:tcPr>
          <w:p w14:paraId="277357C0" w14:textId="2FB05F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R4-2302408</w:t>
            </w:r>
          </w:p>
        </w:tc>
        <w:tc>
          <w:tcPr>
            <w:tcW w:w="1069" w:type="pct"/>
          </w:tcPr>
          <w:p w14:paraId="0EFA19C6" w14:textId="1C3C6F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36_307 Support of M1 for B54_R14A</w:t>
            </w:r>
          </w:p>
        </w:tc>
        <w:tc>
          <w:tcPr>
            <w:tcW w:w="600" w:type="pct"/>
          </w:tcPr>
          <w:p w14:paraId="2BBB7D2C" w14:textId="558348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Ericsson,Ligado Networks</w:t>
            </w:r>
          </w:p>
        </w:tc>
        <w:tc>
          <w:tcPr>
            <w:tcW w:w="379" w:type="pct"/>
          </w:tcPr>
          <w:p w14:paraId="52BDDC52" w14:textId="288147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58BA1FBD" w14:textId="029503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4475</w:t>
            </w:r>
          </w:p>
        </w:tc>
        <w:tc>
          <w:tcPr>
            <w:tcW w:w="220" w:type="pct"/>
          </w:tcPr>
          <w:p w14:paraId="7760695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8B69DC7" w14:textId="29C0E4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94" w:type="pct"/>
          </w:tcPr>
          <w:p w14:paraId="20CFAD57" w14:textId="6817B3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A39B879" w14:textId="704075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LTE_bands_R18_M1_M2_NB1_NB2-Core</w:t>
            </w:r>
          </w:p>
        </w:tc>
        <w:tc>
          <w:tcPr>
            <w:tcW w:w="513" w:type="pct"/>
          </w:tcPr>
          <w:p w14:paraId="7366D9F0" w14:textId="73DFC8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7AA6900" w14:textId="77777777" w:rsidTr="00635315">
        <w:tc>
          <w:tcPr>
            <w:tcW w:w="452" w:type="pct"/>
          </w:tcPr>
          <w:p w14:paraId="5F2A33CF" w14:textId="0F8B11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R4-2302409</w:t>
            </w:r>
          </w:p>
        </w:tc>
        <w:tc>
          <w:tcPr>
            <w:tcW w:w="1069" w:type="pct"/>
          </w:tcPr>
          <w:p w14:paraId="711287AE" w14:textId="652DEF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36_307 Support of M1 for B54_R15A</w:t>
            </w:r>
          </w:p>
        </w:tc>
        <w:tc>
          <w:tcPr>
            <w:tcW w:w="600" w:type="pct"/>
          </w:tcPr>
          <w:p w14:paraId="6EEC053C" w14:textId="2E47C7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Ericsson,Ligado Networks</w:t>
            </w:r>
          </w:p>
        </w:tc>
        <w:tc>
          <w:tcPr>
            <w:tcW w:w="379" w:type="pct"/>
          </w:tcPr>
          <w:p w14:paraId="6F91C5B5" w14:textId="12B780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465A94C8" w14:textId="24C92F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4476</w:t>
            </w:r>
          </w:p>
        </w:tc>
        <w:tc>
          <w:tcPr>
            <w:tcW w:w="220" w:type="pct"/>
          </w:tcPr>
          <w:p w14:paraId="1C0AA96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10B738" w14:textId="552F1C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C51B608" w14:textId="0B6B41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5C1572D" w14:textId="2CCA4C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LTE_bands_R18_M1_M2_NB1_NB2-Core</w:t>
            </w:r>
          </w:p>
        </w:tc>
        <w:tc>
          <w:tcPr>
            <w:tcW w:w="513" w:type="pct"/>
          </w:tcPr>
          <w:p w14:paraId="453A465E" w14:textId="67F1DB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D41460C" w14:textId="77777777" w:rsidTr="00635315">
        <w:tc>
          <w:tcPr>
            <w:tcW w:w="452" w:type="pct"/>
          </w:tcPr>
          <w:p w14:paraId="018C8C8A" w14:textId="7C2919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R4-2302410</w:t>
            </w:r>
          </w:p>
        </w:tc>
        <w:tc>
          <w:tcPr>
            <w:tcW w:w="1069" w:type="pct"/>
          </w:tcPr>
          <w:p w14:paraId="07F83944" w14:textId="4FD330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36_307 Support of M1 for B54_R16A</w:t>
            </w:r>
          </w:p>
        </w:tc>
        <w:tc>
          <w:tcPr>
            <w:tcW w:w="600" w:type="pct"/>
          </w:tcPr>
          <w:p w14:paraId="58B9A2D8" w14:textId="73F65F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Ericsson,Ligado Networks</w:t>
            </w:r>
          </w:p>
        </w:tc>
        <w:tc>
          <w:tcPr>
            <w:tcW w:w="379" w:type="pct"/>
          </w:tcPr>
          <w:p w14:paraId="64A92633" w14:textId="4DBC91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482B6013" w14:textId="5630FB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4477</w:t>
            </w:r>
          </w:p>
        </w:tc>
        <w:tc>
          <w:tcPr>
            <w:tcW w:w="220" w:type="pct"/>
          </w:tcPr>
          <w:p w14:paraId="431181C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1ADB1ED" w14:textId="3031E0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F8F8EC3" w14:textId="047B6B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164BB7C" w14:textId="0DC58C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LTE_bands_R18_M1_M2_NB1_NB2-Core</w:t>
            </w:r>
          </w:p>
        </w:tc>
        <w:tc>
          <w:tcPr>
            <w:tcW w:w="513" w:type="pct"/>
          </w:tcPr>
          <w:p w14:paraId="20796C6D" w14:textId="6EA0D4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C583CDE" w14:textId="77777777" w:rsidTr="00635315">
        <w:tc>
          <w:tcPr>
            <w:tcW w:w="452" w:type="pct"/>
          </w:tcPr>
          <w:p w14:paraId="66BF40F0" w14:textId="602413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R4-2302411</w:t>
            </w:r>
          </w:p>
        </w:tc>
        <w:tc>
          <w:tcPr>
            <w:tcW w:w="1069" w:type="pct"/>
          </w:tcPr>
          <w:p w14:paraId="522B1AC5" w14:textId="630EC8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36_307 Support of M1 for B54_R17A</w:t>
            </w:r>
          </w:p>
        </w:tc>
        <w:tc>
          <w:tcPr>
            <w:tcW w:w="600" w:type="pct"/>
          </w:tcPr>
          <w:p w14:paraId="5AAEC5DD" w14:textId="49267D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Ericsson,Ligado Networks</w:t>
            </w:r>
          </w:p>
        </w:tc>
        <w:tc>
          <w:tcPr>
            <w:tcW w:w="379" w:type="pct"/>
          </w:tcPr>
          <w:p w14:paraId="7DE9A85E" w14:textId="64BB91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07ED0C5F" w14:textId="0AB860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4478</w:t>
            </w:r>
          </w:p>
        </w:tc>
        <w:tc>
          <w:tcPr>
            <w:tcW w:w="220" w:type="pct"/>
          </w:tcPr>
          <w:p w14:paraId="2C00537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38F6DA7" w14:textId="5E4DE6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06E5C96" w14:textId="6D9D16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4E2B3D2" w14:textId="3E61E6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LTE_bands_R18_M1_M2_NB1_NB2-Core</w:t>
            </w:r>
          </w:p>
        </w:tc>
        <w:tc>
          <w:tcPr>
            <w:tcW w:w="513" w:type="pct"/>
          </w:tcPr>
          <w:p w14:paraId="78194425" w14:textId="4CDB4B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5834D46" w14:textId="77777777" w:rsidTr="00635315">
        <w:tc>
          <w:tcPr>
            <w:tcW w:w="452" w:type="pct"/>
          </w:tcPr>
          <w:p w14:paraId="7EE45E8C" w14:textId="493872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R4-2302412</w:t>
            </w:r>
          </w:p>
        </w:tc>
        <w:tc>
          <w:tcPr>
            <w:tcW w:w="1069" w:type="pct"/>
          </w:tcPr>
          <w:p w14:paraId="1A0C11DB" w14:textId="1590BD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related to Introduction of support of M2 for LTE TDD Band 54</w:t>
            </w:r>
          </w:p>
        </w:tc>
        <w:tc>
          <w:tcPr>
            <w:tcW w:w="600" w:type="pct"/>
          </w:tcPr>
          <w:p w14:paraId="5C15AEBC" w14:textId="6CC5D5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  Ligado Networks</w:t>
            </w:r>
          </w:p>
        </w:tc>
        <w:tc>
          <w:tcPr>
            <w:tcW w:w="379" w:type="pct"/>
          </w:tcPr>
          <w:p w14:paraId="46DD5AA2" w14:textId="7CA99B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34EAC7C1" w14:textId="11C739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4479</w:t>
            </w:r>
          </w:p>
        </w:tc>
        <w:tc>
          <w:tcPr>
            <w:tcW w:w="220" w:type="pct"/>
          </w:tcPr>
          <w:p w14:paraId="2DFDF4D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2A742D0" w14:textId="22EE5B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94" w:type="pct"/>
          </w:tcPr>
          <w:p w14:paraId="65BAE374" w14:textId="2D3342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4DB4B455" w14:textId="2286E7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LTE_bands_R18_M1_M2_NB1_NB2-Core</w:t>
            </w:r>
          </w:p>
        </w:tc>
        <w:tc>
          <w:tcPr>
            <w:tcW w:w="513" w:type="pct"/>
          </w:tcPr>
          <w:p w14:paraId="2876ED88" w14:textId="2C5C6B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6D88C50" w14:textId="77777777" w:rsidTr="00635315">
        <w:tc>
          <w:tcPr>
            <w:tcW w:w="452" w:type="pct"/>
          </w:tcPr>
          <w:p w14:paraId="64E198CB" w14:textId="5C8B91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R4-2302413</w:t>
            </w:r>
          </w:p>
        </w:tc>
        <w:tc>
          <w:tcPr>
            <w:tcW w:w="1069" w:type="pct"/>
          </w:tcPr>
          <w:p w14:paraId="3DAF8FC1" w14:textId="715633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36_307 Support of M2 for B54_R15A</w:t>
            </w:r>
          </w:p>
        </w:tc>
        <w:tc>
          <w:tcPr>
            <w:tcW w:w="600" w:type="pct"/>
          </w:tcPr>
          <w:p w14:paraId="132AC5C5" w14:textId="12FEAA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Ericsson,Ligado Networks</w:t>
            </w:r>
          </w:p>
        </w:tc>
        <w:tc>
          <w:tcPr>
            <w:tcW w:w="379" w:type="pct"/>
          </w:tcPr>
          <w:p w14:paraId="6AF1C432" w14:textId="4ED127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5800A3C1" w14:textId="48EA00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4480</w:t>
            </w:r>
          </w:p>
        </w:tc>
        <w:tc>
          <w:tcPr>
            <w:tcW w:w="220" w:type="pct"/>
          </w:tcPr>
          <w:p w14:paraId="2B970B0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C8F55FF" w14:textId="541239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01E30FE7" w14:textId="5A334C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EE5B27B" w14:textId="7CFDE1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LTE_bands_R18_M1_M2_NB1_NB2-Core</w:t>
            </w:r>
          </w:p>
        </w:tc>
        <w:tc>
          <w:tcPr>
            <w:tcW w:w="513" w:type="pct"/>
          </w:tcPr>
          <w:p w14:paraId="4CFD2746" w14:textId="32BF75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EFB23ED" w14:textId="77777777" w:rsidTr="00635315">
        <w:tc>
          <w:tcPr>
            <w:tcW w:w="452" w:type="pct"/>
          </w:tcPr>
          <w:p w14:paraId="44FC55E7" w14:textId="239E01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R4-2302414</w:t>
            </w:r>
          </w:p>
        </w:tc>
        <w:tc>
          <w:tcPr>
            <w:tcW w:w="1069" w:type="pct"/>
          </w:tcPr>
          <w:p w14:paraId="1F7865B9" w14:textId="7FAD8E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36_307 Support of M2 for B54_R16A</w:t>
            </w:r>
          </w:p>
        </w:tc>
        <w:tc>
          <w:tcPr>
            <w:tcW w:w="600" w:type="pct"/>
          </w:tcPr>
          <w:p w14:paraId="68E325C6" w14:textId="403B0B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Ericsson,Ligado Networks</w:t>
            </w:r>
          </w:p>
        </w:tc>
        <w:tc>
          <w:tcPr>
            <w:tcW w:w="379" w:type="pct"/>
          </w:tcPr>
          <w:p w14:paraId="6D2D0647" w14:textId="3439FF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7356BA77" w14:textId="301BD1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4481</w:t>
            </w:r>
          </w:p>
        </w:tc>
        <w:tc>
          <w:tcPr>
            <w:tcW w:w="220" w:type="pct"/>
          </w:tcPr>
          <w:p w14:paraId="613C5DF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3EEAF5D" w14:textId="364CBA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6CA77AC" w14:textId="38904C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05DE91D" w14:textId="12C3B0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LTE_bands_R18_M1_M2_NB1_NB2-Core</w:t>
            </w:r>
          </w:p>
        </w:tc>
        <w:tc>
          <w:tcPr>
            <w:tcW w:w="513" w:type="pct"/>
          </w:tcPr>
          <w:p w14:paraId="1DC4B908" w14:textId="786077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D747837" w14:textId="77777777" w:rsidTr="00635315">
        <w:tc>
          <w:tcPr>
            <w:tcW w:w="452" w:type="pct"/>
          </w:tcPr>
          <w:p w14:paraId="54739D1D" w14:textId="5834B4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R4-2302415</w:t>
            </w:r>
          </w:p>
        </w:tc>
        <w:tc>
          <w:tcPr>
            <w:tcW w:w="1069" w:type="pct"/>
          </w:tcPr>
          <w:p w14:paraId="725F3FF1" w14:textId="78F095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36_307 Support of M2 for B54_R17A</w:t>
            </w:r>
          </w:p>
        </w:tc>
        <w:tc>
          <w:tcPr>
            <w:tcW w:w="600" w:type="pct"/>
          </w:tcPr>
          <w:p w14:paraId="4B24FBA8" w14:textId="40A2A0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Ericsson,Ligado Networks</w:t>
            </w:r>
          </w:p>
        </w:tc>
        <w:tc>
          <w:tcPr>
            <w:tcW w:w="379" w:type="pct"/>
          </w:tcPr>
          <w:p w14:paraId="64D746A7" w14:textId="39F0E6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31BE60B7" w14:textId="69C902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4482</w:t>
            </w:r>
          </w:p>
        </w:tc>
        <w:tc>
          <w:tcPr>
            <w:tcW w:w="220" w:type="pct"/>
          </w:tcPr>
          <w:p w14:paraId="6F91237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E0AAE60" w14:textId="5F6E84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AD07569" w14:textId="2DECAC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A35237F" w14:textId="6BB26C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LTE_bands_R18_M1_M2_NB1_NB2-Core</w:t>
            </w:r>
          </w:p>
        </w:tc>
        <w:tc>
          <w:tcPr>
            <w:tcW w:w="513" w:type="pct"/>
          </w:tcPr>
          <w:p w14:paraId="439F9DC5" w14:textId="36FADA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16E291F" w14:textId="77777777" w:rsidTr="00635315">
        <w:tc>
          <w:tcPr>
            <w:tcW w:w="452" w:type="pct"/>
          </w:tcPr>
          <w:p w14:paraId="13CCC27D" w14:textId="5A2C6E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R4-2302416</w:t>
            </w:r>
          </w:p>
        </w:tc>
        <w:tc>
          <w:tcPr>
            <w:tcW w:w="1069" w:type="pct"/>
          </w:tcPr>
          <w:p w14:paraId="314DE0F2" w14:textId="758FF9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related to Introduction of support of NB1/NB2 for LTE TDD Band 54</w:t>
            </w:r>
          </w:p>
        </w:tc>
        <w:tc>
          <w:tcPr>
            <w:tcW w:w="600" w:type="pct"/>
          </w:tcPr>
          <w:p w14:paraId="13BB6BD9" w14:textId="2F6498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  Ligado Networks</w:t>
            </w:r>
          </w:p>
        </w:tc>
        <w:tc>
          <w:tcPr>
            <w:tcW w:w="379" w:type="pct"/>
          </w:tcPr>
          <w:p w14:paraId="182525B2" w14:textId="41381B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6423EA8A" w14:textId="208DC7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4483</w:t>
            </w:r>
          </w:p>
        </w:tc>
        <w:tc>
          <w:tcPr>
            <w:tcW w:w="220" w:type="pct"/>
          </w:tcPr>
          <w:p w14:paraId="50E997E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C758F13" w14:textId="7A3DAE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34FEA60B" w14:textId="2B5253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2834BB2E" w14:textId="106D1E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LTE_bands_R18_M1_M2_NB1_NB2-Core</w:t>
            </w:r>
          </w:p>
        </w:tc>
        <w:tc>
          <w:tcPr>
            <w:tcW w:w="513" w:type="pct"/>
          </w:tcPr>
          <w:p w14:paraId="09FD9C9F" w14:textId="453BBF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6EB25AB" w14:textId="77777777" w:rsidTr="00635315">
        <w:tc>
          <w:tcPr>
            <w:tcW w:w="452" w:type="pct"/>
          </w:tcPr>
          <w:p w14:paraId="6E6D8C5F" w14:textId="0610BA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R4-2302417</w:t>
            </w:r>
          </w:p>
        </w:tc>
        <w:tc>
          <w:tcPr>
            <w:tcW w:w="1069" w:type="pct"/>
          </w:tcPr>
          <w:p w14:paraId="7BAEFDBD" w14:textId="4ADA64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36_307 Support of NB1NB2 for B54_R16A</w:t>
            </w:r>
          </w:p>
        </w:tc>
        <w:tc>
          <w:tcPr>
            <w:tcW w:w="600" w:type="pct"/>
          </w:tcPr>
          <w:p w14:paraId="034924CA" w14:textId="3742AE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Ericsson,Ligado Networks</w:t>
            </w:r>
          </w:p>
        </w:tc>
        <w:tc>
          <w:tcPr>
            <w:tcW w:w="379" w:type="pct"/>
          </w:tcPr>
          <w:p w14:paraId="281506DE" w14:textId="142690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49B52FF1" w14:textId="267029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4484</w:t>
            </w:r>
          </w:p>
        </w:tc>
        <w:tc>
          <w:tcPr>
            <w:tcW w:w="220" w:type="pct"/>
          </w:tcPr>
          <w:p w14:paraId="46FD115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8FC3F8" w14:textId="37EC15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75E0139" w14:textId="771136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C61B28F" w14:textId="6A7608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LTE_bands_R18_M1_M2_NB1_NB2-Core</w:t>
            </w:r>
          </w:p>
        </w:tc>
        <w:tc>
          <w:tcPr>
            <w:tcW w:w="513" w:type="pct"/>
          </w:tcPr>
          <w:p w14:paraId="2B0C0366" w14:textId="4D1EE9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AD0869D" w14:textId="77777777" w:rsidTr="00635315">
        <w:tc>
          <w:tcPr>
            <w:tcW w:w="452" w:type="pct"/>
          </w:tcPr>
          <w:p w14:paraId="6B570518" w14:textId="0CC925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R4-2302418</w:t>
            </w:r>
          </w:p>
        </w:tc>
        <w:tc>
          <w:tcPr>
            <w:tcW w:w="1069" w:type="pct"/>
          </w:tcPr>
          <w:p w14:paraId="046B61AF" w14:textId="1BC1D1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36_307 Support of NB1NB2 for B54_R17A</w:t>
            </w:r>
          </w:p>
        </w:tc>
        <w:tc>
          <w:tcPr>
            <w:tcW w:w="600" w:type="pct"/>
          </w:tcPr>
          <w:p w14:paraId="268F22B5" w14:textId="758401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Ericsson,Ligado Networks</w:t>
            </w:r>
          </w:p>
        </w:tc>
        <w:tc>
          <w:tcPr>
            <w:tcW w:w="379" w:type="pct"/>
          </w:tcPr>
          <w:p w14:paraId="5C335311" w14:textId="642A04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3806A0CC" w14:textId="3AF8B1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4485</w:t>
            </w:r>
          </w:p>
        </w:tc>
        <w:tc>
          <w:tcPr>
            <w:tcW w:w="220" w:type="pct"/>
          </w:tcPr>
          <w:p w14:paraId="715381F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AE6C27" w14:textId="71B3B9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D77D248" w14:textId="16E2AB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8CB043F" w14:textId="10E192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LTE_bands_R18_M1_M2_NB1_NB2-Core</w:t>
            </w:r>
          </w:p>
        </w:tc>
        <w:tc>
          <w:tcPr>
            <w:tcW w:w="513" w:type="pct"/>
          </w:tcPr>
          <w:p w14:paraId="7F6EDAE5" w14:textId="38B178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F22D037" w14:textId="77777777" w:rsidTr="00635315">
        <w:tc>
          <w:tcPr>
            <w:tcW w:w="452" w:type="pct"/>
          </w:tcPr>
          <w:p w14:paraId="12F05175" w14:textId="559AC8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R4-2302450</w:t>
            </w:r>
          </w:p>
        </w:tc>
        <w:tc>
          <w:tcPr>
            <w:tcW w:w="1069" w:type="pct"/>
          </w:tcPr>
          <w:p w14:paraId="2871B844" w14:textId="2DF8FD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36.307: release independence requirements introduction for IoT NTN, Rel-18</w:t>
            </w:r>
          </w:p>
        </w:tc>
        <w:tc>
          <w:tcPr>
            <w:tcW w:w="600" w:type="pct"/>
          </w:tcPr>
          <w:p w14:paraId="2DB6DC79" w14:textId="441C37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</w:t>
            </w:r>
          </w:p>
        </w:tc>
        <w:tc>
          <w:tcPr>
            <w:tcW w:w="379" w:type="pct"/>
          </w:tcPr>
          <w:p w14:paraId="5B34EAA4" w14:textId="099349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181A89DF" w14:textId="72868F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4486</w:t>
            </w:r>
          </w:p>
        </w:tc>
        <w:tc>
          <w:tcPr>
            <w:tcW w:w="220" w:type="pct"/>
          </w:tcPr>
          <w:p w14:paraId="4D27DFE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C50A4B" w14:textId="2F47EC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B289844" w14:textId="753CCE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F664B4F" w14:textId="38BE34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3" w:type="pct"/>
          </w:tcPr>
          <w:p w14:paraId="5263F109" w14:textId="73F37C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F869B6C" w14:textId="77777777" w:rsidTr="00635315">
        <w:tc>
          <w:tcPr>
            <w:tcW w:w="452" w:type="pct"/>
          </w:tcPr>
          <w:p w14:paraId="180C2D26" w14:textId="7A0562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R4-2302538</w:t>
            </w:r>
          </w:p>
        </w:tc>
        <w:tc>
          <w:tcPr>
            <w:tcW w:w="1069" w:type="pct"/>
          </w:tcPr>
          <w:p w14:paraId="262CD31D" w14:textId="3B9A70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related to Introduction of support of NB1/NB2 for LTE TDD Band 54_R18A</w:t>
            </w:r>
          </w:p>
        </w:tc>
        <w:tc>
          <w:tcPr>
            <w:tcW w:w="600" w:type="pct"/>
          </w:tcPr>
          <w:p w14:paraId="20ABBDE1" w14:textId="2EE865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Networks</w:t>
            </w:r>
          </w:p>
        </w:tc>
        <w:tc>
          <w:tcPr>
            <w:tcW w:w="379" w:type="pct"/>
          </w:tcPr>
          <w:p w14:paraId="77A01902" w14:textId="249997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53EC4B60" w14:textId="335A86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4487</w:t>
            </w:r>
          </w:p>
        </w:tc>
        <w:tc>
          <w:tcPr>
            <w:tcW w:w="220" w:type="pct"/>
          </w:tcPr>
          <w:p w14:paraId="2B14803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C876564" w14:textId="32EC90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1499C00" w14:textId="3882BE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FF26A56" w14:textId="0AD811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LTE_bands_R18_M1_M2_NB1_NB2-Core</w:t>
            </w:r>
          </w:p>
        </w:tc>
        <w:tc>
          <w:tcPr>
            <w:tcW w:w="513" w:type="pct"/>
          </w:tcPr>
          <w:p w14:paraId="11E66A3F" w14:textId="1E1DEA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D18FBAA" w14:textId="77777777" w:rsidTr="00635315">
        <w:tc>
          <w:tcPr>
            <w:tcW w:w="452" w:type="pct"/>
          </w:tcPr>
          <w:p w14:paraId="4680912C" w14:textId="027B88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R4-2302540</w:t>
            </w:r>
          </w:p>
        </w:tc>
        <w:tc>
          <w:tcPr>
            <w:tcW w:w="1069" w:type="pct"/>
          </w:tcPr>
          <w:p w14:paraId="4D4E0D84" w14:textId="582B4F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related to Introduction of support of M1 for LTE TDD Band 54_R18A</w:t>
            </w:r>
          </w:p>
        </w:tc>
        <w:tc>
          <w:tcPr>
            <w:tcW w:w="600" w:type="pct"/>
          </w:tcPr>
          <w:p w14:paraId="46695433" w14:textId="108DE5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Networks</w:t>
            </w:r>
          </w:p>
        </w:tc>
        <w:tc>
          <w:tcPr>
            <w:tcW w:w="379" w:type="pct"/>
          </w:tcPr>
          <w:p w14:paraId="51CFFACC" w14:textId="2EAD87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32D54EE2" w14:textId="5228BC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4488</w:t>
            </w:r>
          </w:p>
        </w:tc>
        <w:tc>
          <w:tcPr>
            <w:tcW w:w="220" w:type="pct"/>
          </w:tcPr>
          <w:p w14:paraId="3C4007B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F7512F4" w14:textId="7FCD54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965172C" w14:textId="033E13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636C8A1" w14:textId="7F7864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LTE_bands_R18_M1_M2_NB1_NB2-Core</w:t>
            </w:r>
          </w:p>
        </w:tc>
        <w:tc>
          <w:tcPr>
            <w:tcW w:w="513" w:type="pct"/>
          </w:tcPr>
          <w:p w14:paraId="3EBB9391" w14:textId="48B039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86B9A5C" w14:textId="77777777" w:rsidTr="00635315">
        <w:tc>
          <w:tcPr>
            <w:tcW w:w="452" w:type="pct"/>
          </w:tcPr>
          <w:p w14:paraId="265549F8" w14:textId="030DBA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R4-2302543</w:t>
            </w:r>
          </w:p>
        </w:tc>
        <w:tc>
          <w:tcPr>
            <w:tcW w:w="1069" w:type="pct"/>
          </w:tcPr>
          <w:p w14:paraId="31036EC9" w14:textId="40C6FC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related to Introduction of support of M2 for LTE TDD Band 54_R18A</w:t>
            </w:r>
          </w:p>
        </w:tc>
        <w:tc>
          <w:tcPr>
            <w:tcW w:w="600" w:type="pct"/>
          </w:tcPr>
          <w:p w14:paraId="6BBDD7A1" w14:textId="2CC1DA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Networks</w:t>
            </w:r>
          </w:p>
        </w:tc>
        <w:tc>
          <w:tcPr>
            <w:tcW w:w="379" w:type="pct"/>
          </w:tcPr>
          <w:p w14:paraId="6D0627AF" w14:textId="23EBDA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202D4981" w14:textId="2A31EA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4489</w:t>
            </w:r>
          </w:p>
        </w:tc>
        <w:tc>
          <w:tcPr>
            <w:tcW w:w="220" w:type="pct"/>
          </w:tcPr>
          <w:p w14:paraId="0469A71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43CE7CA" w14:textId="580E87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F950B93" w14:textId="407107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3E9BC0D" w14:textId="4B3C76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LTE_bands_R18_M1_M2_NB1_NB2-Core</w:t>
            </w:r>
          </w:p>
        </w:tc>
        <w:tc>
          <w:tcPr>
            <w:tcW w:w="513" w:type="pct"/>
          </w:tcPr>
          <w:p w14:paraId="18E01AAA" w14:textId="699E06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C097B9D" w14:textId="77777777" w:rsidTr="00635315">
        <w:tc>
          <w:tcPr>
            <w:tcW w:w="452" w:type="pct"/>
          </w:tcPr>
          <w:p w14:paraId="3BB6AEFF" w14:textId="72D80A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R4-2300066</w:t>
            </w:r>
          </w:p>
        </w:tc>
        <w:tc>
          <w:tcPr>
            <w:tcW w:w="1069" w:type="pct"/>
          </w:tcPr>
          <w:p w14:paraId="6A643B4F" w14:textId="6516DF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Adds reference for additional spurious emission levels for Band 54</w:t>
            </w:r>
          </w:p>
        </w:tc>
        <w:tc>
          <w:tcPr>
            <w:tcW w:w="600" w:type="pct"/>
          </w:tcPr>
          <w:p w14:paraId="22443B44" w14:textId="39839B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Networks, Nokia, Nokia Shanghai Bell</w:t>
            </w:r>
          </w:p>
        </w:tc>
        <w:tc>
          <w:tcPr>
            <w:tcW w:w="379" w:type="pct"/>
          </w:tcPr>
          <w:p w14:paraId="2EA252F5" w14:textId="08FBBC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24553DC6" w14:textId="3C6CA5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0975</w:t>
            </w:r>
          </w:p>
        </w:tc>
        <w:tc>
          <w:tcPr>
            <w:tcW w:w="220" w:type="pct"/>
          </w:tcPr>
          <w:p w14:paraId="752F945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D59DAE4" w14:textId="2F20F6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B2F3339" w14:textId="1E9E38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CCCD5BF" w14:textId="36F37E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LTE_TDD_1670_1675MHz-Core</w:t>
            </w:r>
          </w:p>
        </w:tc>
        <w:tc>
          <w:tcPr>
            <w:tcW w:w="513" w:type="pct"/>
          </w:tcPr>
          <w:p w14:paraId="7930B129" w14:textId="363A9F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1E1DE7C" w14:textId="77777777" w:rsidTr="00635315">
        <w:tc>
          <w:tcPr>
            <w:tcW w:w="452" w:type="pct"/>
          </w:tcPr>
          <w:p w14:paraId="78EACCDB" w14:textId="5120F0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R4-2300077</w:t>
            </w:r>
          </w:p>
        </w:tc>
        <w:tc>
          <w:tcPr>
            <w:tcW w:w="1069" w:type="pct"/>
          </w:tcPr>
          <w:p w14:paraId="62C1DE40" w14:textId="77B8F8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related to Introduction of support of NB1/NB2 for LTE TDD Band 54</w:t>
            </w:r>
          </w:p>
        </w:tc>
        <w:tc>
          <w:tcPr>
            <w:tcW w:w="600" w:type="pct"/>
          </w:tcPr>
          <w:p w14:paraId="42781E48" w14:textId="0E3004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Networks, Ericsson</w:t>
            </w:r>
          </w:p>
        </w:tc>
        <w:tc>
          <w:tcPr>
            <w:tcW w:w="379" w:type="pct"/>
          </w:tcPr>
          <w:p w14:paraId="152E929D" w14:textId="631B82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36BB5E70" w14:textId="315987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0976</w:t>
            </w:r>
          </w:p>
        </w:tc>
        <w:tc>
          <w:tcPr>
            <w:tcW w:w="220" w:type="pct"/>
          </w:tcPr>
          <w:p w14:paraId="4D22BA8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85A2CE6" w14:textId="52AAD5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6795051" w14:textId="7ED40D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370B0852" w14:textId="282968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LTE_bands_R18_M1_M2_NB1_NB2-Core</w:t>
            </w:r>
          </w:p>
        </w:tc>
        <w:tc>
          <w:tcPr>
            <w:tcW w:w="513" w:type="pct"/>
          </w:tcPr>
          <w:p w14:paraId="3D4B03E9" w14:textId="57ACC5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5BAEB252" w14:textId="77777777" w:rsidTr="00635315">
        <w:tc>
          <w:tcPr>
            <w:tcW w:w="452" w:type="pct"/>
          </w:tcPr>
          <w:p w14:paraId="334C9C35" w14:textId="57FBC9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R4-2303471</w:t>
            </w:r>
          </w:p>
        </w:tc>
        <w:tc>
          <w:tcPr>
            <w:tcW w:w="1069" w:type="pct"/>
          </w:tcPr>
          <w:p w14:paraId="1D11700D" w14:textId="715D13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related to Introduction of support of NB1/NB2 for LTE TDD Band 54</w:t>
            </w:r>
          </w:p>
        </w:tc>
        <w:tc>
          <w:tcPr>
            <w:tcW w:w="600" w:type="pct"/>
          </w:tcPr>
          <w:p w14:paraId="4104718C" w14:textId="1AB0A1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Networks, Ericsso</w:t>
            </w:r>
          </w:p>
        </w:tc>
        <w:tc>
          <w:tcPr>
            <w:tcW w:w="379" w:type="pct"/>
          </w:tcPr>
          <w:p w14:paraId="6284E4FE" w14:textId="0541EB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1F51DC03" w14:textId="4CEFA4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0976</w:t>
            </w:r>
          </w:p>
        </w:tc>
        <w:tc>
          <w:tcPr>
            <w:tcW w:w="220" w:type="pct"/>
          </w:tcPr>
          <w:p w14:paraId="22721C9C" w14:textId="208B9DC4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EC04505" w14:textId="273023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1249B13" w14:textId="7CD086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745DDB9A" w14:textId="66BD2D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LTE_bands_R18_M1_M2_NB1_NB2-Core</w:t>
            </w:r>
          </w:p>
        </w:tc>
        <w:tc>
          <w:tcPr>
            <w:tcW w:w="513" w:type="pct"/>
          </w:tcPr>
          <w:p w14:paraId="4FBE8986" w14:textId="02749B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9406147" w14:textId="77777777" w:rsidTr="00635315">
        <w:tc>
          <w:tcPr>
            <w:tcW w:w="452" w:type="pct"/>
          </w:tcPr>
          <w:p w14:paraId="2266F72C" w14:textId="75E0B5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R4-2301192</w:t>
            </w:r>
          </w:p>
        </w:tc>
        <w:tc>
          <w:tcPr>
            <w:tcW w:w="1069" w:type="pct"/>
          </w:tcPr>
          <w:p w14:paraId="63252807" w14:textId="48B272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 on introduction of Band n54</w:t>
            </w:r>
          </w:p>
        </w:tc>
        <w:tc>
          <w:tcPr>
            <w:tcW w:w="600" w:type="pct"/>
          </w:tcPr>
          <w:p w14:paraId="237D749A" w14:textId="00E10A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1EEF0C8B" w14:textId="546A04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53C0E6BE" w14:textId="022FB2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0977</w:t>
            </w:r>
          </w:p>
        </w:tc>
        <w:tc>
          <w:tcPr>
            <w:tcW w:w="220" w:type="pct"/>
          </w:tcPr>
          <w:p w14:paraId="2A60F45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48AAE55" w14:textId="7ACF8C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74ECEF7" w14:textId="074424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6566BCA2" w14:textId="5C40F9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NR_TDD_n54-Core</w:t>
            </w:r>
          </w:p>
        </w:tc>
        <w:tc>
          <w:tcPr>
            <w:tcW w:w="513" w:type="pct"/>
          </w:tcPr>
          <w:p w14:paraId="315F8A10" w14:textId="43BC74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F5496F9" w14:textId="77777777" w:rsidTr="00635315">
        <w:tc>
          <w:tcPr>
            <w:tcW w:w="452" w:type="pct"/>
          </w:tcPr>
          <w:p w14:paraId="4F375924" w14:textId="0B3099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R4-2301494</w:t>
            </w:r>
          </w:p>
        </w:tc>
        <w:tc>
          <w:tcPr>
            <w:tcW w:w="1069" w:type="pct"/>
          </w:tcPr>
          <w:p w14:paraId="19639053" w14:textId="628A76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Additional requirements for BC3</w:t>
            </w:r>
          </w:p>
        </w:tc>
        <w:tc>
          <w:tcPr>
            <w:tcW w:w="600" w:type="pct"/>
          </w:tcPr>
          <w:p w14:paraId="1BA47641" w14:textId="74E6F7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379" w:type="pct"/>
          </w:tcPr>
          <w:p w14:paraId="0F5954A3" w14:textId="5BB76D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7110AD74" w14:textId="2701EA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0978</w:t>
            </w:r>
          </w:p>
        </w:tc>
        <w:tc>
          <w:tcPr>
            <w:tcW w:w="220" w:type="pct"/>
          </w:tcPr>
          <w:p w14:paraId="27DB3CD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B9EE22" w14:textId="0F9202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7F142A7" w14:textId="6F6EC3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D96D244" w14:textId="075861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3E0D4D20" w14:textId="64A854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50E105A9" w14:textId="77777777" w:rsidTr="00635315">
        <w:tc>
          <w:tcPr>
            <w:tcW w:w="452" w:type="pct"/>
          </w:tcPr>
          <w:p w14:paraId="7AEB7A82" w14:textId="63A2F3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R4-2301495</w:t>
            </w:r>
          </w:p>
        </w:tc>
        <w:tc>
          <w:tcPr>
            <w:tcW w:w="1069" w:type="pct"/>
          </w:tcPr>
          <w:p w14:paraId="36C7D97F" w14:textId="7D5F48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37.104 - Additional requirements for BC3 BSs</w:t>
            </w:r>
          </w:p>
        </w:tc>
        <w:tc>
          <w:tcPr>
            <w:tcW w:w="600" w:type="pct"/>
          </w:tcPr>
          <w:p w14:paraId="2BEFA8E4" w14:textId="4B627B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379" w:type="pct"/>
          </w:tcPr>
          <w:p w14:paraId="242EFECF" w14:textId="1C35A5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39F205B8" w14:textId="511605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0979</w:t>
            </w:r>
          </w:p>
        </w:tc>
        <w:tc>
          <w:tcPr>
            <w:tcW w:w="220" w:type="pct"/>
          </w:tcPr>
          <w:p w14:paraId="14D2385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C91D6D" w14:textId="54D17D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17AD00A" w14:textId="03B9C5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F8BE9A0" w14:textId="08E29A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558E585F" w14:textId="784D1F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DD1116D" w14:textId="77777777" w:rsidTr="00635315">
        <w:tc>
          <w:tcPr>
            <w:tcW w:w="452" w:type="pct"/>
          </w:tcPr>
          <w:p w14:paraId="0EEF7B67" w14:textId="289644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R4-2302955</w:t>
            </w:r>
          </w:p>
        </w:tc>
        <w:tc>
          <w:tcPr>
            <w:tcW w:w="1069" w:type="pct"/>
          </w:tcPr>
          <w:p w14:paraId="145DE886" w14:textId="27DE6E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Additional requirements for BC3</w:t>
            </w:r>
          </w:p>
        </w:tc>
        <w:tc>
          <w:tcPr>
            <w:tcW w:w="600" w:type="pct"/>
          </w:tcPr>
          <w:p w14:paraId="71AE28CE" w14:textId="1B53EF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Source: Ericsson, Nokia, Nokia Shanghai Bell</w:t>
            </w:r>
          </w:p>
        </w:tc>
        <w:tc>
          <w:tcPr>
            <w:tcW w:w="379" w:type="pct"/>
          </w:tcPr>
          <w:p w14:paraId="416055A8" w14:textId="7E0A2A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27C2DA63" w14:textId="66FEAC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0980</w:t>
            </w:r>
          </w:p>
        </w:tc>
        <w:tc>
          <w:tcPr>
            <w:tcW w:w="220" w:type="pct"/>
          </w:tcPr>
          <w:p w14:paraId="7940BEF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3EAC9A5" w14:textId="5323B8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1469689" w14:textId="1C5C3E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C09C636" w14:textId="19D8A2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3" w:type="pct"/>
          </w:tcPr>
          <w:p w14:paraId="0E05C130" w14:textId="26E3DA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2BBDE5E" w14:textId="77777777" w:rsidTr="00635315">
        <w:tc>
          <w:tcPr>
            <w:tcW w:w="452" w:type="pct"/>
          </w:tcPr>
          <w:p w14:paraId="0023B3D5" w14:textId="0C4EA1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R4-2302956</w:t>
            </w:r>
          </w:p>
        </w:tc>
        <w:tc>
          <w:tcPr>
            <w:tcW w:w="1069" w:type="pct"/>
          </w:tcPr>
          <w:p w14:paraId="74B6A04F" w14:textId="3FA8C7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Additional requirements for BC3</w:t>
            </w:r>
          </w:p>
        </w:tc>
        <w:tc>
          <w:tcPr>
            <w:tcW w:w="600" w:type="pct"/>
          </w:tcPr>
          <w:p w14:paraId="1D30DDCE" w14:textId="490948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379" w:type="pct"/>
          </w:tcPr>
          <w:p w14:paraId="76B9E74C" w14:textId="041CF1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54EB490B" w14:textId="657C28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0981</w:t>
            </w:r>
          </w:p>
        </w:tc>
        <w:tc>
          <w:tcPr>
            <w:tcW w:w="220" w:type="pct"/>
          </w:tcPr>
          <w:p w14:paraId="615DFD5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DCCE458" w14:textId="67226D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860F9D4" w14:textId="2EC656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B5D2F93" w14:textId="09F7A1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3" w:type="pct"/>
          </w:tcPr>
          <w:p w14:paraId="70F71A61" w14:textId="7C0930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1C3CDE53" w14:textId="77777777" w:rsidTr="00635315">
        <w:tc>
          <w:tcPr>
            <w:tcW w:w="452" w:type="pct"/>
          </w:tcPr>
          <w:p w14:paraId="3336C7CD" w14:textId="6629D4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R4-2303787</w:t>
            </w:r>
          </w:p>
        </w:tc>
        <w:tc>
          <w:tcPr>
            <w:tcW w:w="1069" w:type="pct"/>
          </w:tcPr>
          <w:p w14:paraId="579BDECF" w14:textId="6DCF84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Additional requirements for BC3</w:t>
            </w:r>
          </w:p>
        </w:tc>
        <w:tc>
          <w:tcPr>
            <w:tcW w:w="600" w:type="pct"/>
          </w:tcPr>
          <w:p w14:paraId="11BF9527" w14:textId="4D0D87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379" w:type="pct"/>
          </w:tcPr>
          <w:p w14:paraId="7DC9A67F" w14:textId="1B0901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3C055238" w14:textId="438D5D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0981</w:t>
            </w:r>
          </w:p>
        </w:tc>
        <w:tc>
          <w:tcPr>
            <w:tcW w:w="220" w:type="pct"/>
          </w:tcPr>
          <w:p w14:paraId="33300064" w14:textId="2144464E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38BD232" w14:textId="5349DF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60BA826" w14:textId="5416B2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83E876D" w14:textId="05C35E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3" w:type="pct"/>
          </w:tcPr>
          <w:p w14:paraId="11DE67B2" w14:textId="331ECA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BF58583" w14:textId="77777777" w:rsidTr="00635315">
        <w:tc>
          <w:tcPr>
            <w:tcW w:w="452" w:type="pct"/>
          </w:tcPr>
          <w:p w14:paraId="62269954" w14:textId="650FBC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R4-2302957</w:t>
            </w:r>
          </w:p>
        </w:tc>
        <w:tc>
          <w:tcPr>
            <w:tcW w:w="1069" w:type="pct"/>
          </w:tcPr>
          <w:p w14:paraId="7DD5292B" w14:textId="27AFC5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Additional requirements for BC3</w:t>
            </w:r>
          </w:p>
        </w:tc>
        <w:tc>
          <w:tcPr>
            <w:tcW w:w="600" w:type="pct"/>
          </w:tcPr>
          <w:p w14:paraId="759947E9" w14:textId="1D4519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379" w:type="pct"/>
          </w:tcPr>
          <w:p w14:paraId="1468A810" w14:textId="7EDFDD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0E042F61" w14:textId="6D4310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0982</w:t>
            </w:r>
          </w:p>
        </w:tc>
        <w:tc>
          <w:tcPr>
            <w:tcW w:w="220" w:type="pct"/>
          </w:tcPr>
          <w:p w14:paraId="519A4D3E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792156C" w14:textId="40CC05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A4C982B" w14:textId="6DF49D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7766B7B" w14:textId="5C41EC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3" w:type="pct"/>
          </w:tcPr>
          <w:p w14:paraId="750640EC" w14:textId="682C2F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6910513" w14:textId="77777777" w:rsidTr="00635315">
        <w:tc>
          <w:tcPr>
            <w:tcW w:w="452" w:type="pct"/>
          </w:tcPr>
          <w:p w14:paraId="4B1E172C" w14:textId="247C6E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R4-2301434</w:t>
            </w:r>
          </w:p>
        </w:tc>
        <w:tc>
          <w:tcPr>
            <w:tcW w:w="1069" w:type="pct"/>
          </w:tcPr>
          <w:p w14:paraId="5C6BC3AE" w14:textId="54A966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The aplicability of additional BC3 requirements</w:t>
            </w:r>
          </w:p>
        </w:tc>
        <w:tc>
          <w:tcPr>
            <w:tcW w:w="600" w:type="pct"/>
          </w:tcPr>
          <w:p w14:paraId="2D3EDC1A" w14:textId="01C634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5F8EAEE1" w14:textId="2BC594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7FD7DAFB" w14:textId="55EF39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0261</w:t>
            </w:r>
          </w:p>
        </w:tc>
        <w:tc>
          <w:tcPr>
            <w:tcW w:w="220" w:type="pct"/>
          </w:tcPr>
          <w:p w14:paraId="16F8C8F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141A5D5" w14:textId="557994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E83C5E1" w14:textId="343E52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04B18FD" w14:textId="55EB71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</w:t>
            </w:r>
          </w:p>
        </w:tc>
        <w:tc>
          <w:tcPr>
            <w:tcW w:w="513" w:type="pct"/>
          </w:tcPr>
          <w:p w14:paraId="2C0A69FE" w14:textId="446214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45AABCB" w14:textId="77777777" w:rsidTr="00635315">
        <w:tc>
          <w:tcPr>
            <w:tcW w:w="452" w:type="pct"/>
          </w:tcPr>
          <w:p w14:paraId="6C061858" w14:textId="557D6D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R4-2302952</w:t>
            </w:r>
          </w:p>
        </w:tc>
        <w:tc>
          <w:tcPr>
            <w:tcW w:w="1069" w:type="pct"/>
          </w:tcPr>
          <w:p w14:paraId="40E0D357" w14:textId="47E470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The aplicability of additional BC3 requirements</w:t>
            </w:r>
          </w:p>
        </w:tc>
        <w:tc>
          <w:tcPr>
            <w:tcW w:w="600" w:type="pct"/>
          </w:tcPr>
          <w:p w14:paraId="0C1895B0" w14:textId="21BD51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263335B0" w14:textId="76E94B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159F75FC" w14:textId="6EF192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0261</w:t>
            </w:r>
          </w:p>
        </w:tc>
        <w:tc>
          <w:tcPr>
            <w:tcW w:w="220" w:type="pct"/>
          </w:tcPr>
          <w:p w14:paraId="217DFE3E" w14:textId="4499DB8D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98F651D" w14:textId="5D888D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D270C83" w14:textId="5AAF53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E17C48C" w14:textId="131A9E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</w:t>
            </w:r>
          </w:p>
        </w:tc>
        <w:tc>
          <w:tcPr>
            <w:tcW w:w="513" w:type="pct"/>
          </w:tcPr>
          <w:p w14:paraId="60DC0939" w14:textId="7F3377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12A08EE" w14:textId="77777777" w:rsidTr="00635315">
        <w:tc>
          <w:tcPr>
            <w:tcW w:w="452" w:type="pct"/>
          </w:tcPr>
          <w:p w14:paraId="1B65F9DB" w14:textId="34A572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R4-2301435</w:t>
            </w:r>
          </w:p>
        </w:tc>
        <w:tc>
          <w:tcPr>
            <w:tcW w:w="1069" w:type="pct"/>
          </w:tcPr>
          <w:p w14:paraId="322F0C8B" w14:textId="4A1E8D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The aplicability of additional BC3 requirements</w:t>
            </w:r>
          </w:p>
        </w:tc>
        <w:tc>
          <w:tcPr>
            <w:tcW w:w="600" w:type="pct"/>
          </w:tcPr>
          <w:p w14:paraId="5200FCFF" w14:textId="111F85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AF6ADF0" w14:textId="015491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347B87DC" w14:textId="245802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0262</w:t>
            </w:r>
          </w:p>
        </w:tc>
        <w:tc>
          <w:tcPr>
            <w:tcW w:w="220" w:type="pct"/>
          </w:tcPr>
          <w:p w14:paraId="0217DB3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840993A" w14:textId="5F54AC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1432948" w14:textId="4E7643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8936627" w14:textId="2A0D18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</w:t>
            </w:r>
          </w:p>
        </w:tc>
        <w:tc>
          <w:tcPr>
            <w:tcW w:w="513" w:type="pct"/>
          </w:tcPr>
          <w:p w14:paraId="29C2CC72" w14:textId="537B96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C5BD7FA" w14:textId="77777777" w:rsidTr="00635315">
        <w:tc>
          <w:tcPr>
            <w:tcW w:w="452" w:type="pct"/>
          </w:tcPr>
          <w:p w14:paraId="38E3191B" w14:textId="4A797A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R4-2301436</w:t>
            </w:r>
          </w:p>
        </w:tc>
        <w:tc>
          <w:tcPr>
            <w:tcW w:w="1069" w:type="pct"/>
          </w:tcPr>
          <w:p w14:paraId="7B46F938" w14:textId="314BEB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The aplicability of additional BC3 requirements</w:t>
            </w:r>
          </w:p>
        </w:tc>
        <w:tc>
          <w:tcPr>
            <w:tcW w:w="600" w:type="pct"/>
          </w:tcPr>
          <w:p w14:paraId="6CD3E66E" w14:textId="488C44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183C0B5D" w14:textId="482F84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528CBCEF" w14:textId="6207B9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0263</w:t>
            </w:r>
          </w:p>
        </w:tc>
        <w:tc>
          <w:tcPr>
            <w:tcW w:w="220" w:type="pct"/>
          </w:tcPr>
          <w:p w14:paraId="7C3907F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2F3AB8E" w14:textId="5D64EA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909472B" w14:textId="0384F9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3FC1BA2" w14:textId="1F60DA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</w:t>
            </w:r>
          </w:p>
        </w:tc>
        <w:tc>
          <w:tcPr>
            <w:tcW w:w="513" w:type="pct"/>
          </w:tcPr>
          <w:p w14:paraId="79BCD59D" w14:textId="61AB6A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56E0265" w14:textId="77777777" w:rsidTr="00635315">
        <w:tc>
          <w:tcPr>
            <w:tcW w:w="452" w:type="pct"/>
          </w:tcPr>
          <w:p w14:paraId="6A3F1C96" w14:textId="085E9E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R4-2301443</w:t>
            </w:r>
          </w:p>
        </w:tc>
        <w:tc>
          <w:tcPr>
            <w:tcW w:w="1069" w:type="pct"/>
          </w:tcPr>
          <w:p w14:paraId="1238A593" w14:textId="30FB3A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Operating band unwanted emission requirements</w:t>
            </w:r>
          </w:p>
        </w:tc>
        <w:tc>
          <w:tcPr>
            <w:tcW w:w="600" w:type="pct"/>
          </w:tcPr>
          <w:p w14:paraId="2234C548" w14:textId="30F4BC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5D811C91" w14:textId="37ED6B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3D31D678" w14:textId="2A4C84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0264</w:t>
            </w:r>
          </w:p>
        </w:tc>
        <w:tc>
          <w:tcPr>
            <w:tcW w:w="220" w:type="pct"/>
          </w:tcPr>
          <w:p w14:paraId="3BFD93B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A195A7B" w14:textId="547FB4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9B0E998" w14:textId="4242AA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2FE1594" w14:textId="129051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</w:t>
            </w:r>
          </w:p>
        </w:tc>
        <w:tc>
          <w:tcPr>
            <w:tcW w:w="513" w:type="pct"/>
          </w:tcPr>
          <w:p w14:paraId="488EB2CB" w14:textId="4580DC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6C2511A" w14:textId="77777777" w:rsidTr="00635315">
        <w:tc>
          <w:tcPr>
            <w:tcW w:w="452" w:type="pct"/>
          </w:tcPr>
          <w:p w14:paraId="22E27C1E" w14:textId="47AE35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R4-2301444</w:t>
            </w:r>
          </w:p>
        </w:tc>
        <w:tc>
          <w:tcPr>
            <w:tcW w:w="1069" w:type="pct"/>
          </w:tcPr>
          <w:p w14:paraId="65C03EDC" w14:textId="014D0E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 Operating band unwanted emission requirements</w:t>
            </w:r>
          </w:p>
        </w:tc>
        <w:tc>
          <w:tcPr>
            <w:tcW w:w="600" w:type="pct"/>
          </w:tcPr>
          <w:p w14:paraId="1B3869B5" w14:textId="041FEB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5E3C1693" w14:textId="579B4A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423AECBB" w14:textId="7B8109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0265</w:t>
            </w:r>
          </w:p>
        </w:tc>
        <w:tc>
          <w:tcPr>
            <w:tcW w:w="220" w:type="pct"/>
          </w:tcPr>
          <w:p w14:paraId="699887E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BA30EE0" w14:textId="20664A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97E6C4F" w14:textId="0F347C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20DF0BC" w14:textId="6B91F8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</w:t>
            </w:r>
          </w:p>
        </w:tc>
        <w:tc>
          <w:tcPr>
            <w:tcW w:w="513" w:type="pct"/>
          </w:tcPr>
          <w:p w14:paraId="4BD93490" w14:textId="5A04C3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9D10478" w14:textId="77777777" w:rsidTr="00635315">
        <w:tc>
          <w:tcPr>
            <w:tcW w:w="452" w:type="pct"/>
          </w:tcPr>
          <w:p w14:paraId="2C0AE15F" w14:textId="32A519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R4-2301445</w:t>
            </w:r>
          </w:p>
        </w:tc>
        <w:tc>
          <w:tcPr>
            <w:tcW w:w="1069" w:type="pct"/>
          </w:tcPr>
          <w:p w14:paraId="3874B5D4" w14:textId="02C6AC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Operating band unwanted emission requirements</w:t>
            </w:r>
          </w:p>
        </w:tc>
        <w:tc>
          <w:tcPr>
            <w:tcW w:w="600" w:type="pct"/>
          </w:tcPr>
          <w:p w14:paraId="70706852" w14:textId="1AC730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235EF79E" w14:textId="6695F0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0D4E3C8C" w14:textId="213410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0266</w:t>
            </w:r>
          </w:p>
        </w:tc>
        <w:tc>
          <w:tcPr>
            <w:tcW w:w="220" w:type="pct"/>
          </w:tcPr>
          <w:p w14:paraId="0D7579A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EC92813" w14:textId="6558E0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6135F62" w14:textId="1D9EBD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03EFD75" w14:textId="6DCD4D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</w:t>
            </w:r>
          </w:p>
        </w:tc>
        <w:tc>
          <w:tcPr>
            <w:tcW w:w="513" w:type="pct"/>
          </w:tcPr>
          <w:p w14:paraId="2B8E3697" w14:textId="7817B1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94F8C5F" w14:textId="77777777" w:rsidTr="00635315">
        <w:tc>
          <w:tcPr>
            <w:tcW w:w="452" w:type="pct"/>
          </w:tcPr>
          <w:p w14:paraId="4D973B82" w14:textId="6BC8E8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R4-2301471</w:t>
            </w:r>
          </w:p>
        </w:tc>
        <w:tc>
          <w:tcPr>
            <w:tcW w:w="1069" w:type="pct"/>
          </w:tcPr>
          <w:p w14:paraId="3DD2D094" w14:textId="159928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LTE TDD band 54 additional spurious clarification</w:t>
            </w:r>
          </w:p>
        </w:tc>
        <w:tc>
          <w:tcPr>
            <w:tcW w:w="600" w:type="pct"/>
          </w:tcPr>
          <w:p w14:paraId="5B989C40" w14:textId="2FBEBF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08AF1EF7" w14:textId="43C55D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4143A9CB" w14:textId="059FF2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0267</w:t>
            </w:r>
          </w:p>
        </w:tc>
        <w:tc>
          <w:tcPr>
            <w:tcW w:w="220" w:type="pct"/>
          </w:tcPr>
          <w:p w14:paraId="5BD5B63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0BB9A1F" w14:textId="641B89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81457B4" w14:textId="0F7356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F754FF6" w14:textId="56D54E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LTE_TDD_1670_1675MHz-Core</w:t>
            </w:r>
          </w:p>
        </w:tc>
        <w:tc>
          <w:tcPr>
            <w:tcW w:w="513" w:type="pct"/>
          </w:tcPr>
          <w:p w14:paraId="4289535A" w14:textId="502FDE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35840B49" w14:textId="77777777" w:rsidTr="00635315">
        <w:tc>
          <w:tcPr>
            <w:tcW w:w="452" w:type="pct"/>
          </w:tcPr>
          <w:p w14:paraId="57974538" w14:textId="25B1B6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R4-2301474</w:t>
            </w:r>
          </w:p>
        </w:tc>
        <w:tc>
          <w:tcPr>
            <w:tcW w:w="1069" w:type="pct"/>
          </w:tcPr>
          <w:p w14:paraId="61475E64" w14:textId="2DA3E1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related to Introduction of NR TDD Band n54</w:t>
            </w:r>
          </w:p>
        </w:tc>
        <w:tc>
          <w:tcPr>
            <w:tcW w:w="600" w:type="pct"/>
          </w:tcPr>
          <w:p w14:paraId="09FD157F" w14:textId="030844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Networks</w:t>
            </w:r>
          </w:p>
        </w:tc>
        <w:tc>
          <w:tcPr>
            <w:tcW w:w="379" w:type="pct"/>
          </w:tcPr>
          <w:p w14:paraId="4D2E6395" w14:textId="6F2D86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07AF18AF" w14:textId="408580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0268</w:t>
            </w:r>
          </w:p>
        </w:tc>
        <w:tc>
          <w:tcPr>
            <w:tcW w:w="220" w:type="pct"/>
          </w:tcPr>
          <w:p w14:paraId="6352A4F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48FD585" w14:textId="5CB1DB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CFF5331" w14:textId="2E36E2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7A274CA6" w14:textId="0AA3E3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NR_TDD_n54-Core</w:t>
            </w:r>
          </w:p>
        </w:tc>
        <w:tc>
          <w:tcPr>
            <w:tcW w:w="513" w:type="pct"/>
          </w:tcPr>
          <w:p w14:paraId="50B471F1" w14:textId="4C49D3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E947534" w14:textId="77777777" w:rsidTr="00635315">
        <w:tc>
          <w:tcPr>
            <w:tcW w:w="452" w:type="pct"/>
          </w:tcPr>
          <w:p w14:paraId="2A3D18B0" w14:textId="606125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R4-2301490</w:t>
            </w:r>
          </w:p>
        </w:tc>
        <w:tc>
          <w:tcPr>
            <w:tcW w:w="1069" w:type="pct"/>
          </w:tcPr>
          <w:p w14:paraId="04E8D203" w14:textId="09F428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Wrong reference to NR additional spurious requirement</w:t>
            </w:r>
          </w:p>
        </w:tc>
        <w:tc>
          <w:tcPr>
            <w:tcW w:w="600" w:type="pct"/>
          </w:tcPr>
          <w:p w14:paraId="72CD7ECD" w14:textId="76C1A5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508663C6" w14:textId="7DFA60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4EAE92F2" w14:textId="095330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0269</w:t>
            </w:r>
          </w:p>
        </w:tc>
        <w:tc>
          <w:tcPr>
            <w:tcW w:w="220" w:type="pct"/>
          </w:tcPr>
          <w:p w14:paraId="1A483CF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57642F" w14:textId="578459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13AB4F78" w14:textId="0B7CB1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E1473C1" w14:textId="49AF61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61A97FB0" w14:textId="684654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A92A80F" w14:textId="77777777" w:rsidTr="00635315">
        <w:tc>
          <w:tcPr>
            <w:tcW w:w="452" w:type="pct"/>
          </w:tcPr>
          <w:p w14:paraId="703FA4CB" w14:textId="374602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R4-2301491</w:t>
            </w:r>
          </w:p>
        </w:tc>
        <w:tc>
          <w:tcPr>
            <w:tcW w:w="1069" w:type="pct"/>
          </w:tcPr>
          <w:p w14:paraId="54A1F6BB" w14:textId="13CC1B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37.105 - Wrong reference to NR additional spurious requirement</w:t>
            </w:r>
          </w:p>
        </w:tc>
        <w:tc>
          <w:tcPr>
            <w:tcW w:w="600" w:type="pct"/>
          </w:tcPr>
          <w:p w14:paraId="64834EDB" w14:textId="18423F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1C75091E" w14:textId="40895D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50EB8A68" w14:textId="70DC48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0270</w:t>
            </w:r>
          </w:p>
        </w:tc>
        <w:tc>
          <w:tcPr>
            <w:tcW w:w="220" w:type="pct"/>
          </w:tcPr>
          <w:p w14:paraId="77298EB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054377B" w14:textId="4DDA65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9E1240E" w14:textId="4E7228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D30F3AC" w14:textId="0C837E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A00C501" w14:textId="2B8D8B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9556191" w14:textId="77777777" w:rsidTr="00635315">
        <w:tc>
          <w:tcPr>
            <w:tcW w:w="452" w:type="pct"/>
          </w:tcPr>
          <w:p w14:paraId="1BD309A0" w14:textId="6B8CE1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R4-2301492</w:t>
            </w:r>
          </w:p>
        </w:tc>
        <w:tc>
          <w:tcPr>
            <w:tcW w:w="1069" w:type="pct"/>
          </w:tcPr>
          <w:p w14:paraId="0A24F7B3" w14:textId="16AFEB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37.105 - Wrong reference to NR additional spurious requirement</w:t>
            </w:r>
          </w:p>
        </w:tc>
        <w:tc>
          <w:tcPr>
            <w:tcW w:w="600" w:type="pct"/>
          </w:tcPr>
          <w:p w14:paraId="473F46D3" w14:textId="75DF32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618CDA5A" w14:textId="0EA09D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73A19665" w14:textId="42D6A5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0271</w:t>
            </w:r>
          </w:p>
        </w:tc>
        <w:tc>
          <w:tcPr>
            <w:tcW w:w="220" w:type="pct"/>
          </w:tcPr>
          <w:p w14:paraId="1913898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D8F6B4A" w14:textId="3F9CA4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213C3A9" w14:textId="776061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B45F2B3" w14:textId="478573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57CA1BA" w14:textId="659F64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BA9B4AB" w14:textId="77777777" w:rsidTr="00635315">
        <w:tc>
          <w:tcPr>
            <w:tcW w:w="452" w:type="pct"/>
          </w:tcPr>
          <w:p w14:paraId="40325A3C" w14:textId="4884F0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R4-2301493</w:t>
            </w:r>
          </w:p>
        </w:tc>
        <w:tc>
          <w:tcPr>
            <w:tcW w:w="1069" w:type="pct"/>
          </w:tcPr>
          <w:p w14:paraId="66BC801E" w14:textId="2F0438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37.105 - Wrong reference to NR additional spurious requirement</w:t>
            </w:r>
          </w:p>
        </w:tc>
        <w:tc>
          <w:tcPr>
            <w:tcW w:w="600" w:type="pct"/>
          </w:tcPr>
          <w:p w14:paraId="688BF44F" w14:textId="4FF2C8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5C286CBD" w14:textId="2FF883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15E07A09" w14:textId="6BC99B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0272</w:t>
            </w:r>
          </w:p>
        </w:tc>
        <w:tc>
          <w:tcPr>
            <w:tcW w:w="220" w:type="pct"/>
          </w:tcPr>
          <w:p w14:paraId="5FB669E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409E3C9" w14:textId="307021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A74958C" w14:textId="58CE7B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599FBB2" w14:textId="0458AA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1F599B5B" w14:textId="589642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5DA6E13" w14:textId="77777777" w:rsidTr="00635315">
        <w:tc>
          <w:tcPr>
            <w:tcW w:w="452" w:type="pct"/>
          </w:tcPr>
          <w:p w14:paraId="12DA7382" w14:textId="67BDAC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R4-2302261</w:t>
            </w:r>
          </w:p>
        </w:tc>
        <w:tc>
          <w:tcPr>
            <w:tcW w:w="1069" w:type="pct"/>
          </w:tcPr>
          <w:p w14:paraId="618DF2A1" w14:textId="728C2C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LTE TDD band 54 additional spurious clarification</w:t>
            </w:r>
          </w:p>
        </w:tc>
        <w:tc>
          <w:tcPr>
            <w:tcW w:w="600" w:type="pct"/>
          </w:tcPr>
          <w:p w14:paraId="1DA1F15E" w14:textId="068E94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68B565AF" w14:textId="26EB51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120ACFCE" w14:textId="2C9E7C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0273</w:t>
            </w:r>
          </w:p>
        </w:tc>
        <w:tc>
          <w:tcPr>
            <w:tcW w:w="220" w:type="pct"/>
          </w:tcPr>
          <w:p w14:paraId="43D2D48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A2FE57C" w14:textId="572057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A83807D" w14:textId="0EBA4A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1E52F53" w14:textId="1BD36E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LTE_TDD_1670_1675MHz-Core</w:t>
            </w:r>
          </w:p>
        </w:tc>
        <w:tc>
          <w:tcPr>
            <w:tcW w:w="513" w:type="pct"/>
          </w:tcPr>
          <w:p w14:paraId="60555CEA" w14:textId="1954B5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B4043F6" w14:textId="77777777" w:rsidTr="00635315">
        <w:tc>
          <w:tcPr>
            <w:tcW w:w="452" w:type="pct"/>
          </w:tcPr>
          <w:p w14:paraId="6E6E12B2" w14:textId="3B7BDC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R4-2302281</w:t>
            </w:r>
          </w:p>
        </w:tc>
        <w:tc>
          <w:tcPr>
            <w:tcW w:w="1069" w:type="pct"/>
          </w:tcPr>
          <w:p w14:paraId="0FD03944" w14:textId="19C52E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Band 54 additional spurious clarification</w:t>
            </w:r>
          </w:p>
        </w:tc>
        <w:tc>
          <w:tcPr>
            <w:tcW w:w="600" w:type="pct"/>
          </w:tcPr>
          <w:p w14:paraId="4231B042" w14:textId="3CA12E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0743A38E" w14:textId="0E71E4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48E62E51" w14:textId="42449D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0274</w:t>
            </w:r>
          </w:p>
        </w:tc>
        <w:tc>
          <w:tcPr>
            <w:tcW w:w="220" w:type="pct"/>
          </w:tcPr>
          <w:p w14:paraId="418BA7F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5B6FCE8" w14:textId="5D6C7E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8110BC5" w14:textId="263214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0FD8D50" w14:textId="6A572D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LTE_TDD_1670_1675MHz-Core</w:t>
            </w:r>
          </w:p>
        </w:tc>
        <w:tc>
          <w:tcPr>
            <w:tcW w:w="513" w:type="pct"/>
          </w:tcPr>
          <w:p w14:paraId="5A22FC92" w14:textId="2D8562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4437ABF" w14:textId="77777777" w:rsidTr="00635315">
        <w:tc>
          <w:tcPr>
            <w:tcW w:w="452" w:type="pct"/>
          </w:tcPr>
          <w:p w14:paraId="5362D243" w14:textId="7BC8C0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R4-2300880</w:t>
            </w:r>
          </w:p>
        </w:tc>
        <w:tc>
          <w:tcPr>
            <w:tcW w:w="1069" w:type="pct"/>
          </w:tcPr>
          <w:p w14:paraId="112945B6" w14:textId="5F9114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 MSR base station test configuration R15</w:t>
            </w:r>
          </w:p>
        </w:tc>
        <w:tc>
          <w:tcPr>
            <w:tcW w:w="600" w:type="pct"/>
          </w:tcPr>
          <w:p w14:paraId="776403C5" w14:textId="5BBD32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52F1A6A9" w14:textId="045806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368" w:type="pct"/>
          </w:tcPr>
          <w:p w14:paraId="1B93723F" w14:textId="400F18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0116</w:t>
            </w:r>
          </w:p>
        </w:tc>
        <w:tc>
          <w:tcPr>
            <w:tcW w:w="220" w:type="pct"/>
          </w:tcPr>
          <w:p w14:paraId="02928DF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B5DF81A" w14:textId="1E3194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6F03EB71" w14:textId="6F2D6A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46C3169" w14:textId="3C6DD4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5B0373A" w14:textId="5C6E0C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B058943" w14:textId="77777777" w:rsidTr="00635315">
        <w:tc>
          <w:tcPr>
            <w:tcW w:w="452" w:type="pct"/>
          </w:tcPr>
          <w:p w14:paraId="6AFAA4EC" w14:textId="7E6FAC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R4-2300881</w:t>
            </w:r>
          </w:p>
        </w:tc>
        <w:tc>
          <w:tcPr>
            <w:tcW w:w="1069" w:type="pct"/>
          </w:tcPr>
          <w:p w14:paraId="2C95DBAF" w14:textId="1D3895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 MSR base station test configuration R16</w:t>
            </w:r>
          </w:p>
        </w:tc>
        <w:tc>
          <w:tcPr>
            <w:tcW w:w="600" w:type="pct"/>
          </w:tcPr>
          <w:p w14:paraId="0C199C6C" w14:textId="1ED38B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4D929886" w14:textId="349502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368" w:type="pct"/>
          </w:tcPr>
          <w:p w14:paraId="0BF23CDA" w14:textId="5380C7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0117</w:t>
            </w:r>
          </w:p>
        </w:tc>
        <w:tc>
          <w:tcPr>
            <w:tcW w:w="220" w:type="pct"/>
          </w:tcPr>
          <w:p w14:paraId="6715277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1973FB8" w14:textId="0E697C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27440A0" w14:textId="7FE8A3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0DFF83E" w14:textId="1ACC7E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B432C40" w14:textId="3221F9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74018E1" w14:textId="77777777" w:rsidTr="00635315">
        <w:tc>
          <w:tcPr>
            <w:tcW w:w="452" w:type="pct"/>
          </w:tcPr>
          <w:p w14:paraId="4BF352BC" w14:textId="01074A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R4-2300882</w:t>
            </w:r>
          </w:p>
        </w:tc>
        <w:tc>
          <w:tcPr>
            <w:tcW w:w="1069" w:type="pct"/>
          </w:tcPr>
          <w:p w14:paraId="50B9C904" w14:textId="0FB583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 MSR base station test configuration R17</w:t>
            </w:r>
          </w:p>
        </w:tc>
        <w:tc>
          <w:tcPr>
            <w:tcW w:w="600" w:type="pct"/>
          </w:tcPr>
          <w:p w14:paraId="02618CAD" w14:textId="417EE5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735E83BD" w14:textId="3C2BD8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368" w:type="pct"/>
          </w:tcPr>
          <w:p w14:paraId="0BF0E107" w14:textId="7921E3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0118</w:t>
            </w:r>
          </w:p>
        </w:tc>
        <w:tc>
          <w:tcPr>
            <w:tcW w:w="220" w:type="pct"/>
          </w:tcPr>
          <w:p w14:paraId="32F57B3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E84FD98" w14:textId="2424E8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F01796D" w14:textId="36FA5B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69C0FD6" w14:textId="3D8924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C1831EC" w14:textId="515735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1F3C070" w14:textId="77777777" w:rsidTr="00635315">
        <w:tc>
          <w:tcPr>
            <w:tcW w:w="452" w:type="pct"/>
          </w:tcPr>
          <w:p w14:paraId="039F5BF2" w14:textId="5F2A6A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R4-2302210</w:t>
            </w:r>
          </w:p>
        </w:tc>
        <w:tc>
          <w:tcPr>
            <w:tcW w:w="1069" w:type="pct"/>
          </w:tcPr>
          <w:p w14:paraId="1396FEFA" w14:textId="793AB9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37.113: Corrections in clause 9 Immunity</w:t>
            </w:r>
          </w:p>
        </w:tc>
        <w:tc>
          <w:tcPr>
            <w:tcW w:w="600" w:type="pct"/>
          </w:tcPr>
          <w:p w14:paraId="22C068CE" w14:textId="5CE72E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4A817237" w14:textId="2BF3E5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368" w:type="pct"/>
          </w:tcPr>
          <w:p w14:paraId="6307777A" w14:textId="46A9B6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0119</w:t>
            </w:r>
          </w:p>
        </w:tc>
        <w:tc>
          <w:tcPr>
            <w:tcW w:w="220" w:type="pct"/>
          </w:tcPr>
          <w:p w14:paraId="307F78C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54A6FD9" w14:textId="77DB3B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33B198B9" w14:textId="3080A7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F3CB039" w14:textId="52A07E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16414B55" w14:textId="722418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19F6A6F6" w14:textId="77777777" w:rsidTr="00635315">
        <w:tc>
          <w:tcPr>
            <w:tcW w:w="452" w:type="pct"/>
          </w:tcPr>
          <w:p w14:paraId="0C2D5479" w14:textId="266FDF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R4-2302211</w:t>
            </w:r>
          </w:p>
        </w:tc>
        <w:tc>
          <w:tcPr>
            <w:tcW w:w="1069" w:type="pct"/>
          </w:tcPr>
          <w:p w14:paraId="420E686B" w14:textId="2CE194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37.113: Corrections in clause 9 Immunity</w:t>
            </w:r>
          </w:p>
        </w:tc>
        <w:tc>
          <w:tcPr>
            <w:tcW w:w="600" w:type="pct"/>
          </w:tcPr>
          <w:p w14:paraId="3DC8AF22" w14:textId="65181F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56F37228" w14:textId="697877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368" w:type="pct"/>
          </w:tcPr>
          <w:p w14:paraId="546F5B52" w14:textId="4D9A8E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0120</w:t>
            </w:r>
          </w:p>
        </w:tc>
        <w:tc>
          <w:tcPr>
            <w:tcW w:w="220" w:type="pct"/>
          </w:tcPr>
          <w:p w14:paraId="4F0F3D1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6A88A0F" w14:textId="3D6280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AC512FA" w14:textId="06D6CC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575DD22" w14:textId="797EDE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25B132CD" w14:textId="132524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629C8FF" w14:textId="77777777" w:rsidTr="00635315">
        <w:tc>
          <w:tcPr>
            <w:tcW w:w="452" w:type="pct"/>
          </w:tcPr>
          <w:p w14:paraId="401EA19E" w14:textId="6C10C7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R4-2302212</w:t>
            </w:r>
          </w:p>
        </w:tc>
        <w:tc>
          <w:tcPr>
            <w:tcW w:w="1069" w:type="pct"/>
          </w:tcPr>
          <w:p w14:paraId="722B1398" w14:textId="5ACF37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37.113: Corrections in clause 9 Immunity</w:t>
            </w:r>
          </w:p>
        </w:tc>
        <w:tc>
          <w:tcPr>
            <w:tcW w:w="600" w:type="pct"/>
          </w:tcPr>
          <w:p w14:paraId="799BAF51" w14:textId="5A9042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64A1B56D" w14:textId="6B4D3F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368" w:type="pct"/>
          </w:tcPr>
          <w:p w14:paraId="2ABA124E" w14:textId="0D86E0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0121</w:t>
            </w:r>
          </w:p>
        </w:tc>
        <w:tc>
          <w:tcPr>
            <w:tcW w:w="220" w:type="pct"/>
          </w:tcPr>
          <w:p w14:paraId="3F5D0FE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037FB63" w14:textId="0A6C3A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EB40970" w14:textId="74FBC3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BDAECEC" w14:textId="79771B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28BFEE68" w14:textId="6964CE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A2B0B2C" w14:textId="77777777" w:rsidTr="00635315">
        <w:tc>
          <w:tcPr>
            <w:tcW w:w="452" w:type="pct"/>
          </w:tcPr>
          <w:p w14:paraId="76B6E3AA" w14:textId="30585E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R4-2302323</w:t>
            </w:r>
          </w:p>
        </w:tc>
        <w:tc>
          <w:tcPr>
            <w:tcW w:w="1069" w:type="pct"/>
          </w:tcPr>
          <w:p w14:paraId="6148F155" w14:textId="49385F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37.113: Corrections in Clause 9 Immunity</w:t>
            </w:r>
          </w:p>
        </w:tc>
        <w:tc>
          <w:tcPr>
            <w:tcW w:w="600" w:type="pct"/>
          </w:tcPr>
          <w:p w14:paraId="465F3E64" w14:textId="12B439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4EE96D7A" w14:textId="271DC6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368" w:type="pct"/>
          </w:tcPr>
          <w:p w14:paraId="6C19B16B" w14:textId="3C6290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0122</w:t>
            </w:r>
          </w:p>
        </w:tc>
        <w:tc>
          <w:tcPr>
            <w:tcW w:w="220" w:type="pct"/>
          </w:tcPr>
          <w:p w14:paraId="30B8366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60AFF48" w14:textId="2C3C5F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0EF0310B" w14:textId="233797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F963C34" w14:textId="26C0C1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31905C20" w14:textId="4BC26B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EDEEB35" w14:textId="77777777" w:rsidTr="00635315">
        <w:tc>
          <w:tcPr>
            <w:tcW w:w="452" w:type="pct"/>
          </w:tcPr>
          <w:p w14:paraId="68BC17A0" w14:textId="78F233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R4-2300883</w:t>
            </w:r>
          </w:p>
        </w:tc>
        <w:tc>
          <w:tcPr>
            <w:tcW w:w="1069" w:type="pct"/>
          </w:tcPr>
          <w:p w14:paraId="12E354E1" w14:textId="7EA17C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37.114 AAS BS test configuration R15</w:t>
            </w:r>
          </w:p>
        </w:tc>
        <w:tc>
          <w:tcPr>
            <w:tcW w:w="600" w:type="pct"/>
          </w:tcPr>
          <w:p w14:paraId="363C09F7" w14:textId="143B5E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3857147C" w14:textId="44A796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37.114</w:t>
            </w:r>
          </w:p>
        </w:tc>
        <w:tc>
          <w:tcPr>
            <w:tcW w:w="368" w:type="pct"/>
          </w:tcPr>
          <w:p w14:paraId="7FB9A505" w14:textId="6C4769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0100</w:t>
            </w:r>
          </w:p>
        </w:tc>
        <w:tc>
          <w:tcPr>
            <w:tcW w:w="220" w:type="pct"/>
          </w:tcPr>
          <w:p w14:paraId="0FFCB81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D2E1267" w14:textId="0AAEE7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1B84FC65" w14:textId="72E09E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7D375A6" w14:textId="2E3DBF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66553BAB" w14:textId="11DD88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B448ABA" w14:textId="77777777" w:rsidTr="00635315">
        <w:tc>
          <w:tcPr>
            <w:tcW w:w="452" w:type="pct"/>
          </w:tcPr>
          <w:p w14:paraId="7AB28456" w14:textId="1F8AEB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R4-2300884</w:t>
            </w:r>
          </w:p>
        </w:tc>
        <w:tc>
          <w:tcPr>
            <w:tcW w:w="1069" w:type="pct"/>
          </w:tcPr>
          <w:p w14:paraId="2D8BBECB" w14:textId="2F8880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37.114 AAS base station test configuration R16</w:t>
            </w:r>
          </w:p>
        </w:tc>
        <w:tc>
          <w:tcPr>
            <w:tcW w:w="600" w:type="pct"/>
          </w:tcPr>
          <w:p w14:paraId="65234CC8" w14:textId="22B157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16458919" w14:textId="086D79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37.114</w:t>
            </w:r>
          </w:p>
        </w:tc>
        <w:tc>
          <w:tcPr>
            <w:tcW w:w="368" w:type="pct"/>
          </w:tcPr>
          <w:p w14:paraId="04A941E7" w14:textId="6AD1C3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0101</w:t>
            </w:r>
          </w:p>
        </w:tc>
        <w:tc>
          <w:tcPr>
            <w:tcW w:w="220" w:type="pct"/>
          </w:tcPr>
          <w:p w14:paraId="6C51E8C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D5BD411" w14:textId="0C49B0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6E34573" w14:textId="0209E7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7EC2C3D" w14:textId="5107EE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A69E35E" w14:textId="3862A8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7038398" w14:textId="77777777" w:rsidTr="00635315">
        <w:tc>
          <w:tcPr>
            <w:tcW w:w="452" w:type="pct"/>
          </w:tcPr>
          <w:p w14:paraId="253EAD54" w14:textId="2CDC1B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R4-2300885</w:t>
            </w:r>
          </w:p>
        </w:tc>
        <w:tc>
          <w:tcPr>
            <w:tcW w:w="1069" w:type="pct"/>
          </w:tcPr>
          <w:p w14:paraId="708C35CC" w14:textId="130F9A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37.114 AAS base station test configuration R17</w:t>
            </w:r>
          </w:p>
        </w:tc>
        <w:tc>
          <w:tcPr>
            <w:tcW w:w="600" w:type="pct"/>
          </w:tcPr>
          <w:p w14:paraId="4DF8BB7C" w14:textId="58B1CD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5A3D5EEF" w14:textId="382ABE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37.114</w:t>
            </w:r>
          </w:p>
        </w:tc>
        <w:tc>
          <w:tcPr>
            <w:tcW w:w="368" w:type="pct"/>
          </w:tcPr>
          <w:p w14:paraId="7F6FDD53" w14:textId="5AC90E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0102</w:t>
            </w:r>
          </w:p>
        </w:tc>
        <w:tc>
          <w:tcPr>
            <w:tcW w:w="220" w:type="pct"/>
          </w:tcPr>
          <w:p w14:paraId="018AA59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EFECBF3" w14:textId="6E3482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FE2F10F" w14:textId="6F8B76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046B233" w14:textId="544A05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32F41FE" w14:textId="36B7DB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1A059E5" w14:textId="77777777" w:rsidTr="00635315">
        <w:tc>
          <w:tcPr>
            <w:tcW w:w="452" w:type="pct"/>
          </w:tcPr>
          <w:p w14:paraId="5C10D8AD" w14:textId="7FA567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R4-2302213</w:t>
            </w:r>
          </w:p>
        </w:tc>
        <w:tc>
          <w:tcPr>
            <w:tcW w:w="1069" w:type="pct"/>
          </w:tcPr>
          <w:p w14:paraId="0D5543EF" w14:textId="077EC5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37.114: Corrections in clause 1 Scope and clause 9 Immunity</w:t>
            </w:r>
          </w:p>
        </w:tc>
        <w:tc>
          <w:tcPr>
            <w:tcW w:w="600" w:type="pct"/>
          </w:tcPr>
          <w:p w14:paraId="1B1BEE8F" w14:textId="257E8D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199BA969" w14:textId="031478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37.114</w:t>
            </w:r>
          </w:p>
        </w:tc>
        <w:tc>
          <w:tcPr>
            <w:tcW w:w="368" w:type="pct"/>
          </w:tcPr>
          <w:p w14:paraId="03BEE33C" w14:textId="436E08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0103</w:t>
            </w:r>
          </w:p>
        </w:tc>
        <w:tc>
          <w:tcPr>
            <w:tcW w:w="220" w:type="pct"/>
          </w:tcPr>
          <w:p w14:paraId="4D20303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6E68964" w14:textId="6F419D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3531B23F" w14:textId="4351E5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E8FEA76" w14:textId="37E309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022286F7" w14:textId="1BFA41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371097A" w14:textId="77777777" w:rsidTr="00635315">
        <w:tc>
          <w:tcPr>
            <w:tcW w:w="452" w:type="pct"/>
          </w:tcPr>
          <w:p w14:paraId="01065CB8" w14:textId="22853D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R4-2302214</w:t>
            </w:r>
          </w:p>
        </w:tc>
        <w:tc>
          <w:tcPr>
            <w:tcW w:w="1069" w:type="pct"/>
          </w:tcPr>
          <w:p w14:paraId="6C1FB6D0" w14:textId="6C9809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37.114: Corrections in clause 1 Scope and clause 9 Immunity</w:t>
            </w:r>
          </w:p>
        </w:tc>
        <w:tc>
          <w:tcPr>
            <w:tcW w:w="600" w:type="pct"/>
          </w:tcPr>
          <w:p w14:paraId="17B53DB5" w14:textId="1FAB3F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1F0CF63D" w14:textId="07B967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37.114</w:t>
            </w:r>
          </w:p>
        </w:tc>
        <w:tc>
          <w:tcPr>
            <w:tcW w:w="368" w:type="pct"/>
          </w:tcPr>
          <w:p w14:paraId="4F4F3F73" w14:textId="6EB1DC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0104</w:t>
            </w:r>
          </w:p>
        </w:tc>
        <w:tc>
          <w:tcPr>
            <w:tcW w:w="220" w:type="pct"/>
          </w:tcPr>
          <w:p w14:paraId="2E420EF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7443088" w14:textId="385658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E06AA58" w14:textId="639476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0C1E31C" w14:textId="517FF5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59328DA6" w14:textId="34E8FB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B2487A4" w14:textId="77777777" w:rsidTr="00635315">
        <w:tc>
          <w:tcPr>
            <w:tcW w:w="452" w:type="pct"/>
          </w:tcPr>
          <w:p w14:paraId="3BE25A23" w14:textId="637470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R4-2302215</w:t>
            </w:r>
          </w:p>
        </w:tc>
        <w:tc>
          <w:tcPr>
            <w:tcW w:w="1069" w:type="pct"/>
          </w:tcPr>
          <w:p w14:paraId="75A8D005" w14:textId="050600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37.114: Corrections in clause 1 Scope and clause 9 Immunity</w:t>
            </w:r>
          </w:p>
        </w:tc>
        <w:tc>
          <w:tcPr>
            <w:tcW w:w="600" w:type="pct"/>
          </w:tcPr>
          <w:p w14:paraId="684151D1" w14:textId="524E6B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2CEC9E76" w14:textId="258657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37.114</w:t>
            </w:r>
          </w:p>
        </w:tc>
        <w:tc>
          <w:tcPr>
            <w:tcW w:w="368" w:type="pct"/>
          </w:tcPr>
          <w:p w14:paraId="0C87DF0D" w14:textId="2DE2CF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0105</w:t>
            </w:r>
          </w:p>
        </w:tc>
        <w:tc>
          <w:tcPr>
            <w:tcW w:w="220" w:type="pct"/>
          </w:tcPr>
          <w:p w14:paraId="5384A27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25926D7" w14:textId="7133CA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133D2C2" w14:textId="6ADFAA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C292F59" w14:textId="218A1F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630A3F20" w14:textId="4AE9B5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EBC140D" w14:textId="77777777" w:rsidTr="00635315">
        <w:tc>
          <w:tcPr>
            <w:tcW w:w="452" w:type="pct"/>
          </w:tcPr>
          <w:p w14:paraId="55750EA7" w14:textId="405A30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R4-2302324</w:t>
            </w:r>
          </w:p>
        </w:tc>
        <w:tc>
          <w:tcPr>
            <w:tcW w:w="1069" w:type="pct"/>
          </w:tcPr>
          <w:p w14:paraId="06BFF6CF" w14:textId="5EFCFF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37.114: Corrections in clause 1 Scope and clause 9 Immunity</w:t>
            </w:r>
          </w:p>
        </w:tc>
        <w:tc>
          <w:tcPr>
            <w:tcW w:w="600" w:type="pct"/>
          </w:tcPr>
          <w:p w14:paraId="0D6C2A62" w14:textId="2AD81F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09A2BA83" w14:textId="403B4E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37.114</w:t>
            </w:r>
          </w:p>
        </w:tc>
        <w:tc>
          <w:tcPr>
            <w:tcW w:w="368" w:type="pct"/>
          </w:tcPr>
          <w:p w14:paraId="42D9DCF3" w14:textId="3E36C8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0106</w:t>
            </w:r>
          </w:p>
        </w:tc>
        <w:tc>
          <w:tcPr>
            <w:tcW w:w="220" w:type="pct"/>
          </w:tcPr>
          <w:p w14:paraId="3AFE3A4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60FAEFB" w14:textId="56C6B2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62B8BB8F" w14:textId="1FA82A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40037C3" w14:textId="117B20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7768135F" w14:textId="3BA4F6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76E5595" w14:textId="77777777" w:rsidTr="00635315">
        <w:tc>
          <w:tcPr>
            <w:tcW w:w="452" w:type="pct"/>
          </w:tcPr>
          <w:p w14:paraId="74018C30" w14:textId="6ED610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R4-2300067</w:t>
            </w:r>
          </w:p>
        </w:tc>
        <w:tc>
          <w:tcPr>
            <w:tcW w:w="1069" w:type="pct"/>
          </w:tcPr>
          <w:p w14:paraId="7A6BF955" w14:textId="25314F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Adds reference for additional spurious emission levels for Band 54</w:t>
            </w:r>
          </w:p>
        </w:tc>
        <w:tc>
          <w:tcPr>
            <w:tcW w:w="600" w:type="pct"/>
          </w:tcPr>
          <w:p w14:paraId="1B49214D" w14:textId="6FD530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Networks, Nokia, Nokia Shanghai Bell</w:t>
            </w:r>
          </w:p>
        </w:tc>
        <w:tc>
          <w:tcPr>
            <w:tcW w:w="379" w:type="pct"/>
          </w:tcPr>
          <w:p w14:paraId="5F8F3E58" w14:textId="60A1A9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155798BA" w14:textId="34E816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1028</w:t>
            </w:r>
          </w:p>
        </w:tc>
        <w:tc>
          <w:tcPr>
            <w:tcW w:w="220" w:type="pct"/>
          </w:tcPr>
          <w:p w14:paraId="5C8ADA7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5EC8264" w14:textId="46B359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D530AC5" w14:textId="696B54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5D11C9B" w14:textId="559205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LTE_TDD_1670_1675MHz-Perf</w:t>
            </w:r>
          </w:p>
        </w:tc>
        <w:tc>
          <w:tcPr>
            <w:tcW w:w="513" w:type="pct"/>
          </w:tcPr>
          <w:p w14:paraId="624335A8" w14:textId="5DD9AE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B442AF0" w14:textId="77777777" w:rsidTr="00635315">
        <w:tc>
          <w:tcPr>
            <w:tcW w:w="452" w:type="pct"/>
          </w:tcPr>
          <w:p w14:paraId="5685B731" w14:textId="61302A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R4-2301193</w:t>
            </w:r>
          </w:p>
        </w:tc>
        <w:tc>
          <w:tcPr>
            <w:tcW w:w="1069" w:type="pct"/>
          </w:tcPr>
          <w:p w14:paraId="62D1C72A" w14:textId="0FDA7C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 on introduction of Band n54</w:t>
            </w:r>
          </w:p>
        </w:tc>
        <w:tc>
          <w:tcPr>
            <w:tcW w:w="600" w:type="pct"/>
          </w:tcPr>
          <w:p w14:paraId="24D27378" w14:textId="4BF020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38A49AEF" w14:textId="560E22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1DD8A296" w14:textId="7742FA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1029</w:t>
            </w:r>
          </w:p>
        </w:tc>
        <w:tc>
          <w:tcPr>
            <w:tcW w:w="220" w:type="pct"/>
          </w:tcPr>
          <w:p w14:paraId="1AE20D3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D21BDB6" w14:textId="5FA084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277DAF0" w14:textId="2BFC84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0B1711B7" w14:textId="116E32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NR_TDD_n54-Perf</w:t>
            </w:r>
          </w:p>
        </w:tc>
        <w:tc>
          <w:tcPr>
            <w:tcW w:w="513" w:type="pct"/>
          </w:tcPr>
          <w:p w14:paraId="0F0F5BDF" w14:textId="4B9F04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6BA72DA" w14:textId="77777777" w:rsidTr="00635315">
        <w:tc>
          <w:tcPr>
            <w:tcW w:w="452" w:type="pct"/>
          </w:tcPr>
          <w:p w14:paraId="638BBA7D" w14:textId="49D4EE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R4-2301496</w:t>
            </w:r>
          </w:p>
        </w:tc>
        <w:tc>
          <w:tcPr>
            <w:tcW w:w="1069" w:type="pct"/>
          </w:tcPr>
          <w:p w14:paraId="027E4274" w14:textId="08D49E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Additional requirements for BC3 BSs</w:t>
            </w:r>
          </w:p>
        </w:tc>
        <w:tc>
          <w:tcPr>
            <w:tcW w:w="600" w:type="pct"/>
          </w:tcPr>
          <w:p w14:paraId="40C81BFB" w14:textId="5FD4CE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379" w:type="pct"/>
          </w:tcPr>
          <w:p w14:paraId="57E63CBC" w14:textId="02025D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36B4CCE4" w14:textId="2FD3DF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1030</w:t>
            </w:r>
          </w:p>
        </w:tc>
        <w:tc>
          <w:tcPr>
            <w:tcW w:w="220" w:type="pct"/>
          </w:tcPr>
          <w:p w14:paraId="5125237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8CD6D03" w14:textId="6E268D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BDBC018" w14:textId="581B06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8650E71" w14:textId="1FCFA7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37E7E7F5" w14:textId="7C6910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2F0A8837" w14:textId="77777777" w:rsidTr="00635315">
        <w:tc>
          <w:tcPr>
            <w:tcW w:w="452" w:type="pct"/>
          </w:tcPr>
          <w:p w14:paraId="3443DC32" w14:textId="421870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R4-2301497</w:t>
            </w:r>
          </w:p>
        </w:tc>
        <w:tc>
          <w:tcPr>
            <w:tcW w:w="1069" w:type="pct"/>
          </w:tcPr>
          <w:p w14:paraId="2A6343DB" w14:textId="3E9687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37.141 - Additional requirements for BC3 BSs</w:t>
            </w:r>
          </w:p>
        </w:tc>
        <w:tc>
          <w:tcPr>
            <w:tcW w:w="600" w:type="pct"/>
          </w:tcPr>
          <w:p w14:paraId="3D2EEC4B" w14:textId="2FE6E9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379" w:type="pct"/>
          </w:tcPr>
          <w:p w14:paraId="4C2BDAE1" w14:textId="4898A0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4978B737" w14:textId="22532A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1031</w:t>
            </w:r>
          </w:p>
        </w:tc>
        <w:tc>
          <w:tcPr>
            <w:tcW w:w="220" w:type="pct"/>
          </w:tcPr>
          <w:p w14:paraId="37198BC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A14201E" w14:textId="6B8E25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120FC09" w14:textId="475003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971B6A5" w14:textId="63A7F7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6A789575" w14:textId="3DD681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3898F6C8" w14:textId="77777777" w:rsidTr="00635315">
        <w:tc>
          <w:tcPr>
            <w:tcW w:w="452" w:type="pct"/>
          </w:tcPr>
          <w:p w14:paraId="21351BE7" w14:textId="5F4033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R4-2302419</w:t>
            </w:r>
          </w:p>
        </w:tc>
        <w:tc>
          <w:tcPr>
            <w:tcW w:w="1069" w:type="pct"/>
          </w:tcPr>
          <w:p w14:paraId="0D7C354D" w14:textId="3D0CE4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37.141 Support of NB1NB2 for B54</w:t>
            </w:r>
          </w:p>
        </w:tc>
        <w:tc>
          <w:tcPr>
            <w:tcW w:w="600" w:type="pct"/>
          </w:tcPr>
          <w:p w14:paraId="71159047" w14:textId="329D2C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Ericsson,Ligado Networks</w:t>
            </w:r>
          </w:p>
        </w:tc>
        <w:tc>
          <w:tcPr>
            <w:tcW w:w="379" w:type="pct"/>
          </w:tcPr>
          <w:p w14:paraId="634CF4AB" w14:textId="52CFDE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1A532E26" w14:textId="0BA32C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1032</w:t>
            </w:r>
          </w:p>
        </w:tc>
        <w:tc>
          <w:tcPr>
            <w:tcW w:w="220" w:type="pct"/>
          </w:tcPr>
          <w:p w14:paraId="041E1C1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2290969" w14:textId="0DE55B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B5AAD34" w14:textId="32F63B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70B3763C" w14:textId="2B4D64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LTE_bands_R18_M1_M2_NB1_NB2-Perf</w:t>
            </w:r>
          </w:p>
        </w:tc>
        <w:tc>
          <w:tcPr>
            <w:tcW w:w="513" w:type="pct"/>
          </w:tcPr>
          <w:p w14:paraId="2FCBCD8A" w14:textId="531605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07B7F26" w14:textId="77777777" w:rsidTr="00635315">
        <w:tc>
          <w:tcPr>
            <w:tcW w:w="452" w:type="pct"/>
          </w:tcPr>
          <w:p w14:paraId="0D7700F3" w14:textId="5CC9B9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R4-2302531</w:t>
            </w:r>
          </w:p>
        </w:tc>
        <w:tc>
          <w:tcPr>
            <w:tcW w:w="1069" w:type="pct"/>
          </w:tcPr>
          <w:p w14:paraId="296C160A" w14:textId="41E72E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related to Introduction of support of NB1/NB2 for LTE TDD Band 54</w:t>
            </w:r>
          </w:p>
        </w:tc>
        <w:tc>
          <w:tcPr>
            <w:tcW w:w="600" w:type="pct"/>
          </w:tcPr>
          <w:p w14:paraId="3296341B" w14:textId="5CEEB5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  Ligado Networks</w:t>
            </w:r>
          </w:p>
        </w:tc>
        <w:tc>
          <w:tcPr>
            <w:tcW w:w="379" w:type="pct"/>
          </w:tcPr>
          <w:p w14:paraId="4759CBAC" w14:textId="4CABEA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5AE7537C" w14:textId="7A5CC9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1033</w:t>
            </w:r>
          </w:p>
        </w:tc>
        <w:tc>
          <w:tcPr>
            <w:tcW w:w="220" w:type="pct"/>
          </w:tcPr>
          <w:p w14:paraId="777A994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5565151" w14:textId="54987D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B7A7042" w14:textId="79233D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33317A08" w14:textId="57F624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LTE_bands_R18_M1_M2_NB1_NB2-Core</w:t>
            </w:r>
          </w:p>
        </w:tc>
        <w:tc>
          <w:tcPr>
            <w:tcW w:w="513" w:type="pct"/>
          </w:tcPr>
          <w:p w14:paraId="0C234785" w14:textId="18DB80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E80DD7F" w14:textId="77777777" w:rsidTr="00635315">
        <w:tc>
          <w:tcPr>
            <w:tcW w:w="452" w:type="pct"/>
          </w:tcPr>
          <w:p w14:paraId="7C8C8E23" w14:textId="20BE0C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R4-2302960</w:t>
            </w:r>
          </w:p>
        </w:tc>
        <w:tc>
          <w:tcPr>
            <w:tcW w:w="1069" w:type="pct"/>
          </w:tcPr>
          <w:p w14:paraId="3735DE22" w14:textId="3602DE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37.141 - Additional requirements for BC3 BSs</w:t>
            </w:r>
          </w:p>
        </w:tc>
        <w:tc>
          <w:tcPr>
            <w:tcW w:w="600" w:type="pct"/>
          </w:tcPr>
          <w:p w14:paraId="28979D4A" w14:textId="2718FF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379" w:type="pct"/>
          </w:tcPr>
          <w:p w14:paraId="5B79D8AD" w14:textId="04FBC1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6C7A58E9" w14:textId="492E9F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1034</w:t>
            </w:r>
          </w:p>
        </w:tc>
        <w:tc>
          <w:tcPr>
            <w:tcW w:w="220" w:type="pct"/>
          </w:tcPr>
          <w:p w14:paraId="2CB1CA5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BAC7ACB" w14:textId="1CB688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2EF9C01" w14:textId="21B15C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D40BF89" w14:textId="2C3EFB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3" w:type="pct"/>
          </w:tcPr>
          <w:p w14:paraId="5800B732" w14:textId="074CC6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435ABA9" w14:textId="77777777" w:rsidTr="00635315">
        <w:tc>
          <w:tcPr>
            <w:tcW w:w="452" w:type="pct"/>
          </w:tcPr>
          <w:p w14:paraId="2593AA60" w14:textId="6A0741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R4-2302959</w:t>
            </w:r>
          </w:p>
        </w:tc>
        <w:tc>
          <w:tcPr>
            <w:tcW w:w="1069" w:type="pct"/>
          </w:tcPr>
          <w:p w14:paraId="2CFBEEFB" w14:textId="3374DD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Additional requirements for BC3 BSs</w:t>
            </w:r>
          </w:p>
        </w:tc>
        <w:tc>
          <w:tcPr>
            <w:tcW w:w="600" w:type="pct"/>
          </w:tcPr>
          <w:p w14:paraId="580BDF4F" w14:textId="256035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379" w:type="pct"/>
          </w:tcPr>
          <w:p w14:paraId="5A82C884" w14:textId="76E50C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66536297" w14:textId="4C20BF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1035</w:t>
            </w:r>
          </w:p>
        </w:tc>
        <w:tc>
          <w:tcPr>
            <w:tcW w:w="220" w:type="pct"/>
          </w:tcPr>
          <w:p w14:paraId="27FA379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5344612" w14:textId="1F5B44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170F7AF" w14:textId="0B61E4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5DAB190" w14:textId="458D0E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3" w:type="pct"/>
          </w:tcPr>
          <w:p w14:paraId="11DADBF9" w14:textId="4F5F90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3C1E0F4" w14:textId="77777777" w:rsidTr="00635315">
        <w:tc>
          <w:tcPr>
            <w:tcW w:w="452" w:type="pct"/>
          </w:tcPr>
          <w:p w14:paraId="2B8956B3" w14:textId="5FDFC1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R4-2302958</w:t>
            </w:r>
          </w:p>
        </w:tc>
        <w:tc>
          <w:tcPr>
            <w:tcW w:w="1069" w:type="pct"/>
          </w:tcPr>
          <w:p w14:paraId="4ECFD00B" w14:textId="261191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Additional requirements for BC3 BSs</w:t>
            </w:r>
          </w:p>
        </w:tc>
        <w:tc>
          <w:tcPr>
            <w:tcW w:w="600" w:type="pct"/>
          </w:tcPr>
          <w:p w14:paraId="156D069F" w14:textId="0B111D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379" w:type="pct"/>
          </w:tcPr>
          <w:p w14:paraId="12A3C653" w14:textId="2AA3FF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2FFC1959" w14:textId="709BFD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1036</w:t>
            </w:r>
          </w:p>
        </w:tc>
        <w:tc>
          <w:tcPr>
            <w:tcW w:w="220" w:type="pct"/>
          </w:tcPr>
          <w:p w14:paraId="756531D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635DC06" w14:textId="2B4DA3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B46A0A2" w14:textId="5C736B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F8D2124" w14:textId="53013C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3" w:type="pct"/>
          </w:tcPr>
          <w:p w14:paraId="643D6E6B" w14:textId="717B7B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9468C1D" w14:textId="77777777" w:rsidTr="00635315">
        <w:tc>
          <w:tcPr>
            <w:tcW w:w="452" w:type="pct"/>
          </w:tcPr>
          <w:p w14:paraId="0ABCA7B5" w14:textId="027A26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R4-2300672</w:t>
            </w:r>
          </w:p>
        </w:tc>
        <w:tc>
          <w:tcPr>
            <w:tcW w:w="1069" w:type="pct"/>
          </w:tcPr>
          <w:p w14:paraId="027A777D" w14:textId="233240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 with modulation quality and TPDR tests for NR updates</w:t>
            </w:r>
          </w:p>
        </w:tc>
        <w:tc>
          <w:tcPr>
            <w:tcW w:w="600" w:type="pct"/>
          </w:tcPr>
          <w:p w14:paraId="2F46BABF" w14:textId="59D7F8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4776FE0A" w14:textId="4D650C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3AFCAF82" w14:textId="38A83D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0295</w:t>
            </w:r>
          </w:p>
        </w:tc>
        <w:tc>
          <w:tcPr>
            <w:tcW w:w="220" w:type="pct"/>
          </w:tcPr>
          <w:p w14:paraId="0AE5DAF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F0D9C7B" w14:textId="293A36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838EC5B" w14:textId="395210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AD03872" w14:textId="1C4B23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21126201" w14:textId="099A92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235D66F" w14:textId="77777777" w:rsidTr="00635315">
        <w:tc>
          <w:tcPr>
            <w:tcW w:w="452" w:type="pct"/>
          </w:tcPr>
          <w:p w14:paraId="06795FA8" w14:textId="067027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R4-2300673</w:t>
            </w:r>
          </w:p>
        </w:tc>
        <w:tc>
          <w:tcPr>
            <w:tcW w:w="1069" w:type="pct"/>
          </w:tcPr>
          <w:p w14:paraId="795755F1" w14:textId="17AB4F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 with modulation quality and TPDR tests for NR updates</w:t>
            </w:r>
          </w:p>
        </w:tc>
        <w:tc>
          <w:tcPr>
            <w:tcW w:w="600" w:type="pct"/>
          </w:tcPr>
          <w:p w14:paraId="2688FB4F" w14:textId="2202A4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701DC9CE" w14:textId="5A7F7C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41D3E84F" w14:textId="67CA0D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0296</w:t>
            </w:r>
          </w:p>
        </w:tc>
        <w:tc>
          <w:tcPr>
            <w:tcW w:w="220" w:type="pct"/>
          </w:tcPr>
          <w:p w14:paraId="7983FDE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7B18E7E" w14:textId="4D73D5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1B45B81" w14:textId="6FC2B0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F2734A4" w14:textId="1AE863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6E1B23B5" w14:textId="604E2A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573AF72" w14:textId="77777777" w:rsidTr="00635315">
        <w:tc>
          <w:tcPr>
            <w:tcW w:w="452" w:type="pct"/>
          </w:tcPr>
          <w:p w14:paraId="5B12C885" w14:textId="721EA7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R4-2300674</w:t>
            </w:r>
          </w:p>
        </w:tc>
        <w:tc>
          <w:tcPr>
            <w:tcW w:w="1069" w:type="pct"/>
          </w:tcPr>
          <w:p w14:paraId="7AA38BCD" w14:textId="1CFB29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 with modulation quality and TPDR tests for NR updates</w:t>
            </w:r>
          </w:p>
        </w:tc>
        <w:tc>
          <w:tcPr>
            <w:tcW w:w="600" w:type="pct"/>
          </w:tcPr>
          <w:p w14:paraId="6F37307B" w14:textId="6A84A7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334BC603" w14:textId="7E0916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7CF82725" w14:textId="3DA0E9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0297</w:t>
            </w:r>
          </w:p>
        </w:tc>
        <w:tc>
          <w:tcPr>
            <w:tcW w:w="220" w:type="pct"/>
          </w:tcPr>
          <w:p w14:paraId="5702B04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D3154C2" w14:textId="612099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88D5C77" w14:textId="3AA459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220E75F" w14:textId="4E09C2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3358EC72" w14:textId="6767B0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320E284" w14:textId="77777777" w:rsidTr="00635315">
        <w:tc>
          <w:tcPr>
            <w:tcW w:w="452" w:type="pct"/>
          </w:tcPr>
          <w:p w14:paraId="19F9BC9F" w14:textId="5F9EB5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R4-2301437</w:t>
            </w:r>
          </w:p>
        </w:tc>
        <w:tc>
          <w:tcPr>
            <w:tcW w:w="1069" w:type="pct"/>
          </w:tcPr>
          <w:p w14:paraId="1CC5D75C" w14:textId="669FF7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The aplicability of additional BC3 requirements</w:t>
            </w:r>
          </w:p>
        </w:tc>
        <w:tc>
          <w:tcPr>
            <w:tcW w:w="600" w:type="pct"/>
          </w:tcPr>
          <w:p w14:paraId="6CE3B5B7" w14:textId="21E84B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76BF30C0" w14:textId="67AB8D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1FBE3EF2" w14:textId="3B51F2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0298</w:t>
            </w:r>
          </w:p>
        </w:tc>
        <w:tc>
          <w:tcPr>
            <w:tcW w:w="220" w:type="pct"/>
          </w:tcPr>
          <w:p w14:paraId="608193D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6129033" w14:textId="51D869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132EB96" w14:textId="7666C1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984CB62" w14:textId="5F2522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</w:t>
            </w:r>
          </w:p>
        </w:tc>
        <w:tc>
          <w:tcPr>
            <w:tcW w:w="513" w:type="pct"/>
          </w:tcPr>
          <w:p w14:paraId="067B4C0A" w14:textId="2EAFF4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A0F41F3" w14:textId="77777777" w:rsidTr="00635315">
        <w:tc>
          <w:tcPr>
            <w:tcW w:w="452" w:type="pct"/>
          </w:tcPr>
          <w:p w14:paraId="57DC9663" w14:textId="6661ED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R4-2302953</w:t>
            </w:r>
          </w:p>
        </w:tc>
        <w:tc>
          <w:tcPr>
            <w:tcW w:w="1069" w:type="pct"/>
          </w:tcPr>
          <w:p w14:paraId="4482428F" w14:textId="55CF19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The aplicability of additional BC3 requirements</w:t>
            </w:r>
          </w:p>
        </w:tc>
        <w:tc>
          <w:tcPr>
            <w:tcW w:w="600" w:type="pct"/>
          </w:tcPr>
          <w:p w14:paraId="544045AF" w14:textId="04FF38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40BE2D54" w14:textId="4E15E1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5ADDD8CA" w14:textId="3875ED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0298</w:t>
            </w:r>
          </w:p>
        </w:tc>
        <w:tc>
          <w:tcPr>
            <w:tcW w:w="220" w:type="pct"/>
          </w:tcPr>
          <w:p w14:paraId="0BD29F18" w14:textId="1F32F3E8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A2E09CD" w14:textId="00C3BC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33ACC26" w14:textId="702C4D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1B69D01" w14:textId="6EAB62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</w:t>
            </w:r>
          </w:p>
        </w:tc>
        <w:tc>
          <w:tcPr>
            <w:tcW w:w="513" w:type="pct"/>
          </w:tcPr>
          <w:p w14:paraId="15B208FB" w14:textId="3FE11B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A82A5B6" w14:textId="77777777" w:rsidTr="00635315">
        <w:tc>
          <w:tcPr>
            <w:tcW w:w="452" w:type="pct"/>
          </w:tcPr>
          <w:p w14:paraId="60D2C622" w14:textId="711C13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R4-2301438</w:t>
            </w:r>
          </w:p>
        </w:tc>
        <w:tc>
          <w:tcPr>
            <w:tcW w:w="1069" w:type="pct"/>
          </w:tcPr>
          <w:p w14:paraId="1107E750" w14:textId="5D1C74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The aplicability of additional BC3 requirements</w:t>
            </w:r>
          </w:p>
        </w:tc>
        <w:tc>
          <w:tcPr>
            <w:tcW w:w="600" w:type="pct"/>
          </w:tcPr>
          <w:p w14:paraId="77419D2F" w14:textId="27B490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2B380BF6" w14:textId="55288E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202FA7D2" w14:textId="0FF138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0299</w:t>
            </w:r>
          </w:p>
        </w:tc>
        <w:tc>
          <w:tcPr>
            <w:tcW w:w="220" w:type="pct"/>
          </w:tcPr>
          <w:p w14:paraId="5F45F9C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A8B527B" w14:textId="33FFFE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DE80BB4" w14:textId="7EC4DC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A15DC1E" w14:textId="614560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</w:t>
            </w:r>
          </w:p>
        </w:tc>
        <w:tc>
          <w:tcPr>
            <w:tcW w:w="513" w:type="pct"/>
          </w:tcPr>
          <w:p w14:paraId="33AA621C" w14:textId="3D81BA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D4FAD9B" w14:textId="77777777" w:rsidTr="00635315">
        <w:tc>
          <w:tcPr>
            <w:tcW w:w="452" w:type="pct"/>
          </w:tcPr>
          <w:p w14:paraId="554D92E8" w14:textId="74C405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R4-2301439</w:t>
            </w:r>
          </w:p>
        </w:tc>
        <w:tc>
          <w:tcPr>
            <w:tcW w:w="1069" w:type="pct"/>
          </w:tcPr>
          <w:p w14:paraId="1C09BF33" w14:textId="1F0E12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The aplicability of additional BC3 requirements</w:t>
            </w:r>
          </w:p>
        </w:tc>
        <w:tc>
          <w:tcPr>
            <w:tcW w:w="600" w:type="pct"/>
          </w:tcPr>
          <w:p w14:paraId="3CF8D71A" w14:textId="79F628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160D68A" w14:textId="737172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6B133AA8" w14:textId="6241FB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0300</w:t>
            </w:r>
          </w:p>
        </w:tc>
        <w:tc>
          <w:tcPr>
            <w:tcW w:w="220" w:type="pct"/>
          </w:tcPr>
          <w:p w14:paraId="5BBE26A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8DDDCF7" w14:textId="185492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272B2B7" w14:textId="7F8D93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53EFF27" w14:textId="756757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</w:t>
            </w:r>
          </w:p>
        </w:tc>
        <w:tc>
          <w:tcPr>
            <w:tcW w:w="513" w:type="pct"/>
          </w:tcPr>
          <w:p w14:paraId="3CCF71DB" w14:textId="188903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3E3CF20" w14:textId="77777777" w:rsidTr="00635315">
        <w:tc>
          <w:tcPr>
            <w:tcW w:w="452" w:type="pct"/>
          </w:tcPr>
          <w:p w14:paraId="4B3BC865" w14:textId="058DF8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R4-2301446</w:t>
            </w:r>
          </w:p>
        </w:tc>
        <w:tc>
          <w:tcPr>
            <w:tcW w:w="1069" w:type="pct"/>
          </w:tcPr>
          <w:p w14:paraId="4F83BAA2" w14:textId="327328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operating band unwanted emission requirements</w:t>
            </w:r>
          </w:p>
        </w:tc>
        <w:tc>
          <w:tcPr>
            <w:tcW w:w="600" w:type="pct"/>
          </w:tcPr>
          <w:p w14:paraId="0B9BC0EE" w14:textId="06E1CB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71452966" w14:textId="1F370D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05521E14" w14:textId="1E093E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0301</w:t>
            </w:r>
          </w:p>
        </w:tc>
        <w:tc>
          <w:tcPr>
            <w:tcW w:w="220" w:type="pct"/>
          </w:tcPr>
          <w:p w14:paraId="3A5887A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159202E" w14:textId="63B9E1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33470FD" w14:textId="6CFBDF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DDF3929" w14:textId="15CB75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</w:t>
            </w:r>
          </w:p>
        </w:tc>
        <w:tc>
          <w:tcPr>
            <w:tcW w:w="513" w:type="pct"/>
          </w:tcPr>
          <w:p w14:paraId="47A0838F" w14:textId="3975CA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C1E7142" w14:textId="77777777" w:rsidTr="00635315">
        <w:tc>
          <w:tcPr>
            <w:tcW w:w="452" w:type="pct"/>
          </w:tcPr>
          <w:p w14:paraId="5F9D793B" w14:textId="56EBC1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R4-2301447</w:t>
            </w:r>
          </w:p>
        </w:tc>
        <w:tc>
          <w:tcPr>
            <w:tcW w:w="1069" w:type="pct"/>
          </w:tcPr>
          <w:p w14:paraId="3740A73F" w14:textId="2D6935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 Operating band unwanted emission requirements</w:t>
            </w:r>
          </w:p>
        </w:tc>
        <w:tc>
          <w:tcPr>
            <w:tcW w:w="600" w:type="pct"/>
          </w:tcPr>
          <w:p w14:paraId="465CFB6C" w14:textId="384063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78262869" w14:textId="193B50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6AE93D9A" w14:textId="1385D1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0302</w:t>
            </w:r>
          </w:p>
        </w:tc>
        <w:tc>
          <w:tcPr>
            <w:tcW w:w="220" w:type="pct"/>
          </w:tcPr>
          <w:p w14:paraId="10ED27B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199189" w14:textId="0FB789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0F130D9" w14:textId="0F16D3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FEBED3D" w14:textId="79B6E0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</w:t>
            </w:r>
          </w:p>
        </w:tc>
        <w:tc>
          <w:tcPr>
            <w:tcW w:w="513" w:type="pct"/>
          </w:tcPr>
          <w:p w14:paraId="48F93977" w14:textId="77C275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1475CA6" w14:textId="77777777" w:rsidTr="00635315">
        <w:tc>
          <w:tcPr>
            <w:tcW w:w="452" w:type="pct"/>
          </w:tcPr>
          <w:p w14:paraId="5DCED6AB" w14:textId="49BA22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R4-2301448</w:t>
            </w:r>
          </w:p>
        </w:tc>
        <w:tc>
          <w:tcPr>
            <w:tcW w:w="1069" w:type="pct"/>
          </w:tcPr>
          <w:p w14:paraId="630E58DA" w14:textId="04BDD1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 Operating band unwanted emission requirements</w:t>
            </w:r>
          </w:p>
        </w:tc>
        <w:tc>
          <w:tcPr>
            <w:tcW w:w="600" w:type="pct"/>
          </w:tcPr>
          <w:p w14:paraId="38739144" w14:textId="012CE4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4498B106" w14:textId="324F47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30CC0C6C" w14:textId="2679BF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0303</w:t>
            </w:r>
          </w:p>
        </w:tc>
        <w:tc>
          <w:tcPr>
            <w:tcW w:w="220" w:type="pct"/>
          </w:tcPr>
          <w:p w14:paraId="1F054B8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2F27AD" w14:textId="27AEA2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111E314" w14:textId="71A545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64137D3" w14:textId="6C746A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</w:t>
            </w:r>
          </w:p>
        </w:tc>
        <w:tc>
          <w:tcPr>
            <w:tcW w:w="513" w:type="pct"/>
          </w:tcPr>
          <w:p w14:paraId="3F079762" w14:textId="492F7D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E98999D" w14:textId="77777777" w:rsidTr="00635315">
        <w:tc>
          <w:tcPr>
            <w:tcW w:w="452" w:type="pct"/>
          </w:tcPr>
          <w:p w14:paraId="1A4FCA00" w14:textId="0F49C5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R4-2301472</w:t>
            </w:r>
          </w:p>
        </w:tc>
        <w:tc>
          <w:tcPr>
            <w:tcW w:w="1069" w:type="pct"/>
          </w:tcPr>
          <w:p w14:paraId="020526A3" w14:textId="1C2C57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LTE TDD band 54 additional spurious clarification</w:t>
            </w:r>
          </w:p>
        </w:tc>
        <w:tc>
          <w:tcPr>
            <w:tcW w:w="600" w:type="pct"/>
          </w:tcPr>
          <w:p w14:paraId="1AA7FD61" w14:textId="6C242E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39B034A1" w14:textId="430FF6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37DFCC6C" w14:textId="566489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0304</w:t>
            </w:r>
          </w:p>
        </w:tc>
        <w:tc>
          <w:tcPr>
            <w:tcW w:w="220" w:type="pct"/>
          </w:tcPr>
          <w:p w14:paraId="1FB20D1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CAD44F6" w14:textId="6A0162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E3B52C7" w14:textId="523051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4E38C15" w14:textId="22AF19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LTE_TDD_1670_1675MHz-Perf</w:t>
            </w:r>
          </w:p>
        </w:tc>
        <w:tc>
          <w:tcPr>
            <w:tcW w:w="513" w:type="pct"/>
          </w:tcPr>
          <w:p w14:paraId="58820221" w14:textId="327542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66475BB0" w14:textId="77777777" w:rsidTr="00635315">
        <w:tc>
          <w:tcPr>
            <w:tcW w:w="452" w:type="pct"/>
          </w:tcPr>
          <w:p w14:paraId="30439963" w14:textId="5A954D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R4-2301475</w:t>
            </w:r>
          </w:p>
        </w:tc>
        <w:tc>
          <w:tcPr>
            <w:tcW w:w="1069" w:type="pct"/>
          </w:tcPr>
          <w:p w14:paraId="2C60499A" w14:textId="2CD383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NR band n54</w:t>
            </w:r>
          </w:p>
        </w:tc>
        <w:tc>
          <w:tcPr>
            <w:tcW w:w="600" w:type="pct"/>
          </w:tcPr>
          <w:p w14:paraId="04F45C3C" w14:textId="4965E8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Networks</w:t>
            </w:r>
          </w:p>
        </w:tc>
        <w:tc>
          <w:tcPr>
            <w:tcW w:w="379" w:type="pct"/>
          </w:tcPr>
          <w:p w14:paraId="2D83219F" w14:textId="65A4CC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1AAD909A" w14:textId="7E5450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0305</w:t>
            </w:r>
          </w:p>
        </w:tc>
        <w:tc>
          <w:tcPr>
            <w:tcW w:w="220" w:type="pct"/>
          </w:tcPr>
          <w:p w14:paraId="0F91347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097A9BA" w14:textId="03A1B9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5572A3F" w14:textId="6E455D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5BFC9F62" w14:textId="762F23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NR_TDD_n54-Perf</w:t>
            </w:r>
          </w:p>
        </w:tc>
        <w:tc>
          <w:tcPr>
            <w:tcW w:w="513" w:type="pct"/>
          </w:tcPr>
          <w:p w14:paraId="057B4D0B" w14:textId="0977B0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1E810BF" w14:textId="77777777" w:rsidTr="00635315">
        <w:tc>
          <w:tcPr>
            <w:tcW w:w="452" w:type="pct"/>
          </w:tcPr>
          <w:p w14:paraId="3CBF5AAF" w14:textId="3ED71C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R4-2302262</w:t>
            </w:r>
          </w:p>
        </w:tc>
        <w:tc>
          <w:tcPr>
            <w:tcW w:w="1069" w:type="pct"/>
          </w:tcPr>
          <w:p w14:paraId="1406C901" w14:textId="5D6175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LTE TDD band 54 additional spurious clarification</w:t>
            </w:r>
          </w:p>
        </w:tc>
        <w:tc>
          <w:tcPr>
            <w:tcW w:w="600" w:type="pct"/>
          </w:tcPr>
          <w:p w14:paraId="6359E2F5" w14:textId="7EE45C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0A64C8AB" w14:textId="19AF28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5772FEAB" w14:textId="6FA4CC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0306</w:t>
            </w:r>
          </w:p>
        </w:tc>
        <w:tc>
          <w:tcPr>
            <w:tcW w:w="220" w:type="pct"/>
          </w:tcPr>
          <w:p w14:paraId="71A0C8F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04A0285" w14:textId="205432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24F860D" w14:textId="59324C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FD6837A" w14:textId="79A5BA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LTE_TDD_1670_1675MHz-Perf</w:t>
            </w:r>
          </w:p>
        </w:tc>
        <w:tc>
          <w:tcPr>
            <w:tcW w:w="513" w:type="pct"/>
          </w:tcPr>
          <w:p w14:paraId="137EC8BF" w14:textId="65FC37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2F78A2AE" w14:textId="77777777" w:rsidTr="00635315">
        <w:tc>
          <w:tcPr>
            <w:tcW w:w="452" w:type="pct"/>
          </w:tcPr>
          <w:p w14:paraId="788F5E6F" w14:textId="4205BC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R4-2302282</w:t>
            </w:r>
          </w:p>
        </w:tc>
        <w:tc>
          <w:tcPr>
            <w:tcW w:w="1069" w:type="pct"/>
          </w:tcPr>
          <w:p w14:paraId="2F26C05C" w14:textId="711701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LTE TDD band 54 additional spurious clarification</w:t>
            </w:r>
          </w:p>
        </w:tc>
        <w:tc>
          <w:tcPr>
            <w:tcW w:w="600" w:type="pct"/>
          </w:tcPr>
          <w:p w14:paraId="7CAE62F5" w14:textId="1AB048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49175387" w14:textId="77E27A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1EEC4C12" w14:textId="466F7D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0307</w:t>
            </w:r>
          </w:p>
        </w:tc>
        <w:tc>
          <w:tcPr>
            <w:tcW w:w="220" w:type="pct"/>
          </w:tcPr>
          <w:p w14:paraId="6A2F02D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88CC3B4" w14:textId="3E263C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B3CA2D0" w14:textId="5BE612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03ED7E9" w14:textId="24636E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LTE_TDD_1670_1675MHz-Perf</w:t>
            </w:r>
          </w:p>
        </w:tc>
        <w:tc>
          <w:tcPr>
            <w:tcW w:w="513" w:type="pct"/>
          </w:tcPr>
          <w:p w14:paraId="25EDD106" w14:textId="15A5B4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A25AD4A" w14:textId="77777777" w:rsidTr="00635315">
        <w:tc>
          <w:tcPr>
            <w:tcW w:w="452" w:type="pct"/>
          </w:tcPr>
          <w:p w14:paraId="6B1EE3D7" w14:textId="5275BD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R4-2303585</w:t>
            </w:r>
          </w:p>
        </w:tc>
        <w:tc>
          <w:tcPr>
            <w:tcW w:w="1069" w:type="pct"/>
          </w:tcPr>
          <w:p w14:paraId="1B17AEC9" w14:textId="09F404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LTE TDD band 54 additional spurious clarification</w:t>
            </w:r>
          </w:p>
        </w:tc>
        <w:tc>
          <w:tcPr>
            <w:tcW w:w="600" w:type="pct"/>
          </w:tcPr>
          <w:p w14:paraId="76991C46" w14:textId="716F17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6ADE9FAA" w14:textId="4DF6A3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79A02EDF" w14:textId="09DE4C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0307</w:t>
            </w:r>
          </w:p>
        </w:tc>
        <w:tc>
          <w:tcPr>
            <w:tcW w:w="220" w:type="pct"/>
          </w:tcPr>
          <w:p w14:paraId="1133136E" w14:textId="302FD765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F7D2485" w14:textId="36671C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EEF000C" w14:textId="2CAB06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1E19E68" w14:textId="381E40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LTE_TDD_1670_1675MHz-Perf</w:t>
            </w:r>
          </w:p>
        </w:tc>
        <w:tc>
          <w:tcPr>
            <w:tcW w:w="513" w:type="pct"/>
          </w:tcPr>
          <w:p w14:paraId="6786D1A6" w14:textId="7B8DBD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A7165B9" w14:textId="77777777" w:rsidTr="00635315">
        <w:tc>
          <w:tcPr>
            <w:tcW w:w="452" w:type="pct"/>
          </w:tcPr>
          <w:p w14:paraId="7231EB46" w14:textId="2B5843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R4-2303586</w:t>
            </w:r>
          </w:p>
        </w:tc>
        <w:tc>
          <w:tcPr>
            <w:tcW w:w="1069" w:type="pct"/>
          </w:tcPr>
          <w:p w14:paraId="001BC8DB" w14:textId="741D73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LTE TDD band 54 additional spurious clarification</w:t>
            </w:r>
          </w:p>
        </w:tc>
        <w:tc>
          <w:tcPr>
            <w:tcW w:w="600" w:type="pct"/>
          </w:tcPr>
          <w:p w14:paraId="44F526BE" w14:textId="28D91D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0BDC0ECF" w14:textId="2C451E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1430DD84" w14:textId="729D1E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0307</w:t>
            </w:r>
          </w:p>
        </w:tc>
        <w:tc>
          <w:tcPr>
            <w:tcW w:w="220" w:type="pct"/>
          </w:tcPr>
          <w:p w14:paraId="31AEBAEA" w14:textId="109B69F6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745720F" w14:textId="353CAC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E357520" w14:textId="73A341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3DB37FF" w14:textId="592605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LTE_TDD_1670_1675MHz-Perf</w:t>
            </w:r>
          </w:p>
        </w:tc>
        <w:tc>
          <w:tcPr>
            <w:tcW w:w="513" w:type="pct"/>
          </w:tcPr>
          <w:p w14:paraId="4C0016A4" w14:textId="22B4CE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5FFD4A23" w14:textId="77777777" w:rsidTr="00635315">
        <w:tc>
          <w:tcPr>
            <w:tcW w:w="452" w:type="pct"/>
          </w:tcPr>
          <w:p w14:paraId="49E82B66" w14:textId="131208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R4-2301440</w:t>
            </w:r>
          </w:p>
        </w:tc>
        <w:tc>
          <w:tcPr>
            <w:tcW w:w="1069" w:type="pct"/>
          </w:tcPr>
          <w:p w14:paraId="6AD5B9F3" w14:textId="35DF73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The aplicability of additional BC3 requirements</w:t>
            </w:r>
          </w:p>
        </w:tc>
        <w:tc>
          <w:tcPr>
            <w:tcW w:w="600" w:type="pct"/>
          </w:tcPr>
          <w:p w14:paraId="244B8D93" w14:textId="584E75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1830245" w14:textId="550EA6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19FAB795" w14:textId="2E0E50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0337</w:t>
            </w:r>
          </w:p>
        </w:tc>
        <w:tc>
          <w:tcPr>
            <w:tcW w:w="220" w:type="pct"/>
          </w:tcPr>
          <w:p w14:paraId="4261908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F2F96E" w14:textId="763811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B57B35A" w14:textId="60163C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E8834A0" w14:textId="502EDD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</w:t>
            </w:r>
          </w:p>
        </w:tc>
        <w:tc>
          <w:tcPr>
            <w:tcW w:w="513" w:type="pct"/>
          </w:tcPr>
          <w:p w14:paraId="0A57A90F" w14:textId="30FB03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CEEF959" w14:textId="77777777" w:rsidTr="00635315">
        <w:tc>
          <w:tcPr>
            <w:tcW w:w="452" w:type="pct"/>
          </w:tcPr>
          <w:p w14:paraId="197108FB" w14:textId="36E0B1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R4-2302954</w:t>
            </w:r>
          </w:p>
        </w:tc>
        <w:tc>
          <w:tcPr>
            <w:tcW w:w="1069" w:type="pct"/>
          </w:tcPr>
          <w:p w14:paraId="20723D62" w14:textId="651604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The aplicability of additional BC3 requirements</w:t>
            </w:r>
          </w:p>
        </w:tc>
        <w:tc>
          <w:tcPr>
            <w:tcW w:w="600" w:type="pct"/>
          </w:tcPr>
          <w:p w14:paraId="59A994EB" w14:textId="18BE09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59C2DDAD" w14:textId="4D8C17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23BF1BAD" w14:textId="127EE0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0337</w:t>
            </w:r>
          </w:p>
        </w:tc>
        <w:tc>
          <w:tcPr>
            <w:tcW w:w="220" w:type="pct"/>
          </w:tcPr>
          <w:p w14:paraId="75958FEA" w14:textId="28719CD6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5BEFC92" w14:textId="299A83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AEC2A8F" w14:textId="27BF22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129684C" w14:textId="6AAC5E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</w:t>
            </w:r>
          </w:p>
        </w:tc>
        <w:tc>
          <w:tcPr>
            <w:tcW w:w="513" w:type="pct"/>
          </w:tcPr>
          <w:p w14:paraId="4C92F5DD" w14:textId="71BAE3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989B7CB" w14:textId="77777777" w:rsidTr="00635315">
        <w:tc>
          <w:tcPr>
            <w:tcW w:w="452" w:type="pct"/>
          </w:tcPr>
          <w:p w14:paraId="11C4C55C" w14:textId="735CC1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R4-2301441</w:t>
            </w:r>
          </w:p>
        </w:tc>
        <w:tc>
          <w:tcPr>
            <w:tcW w:w="1069" w:type="pct"/>
          </w:tcPr>
          <w:p w14:paraId="44D40BA6" w14:textId="4888C9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The aplicability of additional BC3 requirements</w:t>
            </w:r>
          </w:p>
        </w:tc>
        <w:tc>
          <w:tcPr>
            <w:tcW w:w="600" w:type="pct"/>
          </w:tcPr>
          <w:p w14:paraId="15CFC61C" w14:textId="42B3F2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5EEFDBBD" w14:textId="0C71D2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32CDCB03" w14:textId="059907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0338</w:t>
            </w:r>
          </w:p>
        </w:tc>
        <w:tc>
          <w:tcPr>
            <w:tcW w:w="220" w:type="pct"/>
          </w:tcPr>
          <w:p w14:paraId="1BF1F46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C39E3BE" w14:textId="5ACD1C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3E2BF13" w14:textId="09BF39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CC90794" w14:textId="08146C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</w:t>
            </w:r>
          </w:p>
        </w:tc>
        <w:tc>
          <w:tcPr>
            <w:tcW w:w="513" w:type="pct"/>
          </w:tcPr>
          <w:p w14:paraId="7734A423" w14:textId="128C9B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150FBAB" w14:textId="77777777" w:rsidTr="00635315">
        <w:tc>
          <w:tcPr>
            <w:tcW w:w="452" w:type="pct"/>
          </w:tcPr>
          <w:p w14:paraId="791EFEAF" w14:textId="1AD382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R4-2301442</w:t>
            </w:r>
          </w:p>
        </w:tc>
        <w:tc>
          <w:tcPr>
            <w:tcW w:w="1069" w:type="pct"/>
          </w:tcPr>
          <w:p w14:paraId="351D7A3C" w14:textId="3F2EFA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The aplicability of additional BC3 requirements</w:t>
            </w:r>
          </w:p>
        </w:tc>
        <w:tc>
          <w:tcPr>
            <w:tcW w:w="600" w:type="pct"/>
          </w:tcPr>
          <w:p w14:paraId="46E7109C" w14:textId="0844C8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29750F15" w14:textId="51C80B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0AD06D60" w14:textId="0260AF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0339</w:t>
            </w:r>
          </w:p>
        </w:tc>
        <w:tc>
          <w:tcPr>
            <w:tcW w:w="220" w:type="pct"/>
          </w:tcPr>
          <w:p w14:paraId="7900C00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CD4E487" w14:textId="52456D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E4FEA3A" w14:textId="4C8563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AD9B572" w14:textId="343B54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</w:t>
            </w:r>
          </w:p>
        </w:tc>
        <w:tc>
          <w:tcPr>
            <w:tcW w:w="513" w:type="pct"/>
          </w:tcPr>
          <w:p w14:paraId="6D12B259" w14:textId="6321A1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7809B3B" w14:textId="77777777" w:rsidTr="00635315">
        <w:tc>
          <w:tcPr>
            <w:tcW w:w="452" w:type="pct"/>
          </w:tcPr>
          <w:p w14:paraId="7D39A59A" w14:textId="1BD02B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R4-2301449</w:t>
            </w:r>
          </w:p>
        </w:tc>
        <w:tc>
          <w:tcPr>
            <w:tcW w:w="1069" w:type="pct"/>
          </w:tcPr>
          <w:p w14:paraId="2792F3FE" w14:textId="1C1944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 Operating band unwanted emission requirements</w:t>
            </w:r>
          </w:p>
        </w:tc>
        <w:tc>
          <w:tcPr>
            <w:tcW w:w="600" w:type="pct"/>
          </w:tcPr>
          <w:p w14:paraId="4BA7123E" w14:textId="1076BE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6373AC7D" w14:textId="36882B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67AD1AB0" w14:textId="20EFE7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0340</w:t>
            </w:r>
          </w:p>
        </w:tc>
        <w:tc>
          <w:tcPr>
            <w:tcW w:w="220" w:type="pct"/>
          </w:tcPr>
          <w:p w14:paraId="76E5C5A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7DB7658" w14:textId="2E9E79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9580B79" w14:textId="10A70A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1BD044F" w14:textId="735047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</w:t>
            </w:r>
          </w:p>
        </w:tc>
        <w:tc>
          <w:tcPr>
            <w:tcW w:w="513" w:type="pct"/>
          </w:tcPr>
          <w:p w14:paraId="7B5B455B" w14:textId="69C6ED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626BBB80" w14:textId="77777777" w:rsidTr="00635315">
        <w:tc>
          <w:tcPr>
            <w:tcW w:w="452" w:type="pct"/>
          </w:tcPr>
          <w:p w14:paraId="52153E71" w14:textId="5A051B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R4-2301450</w:t>
            </w:r>
          </w:p>
        </w:tc>
        <w:tc>
          <w:tcPr>
            <w:tcW w:w="1069" w:type="pct"/>
          </w:tcPr>
          <w:p w14:paraId="14095377" w14:textId="10FDF7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 Operating band unwanted emission requirements</w:t>
            </w:r>
          </w:p>
        </w:tc>
        <w:tc>
          <w:tcPr>
            <w:tcW w:w="600" w:type="pct"/>
          </w:tcPr>
          <w:p w14:paraId="44D3AA9C" w14:textId="7A18C4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7450D39" w14:textId="23325A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7F19026B" w14:textId="5DBC95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0341</w:t>
            </w:r>
          </w:p>
        </w:tc>
        <w:tc>
          <w:tcPr>
            <w:tcW w:w="220" w:type="pct"/>
          </w:tcPr>
          <w:p w14:paraId="7D7EC45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33F5F61" w14:textId="26ADF0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13AC602" w14:textId="79E5D4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6CB164B" w14:textId="010BE2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</w:t>
            </w:r>
          </w:p>
        </w:tc>
        <w:tc>
          <w:tcPr>
            <w:tcW w:w="513" w:type="pct"/>
          </w:tcPr>
          <w:p w14:paraId="28230461" w14:textId="400121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B8A2880" w14:textId="77777777" w:rsidTr="00635315">
        <w:tc>
          <w:tcPr>
            <w:tcW w:w="452" w:type="pct"/>
          </w:tcPr>
          <w:p w14:paraId="3918BA79" w14:textId="3E409D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R4-2301451</w:t>
            </w:r>
          </w:p>
        </w:tc>
        <w:tc>
          <w:tcPr>
            <w:tcW w:w="1069" w:type="pct"/>
          </w:tcPr>
          <w:p w14:paraId="04B684F5" w14:textId="4FE534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 Operating band unwanted emission requirements</w:t>
            </w:r>
          </w:p>
        </w:tc>
        <w:tc>
          <w:tcPr>
            <w:tcW w:w="600" w:type="pct"/>
          </w:tcPr>
          <w:p w14:paraId="69176C0A" w14:textId="27217F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4298AEF3" w14:textId="4B13D8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767C68A8" w14:textId="537060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0342</w:t>
            </w:r>
          </w:p>
        </w:tc>
        <w:tc>
          <w:tcPr>
            <w:tcW w:w="220" w:type="pct"/>
          </w:tcPr>
          <w:p w14:paraId="1DC7E0B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80433FB" w14:textId="192B36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44AEECF" w14:textId="29CA2B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9B8781A" w14:textId="4BFE13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</w:t>
            </w:r>
          </w:p>
        </w:tc>
        <w:tc>
          <w:tcPr>
            <w:tcW w:w="513" w:type="pct"/>
          </w:tcPr>
          <w:p w14:paraId="34E475DB" w14:textId="6D2F09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D46C6EC" w14:textId="77777777" w:rsidTr="00635315">
        <w:tc>
          <w:tcPr>
            <w:tcW w:w="452" w:type="pct"/>
          </w:tcPr>
          <w:p w14:paraId="62E7B39A" w14:textId="6F4A16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R4-2301473</w:t>
            </w:r>
          </w:p>
        </w:tc>
        <w:tc>
          <w:tcPr>
            <w:tcW w:w="1069" w:type="pct"/>
          </w:tcPr>
          <w:p w14:paraId="6DE20544" w14:textId="085CE3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LTE TDD band 54 additional spurious clarification</w:t>
            </w:r>
          </w:p>
        </w:tc>
        <w:tc>
          <w:tcPr>
            <w:tcW w:w="600" w:type="pct"/>
          </w:tcPr>
          <w:p w14:paraId="12F103B5" w14:textId="6E8D81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4327EFED" w14:textId="45BC27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6E2C2146" w14:textId="5E4310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0343</w:t>
            </w:r>
          </w:p>
        </w:tc>
        <w:tc>
          <w:tcPr>
            <w:tcW w:w="220" w:type="pct"/>
          </w:tcPr>
          <w:p w14:paraId="2E0573E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23BB63D" w14:textId="4DD5D8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7CB15C7" w14:textId="1FE287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50F6867" w14:textId="508260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LTE_TDD_1670_1675MHz-Perf</w:t>
            </w:r>
          </w:p>
        </w:tc>
        <w:tc>
          <w:tcPr>
            <w:tcW w:w="513" w:type="pct"/>
          </w:tcPr>
          <w:p w14:paraId="6B2533F2" w14:textId="34C6AC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6434D08B" w14:textId="77777777" w:rsidTr="00635315">
        <w:tc>
          <w:tcPr>
            <w:tcW w:w="452" w:type="pct"/>
          </w:tcPr>
          <w:p w14:paraId="6ED6E5D1" w14:textId="593144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R4-2301476</w:t>
            </w:r>
          </w:p>
        </w:tc>
        <w:tc>
          <w:tcPr>
            <w:tcW w:w="1069" w:type="pct"/>
          </w:tcPr>
          <w:p w14:paraId="453B6874" w14:textId="520BB1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Introduction of NR band n54</w:t>
            </w:r>
          </w:p>
        </w:tc>
        <w:tc>
          <w:tcPr>
            <w:tcW w:w="600" w:type="pct"/>
          </w:tcPr>
          <w:p w14:paraId="132308C7" w14:textId="25956C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Networks</w:t>
            </w:r>
          </w:p>
        </w:tc>
        <w:tc>
          <w:tcPr>
            <w:tcW w:w="379" w:type="pct"/>
          </w:tcPr>
          <w:p w14:paraId="42147D94" w14:textId="706072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272274F4" w14:textId="3F1CBC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0344</w:t>
            </w:r>
          </w:p>
        </w:tc>
        <w:tc>
          <w:tcPr>
            <w:tcW w:w="220" w:type="pct"/>
          </w:tcPr>
          <w:p w14:paraId="6FED747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39A633C" w14:textId="4C89AF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4DDB276" w14:textId="5921EA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58144583" w14:textId="052494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NR_TDD_n54-Perf</w:t>
            </w:r>
          </w:p>
        </w:tc>
        <w:tc>
          <w:tcPr>
            <w:tcW w:w="513" w:type="pct"/>
          </w:tcPr>
          <w:p w14:paraId="1CBB9AF8" w14:textId="676211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F555F2E" w14:textId="77777777" w:rsidTr="00635315">
        <w:tc>
          <w:tcPr>
            <w:tcW w:w="452" w:type="pct"/>
          </w:tcPr>
          <w:p w14:paraId="6DA02E20" w14:textId="593113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R4-2302254</w:t>
            </w:r>
          </w:p>
        </w:tc>
        <w:tc>
          <w:tcPr>
            <w:tcW w:w="1069" w:type="pct"/>
          </w:tcPr>
          <w:p w14:paraId="35168367" w14:textId="4AD5FE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 Operating band unwanted emission requirements</w:t>
            </w:r>
          </w:p>
        </w:tc>
        <w:tc>
          <w:tcPr>
            <w:tcW w:w="600" w:type="pct"/>
          </w:tcPr>
          <w:p w14:paraId="3BBBD0F9" w14:textId="0E9736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2F4CB008" w14:textId="5A05DF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2C09F900" w14:textId="2E6A36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0345</w:t>
            </w:r>
          </w:p>
        </w:tc>
        <w:tc>
          <w:tcPr>
            <w:tcW w:w="220" w:type="pct"/>
          </w:tcPr>
          <w:p w14:paraId="15A2438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05534F" w14:textId="3BAA06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059B932" w14:textId="04C8E0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D226F2F" w14:textId="296AB2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</w:t>
            </w:r>
          </w:p>
        </w:tc>
        <w:tc>
          <w:tcPr>
            <w:tcW w:w="513" w:type="pct"/>
          </w:tcPr>
          <w:p w14:paraId="1D102482" w14:textId="7D5A4B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AA65A54" w14:textId="77777777" w:rsidTr="00635315">
        <w:tc>
          <w:tcPr>
            <w:tcW w:w="452" w:type="pct"/>
          </w:tcPr>
          <w:p w14:paraId="4FF7FD44" w14:textId="4AE413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R4-2302263</w:t>
            </w:r>
          </w:p>
        </w:tc>
        <w:tc>
          <w:tcPr>
            <w:tcW w:w="1069" w:type="pct"/>
          </w:tcPr>
          <w:p w14:paraId="77BBFABB" w14:textId="2AC7E8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LTE TDD band 54 additional spurious clarification</w:t>
            </w:r>
          </w:p>
        </w:tc>
        <w:tc>
          <w:tcPr>
            <w:tcW w:w="600" w:type="pct"/>
          </w:tcPr>
          <w:p w14:paraId="018EE0C2" w14:textId="5232FB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615119AA" w14:textId="08DB56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7F526885" w14:textId="619EB6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0346</w:t>
            </w:r>
          </w:p>
        </w:tc>
        <w:tc>
          <w:tcPr>
            <w:tcW w:w="220" w:type="pct"/>
          </w:tcPr>
          <w:p w14:paraId="1780B2D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F5A047A" w14:textId="20C051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B6A8765" w14:textId="0D1534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0D92E0B" w14:textId="0181FB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LTE_TDD_1670_1675MHz-Perf</w:t>
            </w:r>
          </w:p>
        </w:tc>
        <w:tc>
          <w:tcPr>
            <w:tcW w:w="513" w:type="pct"/>
          </w:tcPr>
          <w:p w14:paraId="66C83BAD" w14:textId="7290A0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72475B2A" w14:textId="77777777" w:rsidTr="00635315">
        <w:tc>
          <w:tcPr>
            <w:tcW w:w="452" w:type="pct"/>
          </w:tcPr>
          <w:p w14:paraId="629896BC" w14:textId="36813D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R4-2302283</w:t>
            </w:r>
          </w:p>
        </w:tc>
        <w:tc>
          <w:tcPr>
            <w:tcW w:w="1069" w:type="pct"/>
          </w:tcPr>
          <w:p w14:paraId="12DB838A" w14:textId="171CE4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LTE TDD band 54 additional spurious clarification</w:t>
            </w:r>
          </w:p>
        </w:tc>
        <w:tc>
          <w:tcPr>
            <w:tcW w:w="600" w:type="pct"/>
          </w:tcPr>
          <w:p w14:paraId="0A52056D" w14:textId="4A8213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07A6D43C" w14:textId="7B3F0B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2628A6AA" w14:textId="3C9A88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0347</w:t>
            </w:r>
          </w:p>
        </w:tc>
        <w:tc>
          <w:tcPr>
            <w:tcW w:w="220" w:type="pct"/>
          </w:tcPr>
          <w:p w14:paraId="008E895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736E627" w14:textId="0F62CB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0285E6F" w14:textId="5C35C4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7BB7581" w14:textId="15C9AD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LTE_TDD_1670_1675MHz-Perf</w:t>
            </w:r>
          </w:p>
        </w:tc>
        <w:tc>
          <w:tcPr>
            <w:tcW w:w="513" w:type="pct"/>
          </w:tcPr>
          <w:p w14:paraId="6D97C401" w14:textId="75019B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D16E3A3" w14:textId="77777777" w:rsidTr="00635315">
        <w:tc>
          <w:tcPr>
            <w:tcW w:w="452" w:type="pct"/>
          </w:tcPr>
          <w:p w14:paraId="2DC01181" w14:textId="42278F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R4-2303790</w:t>
            </w:r>
          </w:p>
        </w:tc>
        <w:tc>
          <w:tcPr>
            <w:tcW w:w="1069" w:type="pct"/>
          </w:tcPr>
          <w:p w14:paraId="3C6C5569" w14:textId="02AB81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LTE TDD band 54 additional spurious clarification</w:t>
            </w:r>
          </w:p>
        </w:tc>
        <w:tc>
          <w:tcPr>
            <w:tcW w:w="600" w:type="pct"/>
          </w:tcPr>
          <w:p w14:paraId="231564EE" w14:textId="089C2C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06CDB264" w14:textId="6A5CC2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1C415516" w14:textId="03AF8C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0347</w:t>
            </w:r>
          </w:p>
        </w:tc>
        <w:tc>
          <w:tcPr>
            <w:tcW w:w="220" w:type="pct"/>
          </w:tcPr>
          <w:p w14:paraId="1169EDA9" w14:textId="009FB0D3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7CF1682" w14:textId="094F32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E9F2FD9" w14:textId="3E4479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BFB81A1" w14:textId="63EAC6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LTE_TDD_1670_1675MHz-Perf</w:t>
            </w:r>
          </w:p>
        </w:tc>
        <w:tc>
          <w:tcPr>
            <w:tcW w:w="513" w:type="pct"/>
          </w:tcPr>
          <w:p w14:paraId="0AA8E99D" w14:textId="40D0CF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8F09B76" w14:textId="77777777" w:rsidTr="00635315">
        <w:tc>
          <w:tcPr>
            <w:tcW w:w="452" w:type="pct"/>
          </w:tcPr>
          <w:p w14:paraId="367E704E" w14:textId="7188E0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R4-2300068</w:t>
            </w:r>
          </w:p>
        </w:tc>
        <w:tc>
          <w:tcPr>
            <w:tcW w:w="1069" w:type="pct"/>
          </w:tcPr>
          <w:p w14:paraId="2BA72C3D" w14:textId="2B09FD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spurious emissions UE coexistence table</w:t>
            </w:r>
          </w:p>
        </w:tc>
        <w:tc>
          <w:tcPr>
            <w:tcW w:w="600" w:type="pct"/>
          </w:tcPr>
          <w:p w14:paraId="4758FA13" w14:textId="395FDE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379" w:type="pct"/>
          </w:tcPr>
          <w:p w14:paraId="3B7E838B" w14:textId="2DF6B0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F8940C3" w14:textId="6BE149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1281</w:t>
            </w:r>
          </w:p>
        </w:tc>
        <w:tc>
          <w:tcPr>
            <w:tcW w:w="220" w:type="pct"/>
          </w:tcPr>
          <w:p w14:paraId="4F866DC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2F4024" w14:textId="3CD079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6BC89C7" w14:textId="24D1E8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9FE9C4B" w14:textId="23E2E7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LTE_TDD_1670_1675MHz-Core</w:t>
            </w:r>
          </w:p>
        </w:tc>
        <w:tc>
          <w:tcPr>
            <w:tcW w:w="513" w:type="pct"/>
          </w:tcPr>
          <w:p w14:paraId="77BEAC9B" w14:textId="52D62E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EE44B3B" w14:textId="77777777" w:rsidTr="00635315">
        <w:tc>
          <w:tcPr>
            <w:tcW w:w="452" w:type="pct"/>
          </w:tcPr>
          <w:p w14:paraId="42BCF63C" w14:textId="472708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R4-2300072</w:t>
            </w:r>
          </w:p>
        </w:tc>
        <w:tc>
          <w:tcPr>
            <w:tcW w:w="1069" w:type="pct"/>
          </w:tcPr>
          <w:p w14:paraId="663F41EC" w14:textId="3F8595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related to Introduction of NR TDD Band n54</w:t>
            </w:r>
          </w:p>
        </w:tc>
        <w:tc>
          <w:tcPr>
            <w:tcW w:w="600" w:type="pct"/>
          </w:tcPr>
          <w:p w14:paraId="23D0EAAE" w14:textId="02B29A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379" w:type="pct"/>
          </w:tcPr>
          <w:p w14:paraId="20C7D6ED" w14:textId="18CD28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D8D010A" w14:textId="11A934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1282</w:t>
            </w:r>
          </w:p>
        </w:tc>
        <w:tc>
          <w:tcPr>
            <w:tcW w:w="220" w:type="pct"/>
          </w:tcPr>
          <w:p w14:paraId="156DA64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912D91" w14:textId="2349EF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E8DCE7F" w14:textId="667CCC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4137A82B" w14:textId="5CC36E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NR_TDD_n54-Core</w:t>
            </w:r>
          </w:p>
        </w:tc>
        <w:tc>
          <w:tcPr>
            <w:tcW w:w="513" w:type="pct"/>
          </w:tcPr>
          <w:p w14:paraId="0F3B3EC9" w14:textId="50796D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8E13002" w14:textId="77777777" w:rsidTr="00635315">
        <w:tc>
          <w:tcPr>
            <w:tcW w:w="452" w:type="pct"/>
          </w:tcPr>
          <w:p w14:paraId="1277F518" w14:textId="51FBA9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R4-2300148</w:t>
            </w:r>
          </w:p>
        </w:tc>
        <w:tc>
          <w:tcPr>
            <w:tcW w:w="1069" w:type="pct"/>
          </w:tcPr>
          <w:p w14:paraId="1F024CD2" w14:textId="3EABE9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capability IE for Intra-NC CA gap class (R17)</w:t>
            </w:r>
          </w:p>
        </w:tc>
        <w:tc>
          <w:tcPr>
            <w:tcW w:w="600" w:type="pct"/>
          </w:tcPr>
          <w:p w14:paraId="3649E97C" w14:textId="641FB5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379" w:type="pct"/>
          </w:tcPr>
          <w:p w14:paraId="4C8F01AE" w14:textId="2F8BA8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5403C91" w14:textId="1BC5F0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1283</w:t>
            </w:r>
          </w:p>
        </w:tc>
        <w:tc>
          <w:tcPr>
            <w:tcW w:w="220" w:type="pct"/>
          </w:tcPr>
          <w:p w14:paraId="2C603DA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32AD5C4" w14:textId="13A9BD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D57715C" w14:textId="71CFB3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EA48FE5" w14:textId="483732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3" w:type="pct"/>
          </w:tcPr>
          <w:p w14:paraId="4A311AE2" w14:textId="089D99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8A34B5" w14:paraId="2FE71FAC" w14:textId="77777777" w:rsidTr="00635315">
        <w:tc>
          <w:tcPr>
            <w:tcW w:w="452" w:type="pct"/>
          </w:tcPr>
          <w:p w14:paraId="73BA0D40" w14:textId="50B6C5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R4-2300149</w:t>
            </w:r>
          </w:p>
        </w:tc>
        <w:tc>
          <w:tcPr>
            <w:tcW w:w="1069" w:type="pct"/>
          </w:tcPr>
          <w:p w14:paraId="439B5420" w14:textId="0EB3DD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capability IE for Intra-NC CA gap class(R18)</w:t>
            </w:r>
          </w:p>
        </w:tc>
        <w:tc>
          <w:tcPr>
            <w:tcW w:w="600" w:type="pct"/>
          </w:tcPr>
          <w:p w14:paraId="38F71D7A" w14:textId="253269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379" w:type="pct"/>
          </w:tcPr>
          <w:p w14:paraId="7B32A097" w14:textId="19FA8A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047C7CD" w14:textId="3B9A0A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1284</w:t>
            </w:r>
          </w:p>
        </w:tc>
        <w:tc>
          <w:tcPr>
            <w:tcW w:w="220" w:type="pct"/>
          </w:tcPr>
          <w:p w14:paraId="3CC8E28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1A84EB0" w14:textId="1F7F10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0DF5509" w14:textId="689D38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2CDFC5D" w14:textId="729583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3" w:type="pct"/>
          </w:tcPr>
          <w:p w14:paraId="33571C58" w14:textId="6CD6F0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8A34B5" w14:paraId="701D66F3" w14:textId="77777777" w:rsidTr="00635315">
        <w:tc>
          <w:tcPr>
            <w:tcW w:w="452" w:type="pct"/>
          </w:tcPr>
          <w:p w14:paraId="293DABBC" w14:textId="330368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R4-2300164</w:t>
            </w:r>
          </w:p>
        </w:tc>
        <w:tc>
          <w:tcPr>
            <w:tcW w:w="1069" w:type="pct"/>
          </w:tcPr>
          <w:p w14:paraId="3DF2195F" w14:textId="24D913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Time mask for switching across three or four uplink bands</w:t>
            </w:r>
          </w:p>
        </w:tc>
        <w:tc>
          <w:tcPr>
            <w:tcW w:w="600" w:type="pct"/>
          </w:tcPr>
          <w:p w14:paraId="0BC435B2" w14:textId="36CF41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NTT DOCOMO, Huawei, Hisilicon</w:t>
            </w:r>
          </w:p>
        </w:tc>
        <w:tc>
          <w:tcPr>
            <w:tcW w:w="379" w:type="pct"/>
          </w:tcPr>
          <w:p w14:paraId="014C9B86" w14:textId="47FF07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2F71D72" w14:textId="1DCBF4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1285</w:t>
            </w:r>
          </w:p>
        </w:tc>
        <w:tc>
          <w:tcPr>
            <w:tcW w:w="220" w:type="pct"/>
          </w:tcPr>
          <w:p w14:paraId="0D31A05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3E10DA3" w14:textId="346BE2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BD4EC80" w14:textId="29D061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2281AC84" w14:textId="3A4457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NR_MC_enh-Core</w:t>
            </w:r>
          </w:p>
        </w:tc>
        <w:tc>
          <w:tcPr>
            <w:tcW w:w="513" w:type="pct"/>
          </w:tcPr>
          <w:p w14:paraId="63C3F867" w14:textId="6AEC0F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1333B24C" w14:textId="77777777" w:rsidTr="00635315">
        <w:tc>
          <w:tcPr>
            <w:tcW w:w="452" w:type="pct"/>
          </w:tcPr>
          <w:p w14:paraId="00CCD6DB" w14:textId="414BCD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R4-2303505</w:t>
            </w:r>
          </w:p>
        </w:tc>
        <w:tc>
          <w:tcPr>
            <w:tcW w:w="1069" w:type="pct"/>
          </w:tcPr>
          <w:p w14:paraId="4D5B474E" w14:textId="140CE5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Time mask for switching across three or four uplink bands</w:t>
            </w:r>
          </w:p>
        </w:tc>
        <w:tc>
          <w:tcPr>
            <w:tcW w:w="600" w:type="pct"/>
          </w:tcPr>
          <w:p w14:paraId="41CB5A92" w14:textId="4DD567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NTT DOCOMO, Huawei, Hisilicon</w:t>
            </w:r>
          </w:p>
        </w:tc>
        <w:tc>
          <w:tcPr>
            <w:tcW w:w="379" w:type="pct"/>
          </w:tcPr>
          <w:p w14:paraId="315E732C" w14:textId="0EEDF1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F753A8D" w14:textId="596515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1285</w:t>
            </w:r>
          </w:p>
        </w:tc>
        <w:tc>
          <w:tcPr>
            <w:tcW w:w="220" w:type="pct"/>
          </w:tcPr>
          <w:p w14:paraId="1F53E55A" w14:textId="15F43538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0927506" w14:textId="54AA5C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DA06463" w14:textId="26A83B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4D37F185" w14:textId="1F092E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NR_MC_enh-Core</w:t>
            </w:r>
          </w:p>
        </w:tc>
        <w:tc>
          <w:tcPr>
            <w:tcW w:w="513" w:type="pct"/>
          </w:tcPr>
          <w:p w14:paraId="7639670F" w14:textId="3E4A11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3DF082D" w14:textId="77777777" w:rsidTr="00635315">
        <w:tc>
          <w:tcPr>
            <w:tcW w:w="452" w:type="pct"/>
          </w:tcPr>
          <w:p w14:paraId="625F9813" w14:textId="0E4970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R4-2303509</w:t>
            </w:r>
          </w:p>
        </w:tc>
        <w:tc>
          <w:tcPr>
            <w:tcW w:w="1069" w:type="pct"/>
          </w:tcPr>
          <w:p w14:paraId="0859E9D9" w14:textId="32747D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 interband 2UL CA co-ex simplication R16</w:t>
            </w:r>
          </w:p>
        </w:tc>
        <w:tc>
          <w:tcPr>
            <w:tcW w:w="600" w:type="pct"/>
          </w:tcPr>
          <w:p w14:paraId="7C6CCE3E" w14:textId="3A0E03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79" w:type="pct"/>
          </w:tcPr>
          <w:p w14:paraId="75312B5D" w14:textId="469D62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A597EF3" w14:textId="1EDB20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1285</w:t>
            </w:r>
          </w:p>
        </w:tc>
        <w:tc>
          <w:tcPr>
            <w:tcW w:w="220" w:type="pct"/>
          </w:tcPr>
          <w:p w14:paraId="56682D55" w14:textId="577AC7CF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59FF5DC" w14:textId="1C502C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4A7ECEA" w14:textId="4AD9AE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09388761" w14:textId="1BFF12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NR_MC_enh-Core</w:t>
            </w:r>
          </w:p>
        </w:tc>
        <w:tc>
          <w:tcPr>
            <w:tcW w:w="513" w:type="pct"/>
          </w:tcPr>
          <w:p w14:paraId="58AE5AD2" w14:textId="237415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5C563063" w14:textId="77777777" w:rsidTr="00635315">
        <w:tc>
          <w:tcPr>
            <w:tcW w:w="452" w:type="pct"/>
          </w:tcPr>
          <w:p w14:paraId="2EBEE104" w14:textId="718B2C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R4-2303719</w:t>
            </w:r>
          </w:p>
        </w:tc>
        <w:tc>
          <w:tcPr>
            <w:tcW w:w="1069" w:type="pct"/>
          </w:tcPr>
          <w:p w14:paraId="6BCB24C0" w14:textId="032FFD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Time mask for switching across three or four uplink bands</w:t>
            </w:r>
          </w:p>
        </w:tc>
        <w:tc>
          <w:tcPr>
            <w:tcW w:w="600" w:type="pct"/>
          </w:tcPr>
          <w:p w14:paraId="6B4DD2D5" w14:textId="632CAF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NTT DOCOMO, Huawei, Hisilicon, CMCC, OPPO, ZTE</w:t>
            </w:r>
          </w:p>
        </w:tc>
        <w:tc>
          <w:tcPr>
            <w:tcW w:w="379" w:type="pct"/>
          </w:tcPr>
          <w:p w14:paraId="239E239A" w14:textId="4452FC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4C885EB" w14:textId="3EA827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1285</w:t>
            </w:r>
          </w:p>
        </w:tc>
        <w:tc>
          <w:tcPr>
            <w:tcW w:w="220" w:type="pct"/>
          </w:tcPr>
          <w:p w14:paraId="1BC639FA" w14:textId="53FC1C97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69" w:type="pct"/>
          </w:tcPr>
          <w:p w14:paraId="1EAAE8BD" w14:textId="09E1B0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DAF67FD" w14:textId="324E9A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6D3519C4" w14:textId="0C8E83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NR_MC_enh-Core</w:t>
            </w:r>
          </w:p>
        </w:tc>
        <w:tc>
          <w:tcPr>
            <w:tcW w:w="513" w:type="pct"/>
          </w:tcPr>
          <w:p w14:paraId="292A71A3" w14:textId="525D78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8A34B5" w14:paraId="5FF0AB19" w14:textId="77777777" w:rsidTr="00635315">
        <w:tc>
          <w:tcPr>
            <w:tcW w:w="452" w:type="pct"/>
          </w:tcPr>
          <w:p w14:paraId="017B30B3" w14:textId="2EE0D6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R4-2300170</w:t>
            </w:r>
          </w:p>
        </w:tc>
        <w:tc>
          <w:tcPr>
            <w:tcW w:w="1069" w:type="pct"/>
          </w:tcPr>
          <w:p w14:paraId="6E0804E3" w14:textId="029CF5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BigCR for High power UE for FDD single band PC2</w:t>
            </w:r>
          </w:p>
        </w:tc>
        <w:tc>
          <w:tcPr>
            <w:tcW w:w="600" w:type="pct"/>
          </w:tcPr>
          <w:p w14:paraId="44B06BB5" w14:textId="5A749C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379" w:type="pct"/>
          </w:tcPr>
          <w:p w14:paraId="3F20CBB5" w14:textId="469646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833A722" w14:textId="0E251D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1286</w:t>
            </w:r>
          </w:p>
        </w:tc>
        <w:tc>
          <w:tcPr>
            <w:tcW w:w="220" w:type="pct"/>
          </w:tcPr>
          <w:p w14:paraId="209FAF0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0A53B2" w14:textId="40E5B0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C399754" w14:textId="46A6FA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186F25D1" w14:textId="0EDF92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HPUE_NR_FR1_FDD_R18</w:t>
            </w:r>
          </w:p>
        </w:tc>
        <w:tc>
          <w:tcPr>
            <w:tcW w:w="513" w:type="pct"/>
          </w:tcPr>
          <w:p w14:paraId="7B0A9485" w14:textId="31FDAA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D970934" w14:textId="77777777" w:rsidTr="00635315">
        <w:tc>
          <w:tcPr>
            <w:tcW w:w="452" w:type="pct"/>
          </w:tcPr>
          <w:p w14:paraId="05DC84B4" w14:textId="7648D8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R4-2300173</w:t>
            </w:r>
          </w:p>
        </w:tc>
        <w:tc>
          <w:tcPr>
            <w:tcW w:w="1069" w:type="pct"/>
          </w:tcPr>
          <w:p w14:paraId="77DB9C5E" w14:textId="63A93A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BigCR for High power UE for inter-band CA with power class 2 on single carrier uplink on FDD band</w:t>
            </w:r>
          </w:p>
        </w:tc>
        <w:tc>
          <w:tcPr>
            <w:tcW w:w="600" w:type="pct"/>
          </w:tcPr>
          <w:p w14:paraId="3F0ABE15" w14:textId="6E2B66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379" w:type="pct"/>
          </w:tcPr>
          <w:p w14:paraId="1A2AEFE4" w14:textId="121405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C41C382" w14:textId="252B1F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1287</w:t>
            </w:r>
          </w:p>
        </w:tc>
        <w:tc>
          <w:tcPr>
            <w:tcW w:w="220" w:type="pct"/>
          </w:tcPr>
          <w:p w14:paraId="01F64F9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157DC9F" w14:textId="026E21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2B7A346" w14:textId="5611BF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59FF60F0" w14:textId="01ECA2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HPUE_FR1_FDD_NR_CADC_R18</w:t>
            </w:r>
          </w:p>
        </w:tc>
        <w:tc>
          <w:tcPr>
            <w:tcW w:w="513" w:type="pct"/>
          </w:tcPr>
          <w:p w14:paraId="3536ACFC" w14:textId="6E19D2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842286D" w14:textId="77777777" w:rsidTr="00635315">
        <w:tc>
          <w:tcPr>
            <w:tcW w:w="452" w:type="pct"/>
          </w:tcPr>
          <w:p w14:paraId="008C0702" w14:textId="6D159E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R4-2300208</w:t>
            </w:r>
          </w:p>
        </w:tc>
        <w:tc>
          <w:tcPr>
            <w:tcW w:w="1069" w:type="pct"/>
          </w:tcPr>
          <w:p w14:paraId="16F595D8" w14:textId="716820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TS 38.101-1: Correction on NR V2X requirements in Rel-17 </w:t>
            </w:r>
          </w:p>
        </w:tc>
        <w:tc>
          <w:tcPr>
            <w:tcW w:w="600" w:type="pct"/>
          </w:tcPr>
          <w:p w14:paraId="66824933" w14:textId="42BAB2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Meta Ireland</w:t>
            </w:r>
          </w:p>
        </w:tc>
        <w:tc>
          <w:tcPr>
            <w:tcW w:w="379" w:type="pct"/>
          </w:tcPr>
          <w:p w14:paraId="2F3F04AE" w14:textId="0F5F3C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FA34C99" w14:textId="53AC96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1288</w:t>
            </w:r>
          </w:p>
        </w:tc>
        <w:tc>
          <w:tcPr>
            <w:tcW w:w="220" w:type="pct"/>
          </w:tcPr>
          <w:p w14:paraId="56BE44B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C5E6CEE" w14:textId="1F0E34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D85C180" w14:textId="7EF2A6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F5D1992" w14:textId="3DD79A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3" w:type="pct"/>
          </w:tcPr>
          <w:p w14:paraId="31AB0095" w14:textId="1353EE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4976E8D" w14:textId="77777777" w:rsidTr="00635315">
        <w:tc>
          <w:tcPr>
            <w:tcW w:w="452" w:type="pct"/>
          </w:tcPr>
          <w:p w14:paraId="2C7B21A5" w14:textId="2078FD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R4-2303660</w:t>
            </w:r>
          </w:p>
        </w:tc>
        <w:tc>
          <w:tcPr>
            <w:tcW w:w="1069" w:type="pct"/>
          </w:tcPr>
          <w:p w14:paraId="0AC68A7D" w14:textId="5C994F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TS 38.101-1: Correction on NR V2X requirements in Rel-17</w:t>
            </w:r>
          </w:p>
        </w:tc>
        <w:tc>
          <w:tcPr>
            <w:tcW w:w="600" w:type="pct"/>
          </w:tcPr>
          <w:p w14:paraId="7DBBA530" w14:textId="00880E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Meta Ireland</w:t>
            </w:r>
          </w:p>
        </w:tc>
        <w:tc>
          <w:tcPr>
            <w:tcW w:w="379" w:type="pct"/>
          </w:tcPr>
          <w:p w14:paraId="22BD2317" w14:textId="7EA581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CF7FE8C" w14:textId="2E77AD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1288</w:t>
            </w:r>
          </w:p>
        </w:tc>
        <w:tc>
          <w:tcPr>
            <w:tcW w:w="220" w:type="pct"/>
          </w:tcPr>
          <w:p w14:paraId="60ED2EDA" w14:textId="4057861B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62B53EA" w14:textId="78C098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73EEF01" w14:textId="0F96B1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463DFA4" w14:textId="231E6F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3" w:type="pct"/>
          </w:tcPr>
          <w:p w14:paraId="16876E19" w14:textId="61B529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4A95B9C" w14:textId="77777777" w:rsidTr="00635315">
        <w:tc>
          <w:tcPr>
            <w:tcW w:w="452" w:type="pct"/>
          </w:tcPr>
          <w:p w14:paraId="1B4309F7" w14:textId="702C1F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R4-2300209</w:t>
            </w:r>
          </w:p>
        </w:tc>
        <w:tc>
          <w:tcPr>
            <w:tcW w:w="1069" w:type="pct"/>
          </w:tcPr>
          <w:p w14:paraId="75E21681" w14:textId="67B7C1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TS 38.101-1: Correction on NR V2X requirements in Rel-18</w:t>
            </w:r>
          </w:p>
        </w:tc>
        <w:tc>
          <w:tcPr>
            <w:tcW w:w="600" w:type="pct"/>
          </w:tcPr>
          <w:p w14:paraId="7D865888" w14:textId="0F7BB1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Meta Ireland</w:t>
            </w:r>
          </w:p>
        </w:tc>
        <w:tc>
          <w:tcPr>
            <w:tcW w:w="379" w:type="pct"/>
          </w:tcPr>
          <w:p w14:paraId="25FF5B69" w14:textId="175710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0628450" w14:textId="02225F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1289</w:t>
            </w:r>
          </w:p>
        </w:tc>
        <w:tc>
          <w:tcPr>
            <w:tcW w:w="220" w:type="pct"/>
          </w:tcPr>
          <w:p w14:paraId="6E7AE19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B2DCA67" w14:textId="7BAF70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6BABC31" w14:textId="1479FD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4D2777E" w14:textId="270546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3" w:type="pct"/>
          </w:tcPr>
          <w:p w14:paraId="793F18DA" w14:textId="10683A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A550B01" w14:textId="77777777" w:rsidTr="00635315">
        <w:tc>
          <w:tcPr>
            <w:tcW w:w="452" w:type="pct"/>
          </w:tcPr>
          <w:p w14:paraId="1221575A" w14:textId="3B9410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R4-2300240</w:t>
            </w:r>
          </w:p>
        </w:tc>
        <w:tc>
          <w:tcPr>
            <w:tcW w:w="1069" w:type="pct"/>
          </w:tcPr>
          <w:p w14:paraId="2420D810" w14:textId="3A55C1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MRTD/MTTD requirement in Rel-15</w:t>
            </w:r>
          </w:p>
        </w:tc>
        <w:tc>
          <w:tcPr>
            <w:tcW w:w="600" w:type="pct"/>
          </w:tcPr>
          <w:p w14:paraId="1B0D926A" w14:textId="06E085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72B6B39D" w14:textId="6E5B77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6157655" w14:textId="45FB47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1290</w:t>
            </w:r>
          </w:p>
        </w:tc>
        <w:tc>
          <w:tcPr>
            <w:tcW w:w="220" w:type="pct"/>
          </w:tcPr>
          <w:p w14:paraId="6069951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D8950A5" w14:textId="5400D3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27E7BA1C" w14:textId="3EB758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FDB9AC9" w14:textId="1AC5B9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3" w:type="pct"/>
          </w:tcPr>
          <w:p w14:paraId="26CE1053" w14:textId="2E65B7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15E42E2D" w14:textId="77777777" w:rsidTr="00635315">
        <w:tc>
          <w:tcPr>
            <w:tcW w:w="452" w:type="pct"/>
          </w:tcPr>
          <w:p w14:paraId="34B3BD2E" w14:textId="6DCC29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R4-2300241</w:t>
            </w:r>
          </w:p>
        </w:tc>
        <w:tc>
          <w:tcPr>
            <w:tcW w:w="1069" w:type="pct"/>
          </w:tcPr>
          <w:p w14:paraId="6E6D6680" w14:textId="4C5738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MRTD/MTTD requirement in Rel-16</w:t>
            </w:r>
          </w:p>
        </w:tc>
        <w:tc>
          <w:tcPr>
            <w:tcW w:w="600" w:type="pct"/>
          </w:tcPr>
          <w:p w14:paraId="76021FB4" w14:textId="492D74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4A87291C" w14:textId="6FDCAE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E410697" w14:textId="001D1C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1291</w:t>
            </w:r>
          </w:p>
        </w:tc>
        <w:tc>
          <w:tcPr>
            <w:tcW w:w="220" w:type="pct"/>
          </w:tcPr>
          <w:p w14:paraId="5FA6AC8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8351FBE" w14:textId="77E90E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90F830E" w14:textId="42EB56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323916A" w14:textId="59501F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3" w:type="pct"/>
          </w:tcPr>
          <w:p w14:paraId="368E8DD6" w14:textId="71D2DD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5BEE42CD" w14:textId="77777777" w:rsidTr="00635315">
        <w:tc>
          <w:tcPr>
            <w:tcW w:w="452" w:type="pct"/>
          </w:tcPr>
          <w:p w14:paraId="6F784057" w14:textId="5E859C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R4-2300242</w:t>
            </w:r>
          </w:p>
        </w:tc>
        <w:tc>
          <w:tcPr>
            <w:tcW w:w="1069" w:type="pct"/>
          </w:tcPr>
          <w:p w14:paraId="73492B76" w14:textId="46DFEE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MRTD/MTTD requirement in Rel-17</w:t>
            </w:r>
          </w:p>
        </w:tc>
        <w:tc>
          <w:tcPr>
            <w:tcW w:w="600" w:type="pct"/>
          </w:tcPr>
          <w:p w14:paraId="59153066" w14:textId="17C031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1CEE8D80" w14:textId="4338B5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6B7362E" w14:textId="71A9F8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1292</w:t>
            </w:r>
          </w:p>
        </w:tc>
        <w:tc>
          <w:tcPr>
            <w:tcW w:w="220" w:type="pct"/>
          </w:tcPr>
          <w:p w14:paraId="3DA62B8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E1737A" w14:textId="20B15D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617CC17" w14:textId="4F589E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9FD4DBE" w14:textId="15BC87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3" w:type="pct"/>
          </w:tcPr>
          <w:p w14:paraId="059C657E" w14:textId="7CB44D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3D262F2" w14:textId="77777777" w:rsidTr="00635315">
        <w:tc>
          <w:tcPr>
            <w:tcW w:w="452" w:type="pct"/>
          </w:tcPr>
          <w:p w14:paraId="2A9AF234" w14:textId="792AAA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R4-2300243</w:t>
            </w:r>
          </w:p>
        </w:tc>
        <w:tc>
          <w:tcPr>
            <w:tcW w:w="1069" w:type="pct"/>
          </w:tcPr>
          <w:p w14:paraId="154A6F7D" w14:textId="74E12F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MRTD/MTTD requirement in Rel-18</w:t>
            </w:r>
          </w:p>
        </w:tc>
        <w:tc>
          <w:tcPr>
            <w:tcW w:w="600" w:type="pct"/>
          </w:tcPr>
          <w:p w14:paraId="63A3C388" w14:textId="7DE4ED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1C91304B" w14:textId="527CA6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8F678B4" w14:textId="13190A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1293</w:t>
            </w:r>
          </w:p>
        </w:tc>
        <w:tc>
          <w:tcPr>
            <w:tcW w:w="220" w:type="pct"/>
          </w:tcPr>
          <w:p w14:paraId="7281417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3BA7023" w14:textId="42B5AC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26CE82D" w14:textId="4E9500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713CAAF" w14:textId="454204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3" w:type="pct"/>
          </w:tcPr>
          <w:p w14:paraId="3D53683B" w14:textId="10A6F0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51B7937A" w14:textId="77777777" w:rsidTr="00635315">
        <w:tc>
          <w:tcPr>
            <w:tcW w:w="452" w:type="pct"/>
          </w:tcPr>
          <w:p w14:paraId="10002756" w14:textId="0AA17D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R4-2300247</w:t>
            </w:r>
          </w:p>
        </w:tc>
        <w:tc>
          <w:tcPr>
            <w:tcW w:w="1069" w:type="pct"/>
          </w:tcPr>
          <w:p w14:paraId="70F1B9FF" w14:textId="70574F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RF requirements for supporting intra-band non-collocated CA for 2MIMO layer case</w:t>
            </w:r>
          </w:p>
        </w:tc>
        <w:tc>
          <w:tcPr>
            <w:tcW w:w="600" w:type="pct"/>
          </w:tcPr>
          <w:p w14:paraId="04796ED7" w14:textId="609AFC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Samsung, KDDI, Huawei, ZTE</w:t>
            </w:r>
          </w:p>
        </w:tc>
        <w:tc>
          <w:tcPr>
            <w:tcW w:w="379" w:type="pct"/>
          </w:tcPr>
          <w:p w14:paraId="419DE3AE" w14:textId="34C711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1345F2E" w14:textId="54046A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1294</w:t>
            </w:r>
          </w:p>
        </w:tc>
        <w:tc>
          <w:tcPr>
            <w:tcW w:w="220" w:type="pct"/>
          </w:tcPr>
          <w:p w14:paraId="313440C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A6D130" w14:textId="4875B0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6B3FAAC" w14:textId="65FEF5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21A48954" w14:textId="01178C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513" w:type="pct"/>
          </w:tcPr>
          <w:p w14:paraId="4035241F" w14:textId="7F67D9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2D323A59" w14:textId="77777777" w:rsidTr="00635315">
        <w:tc>
          <w:tcPr>
            <w:tcW w:w="452" w:type="pct"/>
          </w:tcPr>
          <w:p w14:paraId="29BF448E" w14:textId="7AF530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R4-2303557</w:t>
            </w:r>
          </w:p>
        </w:tc>
        <w:tc>
          <w:tcPr>
            <w:tcW w:w="1069" w:type="pct"/>
          </w:tcPr>
          <w:p w14:paraId="29B5CF35" w14:textId="2B4682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RF requirements for supporting intra-band non-collocated CA for 2MIMO layer case</w:t>
            </w:r>
          </w:p>
        </w:tc>
        <w:tc>
          <w:tcPr>
            <w:tcW w:w="600" w:type="pct"/>
          </w:tcPr>
          <w:p w14:paraId="3EDAF301" w14:textId="4B10B7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Samsung, KDDI, Huawei, ZTE, MediaTek</w:t>
            </w:r>
          </w:p>
        </w:tc>
        <w:tc>
          <w:tcPr>
            <w:tcW w:w="379" w:type="pct"/>
          </w:tcPr>
          <w:p w14:paraId="70A94387" w14:textId="5B6875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8908DE7" w14:textId="5171F3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1294</w:t>
            </w:r>
          </w:p>
        </w:tc>
        <w:tc>
          <w:tcPr>
            <w:tcW w:w="220" w:type="pct"/>
          </w:tcPr>
          <w:p w14:paraId="4CA09422" w14:textId="1BA46E9A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75FC58D" w14:textId="0E33C8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02A8CF6" w14:textId="739497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3B6E91EF" w14:textId="267C92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513" w:type="pct"/>
          </w:tcPr>
          <w:p w14:paraId="1BE14C20" w14:textId="141D6B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D45A9D1" w14:textId="77777777" w:rsidTr="00635315">
        <w:tc>
          <w:tcPr>
            <w:tcW w:w="452" w:type="pct"/>
          </w:tcPr>
          <w:p w14:paraId="4230278A" w14:textId="649085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R4-2300310</w:t>
            </w:r>
          </w:p>
        </w:tc>
        <w:tc>
          <w:tcPr>
            <w:tcW w:w="1069" w:type="pct"/>
          </w:tcPr>
          <w:p w14:paraId="4C69B8E4" w14:textId="175C74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Rel-17: Adding missing harmonic mixing MSD for CA_n25-n71</w:t>
            </w:r>
          </w:p>
        </w:tc>
        <w:tc>
          <w:tcPr>
            <w:tcW w:w="600" w:type="pct"/>
          </w:tcPr>
          <w:p w14:paraId="0EE6E1EA" w14:textId="50EA75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4A7594BD" w14:textId="4DA1E0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BD8027C" w14:textId="563A51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1295</w:t>
            </w:r>
          </w:p>
        </w:tc>
        <w:tc>
          <w:tcPr>
            <w:tcW w:w="220" w:type="pct"/>
          </w:tcPr>
          <w:p w14:paraId="48E4112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0722721" w14:textId="166873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6541EC3" w14:textId="402714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42D0FC2" w14:textId="36398A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NR_CADC_R16_2BDL_xBUL-Core</w:t>
            </w:r>
          </w:p>
        </w:tc>
        <w:tc>
          <w:tcPr>
            <w:tcW w:w="513" w:type="pct"/>
          </w:tcPr>
          <w:p w14:paraId="0FC2550E" w14:textId="5873A4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688F509" w14:textId="77777777" w:rsidTr="00635315">
        <w:tc>
          <w:tcPr>
            <w:tcW w:w="452" w:type="pct"/>
          </w:tcPr>
          <w:p w14:paraId="5A15E95A" w14:textId="4F2CFC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R4-2303682</w:t>
            </w:r>
          </w:p>
        </w:tc>
        <w:tc>
          <w:tcPr>
            <w:tcW w:w="1069" w:type="pct"/>
          </w:tcPr>
          <w:p w14:paraId="15A60F78" w14:textId="0BE5C7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Rel-17: Adding missing harmonic mixing MSD for CA_n25-n71</w:t>
            </w:r>
          </w:p>
        </w:tc>
        <w:tc>
          <w:tcPr>
            <w:tcW w:w="600" w:type="pct"/>
          </w:tcPr>
          <w:p w14:paraId="1EAC260B" w14:textId="09250B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4D3C375B" w14:textId="6D414A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A248337" w14:textId="7CC490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1295</w:t>
            </w:r>
          </w:p>
        </w:tc>
        <w:tc>
          <w:tcPr>
            <w:tcW w:w="220" w:type="pct"/>
          </w:tcPr>
          <w:p w14:paraId="05CA90B4" w14:textId="1BE85C3D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71DF3F3" w14:textId="3C274C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32491B5" w14:textId="4AB386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CF6C431" w14:textId="6436A1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NR_CADC_R16_2BDL_xBUL-Core</w:t>
            </w:r>
          </w:p>
        </w:tc>
        <w:tc>
          <w:tcPr>
            <w:tcW w:w="513" w:type="pct"/>
          </w:tcPr>
          <w:p w14:paraId="71D153CE" w14:textId="1EE77E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1F256CD" w14:textId="77777777" w:rsidTr="00635315">
        <w:tc>
          <w:tcPr>
            <w:tcW w:w="452" w:type="pct"/>
          </w:tcPr>
          <w:p w14:paraId="72B56E6E" w14:textId="68F8B7B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R4-2300311</w:t>
            </w:r>
          </w:p>
        </w:tc>
        <w:tc>
          <w:tcPr>
            <w:tcW w:w="1069" w:type="pct"/>
          </w:tcPr>
          <w:p w14:paraId="355A75C3" w14:textId="28AD89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Rel-18: Adding missing harmonic mixing MSD for CA_n25-n71</w:t>
            </w:r>
          </w:p>
        </w:tc>
        <w:tc>
          <w:tcPr>
            <w:tcW w:w="600" w:type="pct"/>
          </w:tcPr>
          <w:p w14:paraId="6A6480CB" w14:textId="24737F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2CADEC79" w14:textId="7DF10A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755BA0C" w14:textId="23329E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1296</w:t>
            </w:r>
          </w:p>
        </w:tc>
        <w:tc>
          <w:tcPr>
            <w:tcW w:w="220" w:type="pct"/>
          </w:tcPr>
          <w:p w14:paraId="1ECF1AE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A47E0C5" w14:textId="6809D5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28698AC" w14:textId="5C5D0D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09BAD52" w14:textId="78D2CF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NR_CADC_R16_2BDL_xBUL-Core</w:t>
            </w:r>
          </w:p>
        </w:tc>
        <w:tc>
          <w:tcPr>
            <w:tcW w:w="513" w:type="pct"/>
          </w:tcPr>
          <w:p w14:paraId="6F54C40F" w14:textId="4A5F29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7F3C46C" w14:textId="77777777" w:rsidTr="00635315">
        <w:tc>
          <w:tcPr>
            <w:tcW w:w="452" w:type="pct"/>
          </w:tcPr>
          <w:p w14:paraId="291C04E0" w14:textId="3DC347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R4-2300312</w:t>
            </w:r>
          </w:p>
        </w:tc>
        <w:tc>
          <w:tcPr>
            <w:tcW w:w="1069" w:type="pct"/>
          </w:tcPr>
          <w:p w14:paraId="32F3CD62" w14:textId="0794A1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38.101-1 Rel-17 CAT-F: Correction to co-existence requirements of band n8 and n100</w:t>
            </w:r>
          </w:p>
        </w:tc>
        <w:tc>
          <w:tcPr>
            <w:tcW w:w="600" w:type="pct"/>
          </w:tcPr>
          <w:p w14:paraId="4E1AF16E" w14:textId="6C1232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7AACF814" w14:textId="113430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8B5FF6A" w14:textId="1A3F11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1297</w:t>
            </w:r>
          </w:p>
        </w:tc>
        <w:tc>
          <w:tcPr>
            <w:tcW w:w="220" w:type="pct"/>
          </w:tcPr>
          <w:p w14:paraId="591471E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0638AEF" w14:textId="009C21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5D5B3A4" w14:textId="00C3AE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25952A0" w14:textId="6DFCE7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3" w:type="pct"/>
          </w:tcPr>
          <w:p w14:paraId="67C3A73D" w14:textId="1A4F12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E6C7045" w14:textId="77777777" w:rsidTr="00635315">
        <w:tc>
          <w:tcPr>
            <w:tcW w:w="452" w:type="pct"/>
          </w:tcPr>
          <w:p w14:paraId="71DEA710" w14:textId="211BFE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R4-2303676</w:t>
            </w:r>
          </w:p>
        </w:tc>
        <w:tc>
          <w:tcPr>
            <w:tcW w:w="1069" w:type="pct"/>
          </w:tcPr>
          <w:p w14:paraId="05BBFCCA" w14:textId="49FF63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38.101-1 Rel-17 CAT-F: Correction to co-existence requirements of band n8 and n100</w:t>
            </w:r>
          </w:p>
        </w:tc>
        <w:tc>
          <w:tcPr>
            <w:tcW w:w="600" w:type="pct"/>
          </w:tcPr>
          <w:p w14:paraId="17DD7B1F" w14:textId="65868D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Mediatek</w:t>
            </w:r>
          </w:p>
        </w:tc>
        <w:tc>
          <w:tcPr>
            <w:tcW w:w="379" w:type="pct"/>
          </w:tcPr>
          <w:p w14:paraId="26C90E68" w14:textId="75F274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A3A83D3" w14:textId="715933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1297</w:t>
            </w:r>
          </w:p>
        </w:tc>
        <w:tc>
          <w:tcPr>
            <w:tcW w:w="220" w:type="pct"/>
          </w:tcPr>
          <w:p w14:paraId="01DFF98B" w14:textId="06107692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874EC57" w14:textId="40A181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89B8AD8" w14:textId="0EFD69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22A44A5" w14:textId="2ABB4C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3" w:type="pct"/>
          </w:tcPr>
          <w:p w14:paraId="3A9843C3" w14:textId="6E6781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C15B1EE" w14:textId="77777777" w:rsidTr="00635315">
        <w:tc>
          <w:tcPr>
            <w:tcW w:w="452" w:type="pct"/>
          </w:tcPr>
          <w:p w14:paraId="7257A318" w14:textId="3757B7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R4-2300313</w:t>
            </w:r>
          </w:p>
        </w:tc>
        <w:tc>
          <w:tcPr>
            <w:tcW w:w="1069" w:type="pct"/>
          </w:tcPr>
          <w:p w14:paraId="2718C9C7" w14:textId="3B39B4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38.101-1 Rel-18 CAT-A: Correction to co-existence requirements of band n8 and n100</w:t>
            </w:r>
          </w:p>
        </w:tc>
        <w:tc>
          <w:tcPr>
            <w:tcW w:w="600" w:type="pct"/>
          </w:tcPr>
          <w:p w14:paraId="7D01AD15" w14:textId="2FC8EC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4459FE02" w14:textId="4A1D95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B726479" w14:textId="6BFFCE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1298</w:t>
            </w:r>
          </w:p>
        </w:tc>
        <w:tc>
          <w:tcPr>
            <w:tcW w:w="220" w:type="pct"/>
          </w:tcPr>
          <w:p w14:paraId="7E85565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C4D2B87" w14:textId="4FAEEE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78BCC9C" w14:textId="051054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9354C18" w14:textId="5E88CB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3" w:type="pct"/>
          </w:tcPr>
          <w:p w14:paraId="3CB5233D" w14:textId="40FBF6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1EBCAE5" w14:textId="77777777" w:rsidTr="00635315">
        <w:tc>
          <w:tcPr>
            <w:tcW w:w="452" w:type="pct"/>
          </w:tcPr>
          <w:p w14:paraId="06463DF7" w14:textId="6DD372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R4-2300318</w:t>
            </w:r>
          </w:p>
        </w:tc>
        <w:tc>
          <w:tcPr>
            <w:tcW w:w="1069" w:type="pct"/>
          </w:tcPr>
          <w:p w14:paraId="4FC3D950" w14:textId="63EDEA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Rel-17 CAT-F: Corrections on band combinations for UE co-existence</w:t>
            </w:r>
          </w:p>
        </w:tc>
        <w:tc>
          <w:tcPr>
            <w:tcW w:w="600" w:type="pct"/>
          </w:tcPr>
          <w:p w14:paraId="2774AED3" w14:textId="394D3E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4263A98C" w14:textId="635DF5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46C31FC" w14:textId="26B0B9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1299</w:t>
            </w:r>
          </w:p>
        </w:tc>
        <w:tc>
          <w:tcPr>
            <w:tcW w:w="220" w:type="pct"/>
          </w:tcPr>
          <w:p w14:paraId="45C6470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29F66AD" w14:textId="64CD12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832EF37" w14:textId="2A46C7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50FC7D3" w14:textId="784DAB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NR_CADC_R16_2BDL_xBUL-Core, NR_CADC_R17_2BDL_xBUL-Core, NR_RAIL_EU_1900MHz_TDD-Core</w:t>
            </w:r>
          </w:p>
        </w:tc>
        <w:tc>
          <w:tcPr>
            <w:tcW w:w="513" w:type="pct"/>
          </w:tcPr>
          <w:p w14:paraId="7971E85A" w14:textId="56BE55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DBD8609" w14:textId="77777777" w:rsidTr="00635315">
        <w:tc>
          <w:tcPr>
            <w:tcW w:w="452" w:type="pct"/>
          </w:tcPr>
          <w:p w14:paraId="7986CCAD" w14:textId="7ACBDD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R4-2300319</w:t>
            </w:r>
          </w:p>
        </w:tc>
        <w:tc>
          <w:tcPr>
            <w:tcW w:w="1069" w:type="pct"/>
          </w:tcPr>
          <w:p w14:paraId="4366F498" w14:textId="7A095D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Rel-18 CAT-A: Corrections on band combinations for UE co-existence</w:t>
            </w:r>
          </w:p>
        </w:tc>
        <w:tc>
          <w:tcPr>
            <w:tcW w:w="600" w:type="pct"/>
          </w:tcPr>
          <w:p w14:paraId="5FC24CD9" w14:textId="54563D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3C0B14AC" w14:textId="0B7094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024DD49" w14:textId="7901CE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1300</w:t>
            </w:r>
          </w:p>
        </w:tc>
        <w:tc>
          <w:tcPr>
            <w:tcW w:w="220" w:type="pct"/>
          </w:tcPr>
          <w:p w14:paraId="7149E1F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6F3752" w14:textId="55556C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7AA163C" w14:textId="492D21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323E6A5" w14:textId="635BF9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NR_CADC_R16_2BDL_xBUL-Core, NR_CADC_R17_2BDL_xBUL-Core, NR_RAIL_EU_1900MHz_TDD-Core</w:t>
            </w:r>
          </w:p>
        </w:tc>
        <w:tc>
          <w:tcPr>
            <w:tcW w:w="513" w:type="pct"/>
          </w:tcPr>
          <w:p w14:paraId="03542289" w14:textId="5A8544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774083C" w14:textId="77777777" w:rsidTr="00635315">
        <w:tc>
          <w:tcPr>
            <w:tcW w:w="452" w:type="pct"/>
          </w:tcPr>
          <w:p w14:paraId="7614262A" w14:textId="196CC9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R4-2300322</w:t>
            </w:r>
          </w:p>
        </w:tc>
        <w:tc>
          <w:tcPr>
            <w:tcW w:w="1069" w:type="pct"/>
          </w:tcPr>
          <w:p w14:paraId="7E0919E8" w14:textId="7D7930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Rel-17 CAT-F: Correction to NRU spectrum emission mask</w:t>
            </w:r>
          </w:p>
        </w:tc>
        <w:tc>
          <w:tcPr>
            <w:tcW w:w="600" w:type="pct"/>
          </w:tcPr>
          <w:p w14:paraId="3E33D4D7" w14:textId="2D578A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657903CF" w14:textId="126A5C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E9415E1" w14:textId="15658D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1301</w:t>
            </w:r>
          </w:p>
        </w:tc>
        <w:tc>
          <w:tcPr>
            <w:tcW w:w="220" w:type="pct"/>
          </w:tcPr>
          <w:p w14:paraId="4218585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B01E855" w14:textId="73E34F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33ADFD7" w14:textId="727383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4AA2894" w14:textId="5484AF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NR_unlic-Core, NR_bands_R17_BWs-Core</w:t>
            </w:r>
          </w:p>
        </w:tc>
        <w:tc>
          <w:tcPr>
            <w:tcW w:w="513" w:type="pct"/>
          </w:tcPr>
          <w:p w14:paraId="5EE377B3" w14:textId="015569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F77CDA2" w14:textId="77777777" w:rsidTr="00635315">
        <w:tc>
          <w:tcPr>
            <w:tcW w:w="452" w:type="pct"/>
          </w:tcPr>
          <w:p w14:paraId="50F1EC2F" w14:textId="6218B4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R4-2300323</w:t>
            </w:r>
          </w:p>
        </w:tc>
        <w:tc>
          <w:tcPr>
            <w:tcW w:w="1069" w:type="pct"/>
          </w:tcPr>
          <w:p w14:paraId="6BFE9E23" w14:textId="68CC3F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Rel-18 CAT-A: Correction to NRU spectrum emission mask</w:t>
            </w:r>
          </w:p>
        </w:tc>
        <w:tc>
          <w:tcPr>
            <w:tcW w:w="600" w:type="pct"/>
          </w:tcPr>
          <w:p w14:paraId="2205A778" w14:textId="7E9A06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4DF658B8" w14:textId="760376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EB67889" w14:textId="7DD7CE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1302</w:t>
            </w:r>
          </w:p>
        </w:tc>
        <w:tc>
          <w:tcPr>
            <w:tcW w:w="220" w:type="pct"/>
          </w:tcPr>
          <w:p w14:paraId="393B1CF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D36A61" w14:textId="5B26FB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8A4D09F" w14:textId="01999E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5E4453F" w14:textId="7D593A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NR_unlic-Core, NR_bands_R17_BWs-Core</w:t>
            </w:r>
          </w:p>
        </w:tc>
        <w:tc>
          <w:tcPr>
            <w:tcW w:w="513" w:type="pct"/>
          </w:tcPr>
          <w:p w14:paraId="7141416C" w14:textId="632C93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6871321" w14:textId="77777777" w:rsidTr="00635315">
        <w:tc>
          <w:tcPr>
            <w:tcW w:w="452" w:type="pct"/>
          </w:tcPr>
          <w:p w14:paraId="34F4B27F" w14:textId="66F5D7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R4-2300324</w:t>
            </w:r>
          </w:p>
        </w:tc>
        <w:tc>
          <w:tcPr>
            <w:tcW w:w="1069" w:type="pct"/>
          </w:tcPr>
          <w:p w14:paraId="2A707E0A" w14:textId="005AC1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Rel-16: Correction for wrong reference in NS_50</w:t>
            </w:r>
          </w:p>
        </w:tc>
        <w:tc>
          <w:tcPr>
            <w:tcW w:w="600" w:type="pct"/>
          </w:tcPr>
          <w:p w14:paraId="38A01F8C" w14:textId="34B727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71E7167F" w14:textId="717CDD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95701C5" w14:textId="5E3AE2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1303</w:t>
            </w:r>
          </w:p>
        </w:tc>
        <w:tc>
          <w:tcPr>
            <w:tcW w:w="220" w:type="pct"/>
          </w:tcPr>
          <w:p w14:paraId="29EBB15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1FE4698" w14:textId="14222A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2E70AB7" w14:textId="7DCBD5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492CBA0" w14:textId="0FCAD1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E9A74FE" w14:textId="72E4CB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1CF418D" w14:textId="77777777" w:rsidTr="00635315">
        <w:tc>
          <w:tcPr>
            <w:tcW w:w="452" w:type="pct"/>
          </w:tcPr>
          <w:p w14:paraId="2D7CB120" w14:textId="67129F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R4-2300325</w:t>
            </w:r>
          </w:p>
        </w:tc>
        <w:tc>
          <w:tcPr>
            <w:tcW w:w="1069" w:type="pct"/>
          </w:tcPr>
          <w:p w14:paraId="23A3D638" w14:textId="507751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Rel-17: Correction for wrong reference in NS_50</w:t>
            </w:r>
          </w:p>
        </w:tc>
        <w:tc>
          <w:tcPr>
            <w:tcW w:w="600" w:type="pct"/>
          </w:tcPr>
          <w:p w14:paraId="5F5DE1A8" w14:textId="0C77C8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2FA6D687" w14:textId="6A4082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E80D37C" w14:textId="47DEA5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1304</w:t>
            </w:r>
          </w:p>
        </w:tc>
        <w:tc>
          <w:tcPr>
            <w:tcW w:w="220" w:type="pct"/>
          </w:tcPr>
          <w:p w14:paraId="1F3DF8B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77C4972" w14:textId="437F5C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61A6BA2" w14:textId="080FDE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EA02229" w14:textId="63E439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004B3F7D" w14:textId="458EAA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86CFC11" w14:textId="77777777" w:rsidTr="00635315">
        <w:tc>
          <w:tcPr>
            <w:tcW w:w="452" w:type="pct"/>
          </w:tcPr>
          <w:p w14:paraId="703ABFD9" w14:textId="380EF9B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R4-2300326</w:t>
            </w:r>
          </w:p>
        </w:tc>
        <w:tc>
          <w:tcPr>
            <w:tcW w:w="1069" w:type="pct"/>
          </w:tcPr>
          <w:p w14:paraId="18DECDE3" w14:textId="318F67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Rel-18: Correction for wrong reference in NS_50</w:t>
            </w:r>
          </w:p>
        </w:tc>
        <w:tc>
          <w:tcPr>
            <w:tcW w:w="600" w:type="pct"/>
          </w:tcPr>
          <w:p w14:paraId="368D403A" w14:textId="658E20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63E5C4D7" w14:textId="188B5A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0BD48CC" w14:textId="351E26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1305</w:t>
            </w:r>
          </w:p>
        </w:tc>
        <w:tc>
          <w:tcPr>
            <w:tcW w:w="220" w:type="pct"/>
          </w:tcPr>
          <w:p w14:paraId="789E61A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F15D9BA" w14:textId="60C9DE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44E9CA6" w14:textId="3B593A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6DC4B52" w14:textId="6927D6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0C42596A" w14:textId="3868CE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B1B8CC2" w14:textId="77777777" w:rsidTr="00635315">
        <w:tc>
          <w:tcPr>
            <w:tcW w:w="452" w:type="pct"/>
          </w:tcPr>
          <w:p w14:paraId="5E1B5A08" w14:textId="4AF3C4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R4-2300327</w:t>
            </w:r>
          </w:p>
        </w:tc>
        <w:tc>
          <w:tcPr>
            <w:tcW w:w="1069" w:type="pct"/>
          </w:tcPr>
          <w:p w14:paraId="5A59DDC4" w14:textId="04CEA3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Rel-16: Introducing missing MSD for harmonic mixing</w:t>
            </w:r>
          </w:p>
        </w:tc>
        <w:tc>
          <w:tcPr>
            <w:tcW w:w="600" w:type="pct"/>
          </w:tcPr>
          <w:p w14:paraId="449D8185" w14:textId="065BC6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697E9292" w14:textId="09E363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7C9E147" w14:textId="736B0E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1306</w:t>
            </w:r>
          </w:p>
        </w:tc>
        <w:tc>
          <w:tcPr>
            <w:tcW w:w="220" w:type="pct"/>
          </w:tcPr>
          <w:p w14:paraId="56D42C6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4B80319" w14:textId="6D0958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25B98D8" w14:textId="1A9460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F036A3D" w14:textId="4955EE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10F82D9" w14:textId="00ADB4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4647F428" w14:textId="77777777" w:rsidTr="00635315">
        <w:tc>
          <w:tcPr>
            <w:tcW w:w="452" w:type="pct"/>
          </w:tcPr>
          <w:p w14:paraId="08C91A35" w14:textId="516E86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R4-2300328</w:t>
            </w:r>
          </w:p>
        </w:tc>
        <w:tc>
          <w:tcPr>
            <w:tcW w:w="1069" w:type="pct"/>
          </w:tcPr>
          <w:p w14:paraId="25FF136D" w14:textId="181BC9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Rel-17: Introducing missing MSD for harmonic mixing</w:t>
            </w:r>
          </w:p>
        </w:tc>
        <w:tc>
          <w:tcPr>
            <w:tcW w:w="600" w:type="pct"/>
          </w:tcPr>
          <w:p w14:paraId="4598FF50" w14:textId="7D091C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19877449" w14:textId="618D9B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C84CE49" w14:textId="109F6F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1307</w:t>
            </w:r>
          </w:p>
        </w:tc>
        <w:tc>
          <w:tcPr>
            <w:tcW w:w="220" w:type="pct"/>
          </w:tcPr>
          <w:p w14:paraId="0DEAC87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318960F" w14:textId="4F8096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1416C5A" w14:textId="131BC5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5E6ADAA" w14:textId="2B7022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1DA10BA1" w14:textId="07EC84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13BBBD51" w14:textId="77777777" w:rsidTr="00635315">
        <w:tc>
          <w:tcPr>
            <w:tcW w:w="452" w:type="pct"/>
          </w:tcPr>
          <w:p w14:paraId="78037C05" w14:textId="245A93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R4-2300329</w:t>
            </w:r>
          </w:p>
        </w:tc>
        <w:tc>
          <w:tcPr>
            <w:tcW w:w="1069" w:type="pct"/>
          </w:tcPr>
          <w:p w14:paraId="38B9CB6C" w14:textId="41E070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Rel-18: Introducing missing MSD for harmonic mixing</w:t>
            </w:r>
          </w:p>
        </w:tc>
        <w:tc>
          <w:tcPr>
            <w:tcW w:w="600" w:type="pct"/>
          </w:tcPr>
          <w:p w14:paraId="4ABDAE99" w14:textId="5A46B7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69DFFE8B" w14:textId="65F5E8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13507F7" w14:textId="25EAC4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1308</w:t>
            </w:r>
          </w:p>
        </w:tc>
        <w:tc>
          <w:tcPr>
            <w:tcW w:w="220" w:type="pct"/>
          </w:tcPr>
          <w:p w14:paraId="7A7F770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70641C1" w14:textId="3A8901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615467C" w14:textId="34FE5E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93DAD75" w14:textId="1D7F48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E343400" w14:textId="36FC17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7F6C8D75" w14:textId="77777777" w:rsidTr="00635315">
        <w:tc>
          <w:tcPr>
            <w:tcW w:w="452" w:type="pct"/>
          </w:tcPr>
          <w:p w14:paraId="009F2F62" w14:textId="027BAC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R4-2300372</w:t>
            </w:r>
          </w:p>
        </w:tc>
        <w:tc>
          <w:tcPr>
            <w:tcW w:w="1069" w:type="pct"/>
          </w:tcPr>
          <w:p w14:paraId="75E985CF" w14:textId="5D9E32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38.101-1: Rel-18 Band combinations bug fixing and adding missing fallbacks</w:t>
            </w:r>
          </w:p>
        </w:tc>
        <w:tc>
          <w:tcPr>
            <w:tcW w:w="600" w:type="pct"/>
          </w:tcPr>
          <w:p w14:paraId="1ABF53C8" w14:textId="190C53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38FDEF28" w14:textId="08EB34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0CCA0A9" w14:textId="42407F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1309</w:t>
            </w:r>
          </w:p>
        </w:tc>
        <w:tc>
          <w:tcPr>
            <w:tcW w:w="220" w:type="pct"/>
          </w:tcPr>
          <w:p w14:paraId="453C1FA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E98171A" w14:textId="3F6DDB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BBB0AED" w14:textId="748D48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19EEEB3" w14:textId="6B2FD0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TEI18</w:t>
            </w:r>
          </w:p>
        </w:tc>
        <w:tc>
          <w:tcPr>
            <w:tcW w:w="513" w:type="pct"/>
          </w:tcPr>
          <w:p w14:paraId="7938499A" w14:textId="2453E1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C71C84A" w14:textId="77777777" w:rsidTr="00635315">
        <w:tc>
          <w:tcPr>
            <w:tcW w:w="452" w:type="pct"/>
          </w:tcPr>
          <w:p w14:paraId="62FE921A" w14:textId="041D89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R4-2303554</w:t>
            </w:r>
          </w:p>
        </w:tc>
        <w:tc>
          <w:tcPr>
            <w:tcW w:w="1069" w:type="pct"/>
          </w:tcPr>
          <w:p w14:paraId="5B37C7DC" w14:textId="7C36FC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38.101-1: Rel-18 Band combinations bug fixing and adding missing fallbacks</w:t>
            </w:r>
          </w:p>
        </w:tc>
        <w:tc>
          <w:tcPr>
            <w:tcW w:w="600" w:type="pct"/>
          </w:tcPr>
          <w:p w14:paraId="05FB29A7" w14:textId="648FE7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0F79A045" w14:textId="7FA1C6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8063E2C" w14:textId="7C4753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1309</w:t>
            </w:r>
          </w:p>
        </w:tc>
        <w:tc>
          <w:tcPr>
            <w:tcW w:w="220" w:type="pct"/>
          </w:tcPr>
          <w:p w14:paraId="328C0649" w14:textId="575DAC3A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0D9F25D" w14:textId="3FA523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433BD72" w14:textId="3D3FB9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FF761DB" w14:textId="50C385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NR_CADC_R18_2BDL_xBUL-Core, NR_CADC_R18_3BDL_xBUL-Core, NR_CADC_R18_yBDL_xBUL-Core</w:t>
            </w:r>
          </w:p>
        </w:tc>
        <w:tc>
          <w:tcPr>
            <w:tcW w:w="513" w:type="pct"/>
          </w:tcPr>
          <w:p w14:paraId="6071E52D" w14:textId="77ED32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D612C42" w14:textId="77777777" w:rsidTr="00635315">
        <w:tc>
          <w:tcPr>
            <w:tcW w:w="452" w:type="pct"/>
          </w:tcPr>
          <w:p w14:paraId="1DAC5581" w14:textId="03EB9B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R4-2300402</w:t>
            </w:r>
          </w:p>
        </w:tc>
        <w:tc>
          <w:tcPr>
            <w:tcW w:w="1069" w:type="pct"/>
          </w:tcPr>
          <w:p w14:paraId="7758F22D" w14:textId="00AF8D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Corrections to ULSUP-TDM DC configurationsR17</w:t>
            </w:r>
          </w:p>
        </w:tc>
        <w:tc>
          <w:tcPr>
            <w:tcW w:w="600" w:type="pct"/>
          </w:tcPr>
          <w:p w14:paraId="2A4FB105" w14:textId="69CEFB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79" w:type="pct"/>
          </w:tcPr>
          <w:p w14:paraId="4E46CC48" w14:textId="449651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D17BA3B" w14:textId="55D2E6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1310</w:t>
            </w:r>
          </w:p>
        </w:tc>
        <w:tc>
          <w:tcPr>
            <w:tcW w:w="220" w:type="pct"/>
          </w:tcPr>
          <w:p w14:paraId="6250154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54CB582" w14:textId="16D7A1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ADC13F7" w14:textId="696A07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7F6DF78" w14:textId="23BE40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NR_CADC_R16_2BDL_xBUL-Core</w:t>
            </w:r>
          </w:p>
        </w:tc>
        <w:tc>
          <w:tcPr>
            <w:tcW w:w="513" w:type="pct"/>
          </w:tcPr>
          <w:p w14:paraId="64E7D848" w14:textId="54CE72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5DF80C9F" w14:textId="77777777" w:rsidTr="00635315">
        <w:tc>
          <w:tcPr>
            <w:tcW w:w="452" w:type="pct"/>
          </w:tcPr>
          <w:p w14:paraId="31CE2566" w14:textId="10091F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R4-2300403</w:t>
            </w:r>
          </w:p>
        </w:tc>
        <w:tc>
          <w:tcPr>
            <w:tcW w:w="1069" w:type="pct"/>
          </w:tcPr>
          <w:p w14:paraId="4C7D8BE0" w14:textId="48FE05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Corrections to ULSUP-TDM DC configurationsR18</w:t>
            </w:r>
          </w:p>
        </w:tc>
        <w:tc>
          <w:tcPr>
            <w:tcW w:w="600" w:type="pct"/>
          </w:tcPr>
          <w:p w14:paraId="076BF7B4" w14:textId="5420E9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79" w:type="pct"/>
          </w:tcPr>
          <w:p w14:paraId="540A7A5F" w14:textId="0DA2F6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1058161" w14:textId="3FC465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1311</w:t>
            </w:r>
          </w:p>
        </w:tc>
        <w:tc>
          <w:tcPr>
            <w:tcW w:w="220" w:type="pct"/>
          </w:tcPr>
          <w:p w14:paraId="3B412B2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E221505" w14:textId="6C7E35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C8D3916" w14:textId="40DC44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0D3B36C" w14:textId="5D4706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NR_CADC_R16_2BDL_xBUL-Core</w:t>
            </w:r>
          </w:p>
        </w:tc>
        <w:tc>
          <w:tcPr>
            <w:tcW w:w="513" w:type="pct"/>
          </w:tcPr>
          <w:p w14:paraId="7496F313" w14:textId="08E323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167C71AA" w14:textId="77777777" w:rsidTr="00635315">
        <w:tc>
          <w:tcPr>
            <w:tcW w:w="452" w:type="pct"/>
          </w:tcPr>
          <w:p w14:paraId="54601EA4" w14:textId="3F2138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R4-2300407</w:t>
            </w:r>
          </w:p>
        </w:tc>
        <w:tc>
          <w:tcPr>
            <w:tcW w:w="1069" w:type="pct"/>
          </w:tcPr>
          <w:p w14:paraId="06846122" w14:textId="788784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Correction of PC1 ACLR definition R17</w:t>
            </w:r>
          </w:p>
        </w:tc>
        <w:tc>
          <w:tcPr>
            <w:tcW w:w="600" w:type="pct"/>
          </w:tcPr>
          <w:p w14:paraId="1F8F09E1" w14:textId="01E6E2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79" w:type="pct"/>
          </w:tcPr>
          <w:p w14:paraId="4D7ABCE0" w14:textId="1183AA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8ACC9CB" w14:textId="033152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1312</w:t>
            </w:r>
          </w:p>
        </w:tc>
        <w:tc>
          <w:tcPr>
            <w:tcW w:w="220" w:type="pct"/>
          </w:tcPr>
          <w:p w14:paraId="17C66A9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1F39718" w14:textId="164788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8F839B3" w14:textId="514D2D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5CA7AE5" w14:textId="18CA5C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LTE_NR_HPUE_FWVM</w:t>
            </w:r>
          </w:p>
        </w:tc>
        <w:tc>
          <w:tcPr>
            <w:tcW w:w="513" w:type="pct"/>
          </w:tcPr>
          <w:p w14:paraId="13D96821" w14:textId="2646D0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03F376A" w14:textId="77777777" w:rsidTr="00635315">
        <w:tc>
          <w:tcPr>
            <w:tcW w:w="452" w:type="pct"/>
          </w:tcPr>
          <w:p w14:paraId="64FB7E60" w14:textId="543DC6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R4-2300408</w:t>
            </w:r>
          </w:p>
        </w:tc>
        <w:tc>
          <w:tcPr>
            <w:tcW w:w="1069" w:type="pct"/>
          </w:tcPr>
          <w:p w14:paraId="1F2C0A5C" w14:textId="60EBA9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Correction of PC1 ACLR definition R18</w:t>
            </w:r>
          </w:p>
        </w:tc>
        <w:tc>
          <w:tcPr>
            <w:tcW w:w="600" w:type="pct"/>
          </w:tcPr>
          <w:p w14:paraId="77962AF5" w14:textId="4BC986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79" w:type="pct"/>
          </w:tcPr>
          <w:p w14:paraId="56FAFA67" w14:textId="0D4CB0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56535EE" w14:textId="522337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1313</w:t>
            </w:r>
          </w:p>
        </w:tc>
        <w:tc>
          <w:tcPr>
            <w:tcW w:w="220" w:type="pct"/>
          </w:tcPr>
          <w:p w14:paraId="46D2D69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17FEEEC" w14:textId="2C2010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3FD9BD1" w14:textId="65309E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34F70B9" w14:textId="15441A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LTE_NR_HPUE_FWVM</w:t>
            </w:r>
          </w:p>
        </w:tc>
        <w:tc>
          <w:tcPr>
            <w:tcW w:w="513" w:type="pct"/>
          </w:tcPr>
          <w:p w14:paraId="49A45434" w14:textId="70B5CD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FDE8FDE" w14:textId="77777777" w:rsidTr="00635315">
        <w:tc>
          <w:tcPr>
            <w:tcW w:w="452" w:type="pct"/>
          </w:tcPr>
          <w:p w14:paraId="4190E0EF" w14:textId="18422D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R4-2300409</w:t>
            </w:r>
          </w:p>
        </w:tc>
        <w:tc>
          <w:tcPr>
            <w:tcW w:w="1069" w:type="pct"/>
          </w:tcPr>
          <w:p w14:paraId="6E120B1C" w14:textId="3DE729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CA corrections R17</w:t>
            </w:r>
          </w:p>
        </w:tc>
        <w:tc>
          <w:tcPr>
            <w:tcW w:w="600" w:type="pct"/>
          </w:tcPr>
          <w:p w14:paraId="45412CA7" w14:textId="682515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79" w:type="pct"/>
          </w:tcPr>
          <w:p w14:paraId="705AE9B1" w14:textId="71AFCB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AC42223" w14:textId="00255A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1314</w:t>
            </w:r>
          </w:p>
        </w:tc>
        <w:tc>
          <w:tcPr>
            <w:tcW w:w="220" w:type="pct"/>
          </w:tcPr>
          <w:p w14:paraId="015E75D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FDBFDA5" w14:textId="33FAAE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59E676D" w14:textId="32F24D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8F2A6B0" w14:textId="149FC0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NR_CADC_R18_2BDL_xBUL, NR_CADC_R18_3BDL_xBUL, NR_CADC_R18_yBDL_xBUL</w:t>
            </w:r>
          </w:p>
        </w:tc>
        <w:tc>
          <w:tcPr>
            <w:tcW w:w="513" w:type="pct"/>
          </w:tcPr>
          <w:p w14:paraId="4FF18740" w14:textId="4F9DB2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683E40E" w14:textId="77777777" w:rsidTr="00635315">
        <w:tc>
          <w:tcPr>
            <w:tcW w:w="452" w:type="pct"/>
          </w:tcPr>
          <w:p w14:paraId="08CC01AC" w14:textId="3CD0DE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R4-2300410</w:t>
            </w:r>
          </w:p>
        </w:tc>
        <w:tc>
          <w:tcPr>
            <w:tcW w:w="1069" w:type="pct"/>
          </w:tcPr>
          <w:p w14:paraId="1568C7AD" w14:textId="3406FA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CA corrections R18</w:t>
            </w:r>
          </w:p>
        </w:tc>
        <w:tc>
          <w:tcPr>
            <w:tcW w:w="600" w:type="pct"/>
          </w:tcPr>
          <w:p w14:paraId="6FC1076B" w14:textId="0ABB7C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79" w:type="pct"/>
          </w:tcPr>
          <w:p w14:paraId="5B469053" w14:textId="55B1D7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D1BB51E" w14:textId="229E1E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1315</w:t>
            </w:r>
          </w:p>
        </w:tc>
        <w:tc>
          <w:tcPr>
            <w:tcW w:w="220" w:type="pct"/>
          </w:tcPr>
          <w:p w14:paraId="6B00082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B44B7B8" w14:textId="270A0F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649170A" w14:textId="47FCF6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D05A497" w14:textId="4E9B76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NR_CADC_R18_2BDL_xBUL, NR_CADC_R18_3BDL_xBUL, NR_CADC_R18_yBDL_xBUL</w:t>
            </w:r>
          </w:p>
        </w:tc>
        <w:tc>
          <w:tcPr>
            <w:tcW w:w="513" w:type="pct"/>
          </w:tcPr>
          <w:p w14:paraId="2C87F30C" w14:textId="3D10FC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5DB1F7D" w14:textId="77777777" w:rsidTr="00635315">
        <w:tc>
          <w:tcPr>
            <w:tcW w:w="452" w:type="pct"/>
          </w:tcPr>
          <w:p w14:paraId="140F2E84" w14:textId="1253C8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R4-2300411</w:t>
            </w:r>
          </w:p>
        </w:tc>
        <w:tc>
          <w:tcPr>
            <w:tcW w:w="1069" w:type="pct"/>
          </w:tcPr>
          <w:p w14:paraId="25782F08" w14:textId="334BBB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correction to A-MPR for NS_24 R17</w:t>
            </w:r>
          </w:p>
        </w:tc>
        <w:tc>
          <w:tcPr>
            <w:tcW w:w="600" w:type="pct"/>
          </w:tcPr>
          <w:p w14:paraId="0EB11EC6" w14:textId="7B6761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Qualcomm Inc</w:t>
            </w:r>
          </w:p>
        </w:tc>
        <w:tc>
          <w:tcPr>
            <w:tcW w:w="379" w:type="pct"/>
          </w:tcPr>
          <w:p w14:paraId="3BF655BE" w14:textId="4819EB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4441C42" w14:textId="255C4D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1316</w:t>
            </w:r>
          </w:p>
        </w:tc>
        <w:tc>
          <w:tcPr>
            <w:tcW w:w="220" w:type="pct"/>
          </w:tcPr>
          <w:p w14:paraId="73FCFFB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BEA22E9" w14:textId="610611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04A16FD" w14:textId="40D15A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560D9A6" w14:textId="3A8824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NR_band_n65</w:t>
            </w:r>
          </w:p>
        </w:tc>
        <w:tc>
          <w:tcPr>
            <w:tcW w:w="513" w:type="pct"/>
          </w:tcPr>
          <w:p w14:paraId="4F8AAB51" w14:textId="13FC89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92D94CA" w14:textId="77777777" w:rsidTr="00635315">
        <w:tc>
          <w:tcPr>
            <w:tcW w:w="452" w:type="pct"/>
          </w:tcPr>
          <w:p w14:paraId="4259DCF8" w14:textId="24B1CC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R4-2300412</w:t>
            </w:r>
          </w:p>
        </w:tc>
        <w:tc>
          <w:tcPr>
            <w:tcW w:w="1069" w:type="pct"/>
          </w:tcPr>
          <w:p w14:paraId="0C7EE958" w14:textId="540B5A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correction to A-MPR for NS_24 R18</w:t>
            </w:r>
          </w:p>
        </w:tc>
        <w:tc>
          <w:tcPr>
            <w:tcW w:w="600" w:type="pct"/>
          </w:tcPr>
          <w:p w14:paraId="7BCA80E0" w14:textId="528A5C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Qualcomm Inc</w:t>
            </w:r>
          </w:p>
        </w:tc>
        <w:tc>
          <w:tcPr>
            <w:tcW w:w="379" w:type="pct"/>
          </w:tcPr>
          <w:p w14:paraId="22BEFC26" w14:textId="210487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3DC1181" w14:textId="45BF33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1317</w:t>
            </w:r>
          </w:p>
        </w:tc>
        <w:tc>
          <w:tcPr>
            <w:tcW w:w="220" w:type="pct"/>
          </w:tcPr>
          <w:p w14:paraId="7C98313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A50363" w14:textId="533707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67FE945" w14:textId="01311A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424E319" w14:textId="53D770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NR_band_n65</w:t>
            </w:r>
          </w:p>
        </w:tc>
        <w:tc>
          <w:tcPr>
            <w:tcW w:w="513" w:type="pct"/>
          </w:tcPr>
          <w:p w14:paraId="1628E032" w14:textId="0AF35D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BA780D1" w14:textId="77777777" w:rsidTr="00635315">
        <w:tc>
          <w:tcPr>
            <w:tcW w:w="452" w:type="pct"/>
          </w:tcPr>
          <w:p w14:paraId="6A9F7C7E" w14:textId="6405CD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R4-2300420</w:t>
            </w:r>
          </w:p>
        </w:tc>
        <w:tc>
          <w:tcPr>
            <w:tcW w:w="1069" w:type="pct"/>
          </w:tcPr>
          <w:p w14:paraId="0377DC99" w14:textId="4DB735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High-power UE operation for fixed-wireless/vehicle-mounted use cases in LTE bands and NR bands</w:t>
            </w:r>
          </w:p>
        </w:tc>
        <w:tc>
          <w:tcPr>
            <w:tcW w:w="600" w:type="pct"/>
          </w:tcPr>
          <w:p w14:paraId="28567F7F" w14:textId="088011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79" w:type="pct"/>
          </w:tcPr>
          <w:p w14:paraId="19660188" w14:textId="343616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9558270" w14:textId="1A08CF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1318</w:t>
            </w:r>
          </w:p>
        </w:tc>
        <w:tc>
          <w:tcPr>
            <w:tcW w:w="220" w:type="pct"/>
          </w:tcPr>
          <w:p w14:paraId="607A003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3663B3B" w14:textId="5EFA82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3FB21B2" w14:textId="4B721A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14488CA6" w14:textId="736E98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LTE_NR_HPUE_FWVM_R18-Core</w:t>
            </w:r>
          </w:p>
        </w:tc>
        <w:tc>
          <w:tcPr>
            <w:tcW w:w="513" w:type="pct"/>
          </w:tcPr>
          <w:p w14:paraId="3E486DC2" w14:textId="74E8F2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8189EC9" w14:textId="77777777" w:rsidTr="00635315">
        <w:tc>
          <w:tcPr>
            <w:tcW w:w="452" w:type="pct"/>
          </w:tcPr>
          <w:p w14:paraId="0A09EA87" w14:textId="43906C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R4-2300423</w:t>
            </w:r>
          </w:p>
        </w:tc>
        <w:tc>
          <w:tcPr>
            <w:tcW w:w="1069" w:type="pct"/>
          </w:tcPr>
          <w:p w14:paraId="3976ECA0" w14:textId="169678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Corection to PC1 UTRA ACLR for bands n71 and n85.</w:t>
            </w:r>
          </w:p>
        </w:tc>
        <w:tc>
          <w:tcPr>
            <w:tcW w:w="600" w:type="pct"/>
          </w:tcPr>
          <w:p w14:paraId="226076B7" w14:textId="25977E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79" w:type="pct"/>
          </w:tcPr>
          <w:p w14:paraId="69B713FC" w14:textId="3FCB0A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F868BA8" w14:textId="6B52DB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1319</w:t>
            </w:r>
          </w:p>
        </w:tc>
        <w:tc>
          <w:tcPr>
            <w:tcW w:w="220" w:type="pct"/>
          </w:tcPr>
          <w:p w14:paraId="57A86F1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BAB4FF" w14:textId="64B61E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CBE8D33" w14:textId="39CD67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53BD364" w14:textId="1806A2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LTE_NR_HPUE_FWVM_R18-Core</w:t>
            </w:r>
          </w:p>
        </w:tc>
        <w:tc>
          <w:tcPr>
            <w:tcW w:w="513" w:type="pct"/>
          </w:tcPr>
          <w:p w14:paraId="33297274" w14:textId="519724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CE14ECF" w14:textId="77777777" w:rsidTr="00635315">
        <w:tc>
          <w:tcPr>
            <w:tcW w:w="452" w:type="pct"/>
          </w:tcPr>
          <w:p w14:paraId="079AECDD" w14:textId="2A9934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R4-2300424</w:t>
            </w:r>
          </w:p>
        </w:tc>
        <w:tc>
          <w:tcPr>
            <w:tcW w:w="1069" w:type="pct"/>
          </w:tcPr>
          <w:p w14:paraId="5D7D8358" w14:textId="5291B2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Corection to PC1 UTRA ACLR for bands n71 and n85.</w:t>
            </w:r>
          </w:p>
        </w:tc>
        <w:tc>
          <w:tcPr>
            <w:tcW w:w="600" w:type="pct"/>
          </w:tcPr>
          <w:p w14:paraId="3324B57D" w14:textId="3A7729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79" w:type="pct"/>
          </w:tcPr>
          <w:p w14:paraId="2253532E" w14:textId="088CC4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1AACC39" w14:textId="1B5ECA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1320</w:t>
            </w:r>
          </w:p>
        </w:tc>
        <w:tc>
          <w:tcPr>
            <w:tcW w:w="220" w:type="pct"/>
          </w:tcPr>
          <w:p w14:paraId="40698F9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CB7128A" w14:textId="1E8B24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64EFAD3" w14:textId="5AFE96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EF91718" w14:textId="73CFF0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LTE_NR_HPUE_FWVM_R18-Core</w:t>
            </w:r>
          </w:p>
        </w:tc>
        <w:tc>
          <w:tcPr>
            <w:tcW w:w="513" w:type="pct"/>
          </w:tcPr>
          <w:p w14:paraId="54F7AE29" w14:textId="0B42A9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79D7C84" w14:textId="77777777" w:rsidTr="00635315">
        <w:tc>
          <w:tcPr>
            <w:tcW w:w="452" w:type="pct"/>
          </w:tcPr>
          <w:p w14:paraId="4A002969" w14:textId="0FBE92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R4-2300629</w:t>
            </w:r>
          </w:p>
        </w:tc>
        <w:tc>
          <w:tcPr>
            <w:tcW w:w="1069" w:type="pct"/>
          </w:tcPr>
          <w:p w14:paraId="034175BE" w14:textId="1D1624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configuration for carrier aggregation RMCs</w:t>
            </w:r>
          </w:p>
        </w:tc>
        <w:tc>
          <w:tcPr>
            <w:tcW w:w="600" w:type="pct"/>
          </w:tcPr>
          <w:p w14:paraId="014EB047" w14:textId="759061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42CD3464" w14:textId="3EF9BF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55FAB53" w14:textId="0E3ED9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1321</w:t>
            </w:r>
          </w:p>
        </w:tc>
        <w:tc>
          <w:tcPr>
            <w:tcW w:w="220" w:type="pct"/>
          </w:tcPr>
          <w:p w14:paraId="523C756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471D479" w14:textId="1C18FA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DF12C27" w14:textId="054AE3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837BA4C" w14:textId="2506E4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CF2BF30" w14:textId="1486EF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58033CC3" w14:textId="77777777" w:rsidTr="00635315">
        <w:tc>
          <w:tcPr>
            <w:tcW w:w="452" w:type="pct"/>
          </w:tcPr>
          <w:p w14:paraId="3333A3B7" w14:textId="0F3EEE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R4-2303651</w:t>
            </w:r>
          </w:p>
        </w:tc>
        <w:tc>
          <w:tcPr>
            <w:tcW w:w="1069" w:type="pct"/>
          </w:tcPr>
          <w:p w14:paraId="5F1C7AA8" w14:textId="7C5E6E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configuration for carrier aggregation RMCs</w:t>
            </w:r>
          </w:p>
        </w:tc>
        <w:tc>
          <w:tcPr>
            <w:tcW w:w="600" w:type="pct"/>
          </w:tcPr>
          <w:p w14:paraId="629A790D" w14:textId="4DD331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5B22CD2D" w14:textId="3A2D30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1260EF0" w14:textId="72B8B4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1321</w:t>
            </w:r>
          </w:p>
        </w:tc>
        <w:tc>
          <w:tcPr>
            <w:tcW w:w="220" w:type="pct"/>
          </w:tcPr>
          <w:p w14:paraId="0C17F3FE" w14:textId="32EAC1C6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DF812D8" w14:textId="731898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00F7AB75" w14:textId="11ADC2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87969D1" w14:textId="520431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24DD4741" w14:textId="05DDB6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FB4FB9B" w14:textId="77777777" w:rsidTr="00635315">
        <w:tc>
          <w:tcPr>
            <w:tcW w:w="452" w:type="pct"/>
          </w:tcPr>
          <w:p w14:paraId="76967E2E" w14:textId="6D253E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R4-2300630</w:t>
            </w:r>
          </w:p>
        </w:tc>
        <w:tc>
          <w:tcPr>
            <w:tcW w:w="1069" w:type="pct"/>
          </w:tcPr>
          <w:p w14:paraId="0673A4EC" w14:textId="48ECE1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configuration for carrier aggregation RMCs</w:t>
            </w:r>
          </w:p>
        </w:tc>
        <w:tc>
          <w:tcPr>
            <w:tcW w:w="600" w:type="pct"/>
          </w:tcPr>
          <w:p w14:paraId="1D8AAF1A" w14:textId="429C29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6C6C4937" w14:textId="7C036F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141BBD8" w14:textId="2AE221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1322</w:t>
            </w:r>
          </w:p>
        </w:tc>
        <w:tc>
          <w:tcPr>
            <w:tcW w:w="220" w:type="pct"/>
          </w:tcPr>
          <w:p w14:paraId="21D0007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3AFD65D" w14:textId="403904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BBF798A" w14:textId="667DFC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BA66F1D" w14:textId="0A5C85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0B01660F" w14:textId="1A7B9B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50D7259" w14:textId="77777777" w:rsidTr="00635315">
        <w:tc>
          <w:tcPr>
            <w:tcW w:w="452" w:type="pct"/>
          </w:tcPr>
          <w:p w14:paraId="5A2938AB" w14:textId="5FE893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R4-2300631</w:t>
            </w:r>
          </w:p>
        </w:tc>
        <w:tc>
          <w:tcPr>
            <w:tcW w:w="1069" w:type="pct"/>
          </w:tcPr>
          <w:p w14:paraId="7A6FE703" w14:textId="786407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configuration for carrier aggregation RMCs</w:t>
            </w:r>
          </w:p>
        </w:tc>
        <w:tc>
          <w:tcPr>
            <w:tcW w:w="600" w:type="pct"/>
          </w:tcPr>
          <w:p w14:paraId="31FE57B3" w14:textId="30879D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05774061" w14:textId="5DB57B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AED6E41" w14:textId="1653A3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1323</w:t>
            </w:r>
          </w:p>
        </w:tc>
        <w:tc>
          <w:tcPr>
            <w:tcW w:w="220" w:type="pct"/>
          </w:tcPr>
          <w:p w14:paraId="11AB831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BD1BEA8" w14:textId="21ACB1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88C2C0B" w14:textId="792008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48262F5" w14:textId="5CE695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91B3D5A" w14:textId="14F55E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460063D" w14:textId="77777777" w:rsidTr="00635315">
        <w:tc>
          <w:tcPr>
            <w:tcW w:w="452" w:type="pct"/>
          </w:tcPr>
          <w:p w14:paraId="097AB54D" w14:textId="02DC29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R4-2300632</w:t>
            </w:r>
          </w:p>
        </w:tc>
        <w:tc>
          <w:tcPr>
            <w:tcW w:w="1069" w:type="pct"/>
          </w:tcPr>
          <w:p w14:paraId="438A003F" w14:textId="5323A9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configuration for carrier aggregation RMCs</w:t>
            </w:r>
          </w:p>
        </w:tc>
        <w:tc>
          <w:tcPr>
            <w:tcW w:w="600" w:type="pct"/>
          </w:tcPr>
          <w:p w14:paraId="20385059" w14:textId="1A2DD9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2B6F298B" w14:textId="6BF743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29990B6" w14:textId="07DEE9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1324</w:t>
            </w:r>
          </w:p>
        </w:tc>
        <w:tc>
          <w:tcPr>
            <w:tcW w:w="220" w:type="pct"/>
          </w:tcPr>
          <w:p w14:paraId="3851807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B93F3A" w14:textId="0DA605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2BB552F" w14:textId="352818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7BFBFFF" w14:textId="5E4B3D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02355DE7" w14:textId="07933F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C0CC159" w14:textId="77777777" w:rsidTr="00635315">
        <w:tc>
          <w:tcPr>
            <w:tcW w:w="452" w:type="pct"/>
          </w:tcPr>
          <w:p w14:paraId="1043D0DE" w14:textId="206263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R4-2303714</w:t>
            </w:r>
          </w:p>
        </w:tc>
        <w:tc>
          <w:tcPr>
            <w:tcW w:w="1069" w:type="pct"/>
          </w:tcPr>
          <w:p w14:paraId="14B07ED6" w14:textId="79847C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FR1 CA DC-location reporting</w:t>
            </w:r>
          </w:p>
        </w:tc>
        <w:tc>
          <w:tcPr>
            <w:tcW w:w="600" w:type="pct"/>
          </w:tcPr>
          <w:p w14:paraId="51FE9555" w14:textId="6AAE3C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Oppo, Huawei</w:t>
            </w:r>
          </w:p>
        </w:tc>
        <w:tc>
          <w:tcPr>
            <w:tcW w:w="379" w:type="pct"/>
          </w:tcPr>
          <w:p w14:paraId="2EB3C38F" w14:textId="394B39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1620B15" w14:textId="15DC39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1325</w:t>
            </w:r>
          </w:p>
        </w:tc>
        <w:tc>
          <w:tcPr>
            <w:tcW w:w="220" w:type="pct"/>
          </w:tcPr>
          <w:p w14:paraId="694FFF1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F9123B" w14:textId="3CA8F7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A3D4038" w14:textId="391D4F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AD57591" w14:textId="347284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</w:t>
            </w:r>
          </w:p>
        </w:tc>
        <w:tc>
          <w:tcPr>
            <w:tcW w:w="513" w:type="pct"/>
          </w:tcPr>
          <w:p w14:paraId="4A0C119E" w14:textId="285C98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522CBFA1" w14:textId="77777777" w:rsidTr="00635315">
        <w:tc>
          <w:tcPr>
            <w:tcW w:w="452" w:type="pct"/>
          </w:tcPr>
          <w:p w14:paraId="23999012" w14:textId="19C05E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R4-2300712</w:t>
            </w:r>
          </w:p>
        </w:tc>
        <w:tc>
          <w:tcPr>
            <w:tcW w:w="1069" w:type="pct"/>
          </w:tcPr>
          <w:p w14:paraId="5538C3BA" w14:textId="03FA0E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FR1 CA DC-location reporting</w:t>
            </w:r>
          </w:p>
        </w:tc>
        <w:tc>
          <w:tcPr>
            <w:tcW w:w="600" w:type="pct"/>
          </w:tcPr>
          <w:p w14:paraId="7DB99174" w14:textId="2B1DDF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Oppo, Huawei</w:t>
            </w:r>
          </w:p>
        </w:tc>
        <w:tc>
          <w:tcPr>
            <w:tcW w:w="379" w:type="pct"/>
          </w:tcPr>
          <w:p w14:paraId="530E1C01" w14:textId="342601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F553EC8" w14:textId="311B99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1325</w:t>
            </w:r>
          </w:p>
        </w:tc>
        <w:tc>
          <w:tcPr>
            <w:tcW w:w="220" w:type="pct"/>
          </w:tcPr>
          <w:p w14:paraId="6456787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4593A96" w14:textId="0ADE7D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E296AE7" w14:textId="147528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5F6F4AA" w14:textId="6D8F3C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</w:t>
            </w:r>
          </w:p>
        </w:tc>
        <w:tc>
          <w:tcPr>
            <w:tcW w:w="513" w:type="pct"/>
          </w:tcPr>
          <w:p w14:paraId="0E14E1F2" w14:textId="2B2398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4E3AFB68" w14:textId="77777777" w:rsidTr="00635315">
        <w:tc>
          <w:tcPr>
            <w:tcW w:w="452" w:type="pct"/>
          </w:tcPr>
          <w:p w14:paraId="1EFEBC72" w14:textId="47CB9C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R4-2300725</w:t>
            </w:r>
          </w:p>
        </w:tc>
        <w:tc>
          <w:tcPr>
            <w:tcW w:w="1069" w:type="pct"/>
          </w:tcPr>
          <w:p w14:paraId="2D90364F" w14:textId="692F4F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NS_50 PC2 A-MPR</w:t>
            </w:r>
          </w:p>
        </w:tc>
        <w:tc>
          <w:tcPr>
            <w:tcW w:w="600" w:type="pct"/>
          </w:tcPr>
          <w:p w14:paraId="108046D3" w14:textId="57166A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2429C321" w14:textId="11FDE5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12F7E7C" w14:textId="54662C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1326</w:t>
            </w:r>
          </w:p>
        </w:tc>
        <w:tc>
          <w:tcPr>
            <w:tcW w:w="220" w:type="pct"/>
          </w:tcPr>
          <w:p w14:paraId="46144F6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4374C6F" w14:textId="6ED7AF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87BF746" w14:textId="637030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6C9EDB4" w14:textId="62024A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NR_UE_PC2_n39-Core</w:t>
            </w:r>
          </w:p>
        </w:tc>
        <w:tc>
          <w:tcPr>
            <w:tcW w:w="513" w:type="pct"/>
          </w:tcPr>
          <w:p w14:paraId="7BB0F1D9" w14:textId="0CE309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5C12E84B" w14:textId="77777777" w:rsidTr="00635315">
        <w:tc>
          <w:tcPr>
            <w:tcW w:w="452" w:type="pct"/>
          </w:tcPr>
          <w:p w14:paraId="5F0DCF38" w14:textId="5C6675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R4-2303674</w:t>
            </w:r>
          </w:p>
        </w:tc>
        <w:tc>
          <w:tcPr>
            <w:tcW w:w="1069" w:type="pct"/>
          </w:tcPr>
          <w:p w14:paraId="2FD37A07" w14:textId="61A7BA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NS_50 PC2 A-MPR</w:t>
            </w:r>
          </w:p>
        </w:tc>
        <w:tc>
          <w:tcPr>
            <w:tcW w:w="600" w:type="pct"/>
          </w:tcPr>
          <w:p w14:paraId="5EFD1A7C" w14:textId="7AB00F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2EEDECE0" w14:textId="4F3C62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8A52171" w14:textId="5AA120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1326</w:t>
            </w:r>
          </w:p>
        </w:tc>
        <w:tc>
          <w:tcPr>
            <w:tcW w:w="220" w:type="pct"/>
          </w:tcPr>
          <w:p w14:paraId="7200E49C" w14:textId="7260BA9B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74F188E" w14:textId="03E3B2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06DB802" w14:textId="5146FC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C38F5F3" w14:textId="2B4198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NR_UE_PC2_n39-Core</w:t>
            </w:r>
          </w:p>
        </w:tc>
        <w:tc>
          <w:tcPr>
            <w:tcW w:w="513" w:type="pct"/>
          </w:tcPr>
          <w:p w14:paraId="20404139" w14:textId="0E8195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0D2E71A" w14:textId="77777777" w:rsidTr="00635315">
        <w:tc>
          <w:tcPr>
            <w:tcW w:w="452" w:type="pct"/>
          </w:tcPr>
          <w:p w14:paraId="7F277122" w14:textId="45F8C0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R4-2300726</w:t>
            </w:r>
          </w:p>
        </w:tc>
        <w:tc>
          <w:tcPr>
            <w:tcW w:w="1069" w:type="pct"/>
          </w:tcPr>
          <w:p w14:paraId="272C16F2" w14:textId="72F3BE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 to introduce emissions specifications for certain LTE_V2X band combinations</w:t>
            </w:r>
          </w:p>
        </w:tc>
        <w:tc>
          <w:tcPr>
            <w:tcW w:w="600" w:type="pct"/>
          </w:tcPr>
          <w:p w14:paraId="61790379" w14:textId="0BD857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7A8736AF" w14:textId="059462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049CFD6" w14:textId="2896F2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1327</w:t>
            </w:r>
          </w:p>
        </w:tc>
        <w:tc>
          <w:tcPr>
            <w:tcW w:w="220" w:type="pct"/>
          </w:tcPr>
          <w:p w14:paraId="1AB70CC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B70EA94" w14:textId="41D49D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5E41EE3" w14:textId="14BC87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B81AC55" w14:textId="1F9545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513" w:type="pct"/>
          </w:tcPr>
          <w:p w14:paraId="08BCDF65" w14:textId="3C9BFC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A9DC5E4" w14:textId="77777777" w:rsidTr="00635315">
        <w:tc>
          <w:tcPr>
            <w:tcW w:w="452" w:type="pct"/>
          </w:tcPr>
          <w:p w14:paraId="384B50C8" w14:textId="51BD8A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R4-2303673</w:t>
            </w:r>
          </w:p>
        </w:tc>
        <w:tc>
          <w:tcPr>
            <w:tcW w:w="1069" w:type="pct"/>
          </w:tcPr>
          <w:p w14:paraId="3C66C92C" w14:textId="6F6606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emissions specifications for certain LTE_V2X band combinations</w:t>
            </w:r>
          </w:p>
        </w:tc>
        <w:tc>
          <w:tcPr>
            <w:tcW w:w="600" w:type="pct"/>
          </w:tcPr>
          <w:p w14:paraId="4E405F85" w14:textId="382132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79" w:type="pct"/>
          </w:tcPr>
          <w:p w14:paraId="169D568C" w14:textId="6C8B30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D0DFB8C" w14:textId="32D6A5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1327</w:t>
            </w:r>
          </w:p>
        </w:tc>
        <w:tc>
          <w:tcPr>
            <w:tcW w:w="220" w:type="pct"/>
          </w:tcPr>
          <w:p w14:paraId="0C77F6AA" w14:textId="6FA569BE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13E9233" w14:textId="37D69E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87BA272" w14:textId="3F7E09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A13A2E5" w14:textId="612CF0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513" w:type="pct"/>
          </w:tcPr>
          <w:p w14:paraId="2E5CD680" w14:textId="140A26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C055C05" w14:textId="77777777" w:rsidTr="00635315">
        <w:tc>
          <w:tcPr>
            <w:tcW w:w="452" w:type="pct"/>
          </w:tcPr>
          <w:p w14:paraId="7B3DE30D" w14:textId="64A7FF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R4-2300727</w:t>
            </w:r>
          </w:p>
        </w:tc>
        <w:tc>
          <w:tcPr>
            <w:tcW w:w="1069" w:type="pct"/>
          </w:tcPr>
          <w:p w14:paraId="103C7099" w14:textId="1BFF3A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 to introduce emissions specifications for certain LTE_V2X band combinations</w:t>
            </w:r>
          </w:p>
        </w:tc>
        <w:tc>
          <w:tcPr>
            <w:tcW w:w="600" w:type="pct"/>
          </w:tcPr>
          <w:p w14:paraId="79B84F42" w14:textId="2971B0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2EC5813A" w14:textId="099A97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9FB576C" w14:textId="0AA1B1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1328</w:t>
            </w:r>
          </w:p>
        </w:tc>
        <w:tc>
          <w:tcPr>
            <w:tcW w:w="220" w:type="pct"/>
          </w:tcPr>
          <w:p w14:paraId="6A55C3C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74427DE" w14:textId="7818E0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CBA5E8C" w14:textId="6D61C8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4C9CDBD" w14:textId="5B626B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513" w:type="pct"/>
          </w:tcPr>
          <w:p w14:paraId="2CE6C44C" w14:textId="69CB51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F0610E7" w14:textId="77777777" w:rsidTr="00635315">
        <w:tc>
          <w:tcPr>
            <w:tcW w:w="452" w:type="pct"/>
          </w:tcPr>
          <w:p w14:paraId="0AAB3A07" w14:textId="66C33E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R4-2303721</w:t>
            </w:r>
          </w:p>
        </w:tc>
        <w:tc>
          <w:tcPr>
            <w:tcW w:w="1069" w:type="pct"/>
          </w:tcPr>
          <w:p w14:paraId="65DDE281" w14:textId="6B4E9E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emissions specifications for certain LTE_V2X band combinations</w:t>
            </w:r>
          </w:p>
        </w:tc>
        <w:tc>
          <w:tcPr>
            <w:tcW w:w="600" w:type="pct"/>
          </w:tcPr>
          <w:p w14:paraId="0C475609" w14:textId="4224E5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79" w:type="pct"/>
          </w:tcPr>
          <w:p w14:paraId="27BC4008" w14:textId="1C79EA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BF1458C" w14:textId="0C2294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1328</w:t>
            </w:r>
          </w:p>
        </w:tc>
        <w:tc>
          <w:tcPr>
            <w:tcW w:w="220" w:type="pct"/>
          </w:tcPr>
          <w:p w14:paraId="72061979" w14:textId="25B79586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F0C1C7B" w14:textId="0EEFF8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EAD9FAF" w14:textId="27123B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5D3BFF0" w14:textId="017649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513" w:type="pct"/>
          </w:tcPr>
          <w:p w14:paraId="477718FA" w14:textId="31E702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1771322" w14:textId="77777777" w:rsidTr="00635315">
        <w:tc>
          <w:tcPr>
            <w:tcW w:w="452" w:type="pct"/>
          </w:tcPr>
          <w:p w14:paraId="1706396A" w14:textId="1025D8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R4-2300731</w:t>
            </w:r>
          </w:p>
        </w:tc>
        <w:tc>
          <w:tcPr>
            <w:tcW w:w="1069" w:type="pct"/>
          </w:tcPr>
          <w:p w14:paraId="64D56834" w14:textId="16F316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Carrier resource grid mapping to channel raster and use of UE-specific bandwidth</w:t>
            </w:r>
          </w:p>
        </w:tc>
        <w:tc>
          <w:tcPr>
            <w:tcW w:w="600" w:type="pct"/>
          </w:tcPr>
          <w:p w14:paraId="6A0B84C8" w14:textId="06B36A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Verizon, China Telecom</w:t>
            </w:r>
          </w:p>
        </w:tc>
        <w:tc>
          <w:tcPr>
            <w:tcW w:w="379" w:type="pct"/>
          </w:tcPr>
          <w:p w14:paraId="56F1CA17" w14:textId="2C0A3C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4E2C19B" w14:textId="1FBACA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1329</w:t>
            </w:r>
          </w:p>
        </w:tc>
        <w:tc>
          <w:tcPr>
            <w:tcW w:w="220" w:type="pct"/>
          </w:tcPr>
          <w:p w14:paraId="5A2A045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8F55DD1" w14:textId="5BE432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181CD719" w14:textId="5C6E49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5748817" w14:textId="0DF625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0295A211" w14:textId="3707E5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50EDFD32" w14:textId="77777777" w:rsidTr="00635315">
        <w:tc>
          <w:tcPr>
            <w:tcW w:w="452" w:type="pct"/>
          </w:tcPr>
          <w:p w14:paraId="374A9235" w14:textId="55173F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R4-2300732</w:t>
            </w:r>
          </w:p>
        </w:tc>
        <w:tc>
          <w:tcPr>
            <w:tcW w:w="1069" w:type="pct"/>
          </w:tcPr>
          <w:p w14:paraId="42D7C5E2" w14:textId="77E378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Carrier resource grid mapping to channel raster and use of UE-specific bandwidth</w:t>
            </w:r>
          </w:p>
        </w:tc>
        <w:tc>
          <w:tcPr>
            <w:tcW w:w="600" w:type="pct"/>
          </w:tcPr>
          <w:p w14:paraId="6ACF45A4" w14:textId="6C7FD0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Verizon, China Telecom</w:t>
            </w:r>
          </w:p>
        </w:tc>
        <w:tc>
          <w:tcPr>
            <w:tcW w:w="379" w:type="pct"/>
          </w:tcPr>
          <w:p w14:paraId="2CAF9CEA" w14:textId="7E6214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8238C0E" w14:textId="13AA2D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1330</w:t>
            </w:r>
          </w:p>
        </w:tc>
        <w:tc>
          <w:tcPr>
            <w:tcW w:w="220" w:type="pct"/>
          </w:tcPr>
          <w:p w14:paraId="36C0E72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16FA200" w14:textId="02AD8F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2A698A4" w14:textId="5772D7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C3A9FB9" w14:textId="6BD3B1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00E555F" w14:textId="333D9D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1DEA3CFE" w14:textId="77777777" w:rsidTr="00635315">
        <w:tc>
          <w:tcPr>
            <w:tcW w:w="452" w:type="pct"/>
          </w:tcPr>
          <w:p w14:paraId="1872BB49" w14:textId="3E32AA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R4-2300733</w:t>
            </w:r>
          </w:p>
        </w:tc>
        <w:tc>
          <w:tcPr>
            <w:tcW w:w="1069" w:type="pct"/>
          </w:tcPr>
          <w:p w14:paraId="0487AF06" w14:textId="38CC5B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Carrier resource grid mapping to channel raster and use of UE-specific bandwidth</w:t>
            </w:r>
          </w:p>
        </w:tc>
        <w:tc>
          <w:tcPr>
            <w:tcW w:w="600" w:type="pct"/>
          </w:tcPr>
          <w:p w14:paraId="645221F0" w14:textId="12ED13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Verizon, China Telecom</w:t>
            </w:r>
          </w:p>
        </w:tc>
        <w:tc>
          <w:tcPr>
            <w:tcW w:w="379" w:type="pct"/>
          </w:tcPr>
          <w:p w14:paraId="3DECED32" w14:textId="2C08D3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5547E6A" w14:textId="69A0C7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1331</w:t>
            </w:r>
          </w:p>
        </w:tc>
        <w:tc>
          <w:tcPr>
            <w:tcW w:w="220" w:type="pct"/>
          </w:tcPr>
          <w:p w14:paraId="55828DE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C8A0E17" w14:textId="580A20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74B4CEB" w14:textId="177D49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ED28E91" w14:textId="3C7D64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EB4172F" w14:textId="318453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21272DD3" w14:textId="77777777" w:rsidTr="00635315">
        <w:tc>
          <w:tcPr>
            <w:tcW w:w="452" w:type="pct"/>
          </w:tcPr>
          <w:p w14:paraId="688DD66E" w14:textId="7715C4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R4-2300734</w:t>
            </w:r>
          </w:p>
        </w:tc>
        <w:tc>
          <w:tcPr>
            <w:tcW w:w="1069" w:type="pct"/>
          </w:tcPr>
          <w:p w14:paraId="246833A6" w14:textId="192156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Carrier resource grid mapping to channel raster and use of UE-specific bandwidth</w:t>
            </w:r>
          </w:p>
        </w:tc>
        <w:tc>
          <w:tcPr>
            <w:tcW w:w="600" w:type="pct"/>
          </w:tcPr>
          <w:p w14:paraId="4C921A2E" w14:textId="2F0C7F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Verizon, China Telecom</w:t>
            </w:r>
          </w:p>
        </w:tc>
        <w:tc>
          <w:tcPr>
            <w:tcW w:w="379" w:type="pct"/>
          </w:tcPr>
          <w:p w14:paraId="1C033D5D" w14:textId="0D8F6F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355ECC8" w14:textId="52C2E7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1332</w:t>
            </w:r>
          </w:p>
        </w:tc>
        <w:tc>
          <w:tcPr>
            <w:tcW w:w="220" w:type="pct"/>
          </w:tcPr>
          <w:p w14:paraId="52697FE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5BE907" w14:textId="1A3C88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50788E9" w14:textId="1F3BDA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D1C248A" w14:textId="562EA5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BB2B06D" w14:textId="56A149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1192D812" w14:textId="77777777" w:rsidTr="00635315">
        <w:tc>
          <w:tcPr>
            <w:tcW w:w="452" w:type="pct"/>
          </w:tcPr>
          <w:p w14:paraId="5869F024" w14:textId="4977DF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R4-2300740</w:t>
            </w:r>
          </w:p>
        </w:tc>
        <w:tc>
          <w:tcPr>
            <w:tcW w:w="1069" w:type="pct"/>
          </w:tcPr>
          <w:p w14:paraId="732E89AA" w14:textId="16BB0F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configured maximum power for inter-band UL CA</w:t>
            </w:r>
          </w:p>
        </w:tc>
        <w:tc>
          <w:tcPr>
            <w:tcW w:w="600" w:type="pct"/>
          </w:tcPr>
          <w:p w14:paraId="5B6430DF" w14:textId="213D70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2DB3CD6E" w14:textId="4D08B4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5DCB672" w14:textId="6211A1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1333</w:t>
            </w:r>
          </w:p>
        </w:tc>
        <w:tc>
          <w:tcPr>
            <w:tcW w:w="220" w:type="pct"/>
          </w:tcPr>
          <w:p w14:paraId="5F502A2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16ED65E" w14:textId="597B9D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4229BB5" w14:textId="764AF9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EBC3424" w14:textId="35436E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3" w:type="pct"/>
          </w:tcPr>
          <w:p w14:paraId="05290433" w14:textId="76F321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42AFCC1" w14:textId="77777777" w:rsidTr="00635315">
        <w:tc>
          <w:tcPr>
            <w:tcW w:w="452" w:type="pct"/>
          </w:tcPr>
          <w:p w14:paraId="0C4E21A1" w14:textId="302F6E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R4-2303638</w:t>
            </w:r>
          </w:p>
        </w:tc>
        <w:tc>
          <w:tcPr>
            <w:tcW w:w="1069" w:type="pct"/>
          </w:tcPr>
          <w:p w14:paraId="2C6CDEC1" w14:textId="26A65E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configured maximum power for inter-band UL CA</w:t>
            </w:r>
          </w:p>
        </w:tc>
        <w:tc>
          <w:tcPr>
            <w:tcW w:w="600" w:type="pct"/>
          </w:tcPr>
          <w:p w14:paraId="67AA4D9B" w14:textId="578443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0B7015B1" w14:textId="08314B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5FCEDBB" w14:textId="6639B4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1333</w:t>
            </w:r>
          </w:p>
        </w:tc>
        <w:tc>
          <w:tcPr>
            <w:tcW w:w="220" w:type="pct"/>
          </w:tcPr>
          <w:p w14:paraId="3339153F" w14:textId="4ED1A5E6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FF0E476" w14:textId="5BD646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7793CC9" w14:textId="465647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11DD486" w14:textId="77022B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3" w:type="pct"/>
          </w:tcPr>
          <w:p w14:paraId="406EC291" w14:textId="29470A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38D0B5E9" w14:textId="77777777" w:rsidTr="00635315">
        <w:tc>
          <w:tcPr>
            <w:tcW w:w="452" w:type="pct"/>
          </w:tcPr>
          <w:p w14:paraId="1FF058E3" w14:textId="39DF79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R4-2300741</w:t>
            </w:r>
          </w:p>
        </w:tc>
        <w:tc>
          <w:tcPr>
            <w:tcW w:w="1069" w:type="pct"/>
          </w:tcPr>
          <w:p w14:paraId="628EB14A" w14:textId="4D504B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configured maximum power for inter-band UL CA</w:t>
            </w:r>
          </w:p>
        </w:tc>
        <w:tc>
          <w:tcPr>
            <w:tcW w:w="600" w:type="pct"/>
          </w:tcPr>
          <w:p w14:paraId="17343FE6" w14:textId="1C7C60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4A841021" w14:textId="6A86D7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76B96F5" w14:textId="5201EF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1334</w:t>
            </w:r>
          </w:p>
        </w:tc>
        <w:tc>
          <w:tcPr>
            <w:tcW w:w="220" w:type="pct"/>
          </w:tcPr>
          <w:p w14:paraId="058B0E1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2A8876F" w14:textId="2F48D3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660898F" w14:textId="17E2B9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08A23CA" w14:textId="6FEA04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3" w:type="pct"/>
          </w:tcPr>
          <w:p w14:paraId="5E8BEB5A" w14:textId="7FBE4E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54A99463" w14:textId="77777777" w:rsidTr="00635315">
        <w:tc>
          <w:tcPr>
            <w:tcW w:w="452" w:type="pct"/>
          </w:tcPr>
          <w:p w14:paraId="7C745624" w14:textId="08AE6C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R4-2300746</w:t>
            </w:r>
          </w:p>
        </w:tc>
        <w:tc>
          <w:tcPr>
            <w:tcW w:w="1069" w:type="pct"/>
          </w:tcPr>
          <w:p w14:paraId="1619908D" w14:textId="267284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UE power classes for CA configurations for HPUE</w:t>
            </w:r>
          </w:p>
        </w:tc>
        <w:tc>
          <w:tcPr>
            <w:tcW w:w="600" w:type="pct"/>
          </w:tcPr>
          <w:p w14:paraId="6DCB333B" w14:textId="12638A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27795F9D" w14:textId="0FD7D9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655C334" w14:textId="66C13D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1335</w:t>
            </w:r>
          </w:p>
        </w:tc>
        <w:tc>
          <w:tcPr>
            <w:tcW w:w="220" w:type="pct"/>
          </w:tcPr>
          <w:p w14:paraId="532E926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B47F92" w14:textId="1E6144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38ED64F" w14:textId="148BA7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9C07F79" w14:textId="4C9DFF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3" w:type="pct"/>
          </w:tcPr>
          <w:p w14:paraId="78E718A6" w14:textId="64580E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5780638B" w14:textId="77777777" w:rsidTr="00635315">
        <w:tc>
          <w:tcPr>
            <w:tcW w:w="452" w:type="pct"/>
          </w:tcPr>
          <w:p w14:paraId="01EBF3D3" w14:textId="73779F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R4-2300747</w:t>
            </w:r>
          </w:p>
        </w:tc>
        <w:tc>
          <w:tcPr>
            <w:tcW w:w="1069" w:type="pct"/>
          </w:tcPr>
          <w:p w14:paraId="53F591EF" w14:textId="4F370F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UE power classes for CA configurations for HPUE</w:t>
            </w:r>
          </w:p>
        </w:tc>
        <w:tc>
          <w:tcPr>
            <w:tcW w:w="600" w:type="pct"/>
          </w:tcPr>
          <w:p w14:paraId="0EEC6515" w14:textId="0E5ED5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1DEE8649" w14:textId="673806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2A26613" w14:textId="6B6F35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1336</w:t>
            </w:r>
          </w:p>
        </w:tc>
        <w:tc>
          <w:tcPr>
            <w:tcW w:w="220" w:type="pct"/>
          </w:tcPr>
          <w:p w14:paraId="0B32D2A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7C80BCA" w14:textId="2455E3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07903ED" w14:textId="0E1299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D984FC7" w14:textId="7A94E1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3" w:type="pct"/>
          </w:tcPr>
          <w:p w14:paraId="27392D02" w14:textId="3C8DBC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600642FA" w14:textId="77777777" w:rsidTr="00635315">
        <w:tc>
          <w:tcPr>
            <w:tcW w:w="452" w:type="pct"/>
          </w:tcPr>
          <w:p w14:paraId="6BCD782F" w14:textId="6B4461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R4-2300755</w:t>
            </w:r>
          </w:p>
        </w:tc>
        <w:tc>
          <w:tcPr>
            <w:tcW w:w="1069" w:type="pct"/>
          </w:tcPr>
          <w:p w14:paraId="4488878E" w14:textId="395ADF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the specification of network signaling value NS_57</w:t>
            </w:r>
          </w:p>
        </w:tc>
        <w:tc>
          <w:tcPr>
            <w:tcW w:w="600" w:type="pct"/>
          </w:tcPr>
          <w:p w14:paraId="44C51C64" w14:textId="6E46AF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58DEFEF2" w14:textId="28C6B6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DE762DA" w14:textId="6A4BD5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1337</w:t>
            </w:r>
          </w:p>
        </w:tc>
        <w:tc>
          <w:tcPr>
            <w:tcW w:w="220" w:type="pct"/>
          </w:tcPr>
          <w:p w14:paraId="30C8365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BD965E0" w14:textId="7A5503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E25F3AE" w14:textId="2A6754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102219F" w14:textId="5916F3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49D08835" w14:textId="607C42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4B29AB0D" w14:textId="77777777" w:rsidTr="00635315">
        <w:tc>
          <w:tcPr>
            <w:tcW w:w="452" w:type="pct"/>
          </w:tcPr>
          <w:p w14:paraId="3018C44F" w14:textId="1893F1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R4-2303634</w:t>
            </w:r>
          </w:p>
        </w:tc>
        <w:tc>
          <w:tcPr>
            <w:tcW w:w="1069" w:type="pct"/>
          </w:tcPr>
          <w:p w14:paraId="412FCC69" w14:textId="7E9E1B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the CA_NS indication and NS values for n77 in Canada [n77 Canada]</w:t>
            </w:r>
          </w:p>
        </w:tc>
        <w:tc>
          <w:tcPr>
            <w:tcW w:w="600" w:type="pct"/>
          </w:tcPr>
          <w:p w14:paraId="61C1BD72" w14:textId="127FAA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608DAE6E" w14:textId="46BD75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669A101" w14:textId="6D4516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1337</w:t>
            </w:r>
          </w:p>
        </w:tc>
        <w:tc>
          <w:tcPr>
            <w:tcW w:w="220" w:type="pct"/>
          </w:tcPr>
          <w:p w14:paraId="0D52848C" w14:textId="0E79BCE6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1B3B8E4" w14:textId="6F5075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6C8C7FC" w14:textId="7CBF81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FAD017C" w14:textId="59E778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5B1EE450" w14:textId="1FF82B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13DA58F" w14:textId="77777777" w:rsidTr="00635315">
        <w:tc>
          <w:tcPr>
            <w:tcW w:w="452" w:type="pct"/>
          </w:tcPr>
          <w:p w14:paraId="2904A97F" w14:textId="550528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R4-2300756</w:t>
            </w:r>
          </w:p>
        </w:tc>
        <w:tc>
          <w:tcPr>
            <w:tcW w:w="1069" w:type="pct"/>
          </w:tcPr>
          <w:p w14:paraId="32E72EDA" w14:textId="41F38A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the CA_NS indication and NS values for n77 in Canada [n77 Canada]</w:t>
            </w:r>
          </w:p>
        </w:tc>
        <w:tc>
          <w:tcPr>
            <w:tcW w:w="600" w:type="pct"/>
          </w:tcPr>
          <w:p w14:paraId="69FD2022" w14:textId="3727ED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2EC6A85F" w14:textId="11BF7B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6360D32" w14:textId="79FB39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1338</w:t>
            </w:r>
          </w:p>
        </w:tc>
        <w:tc>
          <w:tcPr>
            <w:tcW w:w="220" w:type="pct"/>
          </w:tcPr>
          <w:p w14:paraId="32A4F1F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CE41A93" w14:textId="35E96C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5DC64EC" w14:textId="56E992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318A4C1" w14:textId="59B004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63752C9E" w14:textId="50A2DA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1C05B90" w14:textId="77777777" w:rsidTr="00635315">
        <w:tc>
          <w:tcPr>
            <w:tcW w:w="452" w:type="pct"/>
          </w:tcPr>
          <w:p w14:paraId="6A840DA4" w14:textId="0B8573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R4-2300811</w:t>
            </w:r>
          </w:p>
        </w:tc>
        <w:tc>
          <w:tcPr>
            <w:tcW w:w="1069" w:type="pct"/>
          </w:tcPr>
          <w:p w14:paraId="670C4D9A" w14:textId="19BD82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 CA band combinations with two SUL cells in Rel-18</w:t>
            </w:r>
          </w:p>
        </w:tc>
        <w:tc>
          <w:tcPr>
            <w:tcW w:w="600" w:type="pct"/>
          </w:tcPr>
          <w:p w14:paraId="5E0A04E7" w14:textId="164DBA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79" w:type="pct"/>
          </w:tcPr>
          <w:p w14:paraId="416B0AB4" w14:textId="3F099C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2866DBD" w14:textId="6EC2B2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1339</w:t>
            </w:r>
          </w:p>
        </w:tc>
        <w:tc>
          <w:tcPr>
            <w:tcW w:w="220" w:type="pct"/>
          </w:tcPr>
          <w:p w14:paraId="3A2CB70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76CA21" w14:textId="3E3950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835497A" w14:textId="37D69E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3F509FF7" w14:textId="3F7D44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NR_SUL_combos_R18</w:t>
            </w:r>
          </w:p>
        </w:tc>
        <w:tc>
          <w:tcPr>
            <w:tcW w:w="513" w:type="pct"/>
          </w:tcPr>
          <w:p w14:paraId="1315ADFC" w14:textId="43CA62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254B448" w14:textId="77777777" w:rsidTr="00635315">
        <w:tc>
          <w:tcPr>
            <w:tcW w:w="452" w:type="pct"/>
          </w:tcPr>
          <w:p w14:paraId="4ADEC727" w14:textId="369517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R4-2300824</w:t>
            </w:r>
          </w:p>
        </w:tc>
        <w:tc>
          <w:tcPr>
            <w:tcW w:w="1069" w:type="pct"/>
          </w:tcPr>
          <w:p w14:paraId="5F8B08C5" w14:textId="10B678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Corrections to the section 6.2D</w:t>
            </w:r>
          </w:p>
        </w:tc>
        <w:tc>
          <w:tcPr>
            <w:tcW w:w="600" w:type="pct"/>
          </w:tcPr>
          <w:p w14:paraId="73DC5317" w14:textId="433900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666C9E47" w14:textId="7CCA2F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000EC9F" w14:textId="7392BB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1340</w:t>
            </w:r>
          </w:p>
        </w:tc>
        <w:tc>
          <w:tcPr>
            <w:tcW w:w="220" w:type="pct"/>
          </w:tcPr>
          <w:p w14:paraId="6E82800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F75841A" w14:textId="5F3CD3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A5995E9" w14:textId="3B9D63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9D8FBE3" w14:textId="1FF5A6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3" w:type="pct"/>
          </w:tcPr>
          <w:p w14:paraId="74441133" w14:textId="2DFBC0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C694044" w14:textId="77777777" w:rsidTr="00635315">
        <w:tc>
          <w:tcPr>
            <w:tcW w:w="452" w:type="pct"/>
          </w:tcPr>
          <w:p w14:paraId="40BB82CF" w14:textId="7CD345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R4-2300825</w:t>
            </w:r>
          </w:p>
        </w:tc>
        <w:tc>
          <w:tcPr>
            <w:tcW w:w="1069" w:type="pct"/>
          </w:tcPr>
          <w:p w14:paraId="74962553" w14:textId="502790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Corrections to the section 6.2D</w:t>
            </w:r>
          </w:p>
        </w:tc>
        <w:tc>
          <w:tcPr>
            <w:tcW w:w="600" w:type="pct"/>
          </w:tcPr>
          <w:p w14:paraId="3F22D118" w14:textId="18DD3A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35BC6DF2" w14:textId="7A0CFB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8D2A9CB" w14:textId="5F0913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1341</w:t>
            </w:r>
          </w:p>
        </w:tc>
        <w:tc>
          <w:tcPr>
            <w:tcW w:w="220" w:type="pct"/>
          </w:tcPr>
          <w:p w14:paraId="64C8922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D9BF852" w14:textId="7A37F2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392624A" w14:textId="4F51C4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1D19E82" w14:textId="0EEDE4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3" w:type="pct"/>
          </w:tcPr>
          <w:p w14:paraId="61BA8ABC" w14:textId="57614B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66BFDD5" w14:textId="77777777" w:rsidTr="00635315">
        <w:tc>
          <w:tcPr>
            <w:tcW w:w="452" w:type="pct"/>
          </w:tcPr>
          <w:p w14:paraId="0BEB0BE8" w14:textId="47F590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R4-2300861</w:t>
            </w:r>
          </w:p>
        </w:tc>
        <w:tc>
          <w:tcPr>
            <w:tcW w:w="1069" w:type="pct"/>
          </w:tcPr>
          <w:p w14:paraId="5334825F" w14:textId="32A8BF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38.101-1 Introduce DL interruption clarification for CA conduting Tx Switching</w:t>
            </w:r>
          </w:p>
        </w:tc>
        <w:tc>
          <w:tcPr>
            <w:tcW w:w="600" w:type="pct"/>
          </w:tcPr>
          <w:p w14:paraId="207A4E1B" w14:textId="0ED5D0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379" w:type="pct"/>
          </w:tcPr>
          <w:p w14:paraId="0F132240" w14:textId="3BB3C1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C15ACD1" w14:textId="7A0EB7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1342</w:t>
            </w:r>
          </w:p>
        </w:tc>
        <w:tc>
          <w:tcPr>
            <w:tcW w:w="220" w:type="pct"/>
          </w:tcPr>
          <w:p w14:paraId="1693B74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BEAE141" w14:textId="21A091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CD058E0" w14:textId="27F58D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1FEE502F" w14:textId="124FC1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DL_intrpt_combos_TxSW_R18</w:t>
            </w:r>
          </w:p>
        </w:tc>
        <w:tc>
          <w:tcPr>
            <w:tcW w:w="513" w:type="pct"/>
          </w:tcPr>
          <w:p w14:paraId="1486E781" w14:textId="18C70A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063CB18" w14:textId="77777777" w:rsidTr="00635315">
        <w:tc>
          <w:tcPr>
            <w:tcW w:w="452" w:type="pct"/>
          </w:tcPr>
          <w:p w14:paraId="24BA0C8F" w14:textId="1F7341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R4-2300939</w:t>
            </w:r>
          </w:p>
        </w:tc>
        <w:tc>
          <w:tcPr>
            <w:tcW w:w="1069" w:type="pct"/>
          </w:tcPr>
          <w:p w14:paraId="10808F1C" w14:textId="2396F1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Correction of minor errors in suffix E (NR V2X/Sidelink) requirements</w:t>
            </w:r>
          </w:p>
        </w:tc>
        <w:tc>
          <w:tcPr>
            <w:tcW w:w="600" w:type="pct"/>
          </w:tcPr>
          <w:p w14:paraId="2EFEF1C0" w14:textId="70C412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379" w:type="pct"/>
          </w:tcPr>
          <w:p w14:paraId="058D1EA8" w14:textId="2D0315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1DDC696" w14:textId="6A5F4A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1343</w:t>
            </w:r>
          </w:p>
        </w:tc>
        <w:tc>
          <w:tcPr>
            <w:tcW w:w="220" w:type="pct"/>
          </w:tcPr>
          <w:p w14:paraId="04181AC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C7CCD6" w14:textId="64AE36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B09FC58" w14:textId="0A7E2F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9228433" w14:textId="25EADF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3" w:type="pct"/>
          </w:tcPr>
          <w:p w14:paraId="7C367642" w14:textId="3E7F4D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B2C3C91" w14:textId="77777777" w:rsidTr="00635315">
        <w:tc>
          <w:tcPr>
            <w:tcW w:w="452" w:type="pct"/>
          </w:tcPr>
          <w:p w14:paraId="209F2349" w14:textId="3B1C41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R4-2300952</w:t>
            </w:r>
          </w:p>
        </w:tc>
        <w:tc>
          <w:tcPr>
            <w:tcW w:w="1069" w:type="pct"/>
          </w:tcPr>
          <w:p w14:paraId="14195F0B" w14:textId="4600CF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NR-U PC3 A-MPR in NS_60</w:t>
            </w:r>
          </w:p>
        </w:tc>
        <w:tc>
          <w:tcPr>
            <w:tcW w:w="600" w:type="pct"/>
          </w:tcPr>
          <w:p w14:paraId="2C5FF354" w14:textId="28274C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379" w:type="pct"/>
          </w:tcPr>
          <w:p w14:paraId="7806982E" w14:textId="069F99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0092588" w14:textId="33D565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1344</w:t>
            </w:r>
          </w:p>
        </w:tc>
        <w:tc>
          <w:tcPr>
            <w:tcW w:w="220" w:type="pct"/>
          </w:tcPr>
          <w:p w14:paraId="69F19FF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9253C4" w14:textId="1CA743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9A47746" w14:textId="57CAB4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05806FA8" w14:textId="168427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NR_unlic_enh-Core</w:t>
            </w:r>
          </w:p>
        </w:tc>
        <w:tc>
          <w:tcPr>
            <w:tcW w:w="513" w:type="pct"/>
          </w:tcPr>
          <w:p w14:paraId="2B482E7D" w14:textId="66E485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641C2214" w14:textId="77777777" w:rsidTr="00635315">
        <w:tc>
          <w:tcPr>
            <w:tcW w:w="452" w:type="pct"/>
          </w:tcPr>
          <w:p w14:paraId="54163806" w14:textId="265433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R4-2300953</w:t>
            </w:r>
          </w:p>
        </w:tc>
        <w:tc>
          <w:tcPr>
            <w:tcW w:w="1069" w:type="pct"/>
          </w:tcPr>
          <w:p w14:paraId="73701AB7" w14:textId="075063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NR-U A-MPR for PC5 VLP in NS_61</w:t>
            </w:r>
          </w:p>
        </w:tc>
        <w:tc>
          <w:tcPr>
            <w:tcW w:w="600" w:type="pct"/>
          </w:tcPr>
          <w:p w14:paraId="2EBDC4D5" w14:textId="3203EB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379" w:type="pct"/>
          </w:tcPr>
          <w:p w14:paraId="4134FE03" w14:textId="5B62D4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901A2BE" w14:textId="79889F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1345</w:t>
            </w:r>
          </w:p>
        </w:tc>
        <w:tc>
          <w:tcPr>
            <w:tcW w:w="220" w:type="pct"/>
          </w:tcPr>
          <w:p w14:paraId="3ECD0AD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B25E6AB" w14:textId="096330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80F2508" w14:textId="3D3EF7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80C87DC" w14:textId="33A0DA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NR_unlic_enh-Core</w:t>
            </w:r>
          </w:p>
        </w:tc>
        <w:tc>
          <w:tcPr>
            <w:tcW w:w="513" w:type="pct"/>
          </w:tcPr>
          <w:p w14:paraId="73C4E899" w14:textId="3CF4B2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7AC2CD5" w14:textId="77777777" w:rsidTr="00635315">
        <w:tc>
          <w:tcPr>
            <w:tcW w:w="452" w:type="pct"/>
          </w:tcPr>
          <w:p w14:paraId="7A1E3BAB" w14:textId="6340B9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R4-2301057</w:t>
            </w:r>
          </w:p>
        </w:tc>
        <w:tc>
          <w:tcPr>
            <w:tcW w:w="1069" w:type="pct"/>
          </w:tcPr>
          <w:p w14:paraId="74E41085" w14:textId="450AE0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38.101-1 new combinations Rel-18 NR Intra-band</w:t>
            </w:r>
          </w:p>
        </w:tc>
        <w:tc>
          <w:tcPr>
            <w:tcW w:w="600" w:type="pct"/>
          </w:tcPr>
          <w:p w14:paraId="6C5AB2D4" w14:textId="4D65ED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6E8B5A3C" w14:textId="5A5AEB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311AD4D" w14:textId="6D14B9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1346</w:t>
            </w:r>
          </w:p>
        </w:tc>
        <w:tc>
          <w:tcPr>
            <w:tcW w:w="220" w:type="pct"/>
          </w:tcPr>
          <w:p w14:paraId="0832466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BC3B8C2" w14:textId="4F1FBB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E93AE0F" w14:textId="0F7A56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32896F82" w14:textId="63491B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NR_CA_R18_Intra</w:t>
            </w:r>
          </w:p>
        </w:tc>
        <w:tc>
          <w:tcPr>
            <w:tcW w:w="513" w:type="pct"/>
          </w:tcPr>
          <w:p w14:paraId="5D87A405" w14:textId="069F6A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DFAC991" w14:textId="77777777" w:rsidTr="00635315">
        <w:tc>
          <w:tcPr>
            <w:tcW w:w="452" w:type="pct"/>
          </w:tcPr>
          <w:p w14:paraId="2BFF7C7A" w14:textId="39138E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R4-2301102</w:t>
            </w:r>
          </w:p>
        </w:tc>
        <w:tc>
          <w:tcPr>
            <w:tcW w:w="1069" w:type="pct"/>
          </w:tcPr>
          <w:p w14:paraId="035723E6" w14:textId="3E4771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Corrections on A-MPR for CA_NC_NS_04</w:t>
            </w:r>
          </w:p>
        </w:tc>
        <w:tc>
          <w:tcPr>
            <w:tcW w:w="600" w:type="pct"/>
          </w:tcPr>
          <w:p w14:paraId="4108DE49" w14:textId="55EBB2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79" w:type="pct"/>
          </w:tcPr>
          <w:p w14:paraId="0C44650C" w14:textId="4E3AF4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6E53E9F" w14:textId="46CE2E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1347</w:t>
            </w:r>
          </w:p>
        </w:tc>
        <w:tc>
          <w:tcPr>
            <w:tcW w:w="220" w:type="pct"/>
          </w:tcPr>
          <w:p w14:paraId="13A03B9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51BFEC9" w14:textId="6EE419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E0A0517" w14:textId="3FBE7A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172134F" w14:textId="097726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3" w:type="pct"/>
          </w:tcPr>
          <w:p w14:paraId="105B69E9" w14:textId="3B13DD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5812A64" w14:textId="77777777" w:rsidTr="00635315">
        <w:tc>
          <w:tcPr>
            <w:tcW w:w="452" w:type="pct"/>
          </w:tcPr>
          <w:p w14:paraId="7649D51F" w14:textId="274432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R4-2301103</w:t>
            </w:r>
          </w:p>
        </w:tc>
        <w:tc>
          <w:tcPr>
            <w:tcW w:w="1069" w:type="pct"/>
          </w:tcPr>
          <w:p w14:paraId="098204E5" w14:textId="7E50ED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R18 corrections on A-MPR for CA_NC_NS_04</w:t>
            </w:r>
          </w:p>
        </w:tc>
        <w:tc>
          <w:tcPr>
            <w:tcW w:w="600" w:type="pct"/>
          </w:tcPr>
          <w:p w14:paraId="5C0277C4" w14:textId="01C375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79" w:type="pct"/>
          </w:tcPr>
          <w:p w14:paraId="65B98B58" w14:textId="427643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A239373" w14:textId="4E0CA1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1348</w:t>
            </w:r>
          </w:p>
        </w:tc>
        <w:tc>
          <w:tcPr>
            <w:tcW w:w="220" w:type="pct"/>
          </w:tcPr>
          <w:p w14:paraId="61DC6C8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3B86E0" w14:textId="5595BB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6B21C6F" w14:textId="6C5942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9F9BF17" w14:textId="376A82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3" w:type="pct"/>
          </w:tcPr>
          <w:p w14:paraId="5D24BD5B" w14:textId="0C1880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5A0BB4CB" w14:textId="77777777" w:rsidTr="00635315">
        <w:tc>
          <w:tcPr>
            <w:tcW w:w="452" w:type="pct"/>
          </w:tcPr>
          <w:p w14:paraId="41A1BDD7" w14:textId="0E23C4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R4-2301113</w:t>
            </w:r>
          </w:p>
        </w:tc>
        <w:tc>
          <w:tcPr>
            <w:tcW w:w="1069" w:type="pct"/>
          </w:tcPr>
          <w:p w14:paraId="74FCB339" w14:textId="0D2D03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Rel17 Cat F CR Introduce the missing Pcmax tolerance requirement for PC2 intra-band NC UL CA</w:t>
            </w:r>
          </w:p>
        </w:tc>
        <w:tc>
          <w:tcPr>
            <w:tcW w:w="600" w:type="pct"/>
          </w:tcPr>
          <w:p w14:paraId="1D7494E9" w14:textId="12DDB2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Huawei</w:t>
            </w:r>
          </w:p>
        </w:tc>
        <w:tc>
          <w:tcPr>
            <w:tcW w:w="379" w:type="pct"/>
          </w:tcPr>
          <w:p w14:paraId="1C816439" w14:textId="5E1E43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AEE8D50" w14:textId="4A189B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1349</w:t>
            </w:r>
          </w:p>
        </w:tc>
        <w:tc>
          <w:tcPr>
            <w:tcW w:w="220" w:type="pct"/>
          </w:tcPr>
          <w:p w14:paraId="1CB00F2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4223E3" w14:textId="2D1327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9677156" w14:textId="52E1AE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073E116" w14:textId="36FED9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</w:t>
            </w:r>
          </w:p>
        </w:tc>
        <w:tc>
          <w:tcPr>
            <w:tcW w:w="513" w:type="pct"/>
          </w:tcPr>
          <w:p w14:paraId="388ED199" w14:textId="69E48B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50A732DC" w14:textId="77777777" w:rsidTr="00635315">
        <w:tc>
          <w:tcPr>
            <w:tcW w:w="452" w:type="pct"/>
          </w:tcPr>
          <w:p w14:paraId="568D1375" w14:textId="39570B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R4-2303680</w:t>
            </w:r>
          </w:p>
        </w:tc>
        <w:tc>
          <w:tcPr>
            <w:tcW w:w="1069" w:type="pct"/>
          </w:tcPr>
          <w:p w14:paraId="7D30418C" w14:textId="5B555E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Rel17 Cat F CR Introduce the missing Pcmax tolerance requirement for PC2 intra-band NC UL CA</w:t>
            </w:r>
          </w:p>
        </w:tc>
        <w:tc>
          <w:tcPr>
            <w:tcW w:w="600" w:type="pct"/>
          </w:tcPr>
          <w:p w14:paraId="3F4F9417" w14:textId="752565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Huawei</w:t>
            </w:r>
          </w:p>
        </w:tc>
        <w:tc>
          <w:tcPr>
            <w:tcW w:w="379" w:type="pct"/>
          </w:tcPr>
          <w:p w14:paraId="6AF1167C" w14:textId="36B208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DF894F9" w14:textId="66F09C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1349</w:t>
            </w:r>
          </w:p>
        </w:tc>
        <w:tc>
          <w:tcPr>
            <w:tcW w:w="220" w:type="pct"/>
          </w:tcPr>
          <w:p w14:paraId="0477ED1A" w14:textId="379FD300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7CFAD5B" w14:textId="096E81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53A244C" w14:textId="6F79C7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28F3FD7" w14:textId="2DF93B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</w:t>
            </w:r>
          </w:p>
        </w:tc>
        <w:tc>
          <w:tcPr>
            <w:tcW w:w="513" w:type="pct"/>
          </w:tcPr>
          <w:p w14:paraId="2C90F8D8" w14:textId="4D5F1A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63DC97A" w14:textId="77777777" w:rsidTr="00635315">
        <w:tc>
          <w:tcPr>
            <w:tcW w:w="452" w:type="pct"/>
          </w:tcPr>
          <w:p w14:paraId="124DEFFE" w14:textId="4B6718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R4-2301114</w:t>
            </w:r>
          </w:p>
        </w:tc>
        <w:tc>
          <w:tcPr>
            <w:tcW w:w="1069" w:type="pct"/>
          </w:tcPr>
          <w:p w14:paraId="52FC9FBD" w14:textId="4D1CFB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Rel18 Cat A CR Introduce the missing Pcmax tolerance requirement for PC2 intra-band NC UL CA</w:t>
            </w:r>
          </w:p>
        </w:tc>
        <w:tc>
          <w:tcPr>
            <w:tcW w:w="600" w:type="pct"/>
          </w:tcPr>
          <w:p w14:paraId="408905E7" w14:textId="6BDCAA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Huawei</w:t>
            </w:r>
          </w:p>
        </w:tc>
        <w:tc>
          <w:tcPr>
            <w:tcW w:w="379" w:type="pct"/>
          </w:tcPr>
          <w:p w14:paraId="63B44C80" w14:textId="0B8DFF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6E7C5AF" w14:textId="618633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1350</w:t>
            </w:r>
          </w:p>
        </w:tc>
        <w:tc>
          <w:tcPr>
            <w:tcW w:w="220" w:type="pct"/>
          </w:tcPr>
          <w:p w14:paraId="549795B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657E187" w14:textId="746952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473D389" w14:textId="078460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A86D9ED" w14:textId="7C74EC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</w:t>
            </w:r>
          </w:p>
        </w:tc>
        <w:tc>
          <w:tcPr>
            <w:tcW w:w="513" w:type="pct"/>
          </w:tcPr>
          <w:p w14:paraId="52634AEA" w14:textId="2CA0CF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096397B" w14:textId="77777777" w:rsidTr="00635315">
        <w:tc>
          <w:tcPr>
            <w:tcW w:w="452" w:type="pct"/>
          </w:tcPr>
          <w:p w14:paraId="23F8BBF6" w14:textId="6E27CA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R4-2301115</w:t>
            </w:r>
          </w:p>
        </w:tc>
        <w:tc>
          <w:tcPr>
            <w:tcW w:w="1069" w:type="pct"/>
          </w:tcPr>
          <w:p w14:paraId="184F8E88" w14:textId="07A186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Rel17 Cat F CR Add verification clarification for OOB emission and SE emission for intra-band NC UL CA</w:t>
            </w:r>
          </w:p>
        </w:tc>
        <w:tc>
          <w:tcPr>
            <w:tcW w:w="600" w:type="pct"/>
          </w:tcPr>
          <w:p w14:paraId="3F1BB9CB" w14:textId="5AB754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Huawei</w:t>
            </w:r>
          </w:p>
        </w:tc>
        <w:tc>
          <w:tcPr>
            <w:tcW w:w="379" w:type="pct"/>
          </w:tcPr>
          <w:p w14:paraId="25B3780A" w14:textId="464346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110E28F" w14:textId="1DE9BE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1351</w:t>
            </w:r>
          </w:p>
        </w:tc>
        <w:tc>
          <w:tcPr>
            <w:tcW w:w="220" w:type="pct"/>
          </w:tcPr>
          <w:p w14:paraId="2FD07A5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BF329B5" w14:textId="2B4DF8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A94027B" w14:textId="693FD9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B302118" w14:textId="5185A3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</w:t>
            </w:r>
          </w:p>
        </w:tc>
        <w:tc>
          <w:tcPr>
            <w:tcW w:w="513" w:type="pct"/>
          </w:tcPr>
          <w:p w14:paraId="10726B97" w14:textId="0ED31C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236160E" w14:textId="77777777" w:rsidTr="00635315">
        <w:tc>
          <w:tcPr>
            <w:tcW w:w="452" w:type="pct"/>
          </w:tcPr>
          <w:p w14:paraId="189D15DE" w14:textId="5FF8F3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R4-2303681</w:t>
            </w:r>
          </w:p>
        </w:tc>
        <w:tc>
          <w:tcPr>
            <w:tcW w:w="1069" w:type="pct"/>
          </w:tcPr>
          <w:p w14:paraId="5D5C99DF" w14:textId="6C9002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Rel17 Cat F CR Add verification clarification for OOB emission and SE emission for intra-band NC UL CA</w:t>
            </w:r>
          </w:p>
        </w:tc>
        <w:tc>
          <w:tcPr>
            <w:tcW w:w="600" w:type="pct"/>
          </w:tcPr>
          <w:p w14:paraId="4487F101" w14:textId="6BAF44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Huawei</w:t>
            </w:r>
          </w:p>
        </w:tc>
        <w:tc>
          <w:tcPr>
            <w:tcW w:w="379" w:type="pct"/>
          </w:tcPr>
          <w:p w14:paraId="2E3589E8" w14:textId="3DF2DD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6F85B40" w14:textId="293AC9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1351</w:t>
            </w:r>
          </w:p>
        </w:tc>
        <w:tc>
          <w:tcPr>
            <w:tcW w:w="220" w:type="pct"/>
          </w:tcPr>
          <w:p w14:paraId="10D19B84" w14:textId="4F4FA78E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447D4B1" w14:textId="3DDBDD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2B77DEA" w14:textId="36D925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4665E43" w14:textId="43777E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</w:t>
            </w:r>
          </w:p>
        </w:tc>
        <w:tc>
          <w:tcPr>
            <w:tcW w:w="513" w:type="pct"/>
          </w:tcPr>
          <w:p w14:paraId="563B0B87" w14:textId="5A2D10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E170BAD" w14:textId="77777777" w:rsidTr="00635315">
        <w:tc>
          <w:tcPr>
            <w:tcW w:w="452" w:type="pct"/>
          </w:tcPr>
          <w:p w14:paraId="05ED8476" w14:textId="4527B2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R4-2301116</w:t>
            </w:r>
          </w:p>
        </w:tc>
        <w:tc>
          <w:tcPr>
            <w:tcW w:w="1069" w:type="pct"/>
          </w:tcPr>
          <w:p w14:paraId="03FF481C" w14:textId="1EE6A4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Rel18 Cat A CR Add verification clarification for OOB emission and SE emission for intra-band NC UL CA</w:t>
            </w:r>
          </w:p>
        </w:tc>
        <w:tc>
          <w:tcPr>
            <w:tcW w:w="600" w:type="pct"/>
          </w:tcPr>
          <w:p w14:paraId="737E1836" w14:textId="114154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Huawei</w:t>
            </w:r>
          </w:p>
        </w:tc>
        <w:tc>
          <w:tcPr>
            <w:tcW w:w="379" w:type="pct"/>
          </w:tcPr>
          <w:p w14:paraId="4773B8BE" w14:textId="125B82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D8324DE" w14:textId="5BBA18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1352</w:t>
            </w:r>
          </w:p>
        </w:tc>
        <w:tc>
          <w:tcPr>
            <w:tcW w:w="220" w:type="pct"/>
          </w:tcPr>
          <w:p w14:paraId="6B2A3C4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E584624" w14:textId="0D52BF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B87A9C6" w14:textId="3A87AD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E88CA7A" w14:textId="0229BA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</w:t>
            </w:r>
          </w:p>
        </w:tc>
        <w:tc>
          <w:tcPr>
            <w:tcW w:w="513" w:type="pct"/>
          </w:tcPr>
          <w:p w14:paraId="30CC70FB" w14:textId="15F769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032CA75" w14:textId="77777777" w:rsidTr="00635315">
        <w:tc>
          <w:tcPr>
            <w:tcW w:w="452" w:type="pct"/>
          </w:tcPr>
          <w:p w14:paraId="1C405E30" w14:textId="278DB6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R4-2301117</w:t>
            </w:r>
          </w:p>
        </w:tc>
        <w:tc>
          <w:tcPr>
            <w:tcW w:w="1069" w:type="pct"/>
          </w:tcPr>
          <w:p w14:paraId="6C6A1134" w14:textId="02A70D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Rel16 Cat F CR Correct the wrong table and clause that clause 6.2A.3.1.1 refer to</w:t>
            </w:r>
          </w:p>
        </w:tc>
        <w:tc>
          <w:tcPr>
            <w:tcW w:w="600" w:type="pct"/>
          </w:tcPr>
          <w:p w14:paraId="3C22F9D1" w14:textId="5DB165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24D69F91" w14:textId="799DCC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8B452F1" w14:textId="35B7FC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1353</w:t>
            </w:r>
          </w:p>
        </w:tc>
        <w:tc>
          <w:tcPr>
            <w:tcW w:w="220" w:type="pct"/>
          </w:tcPr>
          <w:p w14:paraId="18DEDC8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8BE7C2F" w14:textId="6E5A41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EAEF4CE" w14:textId="179B15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8F28BF5" w14:textId="3387AF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2BEFF911" w14:textId="775226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66CA68B" w14:textId="77777777" w:rsidTr="00635315">
        <w:tc>
          <w:tcPr>
            <w:tcW w:w="452" w:type="pct"/>
          </w:tcPr>
          <w:p w14:paraId="60139B4E" w14:textId="713E09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R4-2303652</w:t>
            </w:r>
          </w:p>
        </w:tc>
        <w:tc>
          <w:tcPr>
            <w:tcW w:w="1069" w:type="pct"/>
          </w:tcPr>
          <w:p w14:paraId="6B39ECBB" w14:textId="741169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Rel16 Cat F CR Correct the wrong table and clause that clause 6.2A.3.1.1 refer to</w:t>
            </w:r>
          </w:p>
        </w:tc>
        <w:tc>
          <w:tcPr>
            <w:tcW w:w="600" w:type="pct"/>
          </w:tcPr>
          <w:p w14:paraId="283BA344" w14:textId="5B0472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12F33FBF" w14:textId="54A95E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8E14646" w14:textId="0091E7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1353</w:t>
            </w:r>
          </w:p>
        </w:tc>
        <w:tc>
          <w:tcPr>
            <w:tcW w:w="220" w:type="pct"/>
          </w:tcPr>
          <w:p w14:paraId="1551B4A3" w14:textId="787BB37B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A8B9672" w14:textId="3CA178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8178D52" w14:textId="19AA3D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A957103" w14:textId="330154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21D3AFB" w14:textId="551B6C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1D047BB" w14:textId="77777777" w:rsidTr="00635315">
        <w:tc>
          <w:tcPr>
            <w:tcW w:w="452" w:type="pct"/>
          </w:tcPr>
          <w:p w14:paraId="40299C44" w14:textId="3E5CA0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R4-2301118</w:t>
            </w:r>
          </w:p>
        </w:tc>
        <w:tc>
          <w:tcPr>
            <w:tcW w:w="1069" w:type="pct"/>
          </w:tcPr>
          <w:p w14:paraId="175CA5B0" w14:textId="027AF1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Rel17 Cat A CR Correct the wrong table and clause that clause 6.2A.3.1.1 refer to</w:t>
            </w:r>
          </w:p>
        </w:tc>
        <w:tc>
          <w:tcPr>
            <w:tcW w:w="600" w:type="pct"/>
          </w:tcPr>
          <w:p w14:paraId="584D0144" w14:textId="419C7D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1D366D9D" w14:textId="2B9114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C17E6B1" w14:textId="77DADC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1354</w:t>
            </w:r>
          </w:p>
        </w:tc>
        <w:tc>
          <w:tcPr>
            <w:tcW w:w="220" w:type="pct"/>
          </w:tcPr>
          <w:p w14:paraId="4BF9F92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FD839BD" w14:textId="224314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52BE911" w14:textId="0281BC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099101B" w14:textId="461F39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B0BE155" w14:textId="36F6EF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812C3DB" w14:textId="77777777" w:rsidTr="00635315">
        <w:tc>
          <w:tcPr>
            <w:tcW w:w="452" w:type="pct"/>
          </w:tcPr>
          <w:p w14:paraId="0F081173" w14:textId="12F071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R4-2301119</w:t>
            </w:r>
          </w:p>
        </w:tc>
        <w:tc>
          <w:tcPr>
            <w:tcW w:w="1069" w:type="pct"/>
          </w:tcPr>
          <w:p w14:paraId="4392228C" w14:textId="2D2F52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Rel18 Cat A CR Correct the wrong table and clause that clause 6.2A.3.1.1 refer to</w:t>
            </w:r>
          </w:p>
        </w:tc>
        <w:tc>
          <w:tcPr>
            <w:tcW w:w="600" w:type="pct"/>
          </w:tcPr>
          <w:p w14:paraId="58443BEC" w14:textId="0B80B0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4CBBB3D6" w14:textId="62F518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7EEF02F" w14:textId="6FC377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1355</w:t>
            </w:r>
          </w:p>
        </w:tc>
        <w:tc>
          <w:tcPr>
            <w:tcW w:w="220" w:type="pct"/>
          </w:tcPr>
          <w:p w14:paraId="048113F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6E6C85C" w14:textId="38D536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EA15A06" w14:textId="668740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F076189" w14:textId="6DC630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693597F0" w14:textId="673BE5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B2A2E4E" w14:textId="77777777" w:rsidTr="00635315">
        <w:tc>
          <w:tcPr>
            <w:tcW w:w="452" w:type="pct"/>
          </w:tcPr>
          <w:p w14:paraId="3F9E09BD" w14:textId="6C3F0B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R4-2301140</w:t>
            </w:r>
          </w:p>
        </w:tc>
        <w:tc>
          <w:tcPr>
            <w:tcW w:w="1069" w:type="pct"/>
          </w:tcPr>
          <w:p w14:paraId="2CE87133" w14:textId="499AAB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duplex mode of SDL bands</w:t>
            </w:r>
          </w:p>
        </w:tc>
        <w:tc>
          <w:tcPr>
            <w:tcW w:w="600" w:type="pct"/>
          </w:tcPr>
          <w:p w14:paraId="6C4B8DB0" w14:textId="4DB54E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298782D0" w14:textId="3F9B94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EB2325D" w14:textId="4EA300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1356</w:t>
            </w:r>
          </w:p>
        </w:tc>
        <w:tc>
          <w:tcPr>
            <w:tcW w:w="220" w:type="pct"/>
          </w:tcPr>
          <w:p w14:paraId="2542FA9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59466C6" w14:textId="5E6901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9376D54" w14:textId="7D641E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E6A2095" w14:textId="04E09C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2870D1B7" w14:textId="37DB10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4E9625E" w14:textId="77777777" w:rsidTr="00635315">
        <w:tc>
          <w:tcPr>
            <w:tcW w:w="452" w:type="pct"/>
          </w:tcPr>
          <w:p w14:paraId="424D15E6" w14:textId="786F7D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R4-2303662</w:t>
            </w:r>
          </w:p>
        </w:tc>
        <w:tc>
          <w:tcPr>
            <w:tcW w:w="1069" w:type="pct"/>
          </w:tcPr>
          <w:p w14:paraId="224DEC7A" w14:textId="683EB5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duplex mode of SDL bands</w:t>
            </w:r>
          </w:p>
        </w:tc>
        <w:tc>
          <w:tcPr>
            <w:tcW w:w="600" w:type="pct"/>
          </w:tcPr>
          <w:p w14:paraId="2275C895" w14:textId="48C215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1B9CC1D1" w14:textId="58B404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7C41F8D" w14:textId="0D27B8B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1356</w:t>
            </w:r>
          </w:p>
        </w:tc>
        <w:tc>
          <w:tcPr>
            <w:tcW w:w="220" w:type="pct"/>
          </w:tcPr>
          <w:p w14:paraId="69FB6001" w14:textId="47E6BC7E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B9EE2E6" w14:textId="79DA10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97377E8" w14:textId="3DB614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DCBDDEA" w14:textId="0D3B3F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10D43A8" w14:textId="34F601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FE2E9E5" w14:textId="77777777" w:rsidTr="00635315">
        <w:tc>
          <w:tcPr>
            <w:tcW w:w="452" w:type="pct"/>
          </w:tcPr>
          <w:p w14:paraId="4725455D" w14:textId="7F33C2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R4-2301141</w:t>
            </w:r>
          </w:p>
        </w:tc>
        <w:tc>
          <w:tcPr>
            <w:tcW w:w="1069" w:type="pct"/>
          </w:tcPr>
          <w:p w14:paraId="7BE2D227" w14:textId="7FC3CB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duplex mode of SDL bands</w:t>
            </w:r>
          </w:p>
        </w:tc>
        <w:tc>
          <w:tcPr>
            <w:tcW w:w="600" w:type="pct"/>
          </w:tcPr>
          <w:p w14:paraId="47A52C69" w14:textId="156194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26A596EE" w14:textId="5B8DF7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99BF9AF" w14:textId="7068BE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1357</w:t>
            </w:r>
          </w:p>
        </w:tc>
        <w:tc>
          <w:tcPr>
            <w:tcW w:w="220" w:type="pct"/>
          </w:tcPr>
          <w:p w14:paraId="2FC6848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DD6A2E7" w14:textId="7D67E4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E3467C9" w14:textId="15A525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B7E6B34" w14:textId="7B9620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NR_n29-Core</w:t>
            </w:r>
          </w:p>
        </w:tc>
        <w:tc>
          <w:tcPr>
            <w:tcW w:w="513" w:type="pct"/>
          </w:tcPr>
          <w:p w14:paraId="5BE373EB" w14:textId="4978C4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525774CE" w14:textId="77777777" w:rsidTr="00635315">
        <w:tc>
          <w:tcPr>
            <w:tcW w:w="452" w:type="pct"/>
          </w:tcPr>
          <w:p w14:paraId="3E306DEC" w14:textId="0028E5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R4-2301142</w:t>
            </w:r>
          </w:p>
        </w:tc>
        <w:tc>
          <w:tcPr>
            <w:tcW w:w="1069" w:type="pct"/>
          </w:tcPr>
          <w:p w14:paraId="62F5BB4B" w14:textId="3BF13B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duplex mode of SDL bands</w:t>
            </w:r>
          </w:p>
        </w:tc>
        <w:tc>
          <w:tcPr>
            <w:tcW w:w="600" w:type="pct"/>
          </w:tcPr>
          <w:p w14:paraId="081F0DCE" w14:textId="308A1B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2A615E58" w14:textId="3D3FC8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46D2CE2" w14:textId="5302B9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1358</w:t>
            </w:r>
          </w:p>
        </w:tc>
        <w:tc>
          <w:tcPr>
            <w:tcW w:w="220" w:type="pct"/>
          </w:tcPr>
          <w:p w14:paraId="1B5FCEE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591C7BD" w14:textId="2A94C6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4A88A9C" w14:textId="288C9D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0DA3A31" w14:textId="358FDF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NR_n29-Core, NR_n67-Core</w:t>
            </w:r>
          </w:p>
        </w:tc>
        <w:tc>
          <w:tcPr>
            <w:tcW w:w="513" w:type="pct"/>
          </w:tcPr>
          <w:p w14:paraId="5EF75A7E" w14:textId="6B81EE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E532651" w14:textId="77777777" w:rsidTr="00635315">
        <w:tc>
          <w:tcPr>
            <w:tcW w:w="452" w:type="pct"/>
          </w:tcPr>
          <w:p w14:paraId="3010C736" w14:textId="26F1BA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R4-2301143</w:t>
            </w:r>
          </w:p>
        </w:tc>
        <w:tc>
          <w:tcPr>
            <w:tcW w:w="1069" w:type="pct"/>
          </w:tcPr>
          <w:p w14:paraId="0EB73F15" w14:textId="229D1D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duplex mode of SDL bands</w:t>
            </w:r>
          </w:p>
        </w:tc>
        <w:tc>
          <w:tcPr>
            <w:tcW w:w="600" w:type="pct"/>
          </w:tcPr>
          <w:p w14:paraId="26FBC1A7" w14:textId="00842D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2340DFEA" w14:textId="69C307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ADAC8FC" w14:textId="7A0C36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1359</w:t>
            </w:r>
          </w:p>
        </w:tc>
        <w:tc>
          <w:tcPr>
            <w:tcW w:w="220" w:type="pct"/>
          </w:tcPr>
          <w:p w14:paraId="065D2F2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FE5FF0C" w14:textId="419E24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5764513" w14:textId="6AF74C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544E250" w14:textId="2C3EBD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NR_n29-Core, NR_n67-Core</w:t>
            </w:r>
          </w:p>
        </w:tc>
        <w:tc>
          <w:tcPr>
            <w:tcW w:w="513" w:type="pct"/>
          </w:tcPr>
          <w:p w14:paraId="4EAAED01" w14:textId="7E07A3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26B5F7B6" w14:textId="77777777" w:rsidTr="00635315">
        <w:tc>
          <w:tcPr>
            <w:tcW w:w="452" w:type="pct"/>
          </w:tcPr>
          <w:p w14:paraId="35AAAF01" w14:textId="2DECC6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R4-2303665</w:t>
            </w:r>
          </w:p>
        </w:tc>
        <w:tc>
          <w:tcPr>
            <w:tcW w:w="1069" w:type="pct"/>
          </w:tcPr>
          <w:p w14:paraId="70089719" w14:textId="6F9954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duplex mode of SDL bands</w:t>
            </w:r>
          </w:p>
        </w:tc>
        <w:tc>
          <w:tcPr>
            <w:tcW w:w="600" w:type="pct"/>
          </w:tcPr>
          <w:p w14:paraId="14997CD7" w14:textId="68405F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5F57072A" w14:textId="08A540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8BAC5E7" w14:textId="46B212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1359</w:t>
            </w:r>
          </w:p>
        </w:tc>
        <w:tc>
          <w:tcPr>
            <w:tcW w:w="220" w:type="pct"/>
          </w:tcPr>
          <w:p w14:paraId="2046FB1F" w14:textId="38757DF9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E1CA3AF" w14:textId="0E6E9D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BC05F19" w14:textId="4499AA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E0CF27C" w14:textId="563B26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NR_n29-Core, NR_n67-Core</w:t>
            </w:r>
          </w:p>
        </w:tc>
        <w:tc>
          <w:tcPr>
            <w:tcW w:w="513" w:type="pct"/>
          </w:tcPr>
          <w:p w14:paraId="01BF65ED" w14:textId="364BC7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4B998EF" w14:textId="77777777" w:rsidTr="00635315">
        <w:tc>
          <w:tcPr>
            <w:tcW w:w="452" w:type="pct"/>
          </w:tcPr>
          <w:p w14:paraId="0FA7AFC4" w14:textId="3F2CED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R4-2301144</w:t>
            </w:r>
          </w:p>
        </w:tc>
        <w:tc>
          <w:tcPr>
            <w:tcW w:w="1069" w:type="pct"/>
          </w:tcPr>
          <w:p w14:paraId="2F0E9AF7" w14:textId="39A412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add band n29 to blocking requirements</w:t>
            </w:r>
          </w:p>
        </w:tc>
        <w:tc>
          <w:tcPr>
            <w:tcW w:w="600" w:type="pct"/>
          </w:tcPr>
          <w:p w14:paraId="5E5BC860" w14:textId="66686A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0222F221" w14:textId="4EC636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1AF9B02" w14:textId="252695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1360</w:t>
            </w:r>
          </w:p>
        </w:tc>
        <w:tc>
          <w:tcPr>
            <w:tcW w:w="220" w:type="pct"/>
          </w:tcPr>
          <w:p w14:paraId="18DA45F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8BBD67A" w14:textId="543CCC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91FB873" w14:textId="3B86E1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0F3DB1C" w14:textId="4081DA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NR_n29-Core</w:t>
            </w:r>
          </w:p>
        </w:tc>
        <w:tc>
          <w:tcPr>
            <w:tcW w:w="513" w:type="pct"/>
          </w:tcPr>
          <w:p w14:paraId="66299803" w14:textId="5099CF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1444E7A" w14:textId="77777777" w:rsidTr="00635315">
        <w:tc>
          <w:tcPr>
            <w:tcW w:w="452" w:type="pct"/>
          </w:tcPr>
          <w:p w14:paraId="1BAA7CA1" w14:textId="748364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R4-2301145</w:t>
            </w:r>
          </w:p>
        </w:tc>
        <w:tc>
          <w:tcPr>
            <w:tcW w:w="1069" w:type="pct"/>
          </w:tcPr>
          <w:p w14:paraId="767BDC84" w14:textId="6FB190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add band n29 to blocking requirements</w:t>
            </w:r>
          </w:p>
        </w:tc>
        <w:tc>
          <w:tcPr>
            <w:tcW w:w="600" w:type="pct"/>
          </w:tcPr>
          <w:p w14:paraId="08C79E5B" w14:textId="0A0460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6D12B9D6" w14:textId="650617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2702A1A" w14:textId="35ADEE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1361</w:t>
            </w:r>
          </w:p>
        </w:tc>
        <w:tc>
          <w:tcPr>
            <w:tcW w:w="220" w:type="pct"/>
          </w:tcPr>
          <w:p w14:paraId="240BD58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0B6AB8" w14:textId="6CB24C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209FB0C" w14:textId="0F33D3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3F0CBE8" w14:textId="523A23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NR_n29-Core</w:t>
            </w:r>
          </w:p>
        </w:tc>
        <w:tc>
          <w:tcPr>
            <w:tcW w:w="513" w:type="pct"/>
          </w:tcPr>
          <w:p w14:paraId="27CB673D" w14:textId="1B67DC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A84833F" w14:textId="77777777" w:rsidTr="00635315">
        <w:tc>
          <w:tcPr>
            <w:tcW w:w="452" w:type="pct"/>
          </w:tcPr>
          <w:p w14:paraId="5C1E1636" w14:textId="68ABBC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R4-2301146</w:t>
            </w:r>
          </w:p>
        </w:tc>
        <w:tc>
          <w:tcPr>
            <w:tcW w:w="1069" w:type="pct"/>
          </w:tcPr>
          <w:p w14:paraId="0946EB90" w14:textId="1F5F4F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add band n29 to blocking requirements</w:t>
            </w:r>
          </w:p>
        </w:tc>
        <w:tc>
          <w:tcPr>
            <w:tcW w:w="600" w:type="pct"/>
          </w:tcPr>
          <w:p w14:paraId="00C7B3E8" w14:textId="2667DE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084D6E6D" w14:textId="79D6FE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D920658" w14:textId="47F3F1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1362</w:t>
            </w:r>
          </w:p>
        </w:tc>
        <w:tc>
          <w:tcPr>
            <w:tcW w:w="220" w:type="pct"/>
          </w:tcPr>
          <w:p w14:paraId="060A2C8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F5B3556" w14:textId="748B96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919F0DA" w14:textId="2A0EE5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339E429" w14:textId="189181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NR_n29-Core</w:t>
            </w:r>
          </w:p>
        </w:tc>
        <w:tc>
          <w:tcPr>
            <w:tcW w:w="513" w:type="pct"/>
          </w:tcPr>
          <w:p w14:paraId="0EF2FA99" w14:textId="211351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ED7EC56" w14:textId="77777777" w:rsidTr="00635315">
        <w:tc>
          <w:tcPr>
            <w:tcW w:w="452" w:type="pct"/>
          </w:tcPr>
          <w:p w14:paraId="2B062CF5" w14:textId="6C9289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R4-2301153</w:t>
            </w:r>
          </w:p>
        </w:tc>
        <w:tc>
          <w:tcPr>
            <w:tcW w:w="1069" w:type="pct"/>
          </w:tcPr>
          <w:p w14:paraId="26F76EE0" w14:textId="4CA8D0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Harmonic mixing MSD for CA_n8A-n79A (R15)</w:t>
            </w:r>
          </w:p>
        </w:tc>
        <w:tc>
          <w:tcPr>
            <w:tcW w:w="600" w:type="pct"/>
          </w:tcPr>
          <w:p w14:paraId="7D653FDE" w14:textId="035157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79" w:type="pct"/>
          </w:tcPr>
          <w:p w14:paraId="30502634" w14:textId="629DF6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DD66ACA" w14:textId="61090D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1363</w:t>
            </w:r>
          </w:p>
        </w:tc>
        <w:tc>
          <w:tcPr>
            <w:tcW w:w="220" w:type="pct"/>
          </w:tcPr>
          <w:p w14:paraId="75CB8F5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D45D84A" w14:textId="335D2B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1B875BD6" w14:textId="18669F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2DAE920" w14:textId="33F77E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132E35F0" w14:textId="38AA22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005AC52" w14:textId="77777777" w:rsidTr="00635315">
        <w:tc>
          <w:tcPr>
            <w:tcW w:w="452" w:type="pct"/>
          </w:tcPr>
          <w:p w14:paraId="04FB3050" w14:textId="54B0A4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R4-2301155</w:t>
            </w:r>
          </w:p>
        </w:tc>
        <w:tc>
          <w:tcPr>
            <w:tcW w:w="1069" w:type="pct"/>
          </w:tcPr>
          <w:p w14:paraId="337919A5" w14:textId="17B1EC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Harmonic mixing MSD for CA_n8A-n79A (R16 CAT-A)</w:t>
            </w:r>
          </w:p>
        </w:tc>
        <w:tc>
          <w:tcPr>
            <w:tcW w:w="600" w:type="pct"/>
          </w:tcPr>
          <w:p w14:paraId="47D9ABB4" w14:textId="1FBBB3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79" w:type="pct"/>
          </w:tcPr>
          <w:p w14:paraId="049CED4A" w14:textId="7EE70F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347DBA5" w14:textId="015B4B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1364</w:t>
            </w:r>
          </w:p>
        </w:tc>
        <w:tc>
          <w:tcPr>
            <w:tcW w:w="220" w:type="pct"/>
          </w:tcPr>
          <w:p w14:paraId="46C1FF6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B70615F" w14:textId="267E44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1544783" w14:textId="5519D9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94849CD" w14:textId="5BBFB2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54415D0" w14:textId="643462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D60ACEF" w14:textId="77777777" w:rsidTr="00635315">
        <w:tc>
          <w:tcPr>
            <w:tcW w:w="452" w:type="pct"/>
          </w:tcPr>
          <w:p w14:paraId="0063D54D" w14:textId="10D71E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R4-2301156</w:t>
            </w:r>
          </w:p>
        </w:tc>
        <w:tc>
          <w:tcPr>
            <w:tcW w:w="1069" w:type="pct"/>
          </w:tcPr>
          <w:p w14:paraId="10FAA306" w14:textId="27B6E7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Harmonic mixing MSD for CA_n8A-n79A (R17 CAT-A)</w:t>
            </w:r>
          </w:p>
        </w:tc>
        <w:tc>
          <w:tcPr>
            <w:tcW w:w="600" w:type="pct"/>
          </w:tcPr>
          <w:p w14:paraId="7A4CCB8F" w14:textId="2EE1EA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79" w:type="pct"/>
          </w:tcPr>
          <w:p w14:paraId="6F2A25DD" w14:textId="2BE956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EFB7783" w14:textId="31ACBA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1365</w:t>
            </w:r>
          </w:p>
        </w:tc>
        <w:tc>
          <w:tcPr>
            <w:tcW w:w="220" w:type="pct"/>
          </w:tcPr>
          <w:p w14:paraId="5024A98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8901E1" w14:textId="4A8AD8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819DA0D" w14:textId="4BA75D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2CED8DF" w14:textId="6EC881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462CD09" w14:textId="1D28C7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E9D6F01" w14:textId="77777777" w:rsidTr="00635315">
        <w:tc>
          <w:tcPr>
            <w:tcW w:w="452" w:type="pct"/>
          </w:tcPr>
          <w:p w14:paraId="7002E2A9" w14:textId="08B855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R4-2301157</w:t>
            </w:r>
          </w:p>
        </w:tc>
        <w:tc>
          <w:tcPr>
            <w:tcW w:w="1069" w:type="pct"/>
          </w:tcPr>
          <w:p w14:paraId="39BE540C" w14:textId="22B8BF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Harmonic mixing MSD for CA_n8A-n79A (R18 CAT-A)</w:t>
            </w:r>
          </w:p>
        </w:tc>
        <w:tc>
          <w:tcPr>
            <w:tcW w:w="600" w:type="pct"/>
          </w:tcPr>
          <w:p w14:paraId="55AB2FE4" w14:textId="249481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79" w:type="pct"/>
          </w:tcPr>
          <w:p w14:paraId="23592E5F" w14:textId="702D82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F54C59C" w14:textId="1CE513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1366</w:t>
            </w:r>
          </w:p>
        </w:tc>
        <w:tc>
          <w:tcPr>
            <w:tcW w:w="220" w:type="pct"/>
          </w:tcPr>
          <w:p w14:paraId="622DB60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EAC3762" w14:textId="1B3B89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FD5571B" w14:textId="560C4D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67BA2F7" w14:textId="30F814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027B6D2" w14:textId="382801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5B5CDE82" w14:textId="77777777" w:rsidTr="00635315">
        <w:tc>
          <w:tcPr>
            <w:tcW w:w="452" w:type="pct"/>
          </w:tcPr>
          <w:p w14:paraId="12AA9506" w14:textId="14D118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R4-2301161</w:t>
            </w:r>
          </w:p>
        </w:tc>
        <w:tc>
          <w:tcPr>
            <w:tcW w:w="1069" w:type="pct"/>
          </w:tcPr>
          <w:p w14:paraId="3523D45B" w14:textId="34ABF9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38101-1 CR on clarification of UE coexistence frequency range (R15)</w:t>
            </w:r>
          </w:p>
        </w:tc>
        <w:tc>
          <w:tcPr>
            <w:tcW w:w="600" w:type="pct"/>
          </w:tcPr>
          <w:p w14:paraId="3A968458" w14:textId="44999D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OPPO; Anritsu; Keysight; Rohde &amp; Schwarz</w:t>
            </w:r>
          </w:p>
        </w:tc>
        <w:tc>
          <w:tcPr>
            <w:tcW w:w="379" w:type="pct"/>
          </w:tcPr>
          <w:p w14:paraId="3B600347" w14:textId="542A2B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D6A966E" w14:textId="70C16D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1367</w:t>
            </w:r>
          </w:p>
        </w:tc>
        <w:tc>
          <w:tcPr>
            <w:tcW w:w="220" w:type="pct"/>
          </w:tcPr>
          <w:p w14:paraId="2D19D96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3B6C798" w14:textId="478C1B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2613F760" w14:textId="6512D9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705D997" w14:textId="1F41B5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66796D24" w14:textId="36D4FE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38316DF1" w14:textId="77777777" w:rsidTr="00635315">
        <w:tc>
          <w:tcPr>
            <w:tcW w:w="452" w:type="pct"/>
          </w:tcPr>
          <w:p w14:paraId="1B813880" w14:textId="5B537D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R4-2301162</w:t>
            </w:r>
          </w:p>
        </w:tc>
        <w:tc>
          <w:tcPr>
            <w:tcW w:w="1069" w:type="pct"/>
          </w:tcPr>
          <w:p w14:paraId="47614092" w14:textId="2CF73F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38101-1 CR on clarification of UE coexistence frequency range (R16)</w:t>
            </w:r>
          </w:p>
        </w:tc>
        <w:tc>
          <w:tcPr>
            <w:tcW w:w="600" w:type="pct"/>
          </w:tcPr>
          <w:p w14:paraId="78F6F21C" w14:textId="243CDB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OPPO; Anritsu; Keysight; Rohde &amp; Schwarz</w:t>
            </w:r>
          </w:p>
        </w:tc>
        <w:tc>
          <w:tcPr>
            <w:tcW w:w="379" w:type="pct"/>
          </w:tcPr>
          <w:p w14:paraId="34B30A8B" w14:textId="4DB8F9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3A83F67" w14:textId="4C4E0D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1368</w:t>
            </w:r>
          </w:p>
        </w:tc>
        <w:tc>
          <w:tcPr>
            <w:tcW w:w="220" w:type="pct"/>
          </w:tcPr>
          <w:p w14:paraId="7895222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C4BA31C" w14:textId="697729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CBD2F87" w14:textId="1B813A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0D53D64" w14:textId="47ACF5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FA0D5A8" w14:textId="514B27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0DF3304C" w14:textId="77777777" w:rsidTr="00635315">
        <w:tc>
          <w:tcPr>
            <w:tcW w:w="452" w:type="pct"/>
          </w:tcPr>
          <w:p w14:paraId="2726AF50" w14:textId="45909D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R4-2301163</w:t>
            </w:r>
          </w:p>
        </w:tc>
        <w:tc>
          <w:tcPr>
            <w:tcW w:w="1069" w:type="pct"/>
          </w:tcPr>
          <w:p w14:paraId="12205BAB" w14:textId="57F0E2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38101-1 CR on clarification of UE coexistence frequency range (R17 CAT-A)</w:t>
            </w:r>
          </w:p>
        </w:tc>
        <w:tc>
          <w:tcPr>
            <w:tcW w:w="600" w:type="pct"/>
          </w:tcPr>
          <w:p w14:paraId="7E696D29" w14:textId="4F24B4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OPPO; Anritsu; Keysight; Rohde &amp; Schwarz</w:t>
            </w:r>
          </w:p>
        </w:tc>
        <w:tc>
          <w:tcPr>
            <w:tcW w:w="379" w:type="pct"/>
          </w:tcPr>
          <w:p w14:paraId="2D8DA705" w14:textId="4E341B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E4D3EAA" w14:textId="40064E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1369</w:t>
            </w:r>
          </w:p>
        </w:tc>
        <w:tc>
          <w:tcPr>
            <w:tcW w:w="220" w:type="pct"/>
          </w:tcPr>
          <w:p w14:paraId="6469BD0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866587" w14:textId="4CF4CB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9F1C2AA" w14:textId="663307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AC5A656" w14:textId="4EAAAA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2B8AFC06" w14:textId="0456E3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6E64E182" w14:textId="77777777" w:rsidTr="00635315">
        <w:tc>
          <w:tcPr>
            <w:tcW w:w="452" w:type="pct"/>
          </w:tcPr>
          <w:p w14:paraId="5A4CC2B1" w14:textId="2F2C1F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R4-2301164</w:t>
            </w:r>
          </w:p>
        </w:tc>
        <w:tc>
          <w:tcPr>
            <w:tcW w:w="1069" w:type="pct"/>
          </w:tcPr>
          <w:p w14:paraId="4DD5D68B" w14:textId="4AB7D1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38101-1 CR on clarification of UE coexistence frequency range (R18 CAT-A)</w:t>
            </w:r>
          </w:p>
        </w:tc>
        <w:tc>
          <w:tcPr>
            <w:tcW w:w="600" w:type="pct"/>
          </w:tcPr>
          <w:p w14:paraId="1F946EF6" w14:textId="08DFF5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OPPO; Anritsu; Keysight; Rohde &amp; Schwarz</w:t>
            </w:r>
          </w:p>
        </w:tc>
        <w:tc>
          <w:tcPr>
            <w:tcW w:w="379" w:type="pct"/>
          </w:tcPr>
          <w:p w14:paraId="1C718C64" w14:textId="12E76B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B239492" w14:textId="531446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1370</w:t>
            </w:r>
          </w:p>
        </w:tc>
        <w:tc>
          <w:tcPr>
            <w:tcW w:w="220" w:type="pct"/>
          </w:tcPr>
          <w:p w14:paraId="2F07806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DD4CCD3" w14:textId="4BEA01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7C28E58" w14:textId="6B4DF9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DDBC20C" w14:textId="297C8A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2B03EC4" w14:textId="29D722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19E7E596" w14:textId="77777777" w:rsidTr="00635315">
        <w:tc>
          <w:tcPr>
            <w:tcW w:w="452" w:type="pct"/>
          </w:tcPr>
          <w:p w14:paraId="5860C124" w14:textId="705F58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R4-2301237</w:t>
            </w:r>
          </w:p>
        </w:tc>
        <w:tc>
          <w:tcPr>
            <w:tcW w:w="1069" w:type="pct"/>
          </w:tcPr>
          <w:p w14:paraId="12DE770B" w14:textId="14D3EC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the scaling number for MPR/A-MPR and NS_04 SEM requirement</w:t>
            </w:r>
          </w:p>
        </w:tc>
        <w:tc>
          <w:tcPr>
            <w:tcW w:w="600" w:type="pct"/>
          </w:tcPr>
          <w:p w14:paraId="7B89A939" w14:textId="2133A2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6B2DF3CE" w14:textId="5500E5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CEF08AA" w14:textId="1E5E45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1371</w:t>
            </w:r>
          </w:p>
        </w:tc>
        <w:tc>
          <w:tcPr>
            <w:tcW w:w="220" w:type="pct"/>
          </w:tcPr>
          <w:p w14:paraId="592C521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4558776" w14:textId="219A86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03A6434" w14:textId="402C41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B22EA6B" w14:textId="7CCD68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</w:t>
            </w:r>
          </w:p>
        </w:tc>
        <w:tc>
          <w:tcPr>
            <w:tcW w:w="513" w:type="pct"/>
          </w:tcPr>
          <w:p w14:paraId="1587E84F" w14:textId="6F298B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DD3FDDD" w14:textId="77777777" w:rsidTr="00635315">
        <w:tc>
          <w:tcPr>
            <w:tcW w:w="452" w:type="pct"/>
          </w:tcPr>
          <w:p w14:paraId="09135E5E" w14:textId="08BEE7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R4-2301238</w:t>
            </w:r>
          </w:p>
        </w:tc>
        <w:tc>
          <w:tcPr>
            <w:tcW w:w="1069" w:type="pct"/>
          </w:tcPr>
          <w:p w14:paraId="4717FE16" w14:textId="1EC68F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the scaling number for MPR/A-MPR and NS_04 SEM requirement</w:t>
            </w:r>
          </w:p>
        </w:tc>
        <w:tc>
          <w:tcPr>
            <w:tcW w:w="600" w:type="pct"/>
          </w:tcPr>
          <w:p w14:paraId="7E7B65D5" w14:textId="426F81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5EFEA665" w14:textId="4ACB92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A426102" w14:textId="7EC653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1372</w:t>
            </w:r>
          </w:p>
        </w:tc>
        <w:tc>
          <w:tcPr>
            <w:tcW w:w="220" w:type="pct"/>
          </w:tcPr>
          <w:p w14:paraId="0F906E4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2E390DB" w14:textId="198059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F38ED16" w14:textId="6BF991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5EC426E" w14:textId="60559C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</w:t>
            </w:r>
          </w:p>
        </w:tc>
        <w:tc>
          <w:tcPr>
            <w:tcW w:w="513" w:type="pct"/>
          </w:tcPr>
          <w:p w14:paraId="73BD3CD7" w14:textId="4F5E8C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BC1AABB" w14:textId="77777777" w:rsidTr="00635315">
        <w:tc>
          <w:tcPr>
            <w:tcW w:w="452" w:type="pct"/>
          </w:tcPr>
          <w:p w14:paraId="14264DFD" w14:textId="0FBF9D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R4-2301239</w:t>
            </w:r>
          </w:p>
        </w:tc>
        <w:tc>
          <w:tcPr>
            <w:tcW w:w="1069" w:type="pct"/>
          </w:tcPr>
          <w:p w14:paraId="1C8AA6B9" w14:textId="450FE1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the scaling number for MPR/A-MPR and NS_04 SEM requirement</w:t>
            </w:r>
          </w:p>
        </w:tc>
        <w:tc>
          <w:tcPr>
            <w:tcW w:w="600" w:type="pct"/>
          </w:tcPr>
          <w:p w14:paraId="0E2AC972" w14:textId="0D52FF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1A7EE3C5" w14:textId="441AD9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0F4CFBD" w14:textId="550FC6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1373</w:t>
            </w:r>
          </w:p>
        </w:tc>
        <w:tc>
          <w:tcPr>
            <w:tcW w:w="220" w:type="pct"/>
          </w:tcPr>
          <w:p w14:paraId="1AD250F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178DC44" w14:textId="592DC1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4A6C995" w14:textId="4B636C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D9051C3" w14:textId="403665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</w:t>
            </w:r>
          </w:p>
        </w:tc>
        <w:tc>
          <w:tcPr>
            <w:tcW w:w="513" w:type="pct"/>
          </w:tcPr>
          <w:p w14:paraId="549D909D" w14:textId="01EF33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03F951F" w14:textId="77777777" w:rsidTr="00635315">
        <w:tc>
          <w:tcPr>
            <w:tcW w:w="452" w:type="pct"/>
          </w:tcPr>
          <w:p w14:paraId="73130227" w14:textId="5248C3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R4-2301240</w:t>
            </w:r>
          </w:p>
        </w:tc>
        <w:tc>
          <w:tcPr>
            <w:tcW w:w="1069" w:type="pct"/>
          </w:tcPr>
          <w:p w14:paraId="3B468243" w14:textId="4C8279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the Pcmax for intra-band non-contiguous CA to support HPUE</w:t>
            </w:r>
          </w:p>
        </w:tc>
        <w:tc>
          <w:tcPr>
            <w:tcW w:w="600" w:type="pct"/>
          </w:tcPr>
          <w:p w14:paraId="1B0013FE" w14:textId="448D19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6D0BADF8" w14:textId="741ADC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41DF3DC" w14:textId="457767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1374</w:t>
            </w:r>
          </w:p>
        </w:tc>
        <w:tc>
          <w:tcPr>
            <w:tcW w:w="220" w:type="pct"/>
          </w:tcPr>
          <w:p w14:paraId="3C2126F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EE1EA03" w14:textId="10C8E3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BDB6C14" w14:textId="05D8D3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BCDFFD3" w14:textId="6A43D6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3" w:type="pct"/>
          </w:tcPr>
          <w:p w14:paraId="38DC2336" w14:textId="477BFB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B833BDB" w14:textId="77777777" w:rsidTr="00635315">
        <w:tc>
          <w:tcPr>
            <w:tcW w:w="452" w:type="pct"/>
          </w:tcPr>
          <w:p w14:paraId="1DE575E7" w14:textId="149C04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R4-2301241</w:t>
            </w:r>
          </w:p>
        </w:tc>
        <w:tc>
          <w:tcPr>
            <w:tcW w:w="1069" w:type="pct"/>
          </w:tcPr>
          <w:p w14:paraId="06E8EC53" w14:textId="405D92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the Pcmax for intra-band non-contiguous CA to support HPUE</w:t>
            </w:r>
          </w:p>
        </w:tc>
        <w:tc>
          <w:tcPr>
            <w:tcW w:w="600" w:type="pct"/>
          </w:tcPr>
          <w:p w14:paraId="30BED19E" w14:textId="60D88F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237C6D59" w14:textId="6EFB03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77BA5BA" w14:textId="2ECCB8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1375</w:t>
            </w:r>
          </w:p>
        </w:tc>
        <w:tc>
          <w:tcPr>
            <w:tcW w:w="220" w:type="pct"/>
          </w:tcPr>
          <w:p w14:paraId="5D91CBD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D455636" w14:textId="7EC034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809396C" w14:textId="2E990E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4ECBBFB" w14:textId="40D38D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3" w:type="pct"/>
          </w:tcPr>
          <w:p w14:paraId="08F43433" w14:textId="0EEC5F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EEFB764" w14:textId="77777777" w:rsidTr="00635315">
        <w:tc>
          <w:tcPr>
            <w:tcW w:w="452" w:type="pct"/>
          </w:tcPr>
          <w:p w14:paraId="0D429367" w14:textId="7D5B72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R4-2301272</w:t>
            </w:r>
          </w:p>
        </w:tc>
        <w:tc>
          <w:tcPr>
            <w:tcW w:w="1069" w:type="pct"/>
          </w:tcPr>
          <w:p w14:paraId="4E1D9C7A" w14:textId="383C37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2 bands DL with up to 2 bands UL into TS 38.101-1</w:t>
            </w:r>
          </w:p>
        </w:tc>
        <w:tc>
          <w:tcPr>
            <w:tcW w:w="600" w:type="pct"/>
          </w:tcPr>
          <w:p w14:paraId="6108C7CA" w14:textId="791EBA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28E57790" w14:textId="2ADC2C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628875D" w14:textId="5BB072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1376</w:t>
            </w:r>
          </w:p>
        </w:tc>
        <w:tc>
          <w:tcPr>
            <w:tcW w:w="220" w:type="pct"/>
          </w:tcPr>
          <w:p w14:paraId="5BDDA92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1AF9ACE" w14:textId="1B385A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8D2B5EA" w14:textId="5BE2C3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3699AD1F" w14:textId="2585AE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NR_CADC_R18_2BDL_xBUL-Core</w:t>
            </w:r>
          </w:p>
        </w:tc>
        <w:tc>
          <w:tcPr>
            <w:tcW w:w="513" w:type="pct"/>
          </w:tcPr>
          <w:p w14:paraId="4093534E" w14:textId="147148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740AF22" w14:textId="77777777" w:rsidTr="00635315">
        <w:tc>
          <w:tcPr>
            <w:tcW w:w="452" w:type="pct"/>
          </w:tcPr>
          <w:p w14:paraId="3F5A8103" w14:textId="178B82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R4-2301278</w:t>
            </w:r>
          </w:p>
        </w:tc>
        <w:tc>
          <w:tcPr>
            <w:tcW w:w="1069" w:type="pct"/>
          </w:tcPr>
          <w:p w14:paraId="0E14200B" w14:textId="5E1FBE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4Rx support for NR FR1 bands (&lt;2.6GHz) into TS 38.101-1</w:t>
            </w:r>
          </w:p>
        </w:tc>
        <w:tc>
          <w:tcPr>
            <w:tcW w:w="600" w:type="pct"/>
          </w:tcPr>
          <w:p w14:paraId="351DF234" w14:textId="02EA3D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58E1952C" w14:textId="6F3576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124A27B" w14:textId="711628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1377</w:t>
            </w:r>
          </w:p>
        </w:tc>
        <w:tc>
          <w:tcPr>
            <w:tcW w:w="220" w:type="pct"/>
          </w:tcPr>
          <w:p w14:paraId="557A3F4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DDB0EB1" w14:textId="7A0F73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7CF6C19" w14:textId="3DD0CD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1B72E615" w14:textId="0E5B1E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4Rx_NR_bands_R18-Core</w:t>
            </w:r>
          </w:p>
        </w:tc>
        <w:tc>
          <w:tcPr>
            <w:tcW w:w="513" w:type="pct"/>
          </w:tcPr>
          <w:p w14:paraId="21F175CB" w14:textId="58AAD3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164BCD6" w14:textId="77777777" w:rsidTr="00635315">
        <w:tc>
          <w:tcPr>
            <w:tcW w:w="452" w:type="pct"/>
          </w:tcPr>
          <w:p w14:paraId="4F5DDEC1" w14:textId="70AD55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R4-2301320</w:t>
            </w:r>
          </w:p>
        </w:tc>
        <w:tc>
          <w:tcPr>
            <w:tcW w:w="1069" w:type="pct"/>
          </w:tcPr>
          <w:p w14:paraId="5F377D42" w14:textId="44BDAC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R18 corrections on A-MPR for CA_NC_NS_04</w:t>
            </w:r>
          </w:p>
        </w:tc>
        <w:tc>
          <w:tcPr>
            <w:tcW w:w="600" w:type="pct"/>
          </w:tcPr>
          <w:p w14:paraId="6ECD4370" w14:textId="3B9B79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79" w:type="pct"/>
          </w:tcPr>
          <w:p w14:paraId="53A10032" w14:textId="56A0AB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2915634" w14:textId="6CCDD4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1378</w:t>
            </w:r>
          </w:p>
        </w:tc>
        <w:tc>
          <w:tcPr>
            <w:tcW w:w="220" w:type="pct"/>
          </w:tcPr>
          <w:p w14:paraId="7CA4F32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107548" w14:textId="2F64E6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57036D5" w14:textId="4CE543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CF43D88" w14:textId="126A42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3" w:type="pct"/>
          </w:tcPr>
          <w:p w14:paraId="10E94E12" w14:textId="118E4B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AC81AA7" w14:textId="77777777" w:rsidTr="00635315">
        <w:tc>
          <w:tcPr>
            <w:tcW w:w="452" w:type="pct"/>
          </w:tcPr>
          <w:p w14:paraId="7618800F" w14:textId="49B356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R4-2301365</w:t>
            </w:r>
          </w:p>
        </w:tc>
        <w:tc>
          <w:tcPr>
            <w:tcW w:w="1069" w:type="pct"/>
          </w:tcPr>
          <w:p w14:paraId="24F5B6AA" w14:textId="00120F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Harmonic mixing MSD for CA_n8A-n79A (R16 CAT-A)</w:t>
            </w:r>
          </w:p>
        </w:tc>
        <w:tc>
          <w:tcPr>
            <w:tcW w:w="600" w:type="pct"/>
          </w:tcPr>
          <w:p w14:paraId="016D4AF0" w14:textId="4FEF78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79" w:type="pct"/>
          </w:tcPr>
          <w:p w14:paraId="58E08EFC" w14:textId="30FAF3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9DA436C" w14:textId="265C23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1379</w:t>
            </w:r>
          </w:p>
        </w:tc>
        <w:tc>
          <w:tcPr>
            <w:tcW w:w="220" w:type="pct"/>
          </w:tcPr>
          <w:p w14:paraId="05595E6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0884D6B" w14:textId="37BC9A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80EE933" w14:textId="598307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F150F84" w14:textId="12CAE8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600E118" w14:textId="0D4CBA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0BC8B72" w14:textId="77777777" w:rsidTr="00635315">
        <w:tc>
          <w:tcPr>
            <w:tcW w:w="452" w:type="pct"/>
          </w:tcPr>
          <w:p w14:paraId="2D6CFC2B" w14:textId="7C3E5D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R4-2301366</w:t>
            </w:r>
          </w:p>
        </w:tc>
        <w:tc>
          <w:tcPr>
            <w:tcW w:w="1069" w:type="pct"/>
          </w:tcPr>
          <w:p w14:paraId="4912C015" w14:textId="7F9D41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Harmonic mixing MSD for CA_n8A-n79A (R17 CAT-A)</w:t>
            </w:r>
          </w:p>
        </w:tc>
        <w:tc>
          <w:tcPr>
            <w:tcW w:w="600" w:type="pct"/>
          </w:tcPr>
          <w:p w14:paraId="6F5FC3E3" w14:textId="4EF4B1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79" w:type="pct"/>
          </w:tcPr>
          <w:p w14:paraId="47EAC8A3" w14:textId="1C3CCE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51FE1B8" w14:textId="63B7D5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1380</w:t>
            </w:r>
          </w:p>
        </w:tc>
        <w:tc>
          <w:tcPr>
            <w:tcW w:w="220" w:type="pct"/>
          </w:tcPr>
          <w:p w14:paraId="032314C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E0F453" w14:textId="1E98BA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80A12C9" w14:textId="6448E2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57F7286" w14:textId="5B141A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15595FCA" w14:textId="2D3695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1927A35" w14:textId="77777777" w:rsidTr="00635315">
        <w:tc>
          <w:tcPr>
            <w:tcW w:w="452" w:type="pct"/>
          </w:tcPr>
          <w:p w14:paraId="7A4CE565" w14:textId="5B670F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R4-2301367</w:t>
            </w:r>
          </w:p>
        </w:tc>
        <w:tc>
          <w:tcPr>
            <w:tcW w:w="1069" w:type="pct"/>
          </w:tcPr>
          <w:p w14:paraId="73093CE3" w14:textId="1BC8CA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Harmonic mixing MSD for CA_n8A-n79A (R18 CAT-A)</w:t>
            </w:r>
          </w:p>
        </w:tc>
        <w:tc>
          <w:tcPr>
            <w:tcW w:w="600" w:type="pct"/>
          </w:tcPr>
          <w:p w14:paraId="4471D191" w14:textId="011DD4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79" w:type="pct"/>
          </w:tcPr>
          <w:p w14:paraId="5D818051" w14:textId="707288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C2478B2" w14:textId="74DE9A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1381</w:t>
            </w:r>
          </w:p>
        </w:tc>
        <w:tc>
          <w:tcPr>
            <w:tcW w:w="220" w:type="pct"/>
          </w:tcPr>
          <w:p w14:paraId="2E37134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1EADFF0" w14:textId="1ACBFE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A9DB18E" w14:textId="1EFD4F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EB19DB5" w14:textId="76E005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EFBEBD0" w14:textId="0B37EA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E525B72" w14:textId="77777777" w:rsidTr="00635315">
        <w:tc>
          <w:tcPr>
            <w:tcW w:w="452" w:type="pct"/>
          </w:tcPr>
          <w:p w14:paraId="5FAA16D5" w14:textId="188B05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R4-2301371</w:t>
            </w:r>
          </w:p>
        </w:tc>
        <w:tc>
          <w:tcPr>
            <w:tcW w:w="1069" w:type="pct"/>
          </w:tcPr>
          <w:p w14:paraId="1B3AE371" w14:textId="285CC8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38101-1 CR on clarification of UE coexistence frequency range (R17 CAT-A)</w:t>
            </w:r>
          </w:p>
        </w:tc>
        <w:tc>
          <w:tcPr>
            <w:tcW w:w="600" w:type="pct"/>
          </w:tcPr>
          <w:p w14:paraId="3D341568" w14:textId="0A92E0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OPPO; Anritsu; Keysight; Rohde &amp; Schwarz</w:t>
            </w:r>
          </w:p>
        </w:tc>
        <w:tc>
          <w:tcPr>
            <w:tcW w:w="379" w:type="pct"/>
          </w:tcPr>
          <w:p w14:paraId="122608D5" w14:textId="3FB80E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82D82E2" w14:textId="130ACC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1382</w:t>
            </w:r>
          </w:p>
        </w:tc>
        <w:tc>
          <w:tcPr>
            <w:tcW w:w="220" w:type="pct"/>
          </w:tcPr>
          <w:p w14:paraId="6502F81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DF4319E" w14:textId="20482A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C205B21" w14:textId="0B87BB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054EDEF" w14:textId="712DF0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538C7B6" w14:textId="0A6AAF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2DC2D58D" w14:textId="77777777" w:rsidTr="00635315">
        <w:tc>
          <w:tcPr>
            <w:tcW w:w="452" w:type="pct"/>
          </w:tcPr>
          <w:p w14:paraId="11BA3D37" w14:textId="268752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R4-2301372</w:t>
            </w:r>
          </w:p>
        </w:tc>
        <w:tc>
          <w:tcPr>
            <w:tcW w:w="1069" w:type="pct"/>
          </w:tcPr>
          <w:p w14:paraId="30CB2D31" w14:textId="306834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38101-1 CR on clarification of UE coexistence frequency range (R18 CAT-A)</w:t>
            </w:r>
          </w:p>
        </w:tc>
        <w:tc>
          <w:tcPr>
            <w:tcW w:w="600" w:type="pct"/>
          </w:tcPr>
          <w:p w14:paraId="7D916BD7" w14:textId="28B50B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OPPO; Anritsu; Keysight; Rohde &amp; Schwarz</w:t>
            </w:r>
          </w:p>
        </w:tc>
        <w:tc>
          <w:tcPr>
            <w:tcW w:w="379" w:type="pct"/>
          </w:tcPr>
          <w:p w14:paraId="4EE31C67" w14:textId="44952D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9C57AA6" w14:textId="29F1DB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1383</w:t>
            </w:r>
          </w:p>
        </w:tc>
        <w:tc>
          <w:tcPr>
            <w:tcW w:w="220" w:type="pct"/>
          </w:tcPr>
          <w:p w14:paraId="27FF2D5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37B1FFA" w14:textId="3E6D70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586643B" w14:textId="0774F1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FBFFDEE" w14:textId="2C5E80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37D6CC6" w14:textId="4082AD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580A692" w14:textId="77777777" w:rsidTr="00635315">
        <w:tc>
          <w:tcPr>
            <w:tcW w:w="452" w:type="pct"/>
          </w:tcPr>
          <w:p w14:paraId="0D215A67" w14:textId="3382D6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R4-2301489</w:t>
            </w:r>
          </w:p>
        </w:tc>
        <w:tc>
          <w:tcPr>
            <w:tcW w:w="1069" w:type="pct"/>
          </w:tcPr>
          <w:p w14:paraId="5395DF75" w14:textId="3D6CC8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38.101-1: Adding channel BW support in existing NR bands</w:t>
            </w:r>
          </w:p>
        </w:tc>
        <w:tc>
          <w:tcPr>
            <w:tcW w:w="600" w:type="pct"/>
          </w:tcPr>
          <w:p w14:paraId="37AA74A1" w14:textId="114DAC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21491843" w14:textId="6BCCA7B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C3478AB" w14:textId="254BBD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1384</w:t>
            </w:r>
          </w:p>
        </w:tc>
        <w:tc>
          <w:tcPr>
            <w:tcW w:w="220" w:type="pct"/>
          </w:tcPr>
          <w:p w14:paraId="5405DFA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06312D2" w14:textId="65AEC8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3D5B862" w14:textId="7D452E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690F8D59" w14:textId="620DD4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NR_bands_R18_BWs</w:t>
            </w:r>
          </w:p>
        </w:tc>
        <w:tc>
          <w:tcPr>
            <w:tcW w:w="513" w:type="pct"/>
          </w:tcPr>
          <w:p w14:paraId="14AE8067" w14:textId="479B4A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19EA06C" w14:textId="77777777" w:rsidTr="00635315">
        <w:tc>
          <w:tcPr>
            <w:tcW w:w="452" w:type="pct"/>
          </w:tcPr>
          <w:p w14:paraId="25B227ED" w14:textId="7D7D28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R4-2301499</w:t>
            </w:r>
          </w:p>
        </w:tc>
        <w:tc>
          <w:tcPr>
            <w:tcW w:w="1069" w:type="pct"/>
          </w:tcPr>
          <w:p w14:paraId="3EB28125" w14:textId="457831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38.101-1 NR Inter-band CA/DC for y bands DL (y=4, 5, 6) with x bands UL (x=1, 2)</w:t>
            </w:r>
          </w:p>
        </w:tc>
        <w:tc>
          <w:tcPr>
            <w:tcW w:w="600" w:type="pct"/>
          </w:tcPr>
          <w:p w14:paraId="61113E4F" w14:textId="2F0673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6D903CAE" w14:textId="2581AE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174D333" w14:textId="7B04F6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1385</w:t>
            </w:r>
          </w:p>
        </w:tc>
        <w:tc>
          <w:tcPr>
            <w:tcW w:w="220" w:type="pct"/>
          </w:tcPr>
          <w:p w14:paraId="09D72C4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EC9CCED" w14:textId="0869DA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EC7579F" w14:textId="5FDD90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00793918" w14:textId="5201A3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NR_CADC_R18_yBDL_xBUL-Core</w:t>
            </w:r>
          </w:p>
        </w:tc>
        <w:tc>
          <w:tcPr>
            <w:tcW w:w="513" w:type="pct"/>
          </w:tcPr>
          <w:p w14:paraId="45900863" w14:textId="23EE89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AAEA836" w14:textId="77777777" w:rsidTr="00635315">
        <w:tc>
          <w:tcPr>
            <w:tcW w:w="452" w:type="pct"/>
          </w:tcPr>
          <w:p w14:paraId="5D82D1B6" w14:textId="3977E5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R4-2301524</w:t>
            </w:r>
          </w:p>
        </w:tc>
        <w:tc>
          <w:tcPr>
            <w:tcW w:w="1069" w:type="pct"/>
          </w:tcPr>
          <w:p w14:paraId="7EB428AD" w14:textId="47B011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range definition update for TS 38.101-1 (Rel-18)</w:t>
            </w:r>
          </w:p>
        </w:tc>
        <w:tc>
          <w:tcPr>
            <w:tcW w:w="600" w:type="pct"/>
          </w:tcPr>
          <w:p w14:paraId="608974D3" w14:textId="489A2D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1453A5C9" w14:textId="5DD87D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80BCF68" w14:textId="554619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1386</w:t>
            </w:r>
          </w:p>
        </w:tc>
        <w:tc>
          <w:tcPr>
            <w:tcW w:w="220" w:type="pct"/>
          </w:tcPr>
          <w:p w14:paraId="2820BC3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AE29335" w14:textId="7D4A90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1361552" w14:textId="30878B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2DCC60E" w14:textId="5B08BE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</w:t>
            </w:r>
          </w:p>
        </w:tc>
        <w:tc>
          <w:tcPr>
            <w:tcW w:w="513" w:type="pct"/>
          </w:tcPr>
          <w:p w14:paraId="6AA6C3B3" w14:textId="797C7E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14D3310" w14:textId="77777777" w:rsidTr="00635315">
        <w:tc>
          <w:tcPr>
            <w:tcW w:w="452" w:type="pct"/>
          </w:tcPr>
          <w:p w14:paraId="4BDAF5C6" w14:textId="69ACCA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R4-2301525</w:t>
            </w:r>
          </w:p>
        </w:tc>
        <w:tc>
          <w:tcPr>
            <w:tcW w:w="1069" w:type="pct"/>
          </w:tcPr>
          <w:p w14:paraId="2A137FE1" w14:textId="24CF20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range definition update for TS 38.101-1 (Rel-17)</w:t>
            </w:r>
          </w:p>
        </w:tc>
        <w:tc>
          <w:tcPr>
            <w:tcW w:w="600" w:type="pct"/>
          </w:tcPr>
          <w:p w14:paraId="491DA824" w14:textId="391F6E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11C838E9" w14:textId="05CEAD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93BEF3A" w14:textId="64F589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1387</w:t>
            </w:r>
          </w:p>
        </w:tc>
        <w:tc>
          <w:tcPr>
            <w:tcW w:w="220" w:type="pct"/>
          </w:tcPr>
          <w:p w14:paraId="1B5560D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570A046" w14:textId="3AAE44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CC16F8D" w14:textId="4A82E5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3E1510F" w14:textId="1AAB67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</w:t>
            </w:r>
          </w:p>
        </w:tc>
        <w:tc>
          <w:tcPr>
            <w:tcW w:w="513" w:type="pct"/>
          </w:tcPr>
          <w:p w14:paraId="55EF884F" w14:textId="3CB400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D0FF18A" w14:textId="77777777" w:rsidTr="00635315">
        <w:tc>
          <w:tcPr>
            <w:tcW w:w="452" w:type="pct"/>
          </w:tcPr>
          <w:p w14:paraId="100E00BD" w14:textId="17B226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R4-2301526</w:t>
            </w:r>
          </w:p>
        </w:tc>
        <w:tc>
          <w:tcPr>
            <w:tcW w:w="1069" w:type="pct"/>
          </w:tcPr>
          <w:p w14:paraId="043EFBE0" w14:textId="287C07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range definition update for TS 38.101-1 (Rel-16)</w:t>
            </w:r>
          </w:p>
        </w:tc>
        <w:tc>
          <w:tcPr>
            <w:tcW w:w="600" w:type="pct"/>
          </w:tcPr>
          <w:p w14:paraId="7F51701A" w14:textId="394983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72468A55" w14:textId="544CE5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735C682" w14:textId="2518C9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1388</w:t>
            </w:r>
          </w:p>
        </w:tc>
        <w:tc>
          <w:tcPr>
            <w:tcW w:w="220" w:type="pct"/>
          </w:tcPr>
          <w:p w14:paraId="050D24C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4496918" w14:textId="42F83B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F51A664" w14:textId="47FC4B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A694104" w14:textId="34ED8C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3" w:type="pct"/>
          </w:tcPr>
          <w:p w14:paraId="22F00581" w14:textId="1846C6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8EB6936" w14:textId="77777777" w:rsidTr="00635315">
        <w:tc>
          <w:tcPr>
            <w:tcW w:w="452" w:type="pct"/>
          </w:tcPr>
          <w:p w14:paraId="1FD65FBB" w14:textId="0A300F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R4-2301527</w:t>
            </w:r>
          </w:p>
        </w:tc>
        <w:tc>
          <w:tcPr>
            <w:tcW w:w="1069" w:type="pct"/>
          </w:tcPr>
          <w:p w14:paraId="7E23415A" w14:textId="70CF04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range definition update for TS 38.101-1 (Rel-15)</w:t>
            </w:r>
          </w:p>
        </w:tc>
        <w:tc>
          <w:tcPr>
            <w:tcW w:w="600" w:type="pct"/>
          </w:tcPr>
          <w:p w14:paraId="298F1148" w14:textId="50E117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7096CD19" w14:textId="665EF1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4471F08" w14:textId="635179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1389</w:t>
            </w:r>
          </w:p>
        </w:tc>
        <w:tc>
          <w:tcPr>
            <w:tcW w:w="220" w:type="pct"/>
          </w:tcPr>
          <w:p w14:paraId="177E65E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718FDC7" w14:textId="47BE5D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4CC9C7A" w14:textId="6D037B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89BBE59" w14:textId="399E4E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</w:t>
            </w:r>
          </w:p>
        </w:tc>
        <w:tc>
          <w:tcPr>
            <w:tcW w:w="513" w:type="pct"/>
          </w:tcPr>
          <w:p w14:paraId="09E247DC" w14:textId="092920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114864C" w14:textId="77777777" w:rsidTr="00635315">
        <w:tc>
          <w:tcPr>
            <w:tcW w:w="452" w:type="pct"/>
          </w:tcPr>
          <w:p w14:paraId="0886C0BD" w14:textId="4B70F0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R4-2301545</w:t>
            </w:r>
          </w:p>
        </w:tc>
        <w:tc>
          <w:tcPr>
            <w:tcW w:w="1069" w:type="pct"/>
          </w:tcPr>
          <w:p w14:paraId="349CC430" w14:textId="46D183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new scenario for increase higher power limit for CA</w:t>
            </w:r>
          </w:p>
        </w:tc>
        <w:tc>
          <w:tcPr>
            <w:tcW w:w="600" w:type="pct"/>
          </w:tcPr>
          <w:p w14:paraId="7D1F41BF" w14:textId="6EA5AF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Xiaomi, Huawei</w:t>
            </w:r>
          </w:p>
        </w:tc>
        <w:tc>
          <w:tcPr>
            <w:tcW w:w="379" w:type="pct"/>
          </w:tcPr>
          <w:p w14:paraId="332A3433" w14:textId="6546EB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5214D15" w14:textId="6CBB87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1390</w:t>
            </w:r>
          </w:p>
        </w:tc>
        <w:tc>
          <w:tcPr>
            <w:tcW w:w="220" w:type="pct"/>
          </w:tcPr>
          <w:p w14:paraId="1997268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6AEB5E1" w14:textId="7157D0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7845D98" w14:textId="50EE2B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7C07566C" w14:textId="5C0700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NR_cov_enh2-Core</w:t>
            </w:r>
          </w:p>
        </w:tc>
        <w:tc>
          <w:tcPr>
            <w:tcW w:w="513" w:type="pct"/>
          </w:tcPr>
          <w:p w14:paraId="408B7501" w14:textId="13A726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8A34B5" w14:paraId="0809547D" w14:textId="77777777" w:rsidTr="00635315">
        <w:tc>
          <w:tcPr>
            <w:tcW w:w="452" w:type="pct"/>
          </w:tcPr>
          <w:p w14:paraId="36800F24" w14:textId="68FAED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R4-2301547</w:t>
            </w:r>
          </w:p>
        </w:tc>
        <w:tc>
          <w:tcPr>
            <w:tcW w:w="1069" w:type="pct"/>
          </w:tcPr>
          <w:p w14:paraId="69D1B849" w14:textId="7D648A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Time mask for Tx switching for SA (Rel-16)</w:t>
            </w:r>
          </w:p>
        </w:tc>
        <w:tc>
          <w:tcPr>
            <w:tcW w:w="600" w:type="pct"/>
          </w:tcPr>
          <w:p w14:paraId="2D97AB0D" w14:textId="151794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[Qualcomm], …</w:t>
            </w:r>
          </w:p>
        </w:tc>
        <w:tc>
          <w:tcPr>
            <w:tcW w:w="379" w:type="pct"/>
          </w:tcPr>
          <w:p w14:paraId="2E89E618" w14:textId="44ADE2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B4CEE6C" w14:textId="5DCF30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1391</w:t>
            </w:r>
          </w:p>
        </w:tc>
        <w:tc>
          <w:tcPr>
            <w:tcW w:w="220" w:type="pct"/>
          </w:tcPr>
          <w:p w14:paraId="51639EE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D4769C" w14:textId="70758C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2D72552" w14:textId="6895F4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2BFB54C" w14:textId="5BD44E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</w:t>
            </w:r>
          </w:p>
        </w:tc>
        <w:tc>
          <w:tcPr>
            <w:tcW w:w="513" w:type="pct"/>
          </w:tcPr>
          <w:p w14:paraId="4F9AFDD9" w14:textId="7AD04B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5C1428E0" w14:textId="77777777" w:rsidTr="00635315">
        <w:tc>
          <w:tcPr>
            <w:tcW w:w="452" w:type="pct"/>
          </w:tcPr>
          <w:p w14:paraId="0C390A24" w14:textId="0C70F9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R4-2303526</w:t>
            </w:r>
          </w:p>
        </w:tc>
        <w:tc>
          <w:tcPr>
            <w:tcW w:w="1069" w:type="pct"/>
          </w:tcPr>
          <w:p w14:paraId="0346B4A3" w14:textId="65182C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Time mask for Tx switching for SA (Rel-16)</w:t>
            </w:r>
          </w:p>
        </w:tc>
        <w:tc>
          <w:tcPr>
            <w:tcW w:w="600" w:type="pct"/>
          </w:tcPr>
          <w:p w14:paraId="4A8C9579" w14:textId="6B639F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Qualcomm</w:t>
            </w:r>
          </w:p>
        </w:tc>
        <w:tc>
          <w:tcPr>
            <w:tcW w:w="379" w:type="pct"/>
          </w:tcPr>
          <w:p w14:paraId="0E4F2F02" w14:textId="67DF54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ECB275D" w14:textId="7DAA24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1391</w:t>
            </w:r>
          </w:p>
        </w:tc>
        <w:tc>
          <w:tcPr>
            <w:tcW w:w="220" w:type="pct"/>
          </w:tcPr>
          <w:p w14:paraId="22B1C0C7" w14:textId="03498E38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83D494B" w14:textId="37E1AF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231822A" w14:textId="680420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05B3669" w14:textId="016EC6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</w:t>
            </w:r>
          </w:p>
        </w:tc>
        <w:tc>
          <w:tcPr>
            <w:tcW w:w="513" w:type="pct"/>
          </w:tcPr>
          <w:p w14:paraId="064339FC" w14:textId="11AF2C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2FEA078" w14:textId="77777777" w:rsidTr="00635315">
        <w:tc>
          <w:tcPr>
            <w:tcW w:w="452" w:type="pct"/>
          </w:tcPr>
          <w:p w14:paraId="2A1B2415" w14:textId="0D5EFD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R4-2301548</w:t>
            </w:r>
          </w:p>
        </w:tc>
        <w:tc>
          <w:tcPr>
            <w:tcW w:w="1069" w:type="pct"/>
          </w:tcPr>
          <w:p w14:paraId="6E43F08D" w14:textId="104226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Time mask for Tx switching for SA (Rel-17)</w:t>
            </w:r>
          </w:p>
        </w:tc>
        <w:tc>
          <w:tcPr>
            <w:tcW w:w="600" w:type="pct"/>
          </w:tcPr>
          <w:p w14:paraId="3F703088" w14:textId="54C25B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4E02AD0B" w14:textId="3F3F75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7B55E74" w14:textId="009A3F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1392</w:t>
            </w:r>
          </w:p>
        </w:tc>
        <w:tc>
          <w:tcPr>
            <w:tcW w:w="220" w:type="pct"/>
          </w:tcPr>
          <w:p w14:paraId="63F571B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A1850B2" w14:textId="387E7C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1DCA6FC" w14:textId="676BC1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8FF0816" w14:textId="2BF29D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NR_RF_FR1, NR_RF_FR1_enh</w:t>
            </w:r>
          </w:p>
        </w:tc>
        <w:tc>
          <w:tcPr>
            <w:tcW w:w="513" w:type="pct"/>
          </w:tcPr>
          <w:p w14:paraId="2AE5F542" w14:textId="1585E8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3964CD2" w14:textId="77777777" w:rsidTr="00635315">
        <w:tc>
          <w:tcPr>
            <w:tcW w:w="452" w:type="pct"/>
          </w:tcPr>
          <w:p w14:paraId="563C1C17" w14:textId="680DFF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R4-2301549</w:t>
            </w:r>
          </w:p>
        </w:tc>
        <w:tc>
          <w:tcPr>
            <w:tcW w:w="1069" w:type="pct"/>
          </w:tcPr>
          <w:p w14:paraId="5B0E860E" w14:textId="7C1E7B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Time mask for Tx switching for SA (Rel-18)</w:t>
            </w:r>
          </w:p>
        </w:tc>
        <w:tc>
          <w:tcPr>
            <w:tcW w:w="600" w:type="pct"/>
          </w:tcPr>
          <w:p w14:paraId="5739AFE9" w14:textId="3861E9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5B1E5BE7" w14:textId="1F55EA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6B89A17" w14:textId="3E1020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1393</w:t>
            </w:r>
          </w:p>
        </w:tc>
        <w:tc>
          <w:tcPr>
            <w:tcW w:w="220" w:type="pct"/>
          </w:tcPr>
          <w:p w14:paraId="62FC30C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FE84CFB" w14:textId="0BC86A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DDE41B5" w14:textId="229D9E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28B6E6F" w14:textId="13D5AA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NR_RF_FR1, NR_RF_FR1_enh</w:t>
            </w:r>
          </w:p>
        </w:tc>
        <w:tc>
          <w:tcPr>
            <w:tcW w:w="513" w:type="pct"/>
          </w:tcPr>
          <w:p w14:paraId="5A185C35" w14:textId="06FFA3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656040C" w14:textId="77777777" w:rsidTr="00635315">
        <w:tc>
          <w:tcPr>
            <w:tcW w:w="452" w:type="pct"/>
          </w:tcPr>
          <w:p w14:paraId="2C61BB93" w14:textId="6CE61F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R4-2301597</w:t>
            </w:r>
          </w:p>
        </w:tc>
        <w:tc>
          <w:tcPr>
            <w:tcW w:w="1069" w:type="pct"/>
          </w:tcPr>
          <w:p w14:paraId="3C65B917" w14:textId="534E3F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channel raster to RE mapping (Alt#1)</w:t>
            </w:r>
          </w:p>
        </w:tc>
        <w:tc>
          <w:tcPr>
            <w:tcW w:w="600" w:type="pct"/>
          </w:tcPr>
          <w:p w14:paraId="257A7429" w14:textId="7BDE50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65C70356" w14:textId="1AC114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ED7EE29" w14:textId="7C3AAD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1394</w:t>
            </w:r>
          </w:p>
        </w:tc>
        <w:tc>
          <w:tcPr>
            <w:tcW w:w="220" w:type="pct"/>
          </w:tcPr>
          <w:p w14:paraId="5CD84E4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140844F" w14:textId="722BC2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5320CE92" w14:textId="13D97D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CA1AB41" w14:textId="19A44F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133ABE3" w14:textId="4F8759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4FE94EAB" w14:textId="77777777" w:rsidTr="00635315">
        <w:tc>
          <w:tcPr>
            <w:tcW w:w="452" w:type="pct"/>
          </w:tcPr>
          <w:p w14:paraId="3C826F01" w14:textId="447BCC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R4-2302547</w:t>
            </w:r>
          </w:p>
        </w:tc>
        <w:tc>
          <w:tcPr>
            <w:tcW w:w="1069" w:type="pct"/>
          </w:tcPr>
          <w:p w14:paraId="72E95705" w14:textId="5C5EC8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channel raster to RE mapping</w:t>
            </w:r>
          </w:p>
        </w:tc>
        <w:tc>
          <w:tcPr>
            <w:tcW w:w="600" w:type="pct"/>
          </w:tcPr>
          <w:p w14:paraId="7CBC5CF7" w14:textId="3B3002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379" w:type="pct"/>
          </w:tcPr>
          <w:p w14:paraId="61475D33" w14:textId="3BCFC1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9CF55E8" w14:textId="2C4D86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1394</w:t>
            </w:r>
          </w:p>
        </w:tc>
        <w:tc>
          <w:tcPr>
            <w:tcW w:w="220" w:type="pct"/>
          </w:tcPr>
          <w:p w14:paraId="721F59BA" w14:textId="3521DB25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7C23A78" w14:textId="6EE0F0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3149D7D9" w14:textId="466467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8EA79E5" w14:textId="14D7ED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6532CC4" w14:textId="3AC745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2003AC56" w14:textId="77777777" w:rsidTr="00635315">
        <w:tc>
          <w:tcPr>
            <w:tcW w:w="452" w:type="pct"/>
          </w:tcPr>
          <w:p w14:paraId="32294409" w14:textId="47F72D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R4-2301598</w:t>
            </w:r>
          </w:p>
        </w:tc>
        <w:tc>
          <w:tcPr>
            <w:tcW w:w="1069" w:type="pct"/>
          </w:tcPr>
          <w:p w14:paraId="7423D413" w14:textId="709B00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channel raster to RE mapping (Alt#2)</w:t>
            </w:r>
          </w:p>
        </w:tc>
        <w:tc>
          <w:tcPr>
            <w:tcW w:w="600" w:type="pct"/>
          </w:tcPr>
          <w:p w14:paraId="1D8BCFB2" w14:textId="05642C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17AB9DA2" w14:textId="6F0081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DCB0BA5" w14:textId="0182AC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1395</w:t>
            </w:r>
          </w:p>
        </w:tc>
        <w:tc>
          <w:tcPr>
            <w:tcW w:w="220" w:type="pct"/>
          </w:tcPr>
          <w:p w14:paraId="618A90D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BE317B1" w14:textId="0D2F63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210B2BF" w14:textId="6E1823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5A6343D" w14:textId="2F1507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42EBC89" w14:textId="54D245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0E094B79" w14:textId="77777777" w:rsidTr="00635315">
        <w:tc>
          <w:tcPr>
            <w:tcW w:w="452" w:type="pct"/>
          </w:tcPr>
          <w:p w14:paraId="7DEAFAB1" w14:textId="15A10B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R4-2301599</w:t>
            </w:r>
          </w:p>
        </w:tc>
        <w:tc>
          <w:tcPr>
            <w:tcW w:w="1069" w:type="pct"/>
          </w:tcPr>
          <w:p w14:paraId="3AA04FF6" w14:textId="5E5206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channel raster to RE mapping</w:t>
            </w:r>
          </w:p>
        </w:tc>
        <w:tc>
          <w:tcPr>
            <w:tcW w:w="600" w:type="pct"/>
          </w:tcPr>
          <w:p w14:paraId="33286D5B" w14:textId="0BD963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30F7FF7F" w14:textId="2DCAA2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51170E5" w14:textId="51CEBE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1396</w:t>
            </w:r>
          </w:p>
        </w:tc>
        <w:tc>
          <w:tcPr>
            <w:tcW w:w="220" w:type="pct"/>
          </w:tcPr>
          <w:p w14:paraId="7924DF2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691AC78" w14:textId="036598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D922E37" w14:textId="6B95A5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C03DDC8" w14:textId="66FA1A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B60076A" w14:textId="23CEF1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8098333" w14:textId="77777777" w:rsidTr="00635315">
        <w:tc>
          <w:tcPr>
            <w:tcW w:w="452" w:type="pct"/>
          </w:tcPr>
          <w:p w14:paraId="66E2656B" w14:textId="2FFB14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R4-2301600</w:t>
            </w:r>
          </w:p>
        </w:tc>
        <w:tc>
          <w:tcPr>
            <w:tcW w:w="1069" w:type="pct"/>
          </w:tcPr>
          <w:p w14:paraId="1659A4B9" w14:textId="4E55A9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channel raster to RE mapping</w:t>
            </w:r>
          </w:p>
        </w:tc>
        <w:tc>
          <w:tcPr>
            <w:tcW w:w="600" w:type="pct"/>
          </w:tcPr>
          <w:p w14:paraId="08110170" w14:textId="476700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0F70C9F5" w14:textId="559144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5006C2E" w14:textId="410200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1397</w:t>
            </w:r>
          </w:p>
        </w:tc>
        <w:tc>
          <w:tcPr>
            <w:tcW w:w="220" w:type="pct"/>
          </w:tcPr>
          <w:p w14:paraId="2C43190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524B069" w14:textId="04CB6A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B9077D3" w14:textId="0ACFBD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0519EA9" w14:textId="5E93DB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16409E67" w14:textId="696470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61118BD0" w14:textId="77777777" w:rsidTr="00635315">
        <w:tc>
          <w:tcPr>
            <w:tcW w:w="452" w:type="pct"/>
          </w:tcPr>
          <w:p w14:paraId="1C3AF1F1" w14:textId="792D9F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R4-2301636</w:t>
            </w:r>
          </w:p>
        </w:tc>
        <w:tc>
          <w:tcPr>
            <w:tcW w:w="1069" w:type="pct"/>
          </w:tcPr>
          <w:p w14:paraId="1C6078C7" w14:textId="665C25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38.101-1 to correct the configurations for CA_n46M/N/O</w:t>
            </w:r>
          </w:p>
        </w:tc>
        <w:tc>
          <w:tcPr>
            <w:tcW w:w="600" w:type="pct"/>
          </w:tcPr>
          <w:p w14:paraId="3C06360C" w14:textId="781C5A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79" w:type="pct"/>
          </w:tcPr>
          <w:p w14:paraId="55543656" w14:textId="72D023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AB56221" w14:textId="35FE02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1398</w:t>
            </w:r>
          </w:p>
        </w:tc>
        <w:tc>
          <w:tcPr>
            <w:tcW w:w="220" w:type="pct"/>
          </w:tcPr>
          <w:p w14:paraId="3B823A2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FD7316" w14:textId="6CA367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F34DE12" w14:textId="53BED6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A383287" w14:textId="5B2D66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18F744A7" w14:textId="77C531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4D099260" w14:textId="77777777" w:rsidTr="00635315">
        <w:tc>
          <w:tcPr>
            <w:tcW w:w="452" w:type="pct"/>
          </w:tcPr>
          <w:p w14:paraId="2691A3D3" w14:textId="034157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R4-2303636</w:t>
            </w:r>
          </w:p>
        </w:tc>
        <w:tc>
          <w:tcPr>
            <w:tcW w:w="1069" w:type="pct"/>
          </w:tcPr>
          <w:p w14:paraId="3C4689CE" w14:textId="7CC0CF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38.101-1 to correct the configurations for CA_n46M/N/O</w:t>
            </w:r>
          </w:p>
        </w:tc>
        <w:tc>
          <w:tcPr>
            <w:tcW w:w="600" w:type="pct"/>
          </w:tcPr>
          <w:p w14:paraId="7921677E" w14:textId="0BE301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Xiaomi, Nokia, Ericsson</w:t>
            </w:r>
          </w:p>
        </w:tc>
        <w:tc>
          <w:tcPr>
            <w:tcW w:w="379" w:type="pct"/>
          </w:tcPr>
          <w:p w14:paraId="118C4DCE" w14:textId="1EB539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E918338" w14:textId="295FE7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1398</w:t>
            </w:r>
          </w:p>
        </w:tc>
        <w:tc>
          <w:tcPr>
            <w:tcW w:w="220" w:type="pct"/>
          </w:tcPr>
          <w:p w14:paraId="3F63DBB4" w14:textId="5F39D216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4F0527E" w14:textId="483D70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2999E44" w14:textId="7817AE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A595F29" w14:textId="3F9328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1A4742B" w14:textId="0B9544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AD0A5C6" w14:textId="77777777" w:rsidTr="00635315">
        <w:tc>
          <w:tcPr>
            <w:tcW w:w="452" w:type="pct"/>
          </w:tcPr>
          <w:p w14:paraId="1C62BA41" w14:textId="017465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R4-2301637</w:t>
            </w:r>
          </w:p>
        </w:tc>
        <w:tc>
          <w:tcPr>
            <w:tcW w:w="1069" w:type="pct"/>
          </w:tcPr>
          <w:p w14:paraId="129002F1" w14:textId="697672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Rel-17 38.101-1 to correct the configurations for CA_n46M/N/O</w:t>
            </w:r>
          </w:p>
        </w:tc>
        <w:tc>
          <w:tcPr>
            <w:tcW w:w="600" w:type="pct"/>
          </w:tcPr>
          <w:p w14:paraId="39CD9B49" w14:textId="000D2D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79" w:type="pct"/>
          </w:tcPr>
          <w:p w14:paraId="1FCB2127" w14:textId="148A03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EC3A2A5" w14:textId="0DAD0A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1399</w:t>
            </w:r>
          </w:p>
        </w:tc>
        <w:tc>
          <w:tcPr>
            <w:tcW w:w="220" w:type="pct"/>
          </w:tcPr>
          <w:p w14:paraId="424366B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EC92F7C" w14:textId="42811E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72F852E" w14:textId="6E769E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5152D72" w14:textId="579F54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87D5271" w14:textId="168813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E90835F" w14:textId="77777777" w:rsidTr="00635315">
        <w:tc>
          <w:tcPr>
            <w:tcW w:w="452" w:type="pct"/>
          </w:tcPr>
          <w:p w14:paraId="6520FAFA" w14:textId="190CA3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R4-2301638</w:t>
            </w:r>
          </w:p>
        </w:tc>
        <w:tc>
          <w:tcPr>
            <w:tcW w:w="1069" w:type="pct"/>
          </w:tcPr>
          <w:p w14:paraId="3D4935FE" w14:textId="14E4D8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Rel-18 38.101-1 to correct the configurations for CA_n46M/N/O</w:t>
            </w:r>
          </w:p>
        </w:tc>
        <w:tc>
          <w:tcPr>
            <w:tcW w:w="600" w:type="pct"/>
          </w:tcPr>
          <w:p w14:paraId="3CA91DB3" w14:textId="2A5517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79" w:type="pct"/>
          </w:tcPr>
          <w:p w14:paraId="3EE5405B" w14:textId="1D6343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BE2C536" w14:textId="041D27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1400</w:t>
            </w:r>
          </w:p>
        </w:tc>
        <w:tc>
          <w:tcPr>
            <w:tcW w:w="220" w:type="pct"/>
          </w:tcPr>
          <w:p w14:paraId="45B4A6D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E729566" w14:textId="6D71C6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CDA4278" w14:textId="40E341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C34DC51" w14:textId="695455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2F510C1" w14:textId="634E56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835B23F" w14:textId="77777777" w:rsidTr="00635315">
        <w:tc>
          <w:tcPr>
            <w:tcW w:w="452" w:type="pct"/>
          </w:tcPr>
          <w:p w14:paraId="753AC14B" w14:textId="1F03EE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R4-2301767</w:t>
            </w:r>
          </w:p>
        </w:tc>
        <w:tc>
          <w:tcPr>
            <w:tcW w:w="1069" w:type="pct"/>
          </w:tcPr>
          <w:p w14:paraId="6A164744" w14:textId="74ED3F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38.101-1 introduce UL MIMO configurations for Rel-18</w:t>
            </w:r>
          </w:p>
        </w:tc>
        <w:tc>
          <w:tcPr>
            <w:tcW w:w="600" w:type="pct"/>
          </w:tcPr>
          <w:p w14:paraId="73B8E0A1" w14:textId="4CA857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168E7408" w14:textId="713393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2060DFA" w14:textId="62A93A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1401</w:t>
            </w:r>
          </w:p>
        </w:tc>
        <w:tc>
          <w:tcPr>
            <w:tcW w:w="220" w:type="pct"/>
          </w:tcPr>
          <w:p w14:paraId="6D531D1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88EE8B9" w14:textId="11284B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D82C911" w14:textId="51E622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6D684C11" w14:textId="04C0CC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NR_bands_UL_MIMO_R18-Core</w:t>
            </w:r>
          </w:p>
        </w:tc>
        <w:tc>
          <w:tcPr>
            <w:tcW w:w="513" w:type="pct"/>
          </w:tcPr>
          <w:p w14:paraId="553B1F89" w14:textId="7368D9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87213AF" w14:textId="77777777" w:rsidTr="00635315">
        <w:tc>
          <w:tcPr>
            <w:tcW w:w="452" w:type="pct"/>
          </w:tcPr>
          <w:p w14:paraId="26F86B8C" w14:textId="5B6A02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R4-2301860</w:t>
            </w:r>
          </w:p>
        </w:tc>
        <w:tc>
          <w:tcPr>
            <w:tcW w:w="1069" w:type="pct"/>
          </w:tcPr>
          <w:p w14:paraId="234294E8" w14:textId="0CFA77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Corrections on reference section for A-MPR for CA_NC_NS_04</w:t>
            </w:r>
          </w:p>
        </w:tc>
        <w:tc>
          <w:tcPr>
            <w:tcW w:w="600" w:type="pct"/>
          </w:tcPr>
          <w:p w14:paraId="4C5740DA" w14:textId="7FCEBF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79" w:type="pct"/>
          </w:tcPr>
          <w:p w14:paraId="4A5FCA5B" w14:textId="39A306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7E2D2C2" w14:textId="3E389E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1402</w:t>
            </w:r>
          </w:p>
        </w:tc>
        <w:tc>
          <w:tcPr>
            <w:tcW w:w="220" w:type="pct"/>
          </w:tcPr>
          <w:p w14:paraId="33BC442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8905B2C" w14:textId="1D27E6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506853F" w14:textId="1EC8AD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63288B1" w14:textId="13C415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3" w:type="pct"/>
          </w:tcPr>
          <w:p w14:paraId="6BB2E117" w14:textId="64793A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9D33D50" w14:textId="77777777" w:rsidTr="00635315">
        <w:tc>
          <w:tcPr>
            <w:tcW w:w="452" w:type="pct"/>
          </w:tcPr>
          <w:p w14:paraId="74AEF485" w14:textId="57E3ED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R4-2303213</w:t>
            </w:r>
          </w:p>
        </w:tc>
        <w:tc>
          <w:tcPr>
            <w:tcW w:w="1069" w:type="pct"/>
          </w:tcPr>
          <w:p w14:paraId="76E78614" w14:textId="5E2851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of measurement period requirements for positioning measurements</w:t>
            </w:r>
          </w:p>
        </w:tc>
        <w:tc>
          <w:tcPr>
            <w:tcW w:w="600" w:type="pct"/>
          </w:tcPr>
          <w:p w14:paraId="2B0F9F88" w14:textId="4BD554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1167FE66" w14:textId="521B32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D97484C" w14:textId="78636B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1402</w:t>
            </w:r>
          </w:p>
        </w:tc>
        <w:tc>
          <w:tcPr>
            <w:tcW w:w="220" w:type="pct"/>
          </w:tcPr>
          <w:p w14:paraId="0FBD8320" w14:textId="191A8569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45C0B3C" w14:textId="297CD0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A27E7DF" w14:textId="345D89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7F71F38" w14:textId="037AB1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3" w:type="pct"/>
          </w:tcPr>
          <w:p w14:paraId="1E756C94" w14:textId="14F142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35E32DB8" w14:textId="77777777" w:rsidTr="00635315">
        <w:tc>
          <w:tcPr>
            <w:tcW w:w="452" w:type="pct"/>
          </w:tcPr>
          <w:p w14:paraId="0B2A7B9A" w14:textId="675DBB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R4-2302034</w:t>
            </w:r>
          </w:p>
        </w:tc>
        <w:tc>
          <w:tcPr>
            <w:tcW w:w="1069" w:type="pct"/>
          </w:tcPr>
          <w:p w14:paraId="77D46B8E" w14:textId="11E32E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SUL band combinations into TS 38.101-1</w:t>
            </w:r>
          </w:p>
        </w:tc>
        <w:tc>
          <w:tcPr>
            <w:tcW w:w="600" w:type="pct"/>
          </w:tcPr>
          <w:p w14:paraId="2B2F1D29" w14:textId="53760D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497E85C9" w14:textId="72F3F3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5DF4C56" w14:textId="13D653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1403</w:t>
            </w:r>
          </w:p>
        </w:tc>
        <w:tc>
          <w:tcPr>
            <w:tcW w:w="220" w:type="pct"/>
          </w:tcPr>
          <w:p w14:paraId="32802A5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9E49CFF" w14:textId="205DE5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267E396" w14:textId="4D2E50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7692E28E" w14:textId="04D63E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NR_SUL_combos_R18-Core</w:t>
            </w:r>
          </w:p>
        </w:tc>
        <w:tc>
          <w:tcPr>
            <w:tcW w:w="513" w:type="pct"/>
          </w:tcPr>
          <w:p w14:paraId="7C0A6575" w14:textId="2A2563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6A16577" w14:textId="77777777" w:rsidTr="00635315">
        <w:tc>
          <w:tcPr>
            <w:tcW w:w="452" w:type="pct"/>
          </w:tcPr>
          <w:p w14:paraId="668BACEE" w14:textId="68BE50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R4-2302050</w:t>
            </w:r>
          </w:p>
        </w:tc>
        <w:tc>
          <w:tcPr>
            <w:tcW w:w="1069" w:type="pct"/>
          </w:tcPr>
          <w:p w14:paraId="17760C24" w14:textId="6819DF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clarify the time mask for switching with multiple TAGs</w:t>
            </w:r>
          </w:p>
        </w:tc>
        <w:tc>
          <w:tcPr>
            <w:tcW w:w="600" w:type="pct"/>
          </w:tcPr>
          <w:p w14:paraId="26BC8736" w14:textId="439FFE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Xiaomi</w:t>
            </w:r>
          </w:p>
        </w:tc>
        <w:tc>
          <w:tcPr>
            <w:tcW w:w="379" w:type="pct"/>
          </w:tcPr>
          <w:p w14:paraId="299BFD0F" w14:textId="6BE311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047E524" w14:textId="011678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1404</w:t>
            </w:r>
          </w:p>
        </w:tc>
        <w:tc>
          <w:tcPr>
            <w:tcW w:w="220" w:type="pct"/>
          </w:tcPr>
          <w:p w14:paraId="412E74D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E461382" w14:textId="561AF8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167382B" w14:textId="63B8A9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7FE2B092" w14:textId="3E4821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NR_MC_enh-Core</w:t>
            </w:r>
          </w:p>
        </w:tc>
        <w:tc>
          <w:tcPr>
            <w:tcW w:w="513" w:type="pct"/>
          </w:tcPr>
          <w:p w14:paraId="369CC0E8" w14:textId="703CC4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0B1F398A" w14:textId="77777777" w:rsidTr="00635315">
        <w:tc>
          <w:tcPr>
            <w:tcW w:w="452" w:type="pct"/>
          </w:tcPr>
          <w:p w14:paraId="19FD89CF" w14:textId="47EF14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R4-2302051</w:t>
            </w:r>
          </w:p>
        </w:tc>
        <w:tc>
          <w:tcPr>
            <w:tcW w:w="1069" w:type="pct"/>
          </w:tcPr>
          <w:p w14:paraId="2E9C88EA" w14:textId="39F593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Rel-18 Simultaneous Rx/Tx inter-band combinations</w:t>
            </w:r>
          </w:p>
        </w:tc>
        <w:tc>
          <w:tcPr>
            <w:tcW w:w="600" w:type="pct"/>
          </w:tcPr>
          <w:p w14:paraId="463D541F" w14:textId="1D354E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9D0FE4E" w14:textId="210A17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1B8D665" w14:textId="1B27D1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1405</w:t>
            </w:r>
          </w:p>
        </w:tc>
        <w:tc>
          <w:tcPr>
            <w:tcW w:w="220" w:type="pct"/>
          </w:tcPr>
          <w:p w14:paraId="4B05B54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5088E22" w14:textId="618D64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4417550" w14:textId="0866B9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7E3E320F" w14:textId="67DFEF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LTE_NR_Simult_RxTx_R18-Core</w:t>
            </w:r>
          </w:p>
        </w:tc>
        <w:tc>
          <w:tcPr>
            <w:tcW w:w="513" w:type="pct"/>
          </w:tcPr>
          <w:p w14:paraId="33136BE7" w14:textId="14EB5F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2EF96F6" w14:textId="77777777" w:rsidTr="00635315">
        <w:tc>
          <w:tcPr>
            <w:tcW w:w="452" w:type="pct"/>
          </w:tcPr>
          <w:p w14:paraId="520EBDBF" w14:textId="4C7F4E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R4-2302068</w:t>
            </w:r>
          </w:p>
        </w:tc>
        <w:tc>
          <w:tcPr>
            <w:tcW w:w="1069" w:type="pct"/>
          </w:tcPr>
          <w:p w14:paraId="1A921C89" w14:textId="4AE918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to correct the delta MPR</w:t>
            </w:r>
          </w:p>
        </w:tc>
        <w:tc>
          <w:tcPr>
            <w:tcW w:w="600" w:type="pct"/>
          </w:tcPr>
          <w:p w14:paraId="725D6691" w14:textId="6B669B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434CEBA" w14:textId="5A7A51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8EB6765" w14:textId="21900F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1406</w:t>
            </w:r>
          </w:p>
        </w:tc>
        <w:tc>
          <w:tcPr>
            <w:tcW w:w="220" w:type="pct"/>
          </w:tcPr>
          <w:p w14:paraId="79EA85E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51EC9B4" w14:textId="2EAA2D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92CC472" w14:textId="51A2D1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579433F" w14:textId="6E5722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NR_bands_R17_BWs-Core</w:t>
            </w:r>
          </w:p>
        </w:tc>
        <w:tc>
          <w:tcPr>
            <w:tcW w:w="513" w:type="pct"/>
          </w:tcPr>
          <w:p w14:paraId="5815AF36" w14:textId="1FD271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5D4C73B" w14:textId="77777777" w:rsidTr="00635315">
        <w:tc>
          <w:tcPr>
            <w:tcW w:w="452" w:type="pct"/>
          </w:tcPr>
          <w:p w14:paraId="0C5B6623" w14:textId="4EEBE0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R4-2302069</w:t>
            </w:r>
          </w:p>
        </w:tc>
        <w:tc>
          <w:tcPr>
            <w:tcW w:w="1069" w:type="pct"/>
          </w:tcPr>
          <w:p w14:paraId="296A0CDB" w14:textId="4A0C8B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to correct the delta MPR (R18)</w:t>
            </w:r>
          </w:p>
        </w:tc>
        <w:tc>
          <w:tcPr>
            <w:tcW w:w="600" w:type="pct"/>
          </w:tcPr>
          <w:p w14:paraId="647BF39D" w14:textId="5E456E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23DC7DF" w14:textId="28AD4D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72976D4" w14:textId="1B8478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1407</w:t>
            </w:r>
          </w:p>
        </w:tc>
        <w:tc>
          <w:tcPr>
            <w:tcW w:w="220" w:type="pct"/>
          </w:tcPr>
          <w:p w14:paraId="2CC05B1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A72608F" w14:textId="4412B0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0EF2F6E" w14:textId="1C0E51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2FB74DD" w14:textId="6C5E31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NR_bands_R17_BWs-Core</w:t>
            </w:r>
          </w:p>
        </w:tc>
        <w:tc>
          <w:tcPr>
            <w:tcW w:w="513" w:type="pct"/>
          </w:tcPr>
          <w:p w14:paraId="73BF1D52" w14:textId="74A78F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43F366A" w14:textId="77777777" w:rsidTr="00635315">
        <w:tc>
          <w:tcPr>
            <w:tcW w:w="452" w:type="pct"/>
          </w:tcPr>
          <w:p w14:paraId="64B28BF1" w14:textId="58173E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R4-2302070</w:t>
            </w:r>
          </w:p>
        </w:tc>
        <w:tc>
          <w:tcPr>
            <w:tcW w:w="1069" w:type="pct"/>
          </w:tcPr>
          <w:p w14:paraId="30AF94D0" w14:textId="0EC778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to clarify the inner outer condition for almost contiguous RB allocation</w:t>
            </w:r>
          </w:p>
        </w:tc>
        <w:tc>
          <w:tcPr>
            <w:tcW w:w="600" w:type="pct"/>
          </w:tcPr>
          <w:p w14:paraId="5AECB77E" w14:textId="1560EB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46484500" w14:textId="4238D4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D8BDDE0" w14:textId="19416F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1408</w:t>
            </w:r>
          </w:p>
        </w:tc>
        <w:tc>
          <w:tcPr>
            <w:tcW w:w="220" w:type="pct"/>
          </w:tcPr>
          <w:p w14:paraId="59CBC22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8E41B98" w14:textId="7E6B64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620396B8" w14:textId="78EE84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EB9FE77" w14:textId="7168F1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0063EB1C" w14:textId="620B7D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527C85D0" w14:textId="77777777" w:rsidTr="00635315">
        <w:tc>
          <w:tcPr>
            <w:tcW w:w="452" w:type="pct"/>
          </w:tcPr>
          <w:p w14:paraId="7D37A900" w14:textId="0E2668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R4-2303666</w:t>
            </w:r>
          </w:p>
        </w:tc>
        <w:tc>
          <w:tcPr>
            <w:tcW w:w="1069" w:type="pct"/>
          </w:tcPr>
          <w:p w14:paraId="5B5B56BD" w14:textId="7273E0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to clarify the inner outer condition for almost contiguous RB allocation</w:t>
            </w:r>
          </w:p>
        </w:tc>
        <w:tc>
          <w:tcPr>
            <w:tcW w:w="600" w:type="pct"/>
          </w:tcPr>
          <w:p w14:paraId="5A1B86AC" w14:textId="627B0C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6D0A518B" w14:textId="25AC53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FE73243" w14:textId="5F0DB4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1408</w:t>
            </w:r>
          </w:p>
        </w:tc>
        <w:tc>
          <w:tcPr>
            <w:tcW w:w="220" w:type="pct"/>
          </w:tcPr>
          <w:p w14:paraId="23801C6B" w14:textId="2BDBAE2C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4CEF3D1" w14:textId="25B59C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126C3C38" w14:textId="43534E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D4EF906" w14:textId="6DE71E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9B43C5D" w14:textId="5685ED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986CAA7" w14:textId="77777777" w:rsidTr="00635315">
        <w:tc>
          <w:tcPr>
            <w:tcW w:w="452" w:type="pct"/>
          </w:tcPr>
          <w:p w14:paraId="7C7BF1ED" w14:textId="431965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R4-2302071</w:t>
            </w:r>
          </w:p>
        </w:tc>
        <w:tc>
          <w:tcPr>
            <w:tcW w:w="1069" w:type="pct"/>
          </w:tcPr>
          <w:p w14:paraId="39FD05FD" w14:textId="4057AA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to clarify the inner outer condition for almost contiguous RB allocation (R16)</w:t>
            </w:r>
          </w:p>
        </w:tc>
        <w:tc>
          <w:tcPr>
            <w:tcW w:w="600" w:type="pct"/>
          </w:tcPr>
          <w:p w14:paraId="3ADB7C2C" w14:textId="7E3AA9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113785D8" w14:textId="2B8A3A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A166B7D" w14:textId="70F76A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1409</w:t>
            </w:r>
          </w:p>
        </w:tc>
        <w:tc>
          <w:tcPr>
            <w:tcW w:w="220" w:type="pct"/>
          </w:tcPr>
          <w:p w14:paraId="692660D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05E0E6C" w14:textId="5EC29B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35BF171" w14:textId="6ACB9E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94A5C55" w14:textId="209703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64C520C3" w14:textId="5C74AD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78FB92B" w14:textId="77777777" w:rsidTr="00635315">
        <w:tc>
          <w:tcPr>
            <w:tcW w:w="452" w:type="pct"/>
          </w:tcPr>
          <w:p w14:paraId="4ED94B5F" w14:textId="2FBF50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R4-2302072</w:t>
            </w:r>
          </w:p>
        </w:tc>
        <w:tc>
          <w:tcPr>
            <w:tcW w:w="1069" w:type="pct"/>
          </w:tcPr>
          <w:p w14:paraId="012D616B" w14:textId="598EB2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to clarify the inner outer condition for almost contiguous RB allocation (R17)</w:t>
            </w:r>
          </w:p>
        </w:tc>
        <w:tc>
          <w:tcPr>
            <w:tcW w:w="600" w:type="pct"/>
          </w:tcPr>
          <w:p w14:paraId="44FEFA8C" w14:textId="5268DE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4DE9AF1" w14:textId="1C3DFD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AEAB277" w14:textId="112571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1410</w:t>
            </w:r>
          </w:p>
        </w:tc>
        <w:tc>
          <w:tcPr>
            <w:tcW w:w="220" w:type="pct"/>
          </w:tcPr>
          <w:p w14:paraId="48CD71C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C936E9D" w14:textId="648894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F0725CD" w14:textId="66BBD1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041D5C2" w14:textId="4E6832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18B2345E" w14:textId="0E761D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A184713" w14:textId="77777777" w:rsidTr="00635315">
        <w:tc>
          <w:tcPr>
            <w:tcW w:w="452" w:type="pct"/>
          </w:tcPr>
          <w:p w14:paraId="78034171" w14:textId="706B89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R4-2302073</w:t>
            </w:r>
          </w:p>
        </w:tc>
        <w:tc>
          <w:tcPr>
            <w:tcW w:w="1069" w:type="pct"/>
          </w:tcPr>
          <w:p w14:paraId="2FF293AC" w14:textId="6875C0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to clarify the inner outer condition for almost contiguous RB allocation (R18)</w:t>
            </w:r>
          </w:p>
        </w:tc>
        <w:tc>
          <w:tcPr>
            <w:tcW w:w="600" w:type="pct"/>
          </w:tcPr>
          <w:p w14:paraId="0817FEA3" w14:textId="085A02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1B905BD4" w14:textId="00234E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C1F98BA" w14:textId="6592DB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1411</w:t>
            </w:r>
          </w:p>
        </w:tc>
        <w:tc>
          <w:tcPr>
            <w:tcW w:w="220" w:type="pct"/>
          </w:tcPr>
          <w:p w14:paraId="3332E0B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E317A8" w14:textId="4DF8AC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00F5FB3" w14:textId="5810EC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8D71D70" w14:textId="1C5C49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F910922" w14:textId="1B7ADF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15124E4" w14:textId="77777777" w:rsidTr="00635315">
        <w:tc>
          <w:tcPr>
            <w:tcW w:w="452" w:type="pct"/>
          </w:tcPr>
          <w:p w14:paraId="1A214213" w14:textId="310110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R4-2302078</w:t>
            </w:r>
          </w:p>
        </w:tc>
        <w:tc>
          <w:tcPr>
            <w:tcW w:w="1069" w:type="pct"/>
          </w:tcPr>
          <w:p w14:paraId="08F0A5DA" w14:textId="10DA38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to clarify band n34 protection for band n1 and n65</w:t>
            </w:r>
          </w:p>
        </w:tc>
        <w:tc>
          <w:tcPr>
            <w:tcW w:w="600" w:type="pct"/>
          </w:tcPr>
          <w:p w14:paraId="13175299" w14:textId="1EADD6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0C8661E" w14:textId="0E0638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30238A9" w14:textId="1FA805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1412</w:t>
            </w:r>
          </w:p>
        </w:tc>
        <w:tc>
          <w:tcPr>
            <w:tcW w:w="220" w:type="pct"/>
          </w:tcPr>
          <w:p w14:paraId="274461D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56B6904" w14:textId="0BFA19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4A874BE" w14:textId="14BC4F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D935448" w14:textId="174851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NR_n1_BW2-Core</w:t>
            </w:r>
          </w:p>
        </w:tc>
        <w:tc>
          <w:tcPr>
            <w:tcW w:w="513" w:type="pct"/>
          </w:tcPr>
          <w:p w14:paraId="281539A5" w14:textId="4C5A06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0AD0770" w14:textId="77777777" w:rsidTr="00635315">
        <w:tc>
          <w:tcPr>
            <w:tcW w:w="452" w:type="pct"/>
          </w:tcPr>
          <w:p w14:paraId="3F0E3F76" w14:textId="0902F8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R4-2302079</w:t>
            </w:r>
          </w:p>
        </w:tc>
        <w:tc>
          <w:tcPr>
            <w:tcW w:w="1069" w:type="pct"/>
          </w:tcPr>
          <w:p w14:paraId="20A56E55" w14:textId="51F4E1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to clarify band n34 protection for band n1 and n65 (R17)</w:t>
            </w:r>
          </w:p>
        </w:tc>
        <w:tc>
          <w:tcPr>
            <w:tcW w:w="600" w:type="pct"/>
          </w:tcPr>
          <w:p w14:paraId="05866BE7" w14:textId="3A8C16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10E6392A" w14:textId="2B4172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B2BB53B" w14:textId="08DD03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1413</w:t>
            </w:r>
          </w:p>
        </w:tc>
        <w:tc>
          <w:tcPr>
            <w:tcW w:w="220" w:type="pct"/>
          </w:tcPr>
          <w:p w14:paraId="06D4826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19ABD73" w14:textId="21CCC8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862A212" w14:textId="4842F7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AF05659" w14:textId="4C17A6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NR_n1_BW2-Core</w:t>
            </w:r>
          </w:p>
        </w:tc>
        <w:tc>
          <w:tcPr>
            <w:tcW w:w="513" w:type="pct"/>
          </w:tcPr>
          <w:p w14:paraId="412D4496" w14:textId="42655E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C5A899E" w14:textId="77777777" w:rsidTr="00635315">
        <w:tc>
          <w:tcPr>
            <w:tcW w:w="452" w:type="pct"/>
          </w:tcPr>
          <w:p w14:paraId="66BF1440" w14:textId="685E55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R4-2302080</w:t>
            </w:r>
          </w:p>
        </w:tc>
        <w:tc>
          <w:tcPr>
            <w:tcW w:w="1069" w:type="pct"/>
          </w:tcPr>
          <w:p w14:paraId="4B78B670" w14:textId="05FE42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to clarify band n34 protection for band n1 and n65 (R18)</w:t>
            </w:r>
          </w:p>
        </w:tc>
        <w:tc>
          <w:tcPr>
            <w:tcW w:w="600" w:type="pct"/>
          </w:tcPr>
          <w:p w14:paraId="70FBC2B2" w14:textId="063BC8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56928F8" w14:textId="3E8003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E5560C7" w14:textId="50100A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1414</w:t>
            </w:r>
          </w:p>
        </w:tc>
        <w:tc>
          <w:tcPr>
            <w:tcW w:w="220" w:type="pct"/>
          </w:tcPr>
          <w:p w14:paraId="1C6E6BF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3319D81" w14:textId="12780F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1743A7A" w14:textId="22F4DF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2F42147" w14:textId="27406A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NR_n1_BW2-Core</w:t>
            </w:r>
          </w:p>
        </w:tc>
        <w:tc>
          <w:tcPr>
            <w:tcW w:w="513" w:type="pct"/>
          </w:tcPr>
          <w:p w14:paraId="7AAD7B27" w14:textId="6D365F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EC558EC" w14:textId="77777777" w:rsidTr="00635315">
        <w:tc>
          <w:tcPr>
            <w:tcW w:w="452" w:type="pct"/>
          </w:tcPr>
          <w:p w14:paraId="433BA355" w14:textId="23F13D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R4-2302081</w:t>
            </w:r>
          </w:p>
        </w:tc>
        <w:tc>
          <w:tcPr>
            <w:tcW w:w="1069" w:type="pct"/>
          </w:tcPr>
          <w:p w14:paraId="61F5D968" w14:textId="78C054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to clarify Out-of-band blocking exception for band n20 and n28 (R16)</w:t>
            </w:r>
          </w:p>
        </w:tc>
        <w:tc>
          <w:tcPr>
            <w:tcW w:w="600" w:type="pct"/>
          </w:tcPr>
          <w:p w14:paraId="2FA24958" w14:textId="0584C2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7FE47148" w14:textId="5125D0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9DADFD2" w14:textId="32A9C9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1415</w:t>
            </w:r>
          </w:p>
        </w:tc>
        <w:tc>
          <w:tcPr>
            <w:tcW w:w="220" w:type="pct"/>
          </w:tcPr>
          <w:p w14:paraId="5CC9877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5F4DD4" w14:textId="3693AA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539972D" w14:textId="59FD1C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D699F65" w14:textId="5E4376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NR_CADC_R16_2BDL_xBUL-Core</w:t>
            </w:r>
          </w:p>
        </w:tc>
        <w:tc>
          <w:tcPr>
            <w:tcW w:w="513" w:type="pct"/>
          </w:tcPr>
          <w:p w14:paraId="1814BDE3" w14:textId="5D267E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F75080F" w14:textId="77777777" w:rsidTr="00635315">
        <w:tc>
          <w:tcPr>
            <w:tcW w:w="452" w:type="pct"/>
          </w:tcPr>
          <w:p w14:paraId="0883D809" w14:textId="37C2F8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R4-2302082</w:t>
            </w:r>
          </w:p>
        </w:tc>
        <w:tc>
          <w:tcPr>
            <w:tcW w:w="1069" w:type="pct"/>
          </w:tcPr>
          <w:p w14:paraId="45038100" w14:textId="4DB3B5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to clarify Out-of-band blocking exception for band n20 and n28 (R17)</w:t>
            </w:r>
          </w:p>
        </w:tc>
        <w:tc>
          <w:tcPr>
            <w:tcW w:w="600" w:type="pct"/>
          </w:tcPr>
          <w:p w14:paraId="3278AB87" w14:textId="024551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5A591B4E" w14:textId="385189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7796132" w14:textId="2B05A7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1416</w:t>
            </w:r>
          </w:p>
        </w:tc>
        <w:tc>
          <w:tcPr>
            <w:tcW w:w="220" w:type="pct"/>
          </w:tcPr>
          <w:p w14:paraId="7692772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BF30C81" w14:textId="130070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633A72C" w14:textId="12D66D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6A13BFE" w14:textId="473E05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NR_CADC_R16_2BDL_xBUL-Core</w:t>
            </w:r>
          </w:p>
        </w:tc>
        <w:tc>
          <w:tcPr>
            <w:tcW w:w="513" w:type="pct"/>
          </w:tcPr>
          <w:p w14:paraId="52876686" w14:textId="3160C9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B40A2F1" w14:textId="77777777" w:rsidTr="00635315">
        <w:tc>
          <w:tcPr>
            <w:tcW w:w="452" w:type="pct"/>
          </w:tcPr>
          <w:p w14:paraId="6F32CCC1" w14:textId="09B7DA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R4-2302083</w:t>
            </w:r>
          </w:p>
        </w:tc>
        <w:tc>
          <w:tcPr>
            <w:tcW w:w="1069" w:type="pct"/>
          </w:tcPr>
          <w:p w14:paraId="0AE5F955" w14:textId="6D3ECB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to clarify Out-of-band blocking exception for band n20 and n28 (R18)</w:t>
            </w:r>
          </w:p>
        </w:tc>
        <w:tc>
          <w:tcPr>
            <w:tcW w:w="600" w:type="pct"/>
          </w:tcPr>
          <w:p w14:paraId="339AF70A" w14:textId="1D1601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5B040735" w14:textId="703FBA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4956E85" w14:textId="57E99A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1417</w:t>
            </w:r>
          </w:p>
        </w:tc>
        <w:tc>
          <w:tcPr>
            <w:tcW w:w="220" w:type="pct"/>
          </w:tcPr>
          <w:p w14:paraId="33BDBE3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137B614" w14:textId="37CF58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150CC2C" w14:textId="2886CD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3B58296" w14:textId="56786C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NR_CADC_R16_2BDL_xBUL-Core</w:t>
            </w:r>
          </w:p>
        </w:tc>
        <w:tc>
          <w:tcPr>
            <w:tcW w:w="513" w:type="pct"/>
          </w:tcPr>
          <w:p w14:paraId="555F7CB9" w14:textId="64DD46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3C63F21" w14:textId="77777777" w:rsidTr="00635315">
        <w:tc>
          <w:tcPr>
            <w:tcW w:w="452" w:type="pct"/>
          </w:tcPr>
          <w:p w14:paraId="7BA47C0A" w14:textId="7770B2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R4-2302140</w:t>
            </w:r>
          </w:p>
        </w:tc>
        <w:tc>
          <w:tcPr>
            <w:tcW w:w="1069" w:type="pct"/>
          </w:tcPr>
          <w:p w14:paraId="703786D0" w14:textId="397132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TS38.101-1 Addition of intra-band CA Combinations with PC2</w:t>
            </w:r>
          </w:p>
        </w:tc>
        <w:tc>
          <w:tcPr>
            <w:tcW w:w="600" w:type="pct"/>
          </w:tcPr>
          <w:p w14:paraId="1D3BCB15" w14:textId="46A4BE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79" w:type="pct"/>
          </w:tcPr>
          <w:p w14:paraId="19EA9F4D" w14:textId="3931A8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8EE0910" w14:textId="410C20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1418</w:t>
            </w:r>
          </w:p>
        </w:tc>
        <w:tc>
          <w:tcPr>
            <w:tcW w:w="220" w:type="pct"/>
          </w:tcPr>
          <w:p w14:paraId="3EDE9E9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D765F97" w14:textId="0943F9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13E1D2A" w14:textId="0FC81E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06F1B119" w14:textId="0B4A2D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HPUE_NR_FR1_TDD_intra_CA_R18</w:t>
            </w:r>
          </w:p>
        </w:tc>
        <w:tc>
          <w:tcPr>
            <w:tcW w:w="513" w:type="pct"/>
          </w:tcPr>
          <w:p w14:paraId="0123C196" w14:textId="37D255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C502472" w14:textId="77777777" w:rsidTr="00635315">
        <w:tc>
          <w:tcPr>
            <w:tcW w:w="452" w:type="pct"/>
          </w:tcPr>
          <w:p w14:paraId="5CEB0CEA" w14:textId="099306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R4-2302141</w:t>
            </w:r>
          </w:p>
        </w:tc>
        <w:tc>
          <w:tcPr>
            <w:tcW w:w="1069" w:type="pct"/>
          </w:tcPr>
          <w:p w14:paraId="405B6006" w14:textId="6877C0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TS38.101-1 Modification on the PC2 and PC1.5 note on the CA configuration with UL single carrier</w:t>
            </w:r>
          </w:p>
        </w:tc>
        <w:tc>
          <w:tcPr>
            <w:tcW w:w="600" w:type="pct"/>
          </w:tcPr>
          <w:p w14:paraId="0C7F990E" w14:textId="551588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79" w:type="pct"/>
          </w:tcPr>
          <w:p w14:paraId="161F5D85" w14:textId="362CCD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C5369F8" w14:textId="6FD0A8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1419</w:t>
            </w:r>
          </w:p>
        </w:tc>
        <w:tc>
          <w:tcPr>
            <w:tcW w:w="220" w:type="pct"/>
          </w:tcPr>
          <w:p w14:paraId="371520D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099B877" w14:textId="32CDFC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467755" w14:textId="236770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E5CEA5E" w14:textId="52641F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NR_PC2_CA_R17_2BDL_2BUL-Core</w:t>
            </w:r>
          </w:p>
        </w:tc>
        <w:tc>
          <w:tcPr>
            <w:tcW w:w="513" w:type="pct"/>
          </w:tcPr>
          <w:p w14:paraId="4D9806F8" w14:textId="662C42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217BB8CF" w14:textId="77777777" w:rsidTr="00635315">
        <w:tc>
          <w:tcPr>
            <w:tcW w:w="452" w:type="pct"/>
          </w:tcPr>
          <w:p w14:paraId="3144A337" w14:textId="226D91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R4-2302327</w:t>
            </w:r>
          </w:p>
        </w:tc>
        <w:tc>
          <w:tcPr>
            <w:tcW w:w="1069" w:type="pct"/>
          </w:tcPr>
          <w:p w14:paraId="3136362B" w14:textId="6084EC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TS38.101-1 Modification on the PC2 and PC1.5 note on the CA configuration with UL single carrier</w:t>
            </w:r>
          </w:p>
        </w:tc>
        <w:tc>
          <w:tcPr>
            <w:tcW w:w="600" w:type="pct"/>
          </w:tcPr>
          <w:p w14:paraId="07C8EA83" w14:textId="666AE5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41D963BB" w14:textId="2E008A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BD3C2FE" w14:textId="65CB54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1419</w:t>
            </w:r>
          </w:p>
        </w:tc>
        <w:tc>
          <w:tcPr>
            <w:tcW w:w="220" w:type="pct"/>
          </w:tcPr>
          <w:p w14:paraId="15EC5DBF" w14:textId="446A6293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7D52934" w14:textId="40547B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79A67F0" w14:textId="041CEA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99236EF" w14:textId="6454FB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NR_PC2_CA_R17_2BDL_2BUL-Core</w:t>
            </w:r>
          </w:p>
        </w:tc>
        <w:tc>
          <w:tcPr>
            <w:tcW w:w="513" w:type="pct"/>
          </w:tcPr>
          <w:p w14:paraId="39523302" w14:textId="2B4C45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5138CEFE" w14:textId="77777777" w:rsidTr="00635315">
        <w:tc>
          <w:tcPr>
            <w:tcW w:w="452" w:type="pct"/>
          </w:tcPr>
          <w:p w14:paraId="39EA7ABB" w14:textId="0B69BC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R4-2303706</w:t>
            </w:r>
          </w:p>
        </w:tc>
        <w:tc>
          <w:tcPr>
            <w:tcW w:w="1069" w:type="pct"/>
          </w:tcPr>
          <w:p w14:paraId="73732C26" w14:textId="726950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TS38.101-1 Modification on the PC2 and PC1.5 note on the CA configuration with UL single carrier</w:t>
            </w:r>
          </w:p>
        </w:tc>
        <w:tc>
          <w:tcPr>
            <w:tcW w:w="600" w:type="pct"/>
          </w:tcPr>
          <w:p w14:paraId="2471B44E" w14:textId="4D4DB4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91EC99C" w14:textId="3907A9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D294521" w14:textId="7610A9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1419</w:t>
            </w:r>
          </w:p>
        </w:tc>
        <w:tc>
          <w:tcPr>
            <w:tcW w:w="220" w:type="pct"/>
          </w:tcPr>
          <w:p w14:paraId="634DEC8F" w14:textId="783B9B67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69" w:type="pct"/>
          </w:tcPr>
          <w:p w14:paraId="3F79279B" w14:textId="21C5B3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5F1303D" w14:textId="388AFE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0D46037" w14:textId="474E16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NR_PC2_CA_R17_2BDL_2BUL-Core</w:t>
            </w:r>
          </w:p>
        </w:tc>
        <w:tc>
          <w:tcPr>
            <w:tcW w:w="513" w:type="pct"/>
          </w:tcPr>
          <w:p w14:paraId="5E7BDF77" w14:textId="19C3D8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B086C1D" w14:textId="77777777" w:rsidTr="00635315">
        <w:tc>
          <w:tcPr>
            <w:tcW w:w="452" w:type="pct"/>
          </w:tcPr>
          <w:p w14:paraId="344D518C" w14:textId="5D2856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R4-2302278</w:t>
            </w:r>
          </w:p>
        </w:tc>
        <w:tc>
          <w:tcPr>
            <w:tcW w:w="1069" w:type="pct"/>
          </w:tcPr>
          <w:p w14:paraId="153E39FC" w14:textId="6F8FF3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Rel-17 Cat F for HPUE corrections</w:t>
            </w:r>
          </w:p>
        </w:tc>
        <w:tc>
          <w:tcPr>
            <w:tcW w:w="600" w:type="pct"/>
          </w:tcPr>
          <w:p w14:paraId="0F432F06" w14:textId="007EF6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379" w:type="pct"/>
          </w:tcPr>
          <w:p w14:paraId="1F6FAEAE" w14:textId="21D313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A8D1737" w14:textId="39945B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1420</w:t>
            </w:r>
          </w:p>
        </w:tc>
        <w:tc>
          <w:tcPr>
            <w:tcW w:w="220" w:type="pct"/>
          </w:tcPr>
          <w:p w14:paraId="31C04FD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9C3505B" w14:textId="0B77D6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4EE92D2" w14:textId="0F5B1A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F833B03" w14:textId="3521A8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NR_PC2_CA_R17_2BDL_2BUL-Core</w:t>
            </w:r>
          </w:p>
        </w:tc>
        <w:tc>
          <w:tcPr>
            <w:tcW w:w="513" w:type="pct"/>
          </w:tcPr>
          <w:p w14:paraId="087BA8D3" w14:textId="6755EC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629A575B" w14:textId="77777777" w:rsidTr="00635315">
        <w:tc>
          <w:tcPr>
            <w:tcW w:w="452" w:type="pct"/>
          </w:tcPr>
          <w:p w14:paraId="1C630114" w14:textId="561628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R4-2302279</w:t>
            </w:r>
          </w:p>
        </w:tc>
        <w:tc>
          <w:tcPr>
            <w:tcW w:w="1069" w:type="pct"/>
          </w:tcPr>
          <w:p w14:paraId="1D2D277F" w14:textId="2B0C88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Rel-18 Cat A for HPUE corrections</w:t>
            </w:r>
          </w:p>
        </w:tc>
        <w:tc>
          <w:tcPr>
            <w:tcW w:w="600" w:type="pct"/>
          </w:tcPr>
          <w:p w14:paraId="6850F4B2" w14:textId="1AD576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379" w:type="pct"/>
          </w:tcPr>
          <w:p w14:paraId="04C84E66" w14:textId="0A3D0E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3744A97" w14:textId="637113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1421</w:t>
            </w:r>
          </w:p>
        </w:tc>
        <w:tc>
          <w:tcPr>
            <w:tcW w:w="220" w:type="pct"/>
          </w:tcPr>
          <w:p w14:paraId="6F5E4AC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F67E940" w14:textId="03F970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06BE2D7" w14:textId="13665F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5EA1A7C" w14:textId="595A04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NR_PC2_CA_R17_2BDL_2BUL-Core</w:t>
            </w:r>
          </w:p>
        </w:tc>
        <w:tc>
          <w:tcPr>
            <w:tcW w:w="513" w:type="pct"/>
          </w:tcPr>
          <w:p w14:paraId="6106F2B8" w14:textId="6D71C0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DEF968A" w14:textId="77777777" w:rsidTr="00635315">
        <w:tc>
          <w:tcPr>
            <w:tcW w:w="452" w:type="pct"/>
          </w:tcPr>
          <w:p w14:paraId="59469D75" w14:textId="7B6EFF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R4-2302298</w:t>
            </w:r>
          </w:p>
        </w:tc>
        <w:tc>
          <w:tcPr>
            <w:tcW w:w="1069" w:type="pct"/>
          </w:tcPr>
          <w:p w14:paraId="051379D8" w14:textId="6C3F5E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FR1 UL MIMO EVM measurement procedure (Rel-15)</w:t>
            </w:r>
          </w:p>
        </w:tc>
        <w:tc>
          <w:tcPr>
            <w:tcW w:w="600" w:type="pct"/>
          </w:tcPr>
          <w:p w14:paraId="573617A7" w14:textId="56286E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513646BF" w14:textId="68203E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A44E880" w14:textId="381C19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1422</w:t>
            </w:r>
          </w:p>
        </w:tc>
        <w:tc>
          <w:tcPr>
            <w:tcW w:w="220" w:type="pct"/>
          </w:tcPr>
          <w:p w14:paraId="30984B8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D96F38D" w14:textId="28FE4A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030A632F" w14:textId="3E6EC7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08BB853" w14:textId="3AD824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B2B0F1D" w14:textId="10EDF1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64A44EF5" w14:textId="77777777" w:rsidTr="00635315">
        <w:tc>
          <w:tcPr>
            <w:tcW w:w="452" w:type="pct"/>
          </w:tcPr>
          <w:p w14:paraId="33483DAB" w14:textId="0E75F9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R4-2302299</w:t>
            </w:r>
          </w:p>
        </w:tc>
        <w:tc>
          <w:tcPr>
            <w:tcW w:w="1069" w:type="pct"/>
          </w:tcPr>
          <w:p w14:paraId="757299F7" w14:textId="5EF17D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FR1 UL MIMO EVM measurement procedure (Rel-16)</w:t>
            </w:r>
          </w:p>
        </w:tc>
        <w:tc>
          <w:tcPr>
            <w:tcW w:w="600" w:type="pct"/>
          </w:tcPr>
          <w:p w14:paraId="4889988F" w14:textId="717943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61AE7B4A" w14:textId="541580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DBCC1D0" w14:textId="57E827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1423</w:t>
            </w:r>
          </w:p>
        </w:tc>
        <w:tc>
          <w:tcPr>
            <w:tcW w:w="220" w:type="pct"/>
          </w:tcPr>
          <w:p w14:paraId="4D64330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806BE75" w14:textId="00533E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5C54E58" w14:textId="149363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D5B5685" w14:textId="756447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0412E9E9" w14:textId="230B9B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788CB0DA" w14:textId="77777777" w:rsidTr="00635315">
        <w:tc>
          <w:tcPr>
            <w:tcW w:w="452" w:type="pct"/>
          </w:tcPr>
          <w:p w14:paraId="60D52C6E" w14:textId="486988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R4-2302300</w:t>
            </w:r>
          </w:p>
        </w:tc>
        <w:tc>
          <w:tcPr>
            <w:tcW w:w="1069" w:type="pct"/>
          </w:tcPr>
          <w:p w14:paraId="6D165C36" w14:textId="13A42A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FR1 UL MIMO EVM measurement procedure (Rel-17)</w:t>
            </w:r>
          </w:p>
        </w:tc>
        <w:tc>
          <w:tcPr>
            <w:tcW w:w="600" w:type="pct"/>
          </w:tcPr>
          <w:p w14:paraId="0DDC852C" w14:textId="1C02F7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5FED9EB5" w14:textId="38D885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9EE68A9" w14:textId="6575FF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1424</w:t>
            </w:r>
          </w:p>
        </w:tc>
        <w:tc>
          <w:tcPr>
            <w:tcW w:w="220" w:type="pct"/>
          </w:tcPr>
          <w:p w14:paraId="0A31EC3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840DFFD" w14:textId="7AC549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BDDC21B" w14:textId="7DAEB3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56C4D70" w14:textId="323A01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6E3B467" w14:textId="765F8E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1B09CF7" w14:textId="77777777" w:rsidTr="00635315">
        <w:tc>
          <w:tcPr>
            <w:tcW w:w="452" w:type="pct"/>
          </w:tcPr>
          <w:p w14:paraId="08A60CFF" w14:textId="6F8250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R4-2302301</w:t>
            </w:r>
          </w:p>
        </w:tc>
        <w:tc>
          <w:tcPr>
            <w:tcW w:w="1069" w:type="pct"/>
          </w:tcPr>
          <w:p w14:paraId="654D46DC" w14:textId="755EB9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FR1 UL MIMO EVM measurement procedure (Rel-18)</w:t>
            </w:r>
          </w:p>
        </w:tc>
        <w:tc>
          <w:tcPr>
            <w:tcW w:w="600" w:type="pct"/>
          </w:tcPr>
          <w:p w14:paraId="60A456E9" w14:textId="4E0D7E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1BA7258D" w14:textId="76BAA9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6586431" w14:textId="7215B0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1425</w:t>
            </w:r>
          </w:p>
        </w:tc>
        <w:tc>
          <w:tcPr>
            <w:tcW w:w="220" w:type="pct"/>
          </w:tcPr>
          <w:p w14:paraId="3808A11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E17C6FE" w14:textId="4512C3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139D27E" w14:textId="7BDBF8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24D0BE9" w14:textId="40E5C7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0CE9ED8" w14:textId="4A1A45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130D7DA1" w14:textId="77777777" w:rsidTr="00635315">
        <w:tc>
          <w:tcPr>
            <w:tcW w:w="452" w:type="pct"/>
          </w:tcPr>
          <w:p w14:paraId="3825842E" w14:textId="07994A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R4-2302306</w:t>
            </w:r>
          </w:p>
        </w:tc>
        <w:tc>
          <w:tcPr>
            <w:tcW w:w="1069" w:type="pct"/>
          </w:tcPr>
          <w:p w14:paraId="124C9B1A" w14:textId="1EDB49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maximum power reduction for NS_21 (Rel-17)</w:t>
            </w:r>
          </w:p>
        </w:tc>
        <w:tc>
          <w:tcPr>
            <w:tcW w:w="600" w:type="pct"/>
          </w:tcPr>
          <w:p w14:paraId="1FE6E560" w14:textId="5D99B5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77FA5ECD" w14:textId="6CD3AA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B13D0E3" w14:textId="0F32EF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1426</w:t>
            </w:r>
          </w:p>
        </w:tc>
        <w:tc>
          <w:tcPr>
            <w:tcW w:w="220" w:type="pct"/>
          </w:tcPr>
          <w:p w14:paraId="22417C6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54DDFB2" w14:textId="302D66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78B818F" w14:textId="58BC28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DF6393F" w14:textId="457C74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NR_n30-Core</w:t>
            </w:r>
          </w:p>
        </w:tc>
        <w:tc>
          <w:tcPr>
            <w:tcW w:w="513" w:type="pct"/>
          </w:tcPr>
          <w:p w14:paraId="09FEE7C1" w14:textId="5284CA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DB141AA" w14:textId="77777777" w:rsidTr="00635315">
        <w:tc>
          <w:tcPr>
            <w:tcW w:w="452" w:type="pct"/>
          </w:tcPr>
          <w:p w14:paraId="4343C67B" w14:textId="143101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R4-2302307</w:t>
            </w:r>
          </w:p>
        </w:tc>
        <w:tc>
          <w:tcPr>
            <w:tcW w:w="1069" w:type="pct"/>
          </w:tcPr>
          <w:p w14:paraId="1A2232A1" w14:textId="372011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maximum power reduction for NS_21 (Rel-18)</w:t>
            </w:r>
          </w:p>
        </w:tc>
        <w:tc>
          <w:tcPr>
            <w:tcW w:w="600" w:type="pct"/>
          </w:tcPr>
          <w:p w14:paraId="2CFD0B14" w14:textId="644F6C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029EC7C6" w14:textId="560AEF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062B1AD" w14:textId="7C8419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1427</w:t>
            </w:r>
          </w:p>
        </w:tc>
        <w:tc>
          <w:tcPr>
            <w:tcW w:w="220" w:type="pct"/>
          </w:tcPr>
          <w:p w14:paraId="0546FCE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F6156EE" w14:textId="72DA02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450AB99" w14:textId="309EBD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5D3DCD5" w14:textId="54E01D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NR_n30-Core</w:t>
            </w:r>
          </w:p>
        </w:tc>
        <w:tc>
          <w:tcPr>
            <w:tcW w:w="513" w:type="pct"/>
          </w:tcPr>
          <w:p w14:paraId="6BCB9F75" w14:textId="34D398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FB9EDC8" w14:textId="77777777" w:rsidTr="00635315">
        <w:tc>
          <w:tcPr>
            <w:tcW w:w="452" w:type="pct"/>
          </w:tcPr>
          <w:p w14:paraId="3982D6F6" w14:textId="4AE3FE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R4-2302435</w:t>
            </w:r>
          </w:p>
        </w:tc>
        <w:tc>
          <w:tcPr>
            <w:tcW w:w="1069" w:type="pct"/>
          </w:tcPr>
          <w:p w14:paraId="6B7D616C" w14:textId="27B0F7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configured maximum power for inter-band UL CA</w:t>
            </w:r>
          </w:p>
        </w:tc>
        <w:tc>
          <w:tcPr>
            <w:tcW w:w="600" w:type="pct"/>
          </w:tcPr>
          <w:p w14:paraId="440F6611" w14:textId="4B1684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1DCB8181" w14:textId="39E591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333F7D9" w14:textId="36FFE0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1428</w:t>
            </w:r>
          </w:p>
        </w:tc>
        <w:tc>
          <w:tcPr>
            <w:tcW w:w="220" w:type="pct"/>
          </w:tcPr>
          <w:p w14:paraId="1BB80C5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EBE042C" w14:textId="114968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AB31062" w14:textId="483C1F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28857F2" w14:textId="458B49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3" w:type="pct"/>
          </w:tcPr>
          <w:p w14:paraId="63A2984F" w14:textId="0B7EB9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3D85112" w14:textId="77777777" w:rsidTr="00635315">
        <w:tc>
          <w:tcPr>
            <w:tcW w:w="452" w:type="pct"/>
          </w:tcPr>
          <w:p w14:paraId="35167C86" w14:textId="4CAB06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R4-2303637</w:t>
            </w:r>
          </w:p>
        </w:tc>
        <w:tc>
          <w:tcPr>
            <w:tcW w:w="1069" w:type="pct"/>
          </w:tcPr>
          <w:p w14:paraId="3AB3DEF2" w14:textId="583338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configured maximum power for inter-band UL CA</w:t>
            </w:r>
          </w:p>
        </w:tc>
        <w:tc>
          <w:tcPr>
            <w:tcW w:w="600" w:type="pct"/>
          </w:tcPr>
          <w:p w14:paraId="217CC195" w14:textId="40134B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4A1B3889" w14:textId="3F39B0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154BD95" w14:textId="2343AC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1428</w:t>
            </w:r>
          </w:p>
        </w:tc>
        <w:tc>
          <w:tcPr>
            <w:tcW w:w="220" w:type="pct"/>
          </w:tcPr>
          <w:p w14:paraId="7AF9C07C" w14:textId="763DF255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A5A6090" w14:textId="418691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837568B" w14:textId="6285E7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DFFF15B" w14:textId="461B72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3" w:type="pct"/>
          </w:tcPr>
          <w:p w14:paraId="3EDB0840" w14:textId="260C30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07BE0ADF" w14:textId="77777777" w:rsidTr="00635315">
        <w:tc>
          <w:tcPr>
            <w:tcW w:w="452" w:type="pct"/>
          </w:tcPr>
          <w:p w14:paraId="55D4DB0C" w14:textId="20B3C0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R4-2302437</w:t>
            </w:r>
          </w:p>
        </w:tc>
        <w:tc>
          <w:tcPr>
            <w:tcW w:w="1069" w:type="pct"/>
          </w:tcPr>
          <w:p w14:paraId="61E45078" w14:textId="2AF7CC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Band combination corrections</w:t>
            </w:r>
          </w:p>
        </w:tc>
        <w:tc>
          <w:tcPr>
            <w:tcW w:w="600" w:type="pct"/>
          </w:tcPr>
          <w:p w14:paraId="0EF00821" w14:textId="7F6F9F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379" w:type="pct"/>
          </w:tcPr>
          <w:p w14:paraId="2974891F" w14:textId="7849E6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6BD2766" w14:textId="462A1D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1429</w:t>
            </w:r>
          </w:p>
        </w:tc>
        <w:tc>
          <w:tcPr>
            <w:tcW w:w="220" w:type="pct"/>
          </w:tcPr>
          <w:p w14:paraId="519D7CA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1C3CB3E" w14:textId="58B000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F58C251" w14:textId="730D44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B23917E" w14:textId="5F1AA8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NR_CA_R17_Intra-Core, NR_CADC_R17_2BDL_xBUL-Core, NR_CADC_R17_3BDL_2BUL-Core</w:t>
            </w:r>
          </w:p>
        </w:tc>
        <w:tc>
          <w:tcPr>
            <w:tcW w:w="513" w:type="pct"/>
          </w:tcPr>
          <w:p w14:paraId="5E91502F" w14:textId="1CB532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C02855F" w14:textId="77777777" w:rsidTr="00635315">
        <w:tc>
          <w:tcPr>
            <w:tcW w:w="452" w:type="pct"/>
          </w:tcPr>
          <w:p w14:paraId="795845E9" w14:textId="07C399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R4-2302438</w:t>
            </w:r>
          </w:p>
        </w:tc>
        <w:tc>
          <w:tcPr>
            <w:tcW w:w="1069" w:type="pct"/>
          </w:tcPr>
          <w:p w14:paraId="4A7F036A" w14:textId="75E982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Band combination corrections (Rel-18 Cat A)</w:t>
            </w:r>
          </w:p>
        </w:tc>
        <w:tc>
          <w:tcPr>
            <w:tcW w:w="600" w:type="pct"/>
          </w:tcPr>
          <w:p w14:paraId="05B2D872" w14:textId="1A4970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379" w:type="pct"/>
          </w:tcPr>
          <w:p w14:paraId="39264636" w14:textId="0E7D9C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C605352" w14:textId="03E3C5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1430</w:t>
            </w:r>
          </w:p>
        </w:tc>
        <w:tc>
          <w:tcPr>
            <w:tcW w:w="220" w:type="pct"/>
          </w:tcPr>
          <w:p w14:paraId="6669322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CB4DE73" w14:textId="542C9C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1C6C009" w14:textId="4E6C0D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0C20696" w14:textId="225DDC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NR_CA_R17_Intra-Core, NR_CADC_R17_2BDL_xBUL-Core, NR_CADC_R17_3BDL_2BUL-Core</w:t>
            </w:r>
          </w:p>
        </w:tc>
        <w:tc>
          <w:tcPr>
            <w:tcW w:w="513" w:type="pct"/>
          </w:tcPr>
          <w:p w14:paraId="5E83A94B" w14:textId="05D6E6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459F936" w14:textId="77777777" w:rsidTr="00635315">
        <w:tc>
          <w:tcPr>
            <w:tcW w:w="452" w:type="pct"/>
          </w:tcPr>
          <w:p w14:paraId="59B5DFBD" w14:textId="6ABA74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R4-2302439</w:t>
            </w:r>
          </w:p>
        </w:tc>
        <w:tc>
          <w:tcPr>
            <w:tcW w:w="1069" w:type="pct"/>
          </w:tcPr>
          <w:p w14:paraId="31552EE7" w14:textId="0E1010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Clarification of PC1.5 requirements</w:t>
            </w:r>
          </w:p>
        </w:tc>
        <w:tc>
          <w:tcPr>
            <w:tcW w:w="600" w:type="pct"/>
          </w:tcPr>
          <w:p w14:paraId="2BF52B36" w14:textId="19474F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379" w:type="pct"/>
          </w:tcPr>
          <w:p w14:paraId="7787818B" w14:textId="5FBDE9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481A3EA" w14:textId="13B781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1431</w:t>
            </w:r>
          </w:p>
        </w:tc>
        <w:tc>
          <w:tcPr>
            <w:tcW w:w="220" w:type="pct"/>
          </w:tcPr>
          <w:p w14:paraId="1C7A099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0CDFD69" w14:textId="01FD57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97F50AD" w14:textId="6F22B6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446EB25" w14:textId="21BC53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3" w:type="pct"/>
          </w:tcPr>
          <w:p w14:paraId="1FB7AC4E" w14:textId="50E3F9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B69A567" w14:textId="77777777" w:rsidTr="00635315">
        <w:tc>
          <w:tcPr>
            <w:tcW w:w="452" w:type="pct"/>
          </w:tcPr>
          <w:p w14:paraId="792BFE23" w14:textId="1EFB57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R4-2303679</w:t>
            </w:r>
          </w:p>
        </w:tc>
        <w:tc>
          <w:tcPr>
            <w:tcW w:w="1069" w:type="pct"/>
          </w:tcPr>
          <w:p w14:paraId="27C17436" w14:textId="2B6634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Clarification of PC1.5 requirements</w:t>
            </w:r>
          </w:p>
        </w:tc>
        <w:tc>
          <w:tcPr>
            <w:tcW w:w="600" w:type="pct"/>
          </w:tcPr>
          <w:p w14:paraId="4393F9E2" w14:textId="0B0127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T-mobile </w:t>
            </w:r>
          </w:p>
        </w:tc>
        <w:tc>
          <w:tcPr>
            <w:tcW w:w="379" w:type="pct"/>
          </w:tcPr>
          <w:p w14:paraId="1EE62AC5" w14:textId="464B82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F038EF8" w14:textId="59E45B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1431</w:t>
            </w:r>
          </w:p>
        </w:tc>
        <w:tc>
          <w:tcPr>
            <w:tcW w:w="220" w:type="pct"/>
          </w:tcPr>
          <w:p w14:paraId="4690C444" w14:textId="28A046E4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AC64E6D" w14:textId="27CC5B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BB90C0" w14:textId="65DFA3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AACF7D6" w14:textId="4F9A03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3" w:type="pct"/>
          </w:tcPr>
          <w:p w14:paraId="28AC774E" w14:textId="629542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588D878" w14:textId="77777777" w:rsidTr="00635315">
        <w:tc>
          <w:tcPr>
            <w:tcW w:w="452" w:type="pct"/>
          </w:tcPr>
          <w:p w14:paraId="30576F97" w14:textId="2DE546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R4-2302440</w:t>
            </w:r>
          </w:p>
        </w:tc>
        <w:tc>
          <w:tcPr>
            <w:tcW w:w="1069" w:type="pct"/>
          </w:tcPr>
          <w:p w14:paraId="2560CE4C" w14:textId="4FDB78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Clarification of PC1.5 requirements (Rel-18 Cat A)</w:t>
            </w:r>
          </w:p>
        </w:tc>
        <w:tc>
          <w:tcPr>
            <w:tcW w:w="600" w:type="pct"/>
          </w:tcPr>
          <w:p w14:paraId="0DD6F64E" w14:textId="31A5E5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379" w:type="pct"/>
          </w:tcPr>
          <w:p w14:paraId="0AB3C6C3" w14:textId="4467E4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DDCD1B3" w14:textId="60C626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1432</w:t>
            </w:r>
          </w:p>
        </w:tc>
        <w:tc>
          <w:tcPr>
            <w:tcW w:w="220" w:type="pct"/>
          </w:tcPr>
          <w:p w14:paraId="0B6595F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337320B" w14:textId="2CCD29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787BFDE" w14:textId="55AABA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DD86264" w14:textId="11C157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3" w:type="pct"/>
          </w:tcPr>
          <w:p w14:paraId="71437FC0" w14:textId="413E21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E7574D3" w14:textId="77777777" w:rsidTr="00635315">
        <w:tc>
          <w:tcPr>
            <w:tcW w:w="452" w:type="pct"/>
          </w:tcPr>
          <w:p w14:paraId="7DA84B30" w14:textId="3B0FA2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R4-2302504</w:t>
            </w:r>
          </w:p>
        </w:tc>
        <w:tc>
          <w:tcPr>
            <w:tcW w:w="1069" w:type="pct"/>
          </w:tcPr>
          <w:p w14:paraId="3C596F24" w14:textId="61E7B4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humidity condition for normal temperature</w:t>
            </w:r>
          </w:p>
        </w:tc>
        <w:tc>
          <w:tcPr>
            <w:tcW w:w="600" w:type="pct"/>
          </w:tcPr>
          <w:p w14:paraId="4E0997E9" w14:textId="11029A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6115ABB2" w14:textId="2BEE5B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768B4A4" w14:textId="723145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1433</w:t>
            </w:r>
          </w:p>
        </w:tc>
        <w:tc>
          <w:tcPr>
            <w:tcW w:w="220" w:type="pct"/>
          </w:tcPr>
          <w:p w14:paraId="26E6BD6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CFD4A12" w14:textId="675494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1C0F8815" w14:textId="32D97D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AE444B4" w14:textId="5CBA30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22C7446" w14:textId="6DD336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783F93D" w14:textId="77777777" w:rsidTr="00635315">
        <w:tc>
          <w:tcPr>
            <w:tcW w:w="452" w:type="pct"/>
          </w:tcPr>
          <w:p w14:paraId="556525C8" w14:textId="7CFD8A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R4-2302506</w:t>
            </w:r>
          </w:p>
        </w:tc>
        <w:tc>
          <w:tcPr>
            <w:tcW w:w="1069" w:type="pct"/>
          </w:tcPr>
          <w:p w14:paraId="24674C30" w14:textId="25B270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humidity condition for normal temperature</w:t>
            </w:r>
          </w:p>
        </w:tc>
        <w:tc>
          <w:tcPr>
            <w:tcW w:w="600" w:type="pct"/>
          </w:tcPr>
          <w:p w14:paraId="29E2A1CF" w14:textId="498BE5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766649E7" w14:textId="16FFF9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D2E1C9A" w14:textId="751780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1434</w:t>
            </w:r>
          </w:p>
        </w:tc>
        <w:tc>
          <w:tcPr>
            <w:tcW w:w="220" w:type="pct"/>
          </w:tcPr>
          <w:p w14:paraId="7D0C192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42F06BA" w14:textId="21AD97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B21E1B7" w14:textId="1B8F22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DDD02A5" w14:textId="5D1EE2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2BB53A0" w14:textId="04D9A8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3BB4814" w14:textId="77777777" w:rsidTr="00635315">
        <w:tc>
          <w:tcPr>
            <w:tcW w:w="452" w:type="pct"/>
          </w:tcPr>
          <w:p w14:paraId="745DBFC2" w14:textId="42C8D0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R4-2302508</w:t>
            </w:r>
          </w:p>
        </w:tc>
        <w:tc>
          <w:tcPr>
            <w:tcW w:w="1069" w:type="pct"/>
          </w:tcPr>
          <w:p w14:paraId="4B9270BC" w14:textId="2CEFCE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humidity condition for normal temperature</w:t>
            </w:r>
          </w:p>
        </w:tc>
        <w:tc>
          <w:tcPr>
            <w:tcW w:w="600" w:type="pct"/>
          </w:tcPr>
          <w:p w14:paraId="4BFBAE7E" w14:textId="06D37D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1161FB95" w14:textId="7A74B5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6FD3481" w14:textId="6A5D3C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1435</w:t>
            </w:r>
          </w:p>
        </w:tc>
        <w:tc>
          <w:tcPr>
            <w:tcW w:w="220" w:type="pct"/>
          </w:tcPr>
          <w:p w14:paraId="6AD42D9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8E646C8" w14:textId="15F5ED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5365EC4" w14:textId="16B40F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1DE658F" w14:textId="14BDF3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BEB0F6A" w14:textId="563316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36EC5ED" w14:textId="77777777" w:rsidTr="00635315">
        <w:tc>
          <w:tcPr>
            <w:tcW w:w="452" w:type="pct"/>
          </w:tcPr>
          <w:p w14:paraId="3D946973" w14:textId="2BAC0F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R4-2302510</w:t>
            </w:r>
          </w:p>
        </w:tc>
        <w:tc>
          <w:tcPr>
            <w:tcW w:w="1069" w:type="pct"/>
          </w:tcPr>
          <w:p w14:paraId="019E3C6B" w14:textId="02DCA6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humidity condition for normal temperature</w:t>
            </w:r>
          </w:p>
        </w:tc>
        <w:tc>
          <w:tcPr>
            <w:tcW w:w="600" w:type="pct"/>
          </w:tcPr>
          <w:p w14:paraId="2E808DF8" w14:textId="65F045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14D3264F" w14:textId="4DB0AE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371610F" w14:textId="0E22FD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1436</w:t>
            </w:r>
          </w:p>
        </w:tc>
        <w:tc>
          <w:tcPr>
            <w:tcW w:w="220" w:type="pct"/>
          </w:tcPr>
          <w:p w14:paraId="2FA528B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E17053F" w14:textId="6F5691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4313C83" w14:textId="6723DD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FEB17C6" w14:textId="65EDDA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28FBEAE3" w14:textId="70F629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74C7F8E" w14:textId="77777777" w:rsidTr="00635315">
        <w:tc>
          <w:tcPr>
            <w:tcW w:w="452" w:type="pct"/>
          </w:tcPr>
          <w:p w14:paraId="44904E1D" w14:textId="2CC646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R4-2302533</w:t>
            </w:r>
          </w:p>
        </w:tc>
        <w:tc>
          <w:tcPr>
            <w:tcW w:w="1069" w:type="pct"/>
          </w:tcPr>
          <w:p w14:paraId="6F119928" w14:textId="4D8C57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applicability of RedCap FR1 Tx requirements</w:t>
            </w:r>
          </w:p>
        </w:tc>
        <w:tc>
          <w:tcPr>
            <w:tcW w:w="600" w:type="pct"/>
          </w:tcPr>
          <w:p w14:paraId="112D7F95" w14:textId="1C0B54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379" w:type="pct"/>
          </w:tcPr>
          <w:p w14:paraId="198427E9" w14:textId="79B17F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DFBD2A2" w14:textId="297195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1437</w:t>
            </w:r>
          </w:p>
        </w:tc>
        <w:tc>
          <w:tcPr>
            <w:tcW w:w="220" w:type="pct"/>
          </w:tcPr>
          <w:p w14:paraId="40CC8B8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210E168" w14:textId="056EAB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CA40AD4" w14:textId="01B12B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C403BC4" w14:textId="04CEC1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67418307" w14:textId="0AD237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0BAB700E" w14:textId="77777777" w:rsidTr="00635315">
        <w:tc>
          <w:tcPr>
            <w:tcW w:w="452" w:type="pct"/>
          </w:tcPr>
          <w:p w14:paraId="16C9411A" w14:textId="4AF68E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R4-2302534</w:t>
            </w:r>
          </w:p>
        </w:tc>
        <w:tc>
          <w:tcPr>
            <w:tcW w:w="1069" w:type="pct"/>
          </w:tcPr>
          <w:p w14:paraId="41D34309" w14:textId="6FC473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applicability of RedCap FR1 Tx requirements</w:t>
            </w:r>
          </w:p>
        </w:tc>
        <w:tc>
          <w:tcPr>
            <w:tcW w:w="600" w:type="pct"/>
          </w:tcPr>
          <w:p w14:paraId="60BF79C6" w14:textId="5E7F85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379" w:type="pct"/>
          </w:tcPr>
          <w:p w14:paraId="2CAF820A" w14:textId="5D3D0A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41C7CB1" w14:textId="09D701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1438</w:t>
            </w:r>
          </w:p>
        </w:tc>
        <w:tc>
          <w:tcPr>
            <w:tcW w:w="220" w:type="pct"/>
          </w:tcPr>
          <w:p w14:paraId="33E881F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9CDED1D" w14:textId="185F7C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C0E6752" w14:textId="224997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F9EA34E" w14:textId="7C3B45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03EBE48C" w14:textId="08F324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C45DADA" w14:textId="77777777" w:rsidTr="00635315">
        <w:tc>
          <w:tcPr>
            <w:tcW w:w="452" w:type="pct"/>
          </w:tcPr>
          <w:p w14:paraId="3357221B" w14:textId="6EE98A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R4-2302553</w:t>
            </w:r>
          </w:p>
        </w:tc>
        <w:tc>
          <w:tcPr>
            <w:tcW w:w="1069" w:type="pct"/>
          </w:tcPr>
          <w:p w14:paraId="30C427AC" w14:textId="107152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inter-band CA DC combinations for  3 bands DL with x bands UL (x=1,2) into TS 38.101-1</w:t>
            </w:r>
          </w:p>
        </w:tc>
        <w:tc>
          <w:tcPr>
            <w:tcW w:w="600" w:type="pct"/>
          </w:tcPr>
          <w:p w14:paraId="7032BE5C" w14:textId="6685CB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65BDB732" w14:textId="35CC4E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A29E908" w14:textId="79D935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1439</w:t>
            </w:r>
          </w:p>
        </w:tc>
        <w:tc>
          <w:tcPr>
            <w:tcW w:w="220" w:type="pct"/>
          </w:tcPr>
          <w:p w14:paraId="74DDB90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90F9183" w14:textId="1CE1D3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54E3E4E" w14:textId="1E7073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05B92FF3" w14:textId="5B0F51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NR_CADC_R18_3BDL_xBUL-Core</w:t>
            </w:r>
          </w:p>
        </w:tc>
        <w:tc>
          <w:tcPr>
            <w:tcW w:w="513" w:type="pct"/>
          </w:tcPr>
          <w:p w14:paraId="2C712930" w14:textId="75C21F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E400817" w14:textId="77777777" w:rsidTr="00635315">
        <w:tc>
          <w:tcPr>
            <w:tcW w:w="452" w:type="pct"/>
          </w:tcPr>
          <w:p w14:paraId="2AADD0B3" w14:textId="398339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R4-2302556</w:t>
            </w:r>
          </w:p>
        </w:tc>
        <w:tc>
          <w:tcPr>
            <w:tcW w:w="1069" w:type="pct"/>
          </w:tcPr>
          <w:p w14:paraId="692C1B4C" w14:textId="7A33EB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on cleanups for V2X operating bands and channel bandwidth</w:t>
            </w:r>
          </w:p>
        </w:tc>
        <w:tc>
          <w:tcPr>
            <w:tcW w:w="600" w:type="pct"/>
          </w:tcPr>
          <w:p w14:paraId="5C201C42" w14:textId="34D6BE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56E8EE29" w14:textId="2D66FE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1058119" w14:textId="632C6F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1440</w:t>
            </w:r>
          </w:p>
        </w:tc>
        <w:tc>
          <w:tcPr>
            <w:tcW w:w="220" w:type="pct"/>
          </w:tcPr>
          <w:p w14:paraId="0B366CA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F24071" w14:textId="3AC7A9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59F14BB" w14:textId="18AB9B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2EB1011" w14:textId="0A7A4F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513" w:type="pct"/>
          </w:tcPr>
          <w:p w14:paraId="4ED4369D" w14:textId="115449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E9D87CE" w14:textId="77777777" w:rsidTr="00635315">
        <w:tc>
          <w:tcPr>
            <w:tcW w:w="452" w:type="pct"/>
          </w:tcPr>
          <w:p w14:paraId="4B194345" w14:textId="5C6FD1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R4-2302557</w:t>
            </w:r>
          </w:p>
        </w:tc>
        <w:tc>
          <w:tcPr>
            <w:tcW w:w="1069" w:type="pct"/>
          </w:tcPr>
          <w:p w14:paraId="23368669" w14:textId="48B7FE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on cleanups for V2X operating bands and channel bandwidth (R18_CAT_A)</w:t>
            </w:r>
          </w:p>
        </w:tc>
        <w:tc>
          <w:tcPr>
            <w:tcW w:w="600" w:type="pct"/>
          </w:tcPr>
          <w:p w14:paraId="7DCF2389" w14:textId="55A15D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0E934438" w14:textId="2A7A9A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2ACDF27" w14:textId="3C8518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1441</w:t>
            </w:r>
          </w:p>
        </w:tc>
        <w:tc>
          <w:tcPr>
            <w:tcW w:w="220" w:type="pct"/>
          </w:tcPr>
          <w:p w14:paraId="7CF9A79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09F568D" w14:textId="590433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BC81B17" w14:textId="1131CF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6C42037" w14:textId="3F0333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513" w:type="pct"/>
          </w:tcPr>
          <w:p w14:paraId="3D14B62C" w14:textId="78E55F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F5F618A" w14:textId="77777777" w:rsidTr="00635315">
        <w:tc>
          <w:tcPr>
            <w:tcW w:w="452" w:type="pct"/>
          </w:tcPr>
          <w:p w14:paraId="45C1E078" w14:textId="592DAF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R4-2302575</w:t>
            </w:r>
          </w:p>
        </w:tc>
        <w:tc>
          <w:tcPr>
            <w:tcW w:w="1069" w:type="pct"/>
          </w:tcPr>
          <w:p w14:paraId="39CD44CB" w14:textId="48C57A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Clarification of n5 protection of n26</w:t>
            </w:r>
          </w:p>
        </w:tc>
        <w:tc>
          <w:tcPr>
            <w:tcW w:w="600" w:type="pct"/>
          </w:tcPr>
          <w:p w14:paraId="12D4FA7D" w14:textId="5AF337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Southern Linc</w:t>
            </w:r>
          </w:p>
        </w:tc>
        <w:tc>
          <w:tcPr>
            <w:tcW w:w="379" w:type="pct"/>
          </w:tcPr>
          <w:p w14:paraId="0F9A3F9E" w14:textId="3FB7E3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B873856" w14:textId="0CA6BD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1442</w:t>
            </w:r>
          </w:p>
        </w:tc>
        <w:tc>
          <w:tcPr>
            <w:tcW w:w="220" w:type="pct"/>
          </w:tcPr>
          <w:p w14:paraId="7D890DF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E98497" w14:textId="73C6FD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52904FD3" w14:textId="340069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553299F" w14:textId="0ED50A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627075AD" w14:textId="1DFE45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412E50CE" w14:textId="77777777" w:rsidTr="00635315">
        <w:tc>
          <w:tcPr>
            <w:tcW w:w="452" w:type="pct"/>
          </w:tcPr>
          <w:p w14:paraId="307CC7CD" w14:textId="28DED7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R4-2302576</w:t>
            </w:r>
          </w:p>
        </w:tc>
        <w:tc>
          <w:tcPr>
            <w:tcW w:w="1069" w:type="pct"/>
          </w:tcPr>
          <w:p w14:paraId="3E09DC0A" w14:textId="07F5ED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Clarification of n5 protection of n26 (Rel-16 Cat A)</w:t>
            </w:r>
          </w:p>
        </w:tc>
        <w:tc>
          <w:tcPr>
            <w:tcW w:w="600" w:type="pct"/>
          </w:tcPr>
          <w:p w14:paraId="1B4B39EF" w14:textId="009D7E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379" w:type="pct"/>
          </w:tcPr>
          <w:p w14:paraId="2FFA588C" w14:textId="350666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223BAB7" w14:textId="5197CB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1443</w:t>
            </w:r>
          </w:p>
        </w:tc>
        <w:tc>
          <w:tcPr>
            <w:tcW w:w="220" w:type="pct"/>
          </w:tcPr>
          <w:p w14:paraId="1FBEDFB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89A26A8" w14:textId="4775CB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CC9E26F" w14:textId="0D09CB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8008946" w14:textId="4BCEAC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79F312C" w14:textId="52C647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1AF6729D" w14:textId="77777777" w:rsidTr="00635315">
        <w:tc>
          <w:tcPr>
            <w:tcW w:w="452" w:type="pct"/>
          </w:tcPr>
          <w:p w14:paraId="04F00FB0" w14:textId="7B97A2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R4-2302577</w:t>
            </w:r>
          </w:p>
        </w:tc>
        <w:tc>
          <w:tcPr>
            <w:tcW w:w="1069" w:type="pct"/>
          </w:tcPr>
          <w:p w14:paraId="08967393" w14:textId="03444A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Clarification of n5 protection of n26 (Rel-16 Cat A)</w:t>
            </w:r>
          </w:p>
        </w:tc>
        <w:tc>
          <w:tcPr>
            <w:tcW w:w="600" w:type="pct"/>
          </w:tcPr>
          <w:p w14:paraId="0EDC72B5" w14:textId="6DEFAD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379" w:type="pct"/>
          </w:tcPr>
          <w:p w14:paraId="3A295099" w14:textId="1EE2A4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E05E0AC" w14:textId="77DC8A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1444</w:t>
            </w:r>
          </w:p>
        </w:tc>
        <w:tc>
          <w:tcPr>
            <w:tcW w:w="220" w:type="pct"/>
          </w:tcPr>
          <w:p w14:paraId="22891BF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102F21B" w14:textId="62AC02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90EB6B2" w14:textId="7BF76B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483B00A" w14:textId="5DDE07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B057214" w14:textId="29D689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7C2DE600" w14:textId="77777777" w:rsidTr="00635315">
        <w:tc>
          <w:tcPr>
            <w:tcW w:w="452" w:type="pct"/>
          </w:tcPr>
          <w:p w14:paraId="55FC0FD0" w14:textId="07DD78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R4-2302578</w:t>
            </w:r>
          </w:p>
        </w:tc>
        <w:tc>
          <w:tcPr>
            <w:tcW w:w="1069" w:type="pct"/>
          </w:tcPr>
          <w:p w14:paraId="41F782F7" w14:textId="565258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Clarification of n5 protection of n26 (Rel-16 Cat A)</w:t>
            </w:r>
          </w:p>
        </w:tc>
        <w:tc>
          <w:tcPr>
            <w:tcW w:w="600" w:type="pct"/>
          </w:tcPr>
          <w:p w14:paraId="4F6826DB" w14:textId="302A07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379" w:type="pct"/>
          </w:tcPr>
          <w:p w14:paraId="69A77354" w14:textId="577F50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8003A33" w14:textId="4A3F9E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1445</w:t>
            </w:r>
          </w:p>
        </w:tc>
        <w:tc>
          <w:tcPr>
            <w:tcW w:w="220" w:type="pct"/>
          </w:tcPr>
          <w:p w14:paraId="1BC5AAD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936EA2C" w14:textId="05A246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AC25016" w14:textId="3D6C40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B871504" w14:textId="7CF3B2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83DF6B1" w14:textId="2C170B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1F31055B" w14:textId="77777777" w:rsidTr="00635315">
        <w:tc>
          <w:tcPr>
            <w:tcW w:w="452" w:type="pct"/>
          </w:tcPr>
          <w:p w14:paraId="49F095F8" w14:textId="36A727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R4-2302579</w:t>
            </w:r>
          </w:p>
        </w:tc>
        <w:tc>
          <w:tcPr>
            <w:tcW w:w="1069" w:type="pct"/>
          </w:tcPr>
          <w:p w14:paraId="2DB61C18" w14:textId="459065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Clarification of n26 protection of n26</w:t>
            </w:r>
          </w:p>
        </w:tc>
        <w:tc>
          <w:tcPr>
            <w:tcW w:w="600" w:type="pct"/>
          </w:tcPr>
          <w:p w14:paraId="3E6085C2" w14:textId="4F8CD7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Southern Linc</w:t>
            </w:r>
          </w:p>
        </w:tc>
        <w:tc>
          <w:tcPr>
            <w:tcW w:w="379" w:type="pct"/>
          </w:tcPr>
          <w:p w14:paraId="17F8306E" w14:textId="6928D7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766B458" w14:textId="5EEDD0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1446</w:t>
            </w:r>
          </w:p>
        </w:tc>
        <w:tc>
          <w:tcPr>
            <w:tcW w:w="220" w:type="pct"/>
          </w:tcPr>
          <w:p w14:paraId="2A21594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C6AD34E" w14:textId="647656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939415D" w14:textId="2AE0F3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48D4115" w14:textId="12EBF8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6A06BA96" w14:textId="019CF1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577FA466" w14:textId="77777777" w:rsidTr="00635315">
        <w:tc>
          <w:tcPr>
            <w:tcW w:w="452" w:type="pct"/>
          </w:tcPr>
          <w:p w14:paraId="193BD20D" w14:textId="56D2C9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R4-2302580</w:t>
            </w:r>
          </w:p>
        </w:tc>
        <w:tc>
          <w:tcPr>
            <w:tcW w:w="1069" w:type="pct"/>
          </w:tcPr>
          <w:p w14:paraId="26F60B19" w14:textId="6F90C0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Clarification of n26 protection of n26 (Rel-17 Cat A)</w:t>
            </w:r>
          </w:p>
        </w:tc>
        <w:tc>
          <w:tcPr>
            <w:tcW w:w="600" w:type="pct"/>
          </w:tcPr>
          <w:p w14:paraId="481497C5" w14:textId="1F320A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379" w:type="pct"/>
          </w:tcPr>
          <w:p w14:paraId="590F4AAA" w14:textId="5DBF58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AB03D64" w14:textId="10C4EC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1447</w:t>
            </w:r>
          </w:p>
        </w:tc>
        <w:tc>
          <w:tcPr>
            <w:tcW w:w="220" w:type="pct"/>
          </w:tcPr>
          <w:p w14:paraId="162FF2C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8829BA2" w14:textId="6DA90C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59964AD" w14:textId="09525B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8B81DFB" w14:textId="378864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A631DEB" w14:textId="069351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78116D04" w14:textId="77777777" w:rsidTr="00635315">
        <w:tc>
          <w:tcPr>
            <w:tcW w:w="452" w:type="pct"/>
          </w:tcPr>
          <w:p w14:paraId="2F625ADF" w14:textId="4F902C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R4-2302581</w:t>
            </w:r>
          </w:p>
        </w:tc>
        <w:tc>
          <w:tcPr>
            <w:tcW w:w="1069" w:type="pct"/>
          </w:tcPr>
          <w:p w14:paraId="6B44DD26" w14:textId="6916D2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Clarification of n26 protection of n26 (Rel-18 Cat A)</w:t>
            </w:r>
          </w:p>
        </w:tc>
        <w:tc>
          <w:tcPr>
            <w:tcW w:w="600" w:type="pct"/>
          </w:tcPr>
          <w:p w14:paraId="4BE4E73A" w14:textId="2BA240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379" w:type="pct"/>
          </w:tcPr>
          <w:p w14:paraId="27876F9E" w14:textId="0AA22D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1D1C82F" w14:textId="0AA71A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1448</w:t>
            </w:r>
          </w:p>
        </w:tc>
        <w:tc>
          <w:tcPr>
            <w:tcW w:w="220" w:type="pct"/>
          </w:tcPr>
          <w:p w14:paraId="37F9670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F1401E" w14:textId="47BDC9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335A5ED" w14:textId="56E734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C2B45A4" w14:textId="7ED8AA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231BAEE6" w14:textId="590E9B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AF665C1" w14:textId="77777777" w:rsidTr="00635315">
        <w:tc>
          <w:tcPr>
            <w:tcW w:w="452" w:type="pct"/>
          </w:tcPr>
          <w:p w14:paraId="03DFA060" w14:textId="29AA65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R4-2302666</w:t>
            </w:r>
          </w:p>
        </w:tc>
        <w:tc>
          <w:tcPr>
            <w:tcW w:w="1069" w:type="pct"/>
          </w:tcPr>
          <w:p w14:paraId="35182531" w14:textId="08FEBE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duplex mode of SDL bands</w:t>
            </w:r>
          </w:p>
        </w:tc>
        <w:tc>
          <w:tcPr>
            <w:tcW w:w="600" w:type="pct"/>
          </w:tcPr>
          <w:p w14:paraId="7A57A9FB" w14:textId="2FE6E2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1020F294" w14:textId="477E8E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B06DCEC" w14:textId="5D35E4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1449</w:t>
            </w:r>
          </w:p>
        </w:tc>
        <w:tc>
          <w:tcPr>
            <w:tcW w:w="220" w:type="pct"/>
          </w:tcPr>
          <w:p w14:paraId="31563CA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46284C0" w14:textId="777FD9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28B93AA" w14:textId="7ED681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FACB966" w14:textId="063D7E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NR_n29-Core</w:t>
            </w:r>
          </w:p>
        </w:tc>
        <w:tc>
          <w:tcPr>
            <w:tcW w:w="513" w:type="pct"/>
          </w:tcPr>
          <w:p w14:paraId="40515353" w14:textId="003041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758CB294" w14:textId="77777777" w:rsidTr="00635315">
        <w:tc>
          <w:tcPr>
            <w:tcW w:w="452" w:type="pct"/>
          </w:tcPr>
          <w:p w14:paraId="01D1C6AD" w14:textId="31ABBF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R4-2302667</w:t>
            </w:r>
          </w:p>
        </w:tc>
        <w:tc>
          <w:tcPr>
            <w:tcW w:w="1069" w:type="pct"/>
          </w:tcPr>
          <w:p w14:paraId="67BF9909" w14:textId="24E5C0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duplex mode of SDL bands</w:t>
            </w:r>
          </w:p>
        </w:tc>
        <w:tc>
          <w:tcPr>
            <w:tcW w:w="600" w:type="pct"/>
          </w:tcPr>
          <w:p w14:paraId="3C5EE555" w14:textId="1D2011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1F90D069" w14:textId="725B1B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1982084" w14:textId="2C4024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1450</w:t>
            </w:r>
          </w:p>
        </w:tc>
        <w:tc>
          <w:tcPr>
            <w:tcW w:w="220" w:type="pct"/>
          </w:tcPr>
          <w:p w14:paraId="14242FA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B4539B7" w14:textId="33D12F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9C3FAB9" w14:textId="7B0FB0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E764B7F" w14:textId="23EC51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NR_n29-Core, NR_n67-Core</w:t>
            </w:r>
          </w:p>
        </w:tc>
        <w:tc>
          <w:tcPr>
            <w:tcW w:w="513" w:type="pct"/>
          </w:tcPr>
          <w:p w14:paraId="0B3B1B23" w14:textId="3C0BAD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66792132" w14:textId="77777777" w:rsidTr="00635315">
        <w:tc>
          <w:tcPr>
            <w:tcW w:w="452" w:type="pct"/>
          </w:tcPr>
          <w:p w14:paraId="6C4C4725" w14:textId="4FFB57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R4-2302668</w:t>
            </w:r>
          </w:p>
        </w:tc>
        <w:tc>
          <w:tcPr>
            <w:tcW w:w="1069" w:type="pct"/>
          </w:tcPr>
          <w:p w14:paraId="4552573E" w14:textId="7851F5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add band n29 to blocking requirements</w:t>
            </w:r>
          </w:p>
        </w:tc>
        <w:tc>
          <w:tcPr>
            <w:tcW w:w="600" w:type="pct"/>
          </w:tcPr>
          <w:p w14:paraId="02E9C8A8" w14:textId="7B31DA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5DC3946B" w14:textId="428F62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321C057" w14:textId="11D230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1451</w:t>
            </w:r>
          </w:p>
        </w:tc>
        <w:tc>
          <w:tcPr>
            <w:tcW w:w="220" w:type="pct"/>
          </w:tcPr>
          <w:p w14:paraId="30DC909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8A2BEAE" w14:textId="47895C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679CEEF" w14:textId="7BBDD4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A0489BA" w14:textId="3C7BB6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NR_n29-Core</w:t>
            </w:r>
          </w:p>
        </w:tc>
        <w:tc>
          <w:tcPr>
            <w:tcW w:w="513" w:type="pct"/>
          </w:tcPr>
          <w:p w14:paraId="1B249BC9" w14:textId="710DBD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269F2BB2" w14:textId="77777777" w:rsidTr="00635315">
        <w:tc>
          <w:tcPr>
            <w:tcW w:w="452" w:type="pct"/>
          </w:tcPr>
          <w:p w14:paraId="2F6121AA" w14:textId="435C1B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R4-2302672</w:t>
            </w:r>
          </w:p>
        </w:tc>
        <w:tc>
          <w:tcPr>
            <w:tcW w:w="1069" w:type="pct"/>
          </w:tcPr>
          <w:p w14:paraId="3C554E20" w14:textId="3F9388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return he Eq1 for intra-band UL CA contiguous</w:t>
            </w:r>
          </w:p>
        </w:tc>
        <w:tc>
          <w:tcPr>
            <w:tcW w:w="600" w:type="pct"/>
          </w:tcPr>
          <w:p w14:paraId="2FA2F386" w14:textId="19FB64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1965239D" w14:textId="5C5B73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813FFE5" w14:textId="3B7441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1452</w:t>
            </w:r>
          </w:p>
        </w:tc>
        <w:tc>
          <w:tcPr>
            <w:tcW w:w="220" w:type="pct"/>
          </w:tcPr>
          <w:p w14:paraId="124CE76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574EBD" w14:textId="75F621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F747217" w14:textId="7E5F2C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149B67F" w14:textId="244DDF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3" w:type="pct"/>
          </w:tcPr>
          <w:p w14:paraId="43EAED52" w14:textId="5A84C3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50BCE437" w14:textId="77777777" w:rsidTr="00635315">
        <w:tc>
          <w:tcPr>
            <w:tcW w:w="452" w:type="pct"/>
          </w:tcPr>
          <w:p w14:paraId="7C974E4B" w14:textId="798C03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R4-2303650</w:t>
            </w:r>
          </w:p>
        </w:tc>
        <w:tc>
          <w:tcPr>
            <w:tcW w:w="1069" w:type="pct"/>
          </w:tcPr>
          <w:p w14:paraId="53A38882" w14:textId="0B5F30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return he Eq1 for intra-band UL CA contiguous</w:t>
            </w:r>
          </w:p>
        </w:tc>
        <w:tc>
          <w:tcPr>
            <w:tcW w:w="600" w:type="pct"/>
          </w:tcPr>
          <w:p w14:paraId="43B8C768" w14:textId="5DDEBE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79" w:type="pct"/>
          </w:tcPr>
          <w:p w14:paraId="22C6B501" w14:textId="452CB8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C1AA122" w14:textId="5FAD36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1452</w:t>
            </w:r>
          </w:p>
        </w:tc>
        <w:tc>
          <w:tcPr>
            <w:tcW w:w="220" w:type="pct"/>
          </w:tcPr>
          <w:p w14:paraId="64A470E9" w14:textId="131FD998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38C9980" w14:textId="47EB4C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3E98AD6" w14:textId="28F5B5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17FE43A" w14:textId="7553A5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3" w:type="pct"/>
          </w:tcPr>
          <w:p w14:paraId="22632631" w14:textId="250392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9760F8B" w14:textId="77777777" w:rsidTr="00635315">
        <w:tc>
          <w:tcPr>
            <w:tcW w:w="452" w:type="pct"/>
          </w:tcPr>
          <w:p w14:paraId="5196D182" w14:textId="113EF6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R4-2302674</w:t>
            </w:r>
          </w:p>
        </w:tc>
        <w:tc>
          <w:tcPr>
            <w:tcW w:w="1069" w:type="pct"/>
          </w:tcPr>
          <w:p w14:paraId="21F047EA" w14:textId="37827B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duplex mode of SDL bands</w:t>
            </w:r>
          </w:p>
        </w:tc>
        <w:tc>
          <w:tcPr>
            <w:tcW w:w="600" w:type="pct"/>
          </w:tcPr>
          <w:p w14:paraId="1A038DC3" w14:textId="23D79D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15623CB2" w14:textId="21D2DE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4BF3DBF" w14:textId="31A6E8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1453</w:t>
            </w:r>
          </w:p>
        </w:tc>
        <w:tc>
          <w:tcPr>
            <w:tcW w:w="220" w:type="pct"/>
          </w:tcPr>
          <w:p w14:paraId="67B0B45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103FD86" w14:textId="6B3F7B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121B7D4" w14:textId="7D63D1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595F1B1" w14:textId="796113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NR_n29-Core</w:t>
            </w:r>
          </w:p>
        </w:tc>
        <w:tc>
          <w:tcPr>
            <w:tcW w:w="513" w:type="pct"/>
          </w:tcPr>
          <w:p w14:paraId="7466090C" w14:textId="1C36B7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05F42F1" w14:textId="77777777" w:rsidTr="00635315">
        <w:tc>
          <w:tcPr>
            <w:tcW w:w="452" w:type="pct"/>
          </w:tcPr>
          <w:p w14:paraId="57468D82" w14:textId="11980B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R4-2303663</w:t>
            </w:r>
          </w:p>
        </w:tc>
        <w:tc>
          <w:tcPr>
            <w:tcW w:w="1069" w:type="pct"/>
          </w:tcPr>
          <w:p w14:paraId="48AF8EE4" w14:textId="11054D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duplex mode of SDL bands</w:t>
            </w:r>
          </w:p>
        </w:tc>
        <w:tc>
          <w:tcPr>
            <w:tcW w:w="600" w:type="pct"/>
          </w:tcPr>
          <w:p w14:paraId="1209926E" w14:textId="1384D7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14433206" w14:textId="6A55DD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0E2BC29" w14:textId="7B1F88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1453</w:t>
            </w:r>
          </w:p>
        </w:tc>
        <w:tc>
          <w:tcPr>
            <w:tcW w:w="220" w:type="pct"/>
          </w:tcPr>
          <w:p w14:paraId="455962A3" w14:textId="03BB497C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129D6DE" w14:textId="42FED7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D24B959" w14:textId="458F4E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4E755BC" w14:textId="25CECB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NR_n29-Core</w:t>
            </w:r>
          </w:p>
        </w:tc>
        <w:tc>
          <w:tcPr>
            <w:tcW w:w="513" w:type="pct"/>
          </w:tcPr>
          <w:p w14:paraId="49D0F54C" w14:textId="095209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8312946" w14:textId="77777777" w:rsidTr="00635315">
        <w:tc>
          <w:tcPr>
            <w:tcW w:w="452" w:type="pct"/>
          </w:tcPr>
          <w:p w14:paraId="02ED6103" w14:textId="110953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R4-2302675</w:t>
            </w:r>
          </w:p>
        </w:tc>
        <w:tc>
          <w:tcPr>
            <w:tcW w:w="1069" w:type="pct"/>
          </w:tcPr>
          <w:p w14:paraId="67AF6F7A" w14:textId="2DE36C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duplex mode of SDL bands</w:t>
            </w:r>
          </w:p>
        </w:tc>
        <w:tc>
          <w:tcPr>
            <w:tcW w:w="600" w:type="pct"/>
          </w:tcPr>
          <w:p w14:paraId="50548EC9" w14:textId="08B8DB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56F6A257" w14:textId="36C3D4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EBEBDF8" w14:textId="11BFE7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1454</w:t>
            </w:r>
          </w:p>
        </w:tc>
        <w:tc>
          <w:tcPr>
            <w:tcW w:w="220" w:type="pct"/>
          </w:tcPr>
          <w:p w14:paraId="068AAF2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16F5A9F" w14:textId="0A276F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7F4303E" w14:textId="25DFF1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DEBBA59" w14:textId="1B3EB1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NR_n29-Core, NR_n67-Core</w:t>
            </w:r>
          </w:p>
        </w:tc>
        <w:tc>
          <w:tcPr>
            <w:tcW w:w="513" w:type="pct"/>
          </w:tcPr>
          <w:p w14:paraId="0758E40B" w14:textId="4F1EFF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6E83E309" w14:textId="77777777" w:rsidTr="00635315">
        <w:tc>
          <w:tcPr>
            <w:tcW w:w="452" w:type="pct"/>
          </w:tcPr>
          <w:p w14:paraId="529D3190" w14:textId="54A9B6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R4-2302676</w:t>
            </w:r>
          </w:p>
        </w:tc>
        <w:tc>
          <w:tcPr>
            <w:tcW w:w="1069" w:type="pct"/>
          </w:tcPr>
          <w:p w14:paraId="73833CA6" w14:textId="0DBE91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add band n29 to blocking requirements</w:t>
            </w:r>
          </w:p>
        </w:tc>
        <w:tc>
          <w:tcPr>
            <w:tcW w:w="600" w:type="pct"/>
          </w:tcPr>
          <w:p w14:paraId="0CBA9642" w14:textId="62CE61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6D230F75" w14:textId="2275DE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514DF28" w14:textId="1EF0E5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1455</w:t>
            </w:r>
          </w:p>
        </w:tc>
        <w:tc>
          <w:tcPr>
            <w:tcW w:w="220" w:type="pct"/>
          </w:tcPr>
          <w:p w14:paraId="3CC1F1D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767F675" w14:textId="1AB314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A66E488" w14:textId="63343D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85A2354" w14:textId="663586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NR_n29-Core</w:t>
            </w:r>
          </w:p>
        </w:tc>
        <w:tc>
          <w:tcPr>
            <w:tcW w:w="513" w:type="pct"/>
          </w:tcPr>
          <w:p w14:paraId="050A12E7" w14:textId="2E6EE5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8D70269" w14:textId="77777777" w:rsidTr="00635315">
        <w:tc>
          <w:tcPr>
            <w:tcW w:w="452" w:type="pct"/>
          </w:tcPr>
          <w:p w14:paraId="3BFB3B4B" w14:textId="1B8478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R4-2302698</w:t>
            </w:r>
          </w:p>
        </w:tc>
        <w:tc>
          <w:tcPr>
            <w:tcW w:w="1069" w:type="pct"/>
          </w:tcPr>
          <w:p w14:paraId="301E7C6C" w14:textId="4404E2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Output power for NS_38, NS_40, and NS_41</w:t>
            </w:r>
          </w:p>
        </w:tc>
        <w:tc>
          <w:tcPr>
            <w:tcW w:w="600" w:type="pct"/>
          </w:tcPr>
          <w:p w14:paraId="1C97FC59" w14:textId="0A7C85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0DB8B641" w14:textId="6607E8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2349FE1" w14:textId="586BC4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1456</w:t>
            </w:r>
          </w:p>
        </w:tc>
        <w:tc>
          <w:tcPr>
            <w:tcW w:w="220" w:type="pct"/>
          </w:tcPr>
          <w:p w14:paraId="37E61A0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1828872" w14:textId="39616A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57B94379" w14:textId="692EAA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95E4C6D" w14:textId="3E5B3C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1A6D8C6" w14:textId="4D37BB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B963F30" w14:textId="77777777" w:rsidTr="00635315">
        <w:tc>
          <w:tcPr>
            <w:tcW w:w="452" w:type="pct"/>
          </w:tcPr>
          <w:p w14:paraId="4005D25B" w14:textId="4E0305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R4-2302699</w:t>
            </w:r>
          </w:p>
        </w:tc>
        <w:tc>
          <w:tcPr>
            <w:tcW w:w="1069" w:type="pct"/>
          </w:tcPr>
          <w:p w14:paraId="3A63D1B0" w14:textId="64EE63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Output power for NS_38, NS_40, and NS_41</w:t>
            </w:r>
          </w:p>
        </w:tc>
        <w:tc>
          <w:tcPr>
            <w:tcW w:w="600" w:type="pct"/>
          </w:tcPr>
          <w:p w14:paraId="2270249B" w14:textId="287BC9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433915B7" w14:textId="2FF95D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002EB4B" w14:textId="0C724E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1457</w:t>
            </w:r>
          </w:p>
        </w:tc>
        <w:tc>
          <w:tcPr>
            <w:tcW w:w="220" w:type="pct"/>
          </w:tcPr>
          <w:p w14:paraId="0B095F9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1A5A278" w14:textId="18349B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A5678C8" w14:textId="3547F2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2647152" w14:textId="242B81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125C5785" w14:textId="342474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30D603D" w14:textId="77777777" w:rsidTr="00635315">
        <w:tc>
          <w:tcPr>
            <w:tcW w:w="452" w:type="pct"/>
          </w:tcPr>
          <w:p w14:paraId="20361E10" w14:textId="3331BE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R4-2302700</w:t>
            </w:r>
          </w:p>
        </w:tc>
        <w:tc>
          <w:tcPr>
            <w:tcW w:w="1069" w:type="pct"/>
          </w:tcPr>
          <w:p w14:paraId="572C1F82" w14:textId="1672C4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Output power for NS_38, NS_40, and NS_41</w:t>
            </w:r>
          </w:p>
        </w:tc>
        <w:tc>
          <w:tcPr>
            <w:tcW w:w="600" w:type="pct"/>
          </w:tcPr>
          <w:p w14:paraId="52C193F2" w14:textId="4BE812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67557CF5" w14:textId="212049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5A7BF3C" w14:textId="6EA0C8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1458</w:t>
            </w:r>
          </w:p>
        </w:tc>
        <w:tc>
          <w:tcPr>
            <w:tcW w:w="220" w:type="pct"/>
          </w:tcPr>
          <w:p w14:paraId="1F6040C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AA20648" w14:textId="293BAB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4D7D8E4" w14:textId="713725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7A8696A" w14:textId="6BB13A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02E0BF09" w14:textId="090FE1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F68764F" w14:textId="77777777" w:rsidTr="00635315">
        <w:tc>
          <w:tcPr>
            <w:tcW w:w="452" w:type="pct"/>
          </w:tcPr>
          <w:p w14:paraId="5E5160B2" w14:textId="258F8D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R4-2302701</w:t>
            </w:r>
          </w:p>
        </w:tc>
        <w:tc>
          <w:tcPr>
            <w:tcW w:w="1069" w:type="pct"/>
          </w:tcPr>
          <w:p w14:paraId="72F765D3" w14:textId="0F33D7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Output power for NS_38, NS_40, and NS_41</w:t>
            </w:r>
          </w:p>
        </w:tc>
        <w:tc>
          <w:tcPr>
            <w:tcW w:w="600" w:type="pct"/>
          </w:tcPr>
          <w:p w14:paraId="180A55B4" w14:textId="52E38E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5F868C37" w14:textId="7EE871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7BE122A" w14:textId="36556C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1459</w:t>
            </w:r>
          </w:p>
        </w:tc>
        <w:tc>
          <w:tcPr>
            <w:tcW w:w="220" w:type="pct"/>
          </w:tcPr>
          <w:p w14:paraId="61CBBC9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0E8C79" w14:textId="06249A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92FF0D3" w14:textId="453A71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F369396" w14:textId="6E1E69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BC8BF87" w14:textId="1FC998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E7D3C7D" w14:textId="77777777" w:rsidTr="00635315">
        <w:tc>
          <w:tcPr>
            <w:tcW w:w="452" w:type="pct"/>
          </w:tcPr>
          <w:p w14:paraId="77C36C7D" w14:textId="558685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R4-2302712</w:t>
            </w:r>
          </w:p>
        </w:tc>
        <w:tc>
          <w:tcPr>
            <w:tcW w:w="1069" w:type="pct"/>
          </w:tcPr>
          <w:p w14:paraId="1F25EE06" w14:textId="24B167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duplex mode of SDL bands</w:t>
            </w:r>
          </w:p>
        </w:tc>
        <w:tc>
          <w:tcPr>
            <w:tcW w:w="600" w:type="pct"/>
          </w:tcPr>
          <w:p w14:paraId="0D292457" w14:textId="44EC93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7E63CE01" w14:textId="42E3ED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5E3099A" w14:textId="3D0A95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1460</w:t>
            </w:r>
          </w:p>
        </w:tc>
        <w:tc>
          <w:tcPr>
            <w:tcW w:w="220" w:type="pct"/>
          </w:tcPr>
          <w:p w14:paraId="01F441E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291C092" w14:textId="5A0D47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C955F9A" w14:textId="4A8514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981A17E" w14:textId="6E71E2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NR_n29-Core, NR_n67-Core</w:t>
            </w:r>
          </w:p>
        </w:tc>
        <w:tc>
          <w:tcPr>
            <w:tcW w:w="513" w:type="pct"/>
          </w:tcPr>
          <w:p w14:paraId="4D1D0CB4" w14:textId="221A79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B3AA61B" w14:textId="77777777" w:rsidTr="00635315">
        <w:tc>
          <w:tcPr>
            <w:tcW w:w="452" w:type="pct"/>
          </w:tcPr>
          <w:p w14:paraId="67169C81" w14:textId="14034B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R4-2303664</w:t>
            </w:r>
          </w:p>
        </w:tc>
        <w:tc>
          <w:tcPr>
            <w:tcW w:w="1069" w:type="pct"/>
          </w:tcPr>
          <w:p w14:paraId="697F002A" w14:textId="5D7BEF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duplex mode of SDL bands</w:t>
            </w:r>
          </w:p>
        </w:tc>
        <w:tc>
          <w:tcPr>
            <w:tcW w:w="600" w:type="pct"/>
          </w:tcPr>
          <w:p w14:paraId="48363C66" w14:textId="769E6F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63B7F988" w14:textId="37197E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3ECC680" w14:textId="682750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1460</w:t>
            </w:r>
          </w:p>
        </w:tc>
        <w:tc>
          <w:tcPr>
            <w:tcW w:w="220" w:type="pct"/>
          </w:tcPr>
          <w:p w14:paraId="4D87EC26" w14:textId="47517286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27B4ADD" w14:textId="1AA34E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EF3F10C" w14:textId="0617C8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F7367CC" w14:textId="59754C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NR_n29-Core, NR_n67-Core</w:t>
            </w:r>
          </w:p>
        </w:tc>
        <w:tc>
          <w:tcPr>
            <w:tcW w:w="513" w:type="pct"/>
          </w:tcPr>
          <w:p w14:paraId="3961E27D" w14:textId="03FCC4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54C4754" w14:textId="77777777" w:rsidTr="00635315">
        <w:tc>
          <w:tcPr>
            <w:tcW w:w="452" w:type="pct"/>
          </w:tcPr>
          <w:p w14:paraId="2CFF3818" w14:textId="4A5944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R4-2302743</w:t>
            </w:r>
          </w:p>
        </w:tc>
        <w:tc>
          <w:tcPr>
            <w:tcW w:w="1069" w:type="pct"/>
          </w:tcPr>
          <w:p w14:paraId="5617B221" w14:textId="5DB113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Rel-18 4Rx for SUL and MSD corrections</w:t>
            </w:r>
          </w:p>
        </w:tc>
        <w:tc>
          <w:tcPr>
            <w:tcW w:w="600" w:type="pct"/>
          </w:tcPr>
          <w:p w14:paraId="66198BC7" w14:textId="6D4374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379" w:type="pct"/>
          </w:tcPr>
          <w:p w14:paraId="7D1451CB" w14:textId="4FDAF5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F92C64B" w14:textId="1E1961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1461</w:t>
            </w:r>
          </w:p>
        </w:tc>
        <w:tc>
          <w:tcPr>
            <w:tcW w:w="220" w:type="pct"/>
          </w:tcPr>
          <w:p w14:paraId="0CCDF44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4220BA2" w14:textId="4EC36A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92521A4" w14:textId="39CE2B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088579C" w14:textId="3562DD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NR_CADC_R18_2BDL_xBUL-Core</w:t>
            </w:r>
          </w:p>
        </w:tc>
        <w:tc>
          <w:tcPr>
            <w:tcW w:w="513" w:type="pct"/>
          </w:tcPr>
          <w:p w14:paraId="6995DD00" w14:textId="2CDBA9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2C507898" w14:textId="77777777" w:rsidTr="00635315">
        <w:tc>
          <w:tcPr>
            <w:tcW w:w="452" w:type="pct"/>
          </w:tcPr>
          <w:p w14:paraId="49AA9C88" w14:textId="262F19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R4-2302745</w:t>
            </w:r>
          </w:p>
        </w:tc>
        <w:tc>
          <w:tcPr>
            <w:tcW w:w="1069" w:type="pct"/>
          </w:tcPr>
          <w:p w14:paraId="3143F2A3" w14:textId="77FE1C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Rel-17 4Rx for SUL and MSD corrections</w:t>
            </w:r>
          </w:p>
        </w:tc>
        <w:tc>
          <w:tcPr>
            <w:tcW w:w="600" w:type="pct"/>
          </w:tcPr>
          <w:p w14:paraId="16C019E7" w14:textId="6A86F0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Solutions, Inc.</w:t>
            </w:r>
          </w:p>
        </w:tc>
        <w:tc>
          <w:tcPr>
            <w:tcW w:w="379" w:type="pct"/>
          </w:tcPr>
          <w:p w14:paraId="62AE7FB8" w14:textId="55BB6C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B6696A6" w14:textId="12381C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1462</w:t>
            </w:r>
          </w:p>
        </w:tc>
        <w:tc>
          <w:tcPr>
            <w:tcW w:w="220" w:type="pct"/>
          </w:tcPr>
          <w:p w14:paraId="09AE523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F95081B" w14:textId="0D99CF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364E4E1" w14:textId="60C9CA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0AD42F6" w14:textId="3862CF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513" w:type="pct"/>
          </w:tcPr>
          <w:p w14:paraId="31EEAC30" w14:textId="41C6FD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60334FC8" w14:textId="77777777" w:rsidTr="00635315">
        <w:tc>
          <w:tcPr>
            <w:tcW w:w="452" w:type="pct"/>
          </w:tcPr>
          <w:p w14:paraId="3EC73BCC" w14:textId="2B88A3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R4-2302750</w:t>
            </w:r>
          </w:p>
        </w:tc>
        <w:tc>
          <w:tcPr>
            <w:tcW w:w="1069" w:type="pct"/>
          </w:tcPr>
          <w:p w14:paraId="7C4DE0B7" w14:textId="33F3F7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38.101-1_Rel-16 4Rx for SUL</w:t>
            </w:r>
          </w:p>
        </w:tc>
        <w:tc>
          <w:tcPr>
            <w:tcW w:w="600" w:type="pct"/>
          </w:tcPr>
          <w:p w14:paraId="52B2C3FE" w14:textId="315A94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379" w:type="pct"/>
          </w:tcPr>
          <w:p w14:paraId="2F15B653" w14:textId="7B0D60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F0059D4" w14:textId="4B2FE7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1463</w:t>
            </w:r>
          </w:p>
        </w:tc>
        <w:tc>
          <w:tcPr>
            <w:tcW w:w="220" w:type="pct"/>
          </w:tcPr>
          <w:p w14:paraId="7B83056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C728C0A" w14:textId="07E35A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1735D30" w14:textId="38095F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1CAB029" w14:textId="5A99EC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NR_CADC_R16_2BDL_xBUL-Core</w:t>
            </w:r>
          </w:p>
        </w:tc>
        <w:tc>
          <w:tcPr>
            <w:tcW w:w="513" w:type="pct"/>
          </w:tcPr>
          <w:p w14:paraId="17D4F7CE" w14:textId="5E2440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44F3477" w14:textId="77777777" w:rsidTr="00635315">
        <w:tc>
          <w:tcPr>
            <w:tcW w:w="452" w:type="pct"/>
          </w:tcPr>
          <w:p w14:paraId="64BCEFDA" w14:textId="1D9CBA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R4-2302752</w:t>
            </w:r>
          </w:p>
        </w:tc>
        <w:tc>
          <w:tcPr>
            <w:tcW w:w="1069" w:type="pct"/>
          </w:tcPr>
          <w:p w14:paraId="3F4A76AE" w14:textId="2099A8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Rel-18 Minimum guardband and missing ULCA power class</w:t>
            </w:r>
          </w:p>
        </w:tc>
        <w:tc>
          <w:tcPr>
            <w:tcW w:w="600" w:type="pct"/>
          </w:tcPr>
          <w:p w14:paraId="26B7D983" w14:textId="41D047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379" w:type="pct"/>
          </w:tcPr>
          <w:p w14:paraId="76204A6E" w14:textId="6E417E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FD467FA" w14:textId="619666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1464</w:t>
            </w:r>
          </w:p>
        </w:tc>
        <w:tc>
          <w:tcPr>
            <w:tcW w:w="220" w:type="pct"/>
          </w:tcPr>
          <w:p w14:paraId="22A5D22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E7B6D45" w14:textId="61E613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01BC0C3" w14:textId="528298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3BEEABA" w14:textId="7716CC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NR_CADC_R18_2BDL_xBUL-Core</w:t>
            </w:r>
          </w:p>
        </w:tc>
        <w:tc>
          <w:tcPr>
            <w:tcW w:w="513" w:type="pct"/>
          </w:tcPr>
          <w:p w14:paraId="7E3FE55E" w14:textId="409EE6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20B5C61A" w14:textId="77777777" w:rsidTr="00635315">
        <w:tc>
          <w:tcPr>
            <w:tcW w:w="452" w:type="pct"/>
          </w:tcPr>
          <w:p w14:paraId="44540F81" w14:textId="787DA3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R4-2303539</w:t>
            </w:r>
          </w:p>
        </w:tc>
        <w:tc>
          <w:tcPr>
            <w:tcW w:w="1069" w:type="pct"/>
          </w:tcPr>
          <w:p w14:paraId="67E39C75" w14:textId="06F7EC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Rel-18 Minimum guardband and missing ULCA power class</w:t>
            </w:r>
          </w:p>
        </w:tc>
        <w:tc>
          <w:tcPr>
            <w:tcW w:w="600" w:type="pct"/>
          </w:tcPr>
          <w:p w14:paraId="21F6111E" w14:textId="7025BA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</w:t>
            </w:r>
          </w:p>
        </w:tc>
        <w:tc>
          <w:tcPr>
            <w:tcW w:w="379" w:type="pct"/>
          </w:tcPr>
          <w:p w14:paraId="77FB72DA" w14:textId="726CEB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47215ED" w14:textId="5799C8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1464</w:t>
            </w:r>
          </w:p>
        </w:tc>
        <w:tc>
          <w:tcPr>
            <w:tcW w:w="220" w:type="pct"/>
          </w:tcPr>
          <w:p w14:paraId="27BFDAF9" w14:textId="41ACC391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6404CF1" w14:textId="1BD763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BD45BCA" w14:textId="312225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CD254F6" w14:textId="060CA4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C122F85" w14:textId="2E11D0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37AA650" w14:textId="77777777" w:rsidTr="00635315">
        <w:tc>
          <w:tcPr>
            <w:tcW w:w="452" w:type="pct"/>
          </w:tcPr>
          <w:p w14:paraId="145BD864" w14:textId="534B16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R4-2302753</w:t>
            </w:r>
          </w:p>
        </w:tc>
        <w:tc>
          <w:tcPr>
            <w:tcW w:w="1069" w:type="pct"/>
          </w:tcPr>
          <w:p w14:paraId="2289355E" w14:textId="02A8BC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Rel-17 Minimum guardband and missing ULCA power class</w:t>
            </w:r>
          </w:p>
        </w:tc>
        <w:tc>
          <w:tcPr>
            <w:tcW w:w="600" w:type="pct"/>
          </w:tcPr>
          <w:p w14:paraId="04D1241B" w14:textId="1E563C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379" w:type="pct"/>
          </w:tcPr>
          <w:p w14:paraId="6662C1D3" w14:textId="6D55F4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5B2A752" w14:textId="15A419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1465</w:t>
            </w:r>
          </w:p>
        </w:tc>
        <w:tc>
          <w:tcPr>
            <w:tcW w:w="220" w:type="pct"/>
          </w:tcPr>
          <w:p w14:paraId="61C9F5A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BE264C9" w14:textId="5362CA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7412752" w14:textId="0FF751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98E4662" w14:textId="1DF6B7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513" w:type="pct"/>
          </w:tcPr>
          <w:p w14:paraId="622F1662" w14:textId="1CE439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259D9414" w14:textId="77777777" w:rsidTr="00635315">
        <w:tc>
          <w:tcPr>
            <w:tcW w:w="452" w:type="pct"/>
          </w:tcPr>
          <w:p w14:paraId="33BD111B" w14:textId="294699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R4-2303540</w:t>
            </w:r>
          </w:p>
        </w:tc>
        <w:tc>
          <w:tcPr>
            <w:tcW w:w="1069" w:type="pct"/>
          </w:tcPr>
          <w:p w14:paraId="77460528" w14:textId="14762C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Rel-17 Minimum guardband and missing ULCA power class</w:t>
            </w:r>
          </w:p>
        </w:tc>
        <w:tc>
          <w:tcPr>
            <w:tcW w:w="600" w:type="pct"/>
          </w:tcPr>
          <w:p w14:paraId="5440D341" w14:textId="14A727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</w:t>
            </w:r>
          </w:p>
        </w:tc>
        <w:tc>
          <w:tcPr>
            <w:tcW w:w="379" w:type="pct"/>
          </w:tcPr>
          <w:p w14:paraId="55F54B0A" w14:textId="6BA4BA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E4CA416" w14:textId="29A65E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1465</w:t>
            </w:r>
          </w:p>
        </w:tc>
        <w:tc>
          <w:tcPr>
            <w:tcW w:w="220" w:type="pct"/>
          </w:tcPr>
          <w:p w14:paraId="1D3FB796" w14:textId="6E7C29C0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072B5EF" w14:textId="2C5AA8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BBA4D65" w14:textId="2CED09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537DEAD" w14:textId="1C8CC8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B667B85" w14:textId="5FFCFA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6331292" w14:textId="77777777" w:rsidTr="00635315">
        <w:tc>
          <w:tcPr>
            <w:tcW w:w="452" w:type="pct"/>
          </w:tcPr>
          <w:p w14:paraId="7B0E3099" w14:textId="605C36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R4-2302755</w:t>
            </w:r>
          </w:p>
        </w:tc>
        <w:tc>
          <w:tcPr>
            <w:tcW w:w="1069" w:type="pct"/>
          </w:tcPr>
          <w:p w14:paraId="6A6B4BA6" w14:textId="4C9AB6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Rel-16 Minimum guardband and missing ULCA power class</w:t>
            </w:r>
          </w:p>
        </w:tc>
        <w:tc>
          <w:tcPr>
            <w:tcW w:w="600" w:type="pct"/>
          </w:tcPr>
          <w:p w14:paraId="31421910" w14:textId="665D15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379" w:type="pct"/>
          </w:tcPr>
          <w:p w14:paraId="4FC85B05" w14:textId="1C1C44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458B159" w14:textId="037B04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1466</w:t>
            </w:r>
          </w:p>
        </w:tc>
        <w:tc>
          <w:tcPr>
            <w:tcW w:w="220" w:type="pct"/>
          </w:tcPr>
          <w:p w14:paraId="699877B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934FC1A" w14:textId="2165FE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0B81E68" w14:textId="60E334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2732EA8" w14:textId="07528A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NR_CADC_R16_2BDL_xBUL-Core</w:t>
            </w:r>
          </w:p>
        </w:tc>
        <w:tc>
          <w:tcPr>
            <w:tcW w:w="513" w:type="pct"/>
          </w:tcPr>
          <w:p w14:paraId="27D1C9AF" w14:textId="04A5E3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6417BF3" w14:textId="77777777" w:rsidTr="00635315">
        <w:tc>
          <w:tcPr>
            <w:tcW w:w="452" w:type="pct"/>
          </w:tcPr>
          <w:p w14:paraId="0C19B299" w14:textId="493D03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R4-2303541</w:t>
            </w:r>
          </w:p>
        </w:tc>
        <w:tc>
          <w:tcPr>
            <w:tcW w:w="1069" w:type="pct"/>
          </w:tcPr>
          <w:p w14:paraId="50E54B35" w14:textId="44A8FC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Rel-16 Minimum guardband and missing ULCA power class</w:t>
            </w:r>
          </w:p>
        </w:tc>
        <w:tc>
          <w:tcPr>
            <w:tcW w:w="600" w:type="pct"/>
          </w:tcPr>
          <w:p w14:paraId="07830FDE" w14:textId="21E126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</w:t>
            </w:r>
          </w:p>
        </w:tc>
        <w:tc>
          <w:tcPr>
            <w:tcW w:w="379" w:type="pct"/>
          </w:tcPr>
          <w:p w14:paraId="4A04626F" w14:textId="558040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5410B4D" w14:textId="342686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1466</w:t>
            </w:r>
          </w:p>
        </w:tc>
        <w:tc>
          <w:tcPr>
            <w:tcW w:w="220" w:type="pct"/>
          </w:tcPr>
          <w:p w14:paraId="4B5B4DAE" w14:textId="45074F50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8BFFBB5" w14:textId="447A89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8280D05" w14:textId="2C0654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388507C" w14:textId="09ECF4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F846C74" w14:textId="626714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AB3C0B0" w14:textId="77777777" w:rsidTr="00635315">
        <w:tc>
          <w:tcPr>
            <w:tcW w:w="452" w:type="pct"/>
          </w:tcPr>
          <w:p w14:paraId="7802F9A4" w14:textId="6CF3F5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R4-2303473</w:t>
            </w:r>
          </w:p>
        </w:tc>
        <w:tc>
          <w:tcPr>
            <w:tcW w:w="1069" w:type="pct"/>
          </w:tcPr>
          <w:p w14:paraId="252FF7D9" w14:textId="662F7F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Corection to Band n105 in coexistence table</w:t>
            </w:r>
          </w:p>
        </w:tc>
        <w:tc>
          <w:tcPr>
            <w:tcW w:w="600" w:type="pct"/>
          </w:tcPr>
          <w:p w14:paraId="3C440FA2" w14:textId="473D7C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 Qualcomm</w:t>
            </w:r>
          </w:p>
        </w:tc>
        <w:tc>
          <w:tcPr>
            <w:tcW w:w="379" w:type="pct"/>
          </w:tcPr>
          <w:p w14:paraId="1A187E7D" w14:textId="1CE87A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8B94393" w14:textId="1D9DCD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1467</w:t>
            </w:r>
          </w:p>
        </w:tc>
        <w:tc>
          <w:tcPr>
            <w:tcW w:w="220" w:type="pct"/>
          </w:tcPr>
          <w:p w14:paraId="366220CA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D90BCAC" w14:textId="49D752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4A303C6" w14:textId="6479AC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CD4B558" w14:textId="2ACEE3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NR_600MHz_APT-Core</w:t>
            </w:r>
          </w:p>
        </w:tc>
        <w:tc>
          <w:tcPr>
            <w:tcW w:w="513" w:type="pct"/>
          </w:tcPr>
          <w:p w14:paraId="673DD8D1" w14:textId="5DFCBB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998977F" w14:textId="77777777" w:rsidTr="00635315">
        <w:tc>
          <w:tcPr>
            <w:tcW w:w="452" w:type="pct"/>
          </w:tcPr>
          <w:p w14:paraId="3358426B" w14:textId="3DF8A5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R4-2303542</w:t>
            </w:r>
          </w:p>
        </w:tc>
        <w:tc>
          <w:tcPr>
            <w:tcW w:w="1069" w:type="pct"/>
          </w:tcPr>
          <w:p w14:paraId="5BF8CF26" w14:textId="06ED1D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Rel-15 Minimum guardband</w:t>
            </w:r>
          </w:p>
        </w:tc>
        <w:tc>
          <w:tcPr>
            <w:tcW w:w="600" w:type="pct"/>
          </w:tcPr>
          <w:p w14:paraId="732FBB32" w14:textId="518733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</w:t>
            </w:r>
          </w:p>
        </w:tc>
        <w:tc>
          <w:tcPr>
            <w:tcW w:w="379" w:type="pct"/>
          </w:tcPr>
          <w:p w14:paraId="092D5791" w14:textId="4AD38C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B850675" w14:textId="30C62B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1468</w:t>
            </w:r>
          </w:p>
        </w:tc>
        <w:tc>
          <w:tcPr>
            <w:tcW w:w="220" w:type="pct"/>
          </w:tcPr>
          <w:p w14:paraId="2955737F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E3CA36E" w14:textId="3D822C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07569A11" w14:textId="46022C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0612F42" w14:textId="5C5F0D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B5EA97A" w14:textId="4587CB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8607AC0" w14:textId="77777777" w:rsidTr="00635315">
        <w:tc>
          <w:tcPr>
            <w:tcW w:w="452" w:type="pct"/>
          </w:tcPr>
          <w:p w14:paraId="6104A87B" w14:textId="1851DA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R4-2303683</w:t>
            </w:r>
          </w:p>
        </w:tc>
        <w:tc>
          <w:tcPr>
            <w:tcW w:w="1069" w:type="pct"/>
          </w:tcPr>
          <w:p w14:paraId="0AC05B9E" w14:textId="174706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Correction of minor errors in suffix E (NR V2X/Sidelink) requirements</w:t>
            </w:r>
          </w:p>
        </w:tc>
        <w:tc>
          <w:tcPr>
            <w:tcW w:w="600" w:type="pct"/>
          </w:tcPr>
          <w:p w14:paraId="10876337" w14:textId="1AD962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379" w:type="pct"/>
          </w:tcPr>
          <w:p w14:paraId="34F5EBE7" w14:textId="20A6FE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967DC3A" w14:textId="416F63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1469</w:t>
            </w:r>
          </w:p>
        </w:tc>
        <w:tc>
          <w:tcPr>
            <w:tcW w:w="220" w:type="pct"/>
          </w:tcPr>
          <w:p w14:paraId="007878B6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8BB9737" w14:textId="693C51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FA4DC31" w14:textId="4A01E1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2A02685" w14:textId="4528EC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3" w:type="pct"/>
          </w:tcPr>
          <w:p w14:paraId="44F28EE3" w14:textId="4DF61F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FA963C8" w14:textId="77777777" w:rsidTr="00635315">
        <w:tc>
          <w:tcPr>
            <w:tcW w:w="452" w:type="pct"/>
          </w:tcPr>
          <w:p w14:paraId="0087107B" w14:textId="6065BF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R4-2303658</w:t>
            </w:r>
          </w:p>
        </w:tc>
        <w:tc>
          <w:tcPr>
            <w:tcW w:w="1069" w:type="pct"/>
          </w:tcPr>
          <w:p w14:paraId="588FFF58" w14:textId="3A82CF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Rel-17 4Rx for SUL</w:t>
            </w:r>
          </w:p>
        </w:tc>
        <w:tc>
          <w:tcPr>
            <w:tcW w:w="600" w:type="pct"/>
          </w:tcPr>
          <w:p w14:paraId="2743C9CF" w14:textId="4754FC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</w:t>
            </w:r>
          </w:p>
        </w:tc>
        <w:tc>
          <w:tcPr>
            <w:tcW w:w="379" w:type="pct"/>
          </w:tcPr>
          <w:p w14:paraId="6EA1CC49" w14:textId="226699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026EE4D" w14:textId="551510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1470</w:t>
            </w:r>
          </w:p>
        </w:tc>
        <w:tc>
          <w:tcPr>
            <w:tcW w:w="220" w:type="pct"/>
          </w:tcPr>
          <w:p w14:paraId="0090DB77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0400F63" w14:textId="242792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49B3AC8" w14:textId="1D2A92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22AEC97" w14:textId="05311C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NR_CADC_R16_2BDL_xBUL-Core</w:t>
            </w:r>
          </w:p>
        </w:tc>
        <w:tc>
          <w:tcPr>
            <w:tcW w:w="513" w:type="pct"/>
          </w:tcPr>
          <w:p w14:paraId="13C31FD8" w14:textId="4822A4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8C16828" w14:textId="77777777" w:rsidTr="00635315">
        <w:tc>
          <w:tcPr>
            <w:tcW w:w="452" w:type="pct"/>
          </w:tcPr>
          <w:p w14:paraId="52BA228A" w14:textId="7EC57A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R4-2303659</w:t>
            </w:r>
          </w:p>
        </w:tc>
        <w:tc>
          <w:tcPr>
            <w:tcW w:w="1069" w:type="pct"/>
          </w:tcPr>
          <w:p w14:paraId="49CBDC6D" w14:textId="78F4CF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Rel-18 4Rx for SUL</w:t>
            </w:r>
          </w:p>
        </w:tc>
        <w:tc>
          <w:tcPr>
            <w:tcW w:w="600" w:type="pct"/>
          </w:tcPr>
          <w:p w14:paraId="2CD428B3" w14:textId="62D2E3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</w:t>
            </w:r>
          </w:p>
        </w:tc>
        <w:tc>
          <w:tcPr>
            <w:tcW w:w="379" w:type="pct"/>
          </w:tcPr>
          <w:p w14:paraId="622A3278" w14:textId="4F809E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7DEFE76" w14:textId="145136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1471</w:t>
            </w:r>
          </w:p>
        </w:tc>
        <w:tc>
          <w:tcPr>
            <w:tcW w:w="220" w:type="pct"/>
          </w:tcPr>
          <w:p w14:paraId="10D4B8AE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BBDAD72" w14:textId="0AB569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6B3DE22" w14:textId="6C9C7A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D5D9185" w14:textId="4A1F48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NR_CADC_R16_2BDL_xBUL-Core</w:t>
            </w:r>
          </w:p>
        </w:tc>
        <w:tc>
          <w:tcPr>
            <w:tcW w:w="513" w:type="pct"/>
          </w:tcPr>
          <w:p w14:paraId="09A48CFC" w14:textId="2D2BAF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17DEE7C" w14:textId="77777777" w:rsidTr="00635315">
        <w:tc>
          <w:tcPr>
            <w:tcW w:w="452" w:type="pct"/>
          </w:tcPr>
          <w:p w14:paraId="76EA5236" w14:textId="1732D4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R4-2303698</w:t>
            </w:r>
          </w:p>
        </w:tc>
        <w:tc>
          <w:tcPr>
            <w:tcW w:w="1069" w:type="pct"/>
          </w:tcPr>
          <w:p w14:paraId="1660EA70" w14:textId="1413E6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NS_50 PC2 A-MPR</w:t>
            </w:r>
          </w:p>
        </w:tc>
        <w:tc>
          <w:tcPr>
            <w:tcW w:w="600" w:type="pct"/>
          </w:tcPr>
          <w:p w14:paraId="1F0E983E" w14:textId="5A7317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DF335ED" w14:textId="0C6610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6688FCD" w14:textId="4281F1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1472</w:t>
            </w:r>
          </w:p>
        </w:tc>
        <w:tc>
          <w:tcPr>
            <w:tcW w:w="220" w:type="pct"/>
          </w:tcPr>
          <w:p w14:paraId="346188FC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CD0F966" w14:textId="0E2BD8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7FC8D55" w14:textId="431BF0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EC6B019" w14:textId="21F56C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NR_UE_PC2_n39-Core</w:t>
            </w:r>
          </w:p>
        </w:tc>
        <w:tc>
          <w:tcPr>
            <w:tcW w:w="513" w:type="pct"/>
          </w:tcPr>
          <w:p w14:paraId="375E8E18" w14:textId="5F5875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BC1A837" w14:textId="77777777" w:rsidTr="00635315">
        <w:tc>
          <w:tcPr>
            <w:tcW w:w="452" w:type="pct"/>
          </w:tcPr>
          <w:p w14:paraId="64A205EA" w14:textId="6F5F14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R4-2303710</w:t>
            </w:r>
          </w:p>
        </w:tc>
        <w:tc>
          <w:tcPr>
            <w:tcW w:w="1069" w:type="pct"/>
          </w:tcPr>
          <w:p w14:paraId="36C9D2ED" w14:textId="2DA840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FR1 CA DC-location reporting</w:t>
            </w:r>
          </w:p>
        </w:tc>
        <w:tc>
          <w:tcPr>
            <w:tcW w:w="600" w:type="pct"/>
          </w:tcPr>
          <w:p w14:paraId="77AD9DAB" w14:textId="2AB4F1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Oppo, Huawei</w:t>
            </w:r>
          </w:p>
        </w:tc>
        <w:tc>
          <w:tcPr>
            <w:tcW w:w="379" w:type="pct"/>
          </w:tcPr>
          <w:p w14:paraId="5A86A593" w14:textId="7A931C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A8AED5D" w14:textId="78B3D7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1473</w:t>
            </w:r>
          </w:p>
        </w:tc>
        <w:tc>
          <w:tcPr>
            <w:tcW w:w="220" w:type="pct"/>
          </w:tcPr>
          <w:p w14:paraId="3EC0F761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BDF21FA" w14:textId="264E01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A273037" w14:textId="19A1A4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C7170E5" w14:textId="691F7E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</w:t>
            </w:r>
          </w:p>
        </w:tc>
        <w:tc>
          <w:tcPr>
            <w:tcW w:w="513" w:type="pct"/>
          </w:tcPr>
          <w:p w14:paraId="4704BC89" w14:textId="784EB1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233014A7" w14:textId="77777777" w:rsidTr="00635315">
        <w:tc>
          <w:tcPr>
            <w:tcW w:w="452" w:type="pct"/>
          </w:tcPr>
          <w:p w14:paraId="477EB6E1" w14:textId="069510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R4-2303703</w:t>
            </w:r>
          </w:p>
        </w:tc>
        <w:tc>
          <w:tcPr>
            <w:tcW w:w="1069" w:type="pct"/>
          </w:tcPr>
          <w:p w14:paraId="633AA081" w14:textId="1FA6E3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return he Eq1 for intra-band UL CA contiguous</w:t>
            </w:r>
          </w:p>
        </w:tc>
        <w:tc>
          <w:tcPr>
            <w:tcW w:w="600" w:type="pct"/>
          </w:tcPr>
          <w:p w14:paraId="5B2C706B" w14:textId="606FC0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79" w:type="pct"/>
          </w:tcPr>
          <w:p w14:paraId="52E1A6DD" w14:textId="3A2ADC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5CB5F00" w14:textId="1946CB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1474</w:t>
            </w:r>
          </w:p>
        </w:tc>
        <w:tc>
          <w:tcPr>
            <w:tcW w:w="220" w:type="pct"/>
          </w:tcPr>
          <w:p w14:paraId="5608605C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A658FB4" w14:textId="4BF271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5469D8B" w14:textId="2EF2CF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116BD54" w14:textId="3416EF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3" w:type="pct"/>
          </w:tcPr>
          <w:p w14:paraId="206A2592" w14:textId="6EF2BE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28550757" w14:textId="77777777" w:rsidTr="00635315">
        <w:tc>
          <w:tcPr>
            <w:tcW w:w="452" w:type="pct"/>
          </w:tcPr>
          <w:p w14:paraId="690FB380" w14:textId="61074F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R4-2303722</w:t>
            </w:r>
          </w:p>
        </w:tc>
        <w:tc>
          <w:tcPr>
            <w:tcW w:w="1069" w:type="pct"/>
          </w:tcPr>
          <w:p w14:paraId="1A661E07" w14:textId="708A52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return he Eq1 for intra-band UL CA contiguous</w:t>
            </w:r>
          </w:p>
        </w:tc>
        <w:tc>
          <w:tcPr>
            <w:tcW w:w="600" w:type="pct"/>
          </w:tcPr>
          <w:p w14:paraId="5A9AB4EE" w14:textId="057CD7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79" w:type="pct"/>
          </w:tcPr>
          <w:p w14:paraId="7C1BE5C0" w14:textId="215900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549E80A" w14:textId="6E7F4A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1474</w:t>
            </w:r>
          </w:p>
        </w:tc>
        <w:tc>
          <w:tcPr>
            <w:tcW w:w="220" w:type="pct"/>
          </w:tcPr>
          <w:p w14:paraId="0F57BA0D" w14:textId="24542ECC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3894636" w14:textId="4C9402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4575604" w14:textId="652A2F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58BAD79" w14:textId="1E6E0D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3" w:type="pct"/>
          </w:tcPr>
          <w:p w14:paraId="2A8AC284" w14:textId="7F1487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1F73326" w14:textId="77777777" w:rsidTr="00635315">
        <w:tc>
          <w:tcPr>
            <w:tcW w:w="452" w:type="pct"/>
          </w:tcPr>
          <w:p w14:paraId="51A76F62" w14:textId="43721B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R4-2303704</w:t>
            </w:r>
          </w:p>
        </w:tc>
        <w:tc>
          <w:tcPr>
            <w:tcW w:w="1069" w:type="pct"/>
          </w:tcPr>
          <w:p w14:paraId="1F68E762" w14:textId="0B8F86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return he Eq1 for intra-band UL CA contiguous</w:t>
            </w:r>
          </w:p>
        </w:tc>
        <w:tc>
          <w:tcPr>
            <w:tcW w:w="600" w:type="pct"/>
          </w:tcPr>
          <w:p w14:paraId="168159D8" w14:textId="1C2BFC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79" w:type="pct"/>
          </w:tcPr>
          <w:p w14:paraId="7B6072A1" w14:textId="5E8BD8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E1A8F69" w14:textId="35F781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1475</w:t>
            </w:r>
          </w:p>
        </w:tc>
        <w:tc>
          <w:tcPr>
            <w:tcW w:w="220" w:type="pct"/>
          </w:tcPr>
          <w:p w14:paraId="1BFC91FA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378EDB3" w14:textId="7324B4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143C99E" w14:textId="623CFC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09A60DA" w14:textId="58A6FB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3" w:type="pct"/>
          </w:tcPr>
          <w:p w14:paraId="6D827CB6" w14:textId="18FBB6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2C9EE3E" w14:textId="77777777" w:rsidTr="00635315">
        <w:tc>
          <w:tcPr>
            <w:tcW w:w="452" w:type="pct"/>
          </w:tcPr>
          <w:p w14:paraId="15C69F15" w14:textId="77C5B3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R4-2303720</w:t>
            </w:r>
          </w:p>
        </w:tc>
        <w:tc>
          <w:tcPr>
            <w:tcW w:w="1069" w:type="pct"/>
          </w:tcPr>
          <w:p w14:paraId="7FD195F5" w14:textId="767FC8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38.101-1 on High power UE for FR1 NR inter-band CA/DC or SUL band combination with y DL-x UL and PCm (m&lt;3) and high power on TDD</w:t>
            </w:r>
          </w:p>
        </w:tc>
        <w:tc>
          <w:tcPr>
            <w:tcW w:w="600" w:type="pct"/>
          </w:tcPr>
          <w:p w14:paraId="2672D416" w14:textId="1F3290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Huawei, HiSilicon</w:t>
            </w:r>
          </w:p>
        </w:tc>
        <w:tc>
          <w:tcPr>
            <w:tcW w:w="379" w:type="pct"/>
          </w:tcPr>
          <w:p w14:paraId="1E3F220B" w14:textId="71D98B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709AF7F" w14:textId="41BE9C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1476</w:t>
            </w:r>
          </w:p>
        </w:tc>
        <w:tc>
          <w:tcPr>
            <w:tcW w:w="220" w:type="pct"/>
          </w:tcPr>
          <w:p w14:paraId="499EA17C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5A5DFBF" w14:textId="488FDD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7858A17" w14:textId="52406E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490F56D1" w14:textId="0CE9D1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HPUE_FR1_TDD_NR_CADC_SUL_R18</w:t>
            </w:r>
          </w:p>
        </w:tc>
        <w:tc>
          <w:tcPr>
            <w:tcW w:w="513" w:type="pct"/>
          </w:tcPr>
          <w:p w14:paraId="6C826E2F" w14:textId="011704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4981AAB" w14:textId="77777777" w:rsidTr="00635315">
        <w:tc>
          <w:tcPr>
            <w:tcW w:w="452" w:type="pct"/>
          </w:tcPr>
          <w:p w14:paraId="3279E8D5" w14:textId="4A43E5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R4-2300261</w:t>
            </w:r>
          </w:p>
        </w:tc>
        <w:tc>
          <w:tcPr>
            <w:tcW w:w="1069" w:type="pct"/>
          </w:tcPr>
          <w:p w14:paraId="09E5FE77" w14:textId="29B799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updating the name of UE capability for UL gap</w:t>
            </w:r>
          </w:p>
        </w:tc>
        <w:tc>
          <w:tcPr>
            <w:tcW w:w="600" w:type="pct"/>
          </w:tcPr>
          <w:p w14:paraId="575FBF7F" w14:textId="039961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Qualcomm</w:t>
            </w:r>
          </w:p>
        </w:tc>
        <w:tc>
          <w:tcPr>
            <w:tcW w:w="379" w:type="pct"/>
          </w:tcPr>
          <w:p w14:paraId="0F4241AF" w14:textId="2E2E34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7BDE822E" w14:textId="3DAA86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0531</w:t>
            </w:r>
          </w:p>
        </w:tc>
        <w:tc>
          <w:tcPr>
            <w:tcW w:w="220" w:type="pct"/>
          </w:tcPr>
          <w:p w14:paraId="223513F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94C1BA2" w14:textId="51FA04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7CD1070" w14:textId="7F85E5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0FC5276" w14:textId="4EB14D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</w:t>
            </w:r>
          </w:p>
        </w:tc>
        <w:tc>
          <w:tcPr>
            <w:tcW w:w="513" w:type="pct"/>
          </w:tcPr>
          <w:p w14:paraId="6AF42E10" w14:textId="02FD24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A426B20" w14:textId="77777777" w:rsidTr="00635315">
        <w:tc>
          <w:tcPr>
            <w:tcW w:w="452" w:type="pct"/>
          </w:tcPr>
          <w:p w14:paraId="21BA8A98" w14:textId="211470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R4-2300262</w:t>
            </w:r>
          </w:p>
        </w:tc>
        <w:tc>
          <w:tcPr>
            <w:tcW w:w="1069" w:type="pct"/>
          </w:tcPr>
          <w:p w14:paraId="0C63B187" w14:textId="282B1D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updating the name of UE capability for UL gap</w:t>
            </w:r>
          </w:p>
        </w:tc>
        <w:tc>
          <w:tcPr>
            <w:tcW w:w="600" w:type="pct"/>
          </w:tcPr>
          <w:p w14:paraId="679E4662" w14:textId="1914F8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Qualcomm</w:t>
            </w:r>
          </w:p>
        </w:tc>
        <w:tc>
          <w:tcPr>
            <w:tcW w:w="379" w:type="pct"/>
          </w:tcPr>
          <w:p w14:paraId="3DFEFC3D" w14:textId="548E23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7A1F7371" w14:textId="6BFFB5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0532</w:t>
            </w:r>
          </w:p>
        </w:tc>
        <w:tc>
          <w:tcPr>
            <w:tcW w:w="220" w:type="pct"/>
          </w:tcPr>
          <w:p w14:paraId="239CBA9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EAF65DC" w14:textId="4BDC33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9E38070" w14:textId="59A33E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7C32885" w14:textId="66A949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</w:t>
            </w:r>
          </w:p>
        </w:tc>
        <w:tc>
          <w:tcPr>
            <w:tcW w:w="513" w:type="pct"/>
          </w:tcPr>
          <w:p w14:paraId="44F65C5E" w14:textId="077839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9A9DA02" w14:textId="77777777" w:rsidTr="00635315">
        <w:tc>
          <w:tcPr>
            <w:tcW w:w="452" w:type="pct"/>
          </w:tcPr>
          <w:p w14:paraId="62403B57" w14:textId="041D82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R4-2300373</w:t>
            </w:r>
          </w:p>
        </w:tc>
        <w:tc>
          <w:tcPr>
            <w:tcW w:w="1069" w:type="pct"/>
          </w:tcPr>
          <w:p w14:paraId="55315FA2" w14:textId="7B2AFB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38.101-2: Rel-18 Band combinations bug fixing</w:t>
            </w:r>
          </w:p>
        </w:tc>
        <w:tc>
          <w:tcPr>
            <w:tcW w:w="600" w:type="pct"/>
          </w:tcPr>
          <w:p w14:paraId="622E9A53" w14:textId="3B087A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30E33F24" w14:textId="4F42BA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18FA0B84" w14:textId="4DF111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0533</w:t>
            </w:r>
          </w:p>
        </w:tc>
        <w:tc>
          <w:tcPr>
            <w:tcW w:w="220" w:type="pct"/>
          </w:tcPr>
          <w:p w14:paraId="4B988CB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65B0014" w14:textId="343F28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C1ED090" w14:textId="75EF98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534013A" w14:textId="03AB8F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TEI18</w:t>
            </w:r>
          </w:p>
        </w:tc>
        <w:tc>
          <w:tcPr>
            <w:tcW w:w="513" w:type="pct"/>
          </w:tcPr>
          <w:p w14:paraId="571FCA89" w14:textId="67A2F6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4A77A0FA" w14:textId="77777777" w:rsidTr="00635315">
        <w:tc>
          <w:tcPr>
            <w:tcW w:w="452" w:type="pct"/>
          </w:tcPr>
          <w:p w14:paraId="5ADB3A6F" w14:textId="6A676C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R4-2303555</w:t>
            </w:r>
          </w:p>
        </w:tc>
        <w:tc>
          <w:tcPr>
            <w:tcW w:w="1069" w:type="pct"/>
          </w:tcPr>
          <w:p w14:paraId="275DA9E3" w14:textId="1CBBBC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38.101-2: Rel-18 Band combinations bug fixing</w:t>
            </w:r>
          </w:p>
        </w:tc>
        <w:tc>
          <w:tcPr>
            <w:tcW w:w="600" w:type="pct"/>
          </w:tcPr>
          <w:p w14:paraId="4F4B4314" w14:textId="692F06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15593966" w14:textId="4C1C3B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1AFBBD72" w14:textId="722D02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0533</w:t>
            </w:r>
          </w:p>
        </w:tc>
        <w:tc>
          <w:tcPr>
            <w:tcW w:w="220" w:type="pct"/>
          </w:tcPr>
          <w:p w14:paraId="469F8B84" w14:textId="43C0FD9C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1B81D45" w14:textId="5DCE10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F47C37F" w14:textId="45554B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F23BA7A" w14:textId="743941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NR_CA_R18_intra-Core</w:t>
            </w:r>
          </w:p>
        </w:tc>
        <w:tc>
          <w:tcPr>
            <w:tcW w:w="513" w:type="pct"/>
          </w:tcPr>
          <w:p w14:paraId="58B59DE8" w14:textId="539B11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82C6002" w14:textId="77777777" w:rsidTr="00635315">
        <w:tc>
          <w:tcPr>
            <w:tcW w:w="452" w:type="pct"/>
          </w:tcPr>
          <w:p w14:paraId="2FD26749" w14:textId="396C1F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R4-2300494</w:t>
            </w:r>
          </w:p>
        </w:tc>
        <w:tc>
          <w:tcPr>
            <w:tcW w:w="1069" w:type="pct"/>
          </w:tcPr>
          <w:p w14:paraId="35D12433" w14:textId="03FF0F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FR2-2 power class content</w:t>
            </w:r>
          </w:p>
        </w:tc>
        <w:tc>
          <w:tcPr>
            <w:tcW w:w="600" w:type="pct"/>
          </w:tcPr>
          <w:p w14:paraId="336699B6" w14:textId="6AFF15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79" w:type="pct"/>
          </w:tcPr>
          <w:p w14:paraId="0223A527" w14:textId="56E5A7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2C8367F7" w14:textId="436150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0534</w:t>
            </w:r>
          </w:p>
        </w:tc>
        <w:tc>
          <w:tcPr>
            <w:tcW w:w="220" w:type="pct"/>
          </w:tcPr>
          <w:p w14:paraId="48383B4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048289B" w14:textId="075D4A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B4A9328" w14:textId="20F3AF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6FC3EFF" w14:textId="3FA7B8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3" w:type="pct"/>
          </w:tcPr>
          <w:p w14:paraId="260991D5" w14:textId="206842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92E2596" w14:textId="77777777" w:rsidTr="00635315">
        <w:tc>
          <w:tcPr>
            <w:tcW w:w="452" w:type="pct"/>
          </w:tcPr>
          <w:p w14:paraId="7BDF7A3A" w14:textId="2A64D5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R4-2300495</w:t>
            </w:r>
          </w:p>
        </w:tc>
        <w:tc>
          <w:tcPr>
            <w:tcW w:w="1069" w:type="pct"/>
          </w:tcPr>
          <w:p w14:paraId="4760EE25" w14:textId="795764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38.101-2: FR2-2 power class content</w:t>
            </w:r>
          </w:p>
        </w:tc>
        <w:tc>
          <w:tcPr>
            <w:tcW w:w="600" w:type="pct"/>
          </w:tcPr>
          <w:p w14:paraId="6C9CCAA5" w14:textId="28A458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79" w:type="pct"/>
          </w:tcPr>
          <w:p w14:paraId="5617078A" w14:textId="43DD39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4C890CAD" w14:textId="18F78D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0535</w:t>
            </w:r>
          </w:p>
        </w:tc>
        <w:tc>
          <w:tcPr>
            <w:tcW w:w="220" w:type="pct"/>
          </w:tcPr>
          <w:p w14:paraId="40B836F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622888F" w14:textId="6BF98F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5DDD16F" w14:textId="6004DE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9B84FFD" w14:textId="35E627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</w:t>
            </w:r>
          </w:p>
        </w:tc>
        <w:tc>
          <w:tcPr>
            <w:tcW w:w="513" w:type="pct"/>
          </w:tcPr>
          <w:p w14:paraId="3EE16D62" w14:textId="598F4F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F2261CD" w14:textId="77777777" w:rsidTr="00635315">
        <w:tc>
          <w:tcPr>
            <w:tcW w:w="452" w:type="pct"/>
          </w:tcPr>
          <w:p w14:paraId="5F585E89" w14:textId="550EBA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R4-2300625</w:t>
            </w:r>
          </w:p>
        </w:tc>
        <w:tc>
          <w:tcPr>
            <w:tcW w:w="1069" w:type="pct"/>
          </w:tcPr>
          <w:p w14:paraId="5C2F9E9C" w14:textId="311D85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FR2 UL MIMO EVM measurement description</w:t>
            </w:r>
          </w:p>
        </w:tc>
        <w:tc>
          <w:tcPr>
            <w:tcW w:w="600" w:type="pct"/>
          </w:tcPr>
          <w:p w14:paraId="29E4B5A4" w14:textId="548FA2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46192ECB" w14:textId="2563A0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4F24EFE5" w14:textId="7A0D64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0536</w:t>
            </w:r>
          </w:p>
        </w:tc>
        <w:tc>
          <w:tcPr>
            <w:tcW w:w="220" w:type="pct"/>
          </w:tcPr>
          <w:p w14:paraId="57140F5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79D4CB4" w14:textId="6ED6C2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289475E6" w14:textId="3FFBDC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27BD098" w14:textId="3C4CFD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2FE4178" w14:textId="709515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D1702BC" w14:textId="77777777" w:rsidTr="00635315">
        <w:tc>
          <w:tcPr>
            <w:tcW w:w="452" w:type="pct"/>
          </w:tcPr>
          <w:p w14:paraId="36DEB70C" w14:textId="46D0A5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R4-2300626</w:t>
            </w:r>
          </w:p>
        </w:tc>
        <w:tc>
          <w:tcPr>
            <w:tcW w:w="1069" w:type="pct"/>
          </w:tcPr>
          <w:p w14:paraId="19211CC8" w14:textId="4D73FD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FR2 UL MIMO EVM measurement description</w:t>
            </w:r>
          </w:p>
        </w:tc>
        <w:tc>
          <w:tcPr>
            <w:tcW w:w="600" w:type="pct"/>
          </w:tcPr>
          <w:p w14:paraId="2659DAD5" w14:textId="75E0A5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602CDD5E" w14:textId="46470C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34353DA2" w14:textId="2EC71E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0537</w:t>
            </w:r>
          </w:p>
        </w:tc>
        <w:tc>
          <w:tcPr>
            <w:tcW w:w="220" w:type="pct"/>
          </w:tcPr>
          <w:p w14:paraId="798A4B9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981B9BD" w14:textId="27E58A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0BF6D31" w14:textId="2BF905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ACCA900" w14:textId="0B4CF8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87C2151" w14:textId="22E029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3B2D9C4" w14:textId="77777777" w:rsidTr="00635315">
        <w:tc>
          <w:tcPr>
            <w:tcW w:w="452" w:type="pct"/>
          </w:tcPr>
          <w:p w14:paraId="7F10EE3D" w14:textId="4F58F9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R4-2300627</w:t>
            </w:r>
          </w:p>
        </w:tc>
        <w:tc>
          <w:tcPr>
            <w:tcW w:w="1069" w:type="pct"/>
          </w:tcPr>
          <w:p w14:paraId="4790927F" w14:textId="236331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FR2 UL MIMO EVM measurement description</w:t>
            </w:r>
          </w:p>
        </w:tc>
        <w:tc>
          <w:tcPr>
            <w:tcW w:w="600" w:type="pct"/>
          </w:tcPr>
          <w:p w14:paraId="1050E130" w14:textId="2F6988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09DBBA1E" w14:textId="7EADA1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4D7FD5E8" w14:textId="662700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0538</w:t>
            </w:r>
          </w:p>
        </w:tc>
        <w:tc>
          <w:tcPr>
            <w:tcW w:w="220" w:type="pct"/>
          </w:tcPr>
          <w:p w14:paraId="3C3E0A4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1D66AA" w14:textId="0157E7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9F860ED" w14:textId="24490C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8AB1D6C" w14:textId="2173B4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79469FC" w14:textId="6EDD7C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E875E80" w14:textId="77777777" w:rsidTr="00635315">
        <w:tc>
          <w:tcPr>
            <w:tcW w:w="452" w:type="pct"/>
          </w:tcPr>
          <w:p w14:paraId="18F83FEA" w14:textId="0A413C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R4-2300628</w:t>
            </w:r>
          </w:p>
        </w:tc>
        <w:tc>
          <w:tcPr>
            <w:tcW w:w="1069" w:type="pct"/>
          </w:tcPr>
          <w:p w14:paraId="06B8B14E" w14:textId="03BAD8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FR2 UL MIMO EVM measurement description</w:t>
            </w:r>
          </w:p>
        </w:tc>
        <w:tc>
          <w:tcPr>
            <w:tcW w:w="600" w:type="pct"/>
          </w:tcPr>
          <w:p w14:paraId="7676A0C6" w14:textId="321D57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4002C8E9" w14:textId="2AB351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45E26B96" w14:textId="3C4F25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0539</w:t>
            </w:r>
          </w:p>
        </w:tc>
        <w:tc>
          <w:tcPr>
            <w:tcW w:w="220" w:type="pct"/>
          </w:tcPr>
          <w:p w14:paraId="1A46244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FEA4F8C" w14:textId="435D24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AFA7797" w14:textId="675C1B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5CAAB81" w14:textId="53A87E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2B2250ED" w14:textId="01F6F8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7BC0572" w14:textId="77777777" w:rsidTr="00635315">
        <w:tc>
          <w:tcPr>
            <w:tcW w:w="452" w:type="pct"/>
          </w:tcPr>
          <w:p w14:paraId="27978921" w14:textId="23299A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R4-2303715</w:t>
            </w:r>
          </w:p>
        </w:tc>
        <w:tc>
          <w:tcPr>
            <w:tcW w:w="1069" w:type="pct"/>
          </w:tcPr>
          <w:p w14:paraId="7B747660" w14:textId="0E29CF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CA DC-location reporting</w:t>
            </w:r>
          </w:p>
        </w:tc>
        <w:tc>
          <w:tcPr>
            <w:tcW w:w="600" w:type="pct"/>
          </w:tcPr>
          <w:p w14:paraId="3DEE3457" w14:textId="75117F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Oppo, Huawei</w:t>
            </w:r>
          </w:p>
        </w:tc>
        <w:tc>
          <w:tcPr>
            <w:tcW w:w="379" w:type="pct"/>
          </w:tcPr>
          <w:p w14:paraId="765AC3FF" w14:textId="3B4FBF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131DF80A" w14:textId="7D8175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0540</w:t>
            </w:r>
          </w:p>
        </w:tc>
        <w:tc>
          <w:tcPr>
            <w:tcW w:w="220" w:type="pct"/>
          </w:tcPr>
          <w:p w14:paraId="7FC1486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503C780" w14:textId="6A7845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D094DF1" w14:textId="230FA5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9000B97" w14:textId="2A50FE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</w:t>
            </w:r>
          </w:p>
        </w:tc>
        <w:tc>
          <w:tcPr>
            <w:tcW w:w="513" w:type="pct"/>
          </w:tcPr>
          <w:p w14:paraId="31C96F35" w14:textId="003400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54443F14" w14:textId="77777777" w:rsidTr="00635315">
        <w:tc>
          <w:tcPr>
            <w:tcW w:w="452" w:type="pct"/>
          </w:tcPr>
          <w:p w14:paraId="2A06D4C8" w14:textId="5934D7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R4-2300713</w:t>
            </w:r>
          </w:p>
        </w:tc>
        <w:tc>
          <w:tcPr>
            <w:tcW w:w="1069" w:type="pct"/>
          </w:tcPr>
          <w:p w14:paraId="631DCC27" w14:textId="5B2BFA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CA DC-location reporting</w:t>
            </w:r>
          </w:p>
        </w:tc>
        <w:tc>
          <w:tcPr>
            <w:tcW w:w="600" w:type="pct"/>
          </w:tcPr>
          <w:p w14:paraId="092DE9A9" w14:textId="414615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Oppo, Huawei</w:t>
            </w:r>
          </w:p>
        </w:tc>
        <w:tc>
          <w:tcPr>
            <w:tcW w:w="379" w:type="pct"/>
          </w:tcPr>
          <w:p w14:paraId="4169A4AD" w14:textId="38BBC9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0CDF681A" w14:textId="171F9A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0540</w:t>
            </w:r>
          </w:p>
        </w:tc>
        <w:tc>
          <w:tcPr>
            <w:tcW w:w="220" w:type="pct"/>
          </w:tcPr>
          <w:p w14:paraId="71A96C7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BB2BB7E" w14:textId="327A04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2CF9555" w14:textId="0E048E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0A0BF6F" w14:textId="5FDB1C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</w:t>
            </w:r>
          </w:p>
        </w:tc>
        <w:tc>
          <w:tcPr>
            <w:tcW w:w="513" w:type="pct"/>
          </w:tcPr>
          <w:p w14:paraId="41DCF232" w14:textId="73F200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E19FBED" w14:textId="77777777" w:rsidTr="00635315">
        <w:tc>
          <w:tcPr>
            <w:tcW w:w="452" w:type="pct"/>
          </w:tcPr>
          <w:p w14:paraId="018C529F" w14:textId="45E29C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R4-2300735</w:t>
            </w:r>
          </w:p>
        </w:tc>
        <w:tc>
          <w:tcPr>
            <w:tcW w:w="1069" w:type="pct"/>
          </w:tcPr>
          <w:p w14:paraId="7F4A4FA9" w14:textId="2192EA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Carrier resource grid mapping to channel raster and use of UE-specific bandwidth</w:t>
            </w:r>
          </w:p>
        </w:tc>
        <w:tc>
          <w:tcPr>
            <w:tcW w:w="600" w:type="pct"/>
          </w:tcPr>
          <w:p w14:paraId="60DF058C" w14:textId="1C3530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Verizon, China Telecom</w:t>
            </w:r>
          </w:p>
        </w:tc>
        <w:tc>
          <w:tcPr>
            <w:tcW w:w="379" w:type="pct"/>
          </w:tcPr>
          <w:p w14:paraId="66E4BAAD" w14:textId="3FA1B5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6FDA717C" w14:textId="39CA65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0541</w:t>
            </w:r>
          </w:p>
        </w:tc>
        <w:tc>
          <w:tcPr>
            <w:tcW w:w="220" w:type="pct"/>
          </w:tcPr>
          <w:p w14:paraId="2A409EC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C1908F3" w14:textId="249C43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37790A06" w14:textId="19C3AB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982676A" w14:textId="029146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AC6222D" w14:textId="1A43EB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2695900D" w14:textId="77777777" w:rsidTr="00635315">
        <w:tc>
          <w:tcPr>
            <w:tcW w:w="452" w:type="pct"/>
          </w:tcPr>
          <w:p w14:paraId="1D68FBE2" w14:textId="52C403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R4-2300736</w:t>
            </w:r>
          </w:p>
        </w:tc>
        <w:tc>
          <w:tcPr>
            <w:tcW w:w="1069" w:type="pct"/>
          </w:tcPr>
          <w:p w14:paraId="5F93C778" w14:textId="44B45E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Carrier resource grid mapping to channel raster and use of UE-specific bandwidth</w:t>
            </w:r>
          </w:p>
        </w:tc>
        <w:tc>
          <w:tcPr>
            <w:tcW w:w="600" w:type="pct"/>
          </w:tcPr>
          <w:p w14:paraId="4358338A" w14:textId="568A3D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Verizon, China Telecom</w:t>
            </w:r>
          </w:p>
        </w:tc>
        <w:tc>
          <w:tcPr>
            <w:tcW w:w="379" w:type="pct"/>
          </w:tcPr>
          <w:p w14:paraId="29BE1305" w14:textId="105B75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7BEC7124" w14:textId="1FAEAF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0542</w:t>
            </w:r>
          </w:p>
        </w:tc>
        <w:tc>
          <w:tcPr>
            <w:tcW w:w="220" w:type="pct"/>
          </w:tcPr>
          <w:p w14:paraId="38BD797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7E9F97D" w14:textId="0B8D07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61504C8" w14:textId="3C5ADD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F65345D" w14:textId="04F59E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896A71B" w14:textId="5DCC21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105D56BC" w14:textId="77777777" w:rsidTr="00635315">
        <w:tc>
          <w:tcPr>
            <w:tcW w:w="452" w:type="pct"/>
          </w:tcPr>
          <w:p w14:paraId="2357126B" w14:textId="67D532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R4-2300737</w:t>
            </w:r>
          </w:p>
        </w:tc>
        <w:tc>
          <w:tcPr>
            <w:tcW w:w="1069" w:type="pct"/>
          </w:tcPr>
          <w:p w14:paraId="5E6A5D20" w14:textId="78EF03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Carrier resource grid mapping to channel raster and use of UE-specific bandwidth</w:t>
            </w:r>
          </w:p>
        </w:tc>
        <w:tc>
          <w:tcPr>
            <w:tcW w:w="600" w:type="pct"/>
          </w:tcPr>
          <w:p w14:paraId="31836EB1" w14:textId="046833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Verizon, China Telecom</w:t>
            </w:r>
          </w:p>
        </w:tc>
        <w:tc>
          <w:tcPr>
            <w:tcW w:w="379" w:type="pct"/>
          </w:tcPr>
          <w:p w14:paraId="1A3A3C84" w14:textId="2C9467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473060FB" w14:textId="545044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0543</w:t>
            </w:r>
          </w:p>
        </w:tc>
        <w:tc>
          <w:tcPr>
            <w:tcW w:w="220" w:type="pct"/>
          </w:tcPr>
          <w:p w14:paraId="26054C8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55E4F5" w14:textId="265AC0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E3D65E4" w14:textId="02A93A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47AC254" w14:textId="3133C6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247DFCF0" w14:textId="2A5ED1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257521B0" w14:textId="77777777" w:rsidTr="00635315">
        <w:tc>
          <w:tcPr>
            <w:tcW w:w="452" w:type="pct"/>
          </w:tcPr>
          <w:p w14:paraId="431D4D05" w14:textId="199A1B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R4-2300738</w:t>
            </w:r>
          </w:p>
        </w:tc>
        <w:tc>
          <w:tcPr>
            <w:tcW w:w="1069" w:type="pct"/>
          </w:tcPr>
          <w:p w14:paraId="5620834C" w14:textId="480F91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Carrier resource grid mapping to channel raster and use of UE-specific bandwidth</w:t>
            </w:r>
          </w:p>
        </w:tc>
        <w:tc>
          <w:tcPr>
            <w:tcW w:w="600" w:type="pct"/>
          </w:tcPr>
          <w:p w14:paraId="3859CEAE" w14:textId="1854D8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Verizon, China Telecom</w:t>
            </w:r>
          </w:p>
        </w:tc>
        <w:tc>
          <w:tcPr>
            <w:tcW w:w="379" w:type="pct"/>
          </w:tcPr>
          <w:p w14:paraId="685ABB68" w14:textId="0A012A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7BD46895" w14:textId="69CEA9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0544</w:t>
            </w:r>
          </w:p>
        </w:tc>
        <w:tc>
          <w:tcPr>
            <w:tcW w:w="220" w:type="pct"/>
          </w:tcPr>
          <w:p w14:paraId="1EBD1A3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7A43E3F" w14:textId="38365E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2F4D78B" w14:textId="18DE18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5FDD57A" w14:textId="1B65D4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5F364F7" w14:textId="2C86E4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28FA481D" w14:textId="77777777" w:rsidTr="00635315">
        <w:tc>
          <w:tcPr>
            <w:tcW w:w="452" w:type="pct"/>
          </w:tcPr>
          <w:p w14:paraId="70FC349B" w14:textId="24AD50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R4-2300991</w:t>
            </w:r>
          </w:p>
        </w:tc>
        <w:tc>
          <w:tcPr>
            <w:tcW w:w="1069" w:type="pct"/>
          </w:tcPr>
          <w:p w14:paraId="167B0CD5" w14:textId="27F577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RF requirements for PRACH</w:t>
            </w:r>
          </w:p>
        </w:tc>
        <w:tc>
          <w:tcPr>
            <w:tcW w:w="600" w:type="pct"/>
          </w:tcPr>
          <w:p w14:paraId="09A7F7DC" w14:textId="0EFAC8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0BDC7A68" w14:textId="45F1A4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2450A633" w14:textId="6248AA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0545</w:t>
            </w:r>
          </w:p>
        </w:tc>
        <w:tc>
          <w:tcPr>
            <w:tcW w:w="220" w:type="pct"/>
          </w:tcPr>
          <w:p w14:paraId="4504B1C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2491BB" w14:textId="18BCA0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5F7917D" w14:textId="175BC7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5957174" w14:textId="36F70D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12E5186" w14:textId="3ECB1D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55A4B17D" w14:textId="77777777" w:rsidTr="00635315">
        <w:tc>
          <w:tcPr>
            <w:tcW w:w="452" w:type="pct"/>
          </w:tcPr>
          <w:p w14:paraId="062DA02B" w14:textId="2A39ED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R4-2300992</w:t>
            </w:r>
          </w:p>
        </w:tc>
        <w:tc>
          <w:tcPr>
            <w:tcW w:w="1069" w:type="pct"/>
          </w:tcPr>
          <w:p w14:paraId="1F66464C" w14:textId="0B4D30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RF requirements for PRACH</w:t>
            </w:r>
          </w:p>
        </w:tc>
        <w:tc>
          <w:tcPr>
            <w:tcW w:w="600" w:type="pct"/>
          </w:tcPr>
          <w:p w14:paraId="31A39FB0" w14:textId="2B38D5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6D31E0C0" w14:textId="3E5664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2D882056" w14:textId="135898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0546</w:t>
            </w:r>
          </w:p>
        </w:tc>
        <w:tc>
          <w:tcPr>
            <w:tcW w:w="220" w:type="pct"/>
          </w:tcPr>
          <w:p w14:paraId="5A4D3D0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2A77A7" w14:textId="48EB92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83D1A28" w14:textId="1063B7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B215E3A" w14:textId="5C721B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0A28ADEA" w14:textId="20931D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78F52320" w14:textId="77777777" w:rsidTr="00635315">
        <w:tc>
          <w:tcPr>
            <w:tcW w:w="452" w:type="pct"/>
          </w:tcPr>
          <w:p w14:paraId="2B112C78" w14:textId="6F517C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R4-2300993</w:t>
            </w:r>
          </w:p>
        </w:tc>
        <w:tc>
          <w:tcPr>
            <w:tcW w:w="1069" w:type="pct"/>
          </w:tcPr>
          <w:p w14:paraId="4CE3B050" w14:textId="2417DC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RF requirements for PRACH</w:t>
            </w:r>
          </w:p>
        </w:tc>
        <w:tc>
          <w:tcPr>
            <w:tcW w:w="600" w:type="pct"/>
          </w:tcPr>
          <w:p w14:paraId="55EFDA28" w14:textId="426542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6D911C5A" w14:textId="41C421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72F99125" w14:textId="1C4C1B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0547</w:t>
            </w:r>
          </w:p>
        </w:tc>
        <w:tc>
          <w:tcPr>
            <w:tcW w:w="220" w:type="pct"/>
          </w:tcPr>
          <w:p w14:paraId="6B421A5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1FA97EF" w14:textId="2EC3EB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5A39B8A" w14:textId="2D1E1B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092F6AA" w14:textId="7716E6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10DC96D" w14:textId="449A5A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5DA56AC4" w14:textId="77777777" w:rsidTr="00635315">
        <w:tc>
          <w:tcPr>
            <w:tcW w:w="452" w:type="pct"/>
          </w:tcPr>
          <w:p w14:paraId="5B1098F6" w14:textId="2DFDD5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R4-2300994</w:t>
            </w:r>
          </w:p>
        </w:tc>
        <w:tc>
          <w:tcPr>
            <w:tcW w:w="1069" w:type="pct"/>
          </w:tcPr>
          <w:p w14:paraId="26C90AB5" w14:textId="7DF9D8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RF requirements for PRACH</w:t>
            </w:r>
          </w:p>
        </w:tc>
        <w:tc>
          <w:tcPr>
            <w:tcW w:w="600" w:type="pct"/>
          </w:tcPr>
          <w:p w14:paraId="09AC8677" w14:textId="74FD5E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3AAF4C5C" w14:textId="3726B2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72114A0C" w14:textId="62A617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0548</w:t>
            </w:r>
          </w:p>
        </w:tc>
        <w:tc>
          <w:tcPr>
            <w:tcW w:w="220" w:type="pct"/>
          </w:tcPr>
          <w:p w14:paraId="1C52AC6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AC3FE3" w14:textId="18E9D9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D1BACDA" w14:textId="5E571D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9C2E251" w14:textId="4F0206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6470FCF7" w14:textId="1BB52F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0223420" w14:textId="77777777" w:rsidTr="00635315">
        <w:tc>
          <w:tcPr>
            <w:tcW w:w="452" w:type="pct"/>
          </w:tcPr>
          <w:p w14:paraId="6ADC8FC3" w14:textId="3B3654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R4-2301058</w:t>
            </w:r>
          </w:p>
        </w:tc>
        <w:tc>
          <w:tcPr>
            <w:tcW w:w="1069" w:type="pct"/>
          </w:tcPr>
          <w:p w14:paraId="2A841664" w14:textId="2E5147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38.101-2 new combinations Rel-18 NR Intra-band</w:t>
            </w:r>
          </w:p>
        </w:tc>
        <w:tc>
          <w:tcPr>
            <w:tcW w:w="600" w:type="pct"/>
          </w:tcPr>
          <w:p w14:paraId="285BB932" w14:textId="7F2F8A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61DC75D9" w14:textId="5DD1FA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61A1F8FF" w14:textId="5B8533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0549</w:t>
            </w:r>
          </w:p>
        </w:tc>
        <w:tc>
          <w:tcPr>
            <w:tcW w:w="220" w:type="pct"/>
          </w:tcPr>
          <w:p w14:paraId="1DDA2F7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65AF5F7" w14:textId="2019B9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A9ADE7E" w14:textId="15E83E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225678D8" w14:textId="09AD1D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NR_CA_R18_Intra</w:t>
            </w:r>
          </w:p>
        </w:tc>
        <w:tc>
          <w:tcPr>
            <w:tcW w:w="513" w:type="pct"/>
          </w:tcPr>
          <w:p w14:paraId="6A66ADB0" w14:textId="515735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79D7F1D6" w14:textId="77777777" w:rsidTr="00635315">
        <w:tc>
          <w:tcPr>
            <w:tcW w:w="452" w:type="pct"/>
          </w:tcPr>
          <w:p w14:paraId="01E43F0E" w14:textId="6C65A1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R4-2301136</w:t>
            </w:r>
          </w:p>
        </w:tc>
        <w:tc>
          <w:tcPr>
            <w:tcW w:w="1069" w:type="pct"/>
          </w:tcPr>
          <w:p w14:paraId="2C53BA5A" w14:textId="11F9D6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F_Ioffset and F_Interferer (offset) adjustment in ACS and IBB</w:t>
            </w:r>
          </w:p>
        </w:tc>
        <w:tc>
          <w:tcPr>
            <w:tcW w:w="600" w:type="pct"/>
          </w:tcPr>
          <w:p w14:paraId="2320E65E" w14:textId="38B250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40325C32" w14:textId="2BD6DD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6707BEE8" w14:textId="6D03FA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0550</w:t>
            </w:r>
          </w:p>
        </w:tc>
        <w:tc>
          <w:tcPr>
            <w:tcW w:w="220" w:type="pct"/>
          </w:tcPr>
          <w:p w14:paraId="2F33B4D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DAD0E17" w14:textId="4CB9CE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230289D5" w14:textId="0F3ECA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36E856C" w14:textId="76FD26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201604B" w14:textId="68B3E1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B40369C" w14:textId="77777777" w:rsidTr="00635315">
        <w:tc>
          <w:tcPr>
            <w:tcW w:w="452" w:type="pct"/>
          </w:tcPr>
          <w:p w14:paraId="46D056BD" w14:textId="497BF3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R4-2301137</w:t>
            </w:r>
          </w:p>
        </w:tc>
        <w:tc>
          <w:tcPr>
            <w:tcW w:w="1069" w:type="pct"/>
          </w:tcPr>
          <w:p w14:paraId="419C60C2" w14:textId="3332FC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F_Ioffset and F_Interferer (offset) adjustment in ACS and IBB</w:t>
            </w:r>
          </w:p>
        </w:tc>
        <w:tc>
          <w:tcPr>
            <w:tcW w:w="600" w:type="pct"/>
          </w:tcPr>
          <w:p w14:paraId="2738D2FC" w14:textId="461F57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4A02E596" w14:textId="3B6FF6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6C2E95BD" w14:textId="5159F4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0551</w:t>
            </w:r>
          </w:p>
        </w:tc>
        <w:tc>
          <w:tcPr>
            <w:tcW w:w="220" w:type="pct"/>
          </w:tcPr>
          <w:p w14:paraId="5233633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87293BF" w14:textId="030F2A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E9ABA89" w14:textId="77E954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0F303CC" w14:textId="4D552F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5E55D7C" w14:textId="5810E9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A5FAEE4" w14:textId="77777777" w:rsidTr="00635315">
        <w:tc>
          <w:tcPr>
            <w:tcW w:w="452" w:type="pct"/>
          </w:tcPr>
          <w:p w14:paraId="43CC66D6" w14:textId="33C528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R4-2301138</w:t>
            </w:r>
          </w:p>
        </w:tc>
        <w:tc>
          <w:tcPr>
            <w:tcW w:w="1069" w:type="pct"/>
          </w:tcPr>
          <w:p w14:paraId="13920460" w14:textId="2DC222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F_Ioffset and F_Interferer (offset) adjustment in ACS and IBB</w:t>
            </w:r>
          </w:p>
        </w:tc>
        <w:tc>
          <w:tcPr>
            <w:tcW w:w="600" w:type="pct"/>
          </w:tcPr>
          <w:p w14:paraId="63BE882D" w14:textId="0BAB3D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1F7B141F" w14:textId="437409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4FBFA0B5" w14:textId="558D76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0552</w:t>
            </w:r>
          </w:p>
        </w:tc>
        <w:tc>
          <w:tcPr>
            <w:tcW w:w="220" w:type="pct"/>
          </w:tcPr>
          <w:p w14:paraId="0585297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951279" w14:textId="2EFD2B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1F28E0A" w14:textId="41768E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13FE68E" w14:textId="7C4558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6B7CB604" w14:textId="0B6419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6814FE6" w14:textId="77777777" w:rsidTr="00635315">
        <w:tc>
          <w:tcPr>
            <w:tcW w:w="452" w:type="pct"/>
          </w:tcPr>
          <w:p w14:paraId="001D1C3A" w14:textId="69E30A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R4-2301139</w:t>
            </w:r>
          </w:p>
        </w:tc>
        <w:tc>
          <w:tcPr>
            <w:tcW w:w="1069" w:type="pct"/>
          </w:tcPr>
          <w:p w14:paraId="77D088E6" w14:textId="46295C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F_Ioffset and F_Interferer (offset) adjustment in ACS and IBB</w:t>
            </w:r>
          </w:p>
        </w:tc>
        <w:tc>
          <w:tcPr>
            <w:tcW w:w="600" w:type="pct"/>
          </w:tcPr>
          <w:p w14:paraId="1620E9BA" w14:textId="3BE0F7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07B34457" w14:textId="4085CB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035160D3" w14:textId="67D990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0553</w:t>
            </w:r>
          </w:p>
        </w:tc>
        <w:tc>
          <w:tcPr>
            <w:tcW w:w="220" w:type="pct"/>
          </w:tcPr>
          <w:p w14:paraId="63FC405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3E1517" w14:textId="208E32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BBBF403" w14:textId="0A2B93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48CFD12" w14:textId="44CE25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FD55742" w14:textId="3391BE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672EB49" w14:textId="77777777" w:rsidTr="00635315">
        <w:tc>
          <w:tcPr>
            <w:tcW w:w="452" w:type="pct"/>
          </w:tcPr>
          <w:p w14:paraId="4ABE8DAD" w14:textId="11B92A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R4-2301148</w:t>
            </w:r>
          </w:p>
        </w:tc>
        <w:tc>
          <w:tcPr>
            <w:tcW w:w="1069" w:type="pct"/>
          </w:tcPr>
          <w:p w14:paraId="0B4DF174" w14:textId="07ADFD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‘Annex G Difference of relative phase and power errors’ for FR2 UL coherent MIMO</w:t>
            </w:r>
          </w:p>
        </w:tc>
        <w:tc>
          <w:tcPr>
            <w:tcW w:w="600" w:type="pct"/>
          </w:tcPr>
          <w:p w14:paraId="4834AD2E" w14:textId="38E337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27E4A6D6" w14:textId="7FE52E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09E13384" w14:textId="1633EA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0554</w:t>
            </w:r>
          </w:p>
        </w:tc>
        <w:tc>
          <w:tcPr>
            <w:tcW w:w="220" w:type="pct"/>
          </w:tcPr>
          <w:p w14:paraId="1F82054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A1142B8" w14:textId="60AC09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63396316" w14:textId="42F0B5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B9B1F75" w14:textId="2763E2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9128485" w14:textId="3DEDAB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2B9D126" w14:textId="77777777" w:rsidTr="00635315">
        <w:tc>
          <w:tcPr>
            <w:tcW w:w="452" w:type="pct"/>
          </w:tcPr>
          <w:p w14:paraId="02B760BF" w14:textId="2D9954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R4-2303667</w:t>
            </w:r>
          </w:p>
        </w:tc>
        <w:tc>
          <w:tcPr>
            <w:tcW w:w="1069" w:type="pct"/>
          </w:tcPr>
          <w:p w14:paraId="50072394" w14:textId="6E5DE1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‘Annex G Difference of relative phase and power errors’ for FR2 UL coherent MIMO</w:t>
            </w:r>
          </w:p>
        </w:tc>
        <w:tc>
          <w:tcPr>
            <w:tcW w:w="600" w:type="pct"/>
          </w:tcPr>
          <w:p w14:paraId="3CECB458" w14:textId="22944A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5FCF5AB3" w14:textId="2DF9D6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30D770DA" w14:textId="64AAB9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0554</w:t>
            </w:r>
          </w:p>
        </w:tc>
        <w:tc>
          <w:tcPr>
            <w:tcW w:w="220" w:type="pct"/>
          </w:tcPr>
          <w:p w14:paraId="54111D48" w14:textId="048F988C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F9D34F0" w14:textId="13DBDD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3D04B69A" w14:textId="74BEB2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8DDFC7F" w14:textId="52DF03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72C8A12" w14:textId="50A362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1FF3D9F" w14:textId="77777777" w:rsidTr="00635315">
        <w:tc>
          <w:tcPr>
            <w:tcW w:w="452" w:type="pct"/>
          </w:tcPr>
          <w:p w14:paraId="0D8847BC" w14:textId="37EBB6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R4-2301149</w:t>
            </w:r>
          </w:p>
        </w:tc>
        <w:tc>
          <w:tcPr>
            <w:tcW w:w="1069" w:type="pct"/>
          </w:tcPr>
          <w:p w14:paraId="4034AD05" w14:textId="68BADB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‘Annex G Difference of relative phase and power errors’ for FR2 UL coherent MIMO</w:t>
            </w:r>
          </w:p>
        </w:tc>
        <w:tc>
          <w:tcPr>
            <w:tcW w:w="600" w:type="pct"/>
          </w:tcPr>
          <w:p w14:paraId="3FDE7BB9" w14:textId="638324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553D390E" w14:textId="3909DD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28C2A78D" w14:textId="4A7C05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0555</w:t>
            </w:r>
          </w:p>
        </w:tc>
        <w:tc>
          <w:tcPr>
            <w:tcW w:w="220" w:type="pct"/>
          </w:tcPr>
          <w:p w14:paraId="4EA2A16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0174D80" w14:textId="12EA00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9051A38" w14:textId="361820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3CB8D57" w14:textId="56B0BB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2FA28E1" w14:textId="551752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979589E" w14:textId="77777777" w:rsidTr="00635315">
        <w:tc>
          <w:tcPr>
            <w:tcW w:w="452" w:type="pct"/>
          </w:tcPr>
          <w:p w14:paraId="731B59D4" w14:textId="6F498D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R4-2301150</w:t>
            </w:r>
          </w:p>
        </w:tc>
        <w:tc>
          <w:tcPr>
            <w:tcW w:w="1069" w:type="pct"/>
          </w:tcPr>
          <w:p w14:paraId="7B521AD0" w14:textId="73D95F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‘Annex G Difference of relative phase and power errors’ for FR2 UL coherent MIMO</w:t>
            </w:r>
          </w:p>
        </w:tc>
        <w:tc>
          <w:tcPr>
            <w:tcW w:w="600" w:type="pct"/>
          </w:tcPr>
          <w:p w14:paraId="17DBA70F" w14:textId="752BF9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60A4A9E9" w14:textId="3307F7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28174A14" w14:textId="53B5C0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0556</w:t>
            </w:r>
          </w:p>
        </w:tc>
        <w:tc>
          <w:tcPr>
            <w:tcW w:w="220" w:type="pct"/>
          </w:tcPr>
          <w:p w14:paraId="2081B37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CE99AC" w14:textId="7E94A3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2EA3339" w14:textId="273E75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DBC0671" w14:textId="221EEC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1501D1B" w14:textId="176FD2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0F3366E" w14:textId="77777777" w:rsidTr="00635315">
        <w:tc>
          <w:tcPr>
            <w:tcW w:w="452" w:type="pct"/>
          </w:tcPr>
          <w:p w14:paraId="142F6BD8" w14:textId="0D7BDB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R4-2301151</w:t>
            </w:r>
          </w:p>
        </w:tc>
        <w:tc>
          <w:tcPr>
            <w:tcW w:w="1069" w:type="pct"/>
          </w:tcPr>
          <w:p w14:paraId="7A4906E5" w14:textId="63A45A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‘Annex G Difference of relative phase and power errors’ for FR2 UL coherent MIMO</w:t>
            </w:r>
          </w:p>
        </w:tc>
        <w:tc>
          <w:tcPr>
            <w:tcW w:w="600" w:type="pct"/>
          </w:tcPr>
          <w:p w14:paraId="5E9A7FB1" w14:textId="3340C2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79" w:type="pct"/>
          </w:tcPr>
          <w:p w14:paraId="682196EB" w14:textId="567831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6BA7AB9B" w14:textId="5C0526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0557</w:t>
            </w:r>
          </w:p>
        </w:tc>
        <w:tc>
          <w:tcPr>
            <w:tcW w:w="220" w:type="pct"/>
          </w:tcPr>
          <w:p w14:paraId="1A6F4B4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A7A0E9" w14:textId="4C95AD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BD4D460" w14:textId="2521F0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EE43686" w14:textId="2210F4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40C8FBD" w14:textId="7F8135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DDB7FC4" w14:textId="77777777" w:rsidTr="00635315">
        <w:tc>
          <w:tcPr>
            <w:tcW w:w="452" w:type="pct"/>
          </w:tcPr>
          <w:p w14:paraId="3A5C8C62" w14:textId="68C170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R4-2301165</w:t>
            </w:r>
          </w:p>
        </w:tc>
        <w:tc>
          <w:tcPr>
            <w:tcW w:w="1069" w:type="pct"/>
          </w:tcPr>
          <w:p w14:paraId="0B824E37" w14:textId="5FFA20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38101-2 CR on clarification of UE coexistence frequency range (R15)</w:t>
            </w:r>
          </w:p>
        </w:tc>
        <w:tc>
          <w:tcPr>
            <w:tcW w:w="600" w:type="pct"/>
          </w:tcPr>
          <w:p w14:paraId="20FF59D1" w14:textId="19CC35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OPPO; Anritsu; Keysight; Rohde &amp; Schwarz</w:t>
            </w:r>
          </w:p>
        </w:tc>
        <w:tc>
          <w:tcPr>
            <w:tcW w:w="379" w:type="pct"/>
          </w:tcPr>
          <w:p w14:paraId="7F25657D" w14:textId="4A1DE6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58B35FF3" w14:textId="781B2E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0558</w:t>
            </w:r>
          </w:p>
        </w:tc>
        <w:tc>
          <w:tcPr>
            <w:tcW w:w="220" w:type="pct"/>
          </w:tcPr>
          <w:p w14:paraId="7474CAB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F91955D" w14:textId="45E48D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F1BE454" w14:textId="6C02DE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C1358A8" w14:textId="452FB3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0D3D25B0" w14:textId="5205D0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45627D81" w14:textId="77777777" w:rsidTr="00635315">
        <w:tc>
          <w:tcPr>
            <w:tcW w:w="452" w:type="pct"/>
          </w:tcPr>
          <w:p w14:paraId="778F9F53" w14:textId="6E758B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R4-2301166</w:t>
            </w:r>
          </w:p>
        </w:tc>
        <w:tc>
          <w:tcPr>
            <w:tcW w:w="1069" w:type="pct"/>
          </w:tcPr>
          <w:p w14:paraId="5BE02471" w14:textId="2E865A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38101-2 CR on clarification of UE coexistence frequency range (R16 CAT-A)</w:t>
            </w:r>
          </w:p>
        </w:tc>
        <w:tc>
          <w:tcPr>
            <w:tcW w:w="600" w:type="pct"/>
          </w:tcPr>
          <w:p w14:paraId="40E2F577" w14:textId="73459C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OPPO; Anritsu; Keysight; Rohde &amp; Schwarz</w:t>
            </w:r>
          </w:p>
        </w:tc>
        <w:tc>
          <w:tcPr>
            <w:tcW w:w="379" w:type="pct"/>
          </w:tcPr>
          <w:p w14:paraId="5DEFBE14" w14:textId="508F82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515BFC07" w14:textId="2C80E9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0559</w:t>
            </w:r>
          </w:p>
        </w:tc>
        <w:tc>
          <w:tcPr>
            <w:tcW w:w="220" w:type="pct"/>
          </w:tcPr>
          <w:p w14:paraId="50E06E8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CFE51DE" w14:textId="688EDE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3979D65" w14:textId="4BFC17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A7E0D2B" w14:textId="212F61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0CC36E3" w14:textId="31AEDE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1C605CC3" w14:textId="77777777" w:rsidTr="00635315">
        <w:tc>
          <w:tcPr>
            <w:tcW w:w="452" w:type="pct"/>
          </w:tcPr>
          <w:p w14:paraId="785808BA" w14:textId="37D35D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R4-2301167</w:t>
            </w:r>
          </w:p>
        </w:tc>
        <w:tc>
          <w:tcPr>
            <w:tcW w:w="1069" w:type="pct"/>
          </w:tcPr>
          <w:p w14:paraId="6453B497" w14:textId="42AF14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38101-2 CR on clarification of UE coexistence frequency range (R17 CAT-A)</w:t>
            </w:r>
          </w:p>
        </w:tc>
        <w:tc>
          <w:tcPr>
            <w:tcW w:w="600" w:type="pct"/>
          </w:tcPr>
          <w:p w14:paraId="7A43E9C8" w14:textId="51B233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OPPO; Anritsu; Keysight; Rohde &amp; Schwarz</w:t>
            </w:r>
          </w:p>
        </w:tc>
        <w:tc>
          <w:tcPr>
            <w:tcW w:w="379" w:type="pct"/>
          </w:tcPr>
          <w:p w14:paraId="1A6C9133" w14:textId="3C6482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520B0899" w14:textId="76F326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0560</w:t>
            </w:r>
          </w:p>
        </w:tc>
        <w:tc>
          <w:tcPr>
            <w:tcW w:w="220" w:type="pct"/>
          </w:tcPr>
          <w:p w14:paraId="0C55C2D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1201269" w14:textId="6924BD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66F265A" w14:textId="4181CE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11F2D3B" w14:textId="2BCFD7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2416DE71" w14:textId="5F9522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61FA6D82" w14:textId="77777777" w:rsidTr="00635315">
        <w:tc>
          <w:tcPr>
            <w:tcW w:w="452" w:type="pct"/>
          </w:tcPr>
          <w:p w14:paraId="4D5A4C9C" w14:textId="5F47FD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R4-2301168</w:t>
            </w:r>
          </w:p>
        </w:tc>
        <w:tc>
          <w:tcPr>
            <w:tcW w:w="1069" w:type="pct"/>
          </w:tcPr>
          <w:p w14:paraId="1C39CC40" w14:textId="67DD98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38101-2 CR on clarification of UE coexistence frequency range (R18 CAT-A)</w:t>
            </w:r>
          </w:p>
        </w:tc>
        <w:tc>
          <w:tcPr>
            <w:tcW w:w="600" w:type="pct"/>
          </w:tcPr>
          <w:p w14:paraId="705D62FA" w14:textId="3B3C78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OPPO; Anritsu; Keysight; Rohde &amp; Schwarz</w:t>
            </w:r>
          </w:p>
        </w:tc>
        <w:tc>
          <w:tcPr>
            <w:tcW w:w="379" w:type="pct"/>
          </w:tcPr>
          <w:p w14:paraId="49AB05B5" w14:textId="19E2A4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4106D861" w14:textId="26C655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0561</w:t>
            </w:r>
          </w:p>
        </w:tc>
        <w:tc>
          <w:tcPr>
            <w:tcW w:w="220" w:type="pct"/>
          </w:tcPr>
          <w:p w14:paraId="3EA7E31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9BFF219" w14:textId="21D276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3B795E0" w14:textId="220CF8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4FDA8B1" w14:textId="669A20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623D3A82" w14:textId="41E670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53ADAFC9" w14:textId="77777777" w:rsidTr="00635315">
        <w:tc>
          <w:tcPr>
            <w:tcW w:w="452" w:type="pct"/>
          </w:tcPr>
          <w:p w14:paraId="13C1C11C" w14:textId="493D8C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R4-2301242</w:t>
            </w:r>
          </w:p>
        </w:tc>
        <w:tc>
          <w:tcPr>
            <w:tcW w:w="1069" w:type="pct"/>
          </w:tcPr>
          <w:p w14:paraId="0B1A10AA" w14:textId="593F67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handheld UE and FWA UE definitions</w:t>
            </w:r>
          </w:p>
        </w:tc>
        <w:tc>
          <w:tcPr>
            <w:tcW w:w="600" w:type="pct"/>
          </w:tcPr>
          <w:p w14:paraId="01FDF3CC" w14:textId="7079AD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OPPO</w:t>
            </w:r>
          </w:p>
        </w:tc>
        <w:tc>
          <w:tcPr>
            <w:tcW w:w="379" w:type="pct"/>
          </w:tcPr>
          <w:p w14:paraId="067E88C5" w14:textId="070F08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3F518EC3" w14:textId="66BEE4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0562</w:t>
            </w:r>
          </w:p>
        </w:tc>
        <w:tc>
          <w:tcPr>
            <w:tcW w:w="220" w:type="pct"/>
          </w:tcPr>
          <w:p w14:paraId="36DEAB3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75B4C7A" w14:textId="4462B3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2491A296" w14:textId="199C1B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2172C2A" w14:textId="14DF95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E05E84D" w14:textId="606879B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029783C" w14:textId="77777777" w:rsidTr="00635315">
        <w:tc>
          <w:tcPr>
            <w:tcW w:w="452" w:type="pct"/>
          </w:tcPr>
          <w:p w14:paraId="1B716269" w14:textId="71F64B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R4-2301243</w:t>
            </w:r>
          </w:p>
        </w:tc>
        <w:tc>
          <w:tcPr>
            <w:tcW w:w="1069" w:type="pct"/>
          </w:tcPr>
          <w:p w14:paraId="67D91F33" w14:textId="10C78F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handheld UE and FWA UE definitions</w:t>
            </w:r>
          </w:p>
        </w:tc>
        <w:tc>
          <w:tcPr>
            <w:tcW w:w="600" w:type="pct"/>
          </w:tcPr>
          <w:p w14:paraId="0F8EC531" w14:textId="52E0D3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OPPO</w:t>
            </w:r>
          </w:p>
        </w:tc>
        <w:tc>
          <w:tcPr>
            <w:tcW w:w="379" w:type="pct"/>
          </w:tcPr>
          <w:p w14:paraId="732F9E39" w14:textId="161000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04D5DE1B" w14:textId="7EFDE5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0563</w:t>
            </w:r>
          </w:p>
        </w:tc>
        <w:tc>
          <w:tcPr>
            <w:tcW w:w="220" w:type="pct"/>
          </w:tcPr>
          <w:p w14:paraId="1BB66CC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077E642" w14:textId="6D5615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2C95541" w14:textId="1A8895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0D8924E" w14:textId="04D5C1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F717F32" w14:textId="17714E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C447DD7" w14:textId="77777777" w:rsidTr="00635315">
        <w:tc>
          <w:tcPr>
            <w:tcW w:w="452" w:type="pct"/>
          </w:tcPr>
          <w:p w14:paraId="60B1CB31" w14:textId="4A9C89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R4-2301244</w:t>
            </w:r>
          </w:p>
        </w:tc>
        <w:tc>
          <w:tcPr>
            <w:tcW w:w="1069" w:type="pct"/>
          </w:tcPr>
          <w:p w14:paraId="1FCCF417" w14:textId="725E8D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handheld UE and FWA UE definitions</w:t>
            </w:r>
          </w:p>
        </w:tc>
        <w:tc>
          <w:tcPr>
            <w:tcW w:w="600" w:type="pct"/>
          </w:tcPr>
          <w:p w14:paraId="14BCCF4E" w14:textId="3079A5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OPPO</w:t>
            </w:r>
          </w:p>
        </w:tc>
        <w:tc>
          <w:tcPr>
            <w:tcW w:w="379" w:type="pct"/>
          </w:tcPr>
          <w:p w14:paraId="2A69989D" w14:textId="45C4BA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30107822" w14:textId="27357F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0564</w:t>
            </w:r>
          </w:p>
        </w:tc>
        <w:tc>
          <w:tcPr>
            <w:tcW w:w="220" w:type="pct"/>
          </w:tcPr>
          <w:p w14:paraId="02DD739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4A73288" w14:textId="4A5DA8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D4A4F5F" w14:textId="061298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6D3B051" w14:textId="127787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21FE296" w14:textId="0E9245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9520186" w14:textId="77777777" w:rsidTr="00635315">
        <w:tc>
          <w:tcPr>
            <w:tcW w:w="452" w:type="pct"/>
          </w:tcPr>
          <w:p w14:paraId="34E3AFD9" w14:textId="3A1155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R4-2301245</w:t>
            </w:r>
          </w:p>
        </w:tc>
        <w:tc>
          <w:tcPr>
            <w:tcW w:w="1069" w:type="pct"/>
          </w:tcPr>
          <w:p w14:paraId="1DDDDA39" w14:textId="4611ED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handheld UE and FWA UE definitions</w:t>
            </w:r>
          </w:p>
        </w:tc>
        <w:tc>
          <w:tcPr>
            <w:tcW w:w="600" w:type="pct"/>
          </w:tcPr>
          <w:p w14:paraId="63096DA2" w14:textId="38CD4A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OPPO</w:t>
            </w:r>
          </w:p>
        </w:tc>
        <w:tc>
          <w:tcPr>
            <w:tcW w:w="379" w:type="pct"/>
          </w:tcPr>
          <w:p w14:paraId="7BBFD124" w14:textId="36AD38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08C7447F" w14:textId="2E67E3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0565</w:t>
            </w:r>
          </w:p>
        </w:tc>
        <w:tc>
          <w:tcPr>
            <w:tcW w:w="220" w:type="pct"/>
          </w:tcPr>
          <w:p w14:paraId="5F9B7DB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B321364" w14:textId="628E16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B1EDB96" w14:textId="7FFE8D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9DAF7DC" w14:textId="637D47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1063A232" w14:textId="583A8F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5D6E9A0" w14:textId="77777777" w:rsidTr="00635315">
        <w:tc>
          <w:tcPr>
            <w:tcW w:w="452" w:type="pct"/>
          </w:tcPr>
          <w:p w14:paraId="0C86DFC2" w14:textId="40CD56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R4-2301246</w:t>
            </w:r>
          </w:p>
        </w:tc>
        <w:tc>
          <w:tcPr>
            <w:tcW w:w="1069" w:type="pct"/>
          </w:tcPr>
          <w:p w14:paraId="2D42DCE2" w14:textId="208A88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Apply NOTE1 for n263 intra-band CA</w:t>
            </w:r>
          </w:p>
        </w:tc>
        <w:tc>
          <w:tcPr>
            <w:tcW w:w="600" w:type="pct"/>
          </w:tcPr>
          <w:p w14:paraId="7920A7E9" w14:textId="7D99AD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74D67F5E" w14:textId="0BA404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63E11E60" w14:textId="2E40A8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0566</w:t>
            </w:r>
          </w:p>
        </w:tc>
        <w:tc>
          <w:tcPr>
            <w:tcW w:w="220" w:type="pct"/>
          </w:tcPr>
          <w:p w14:paraId="4E57320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225FDC6" w14:textId="018E4B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6854B42" w14:textId="4AE46B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2A4CA8B" w14:textId="380F4A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3" w:type="pct"/>
          </w:tcPr>
          <w:p w14:paraId="46FAFD5E" w14:textId="3DB7B4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B7E9233" w14:textId="77777777" w:rsidTr="00635315">
        <w:tc>
          <w:tcPr>
            <w:tcW w:w="452" w:type="pct"/>
          </w:tcPr>
          <w:p w14:paraId="72A2BC99" w14:textId="21BB87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R4-2301247</w:t>
            </w:r>
          </w:p>
        </w:tc>
        <w:tc>
          <w:tcPr>
            <w:tcW w:w="1069" w:type="pct"/>
          </w:tcPr>
          <w:p w14:paraId="682A2D92" w14:textId="323D51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Apply NOTE1 for n263 intra-band CA</w:t>
            </w:r>
          </w:p>
        </w:tc>
        <w:tc>
          <w:tcPr>
            <w:tcW w:w="600" w:type="pct"/>
          </w:tcPr>
          <w:p w14:paraId="35231AC6" w14:textId="757B66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1EC6E484" w14:textId="1A1552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4F395379" w14:textId="3EFEFF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0567</w:t>
            </w:r>
          </w:p>
        </w:tc>
        <w:tc>
          <w:tcPr>
            <w:tcW w:w="220" w:type="pct"/>
          </w:tcPr>
          <w:p w14:paraId="654439A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5647657" w14:textId="579E0D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A1CA3B2" w14:textId="6579B6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7C0D76E" w14:textId="096C90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3" w:type="pct"/>
          </w:tcPr>
          <w:p w14:paraId="7C1562DC" w14:textId="24EA7A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3C5F344" w14:textId="77777777" w:rsidTr="00635315">
        <w:tc>
          <w:tcPr>
            <w:tcW w:w="452" w:type="pct"/>
          </w:tcPr>
          <w:p w14:paraId="2DF384AE" w14:textId="3C1276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R4-2301273</w:t>
            </w:r>
          </w:p>
        </w:tc>
        <w:tc>
          <w:tcPr>
            <w:tcW w:w="1069" w:type="pct"/>
          </w:tcPr>
          <w:p w14:paraId="7235E04C" w14:textId="2B49D4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2 bands DL with up to 2 bands UL into TS 38.101-2</w:t>
            </w:r>
          </w:p>
        </w:tc>
        <w:tc>
          <w:tcPr>
            <w:tcW w:w="600" w:type="pct"/>
          </w:tcPr>
          <w:p w14:paraId="17EAC2B1" w14:textId="4A590C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243BB62D" w14:textId="55474E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21C8A6D4" w14:textId="2B925A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0568</w:t>
            </w:r>
          </w:p>
        </w:tc>
        <w:tc>
          <w:tcPr>
            <w:tcW w:w="220" w:type="pct"/>
          </w:tcPr>
          <w:p w14:paraId="29B4DB9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A5A3CFA" w14:textId="289D11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2E210F9" w14:textId="2CA33A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05B1E53F" w14:textId="0CFC65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NR_CADC_R18_2BDL_xBUL-Core</w:t>
            </w:r>
          </w:p>
        </w:tc>
        <w:tc>
          <w:tcPr>
            <w:tcW w:w="513" w:type="pct"/>
          </w:tcPr>
          <w:p w14:paraId="14B44BA0" w14:textId="49C662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A7B8AEB" w14:textId="77777777" w:rsidTr="00635315">
        <w:tc>
          <w:tcPr>
            <w:tcW w:w="452" w:type="pct"/>
          </w:tcPr>
          <w:p w14:paraId="0712326D" w14:textId="208D4B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R4-2301373</w:t>
            </w:r>
          </w:p>
        </w:tc>
        <w:tc>
          <w:tcPr>
            <w:tcW w:w="1069" w:type="pct"/>
          </w:tcPr>
          <w:p w14:paraId="60253F5C" w14:textId="67A145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38101-2 CR on clarification of UE coexistence frequency range (R16 CAT-A)</w:t>
            </w:r>
          </w:p>
        </w:tc>
        <w:tc>
          <w:tcPr>
            <w:tcW w:w="600" w:type="pct"/>
          </w:tcPr>
          <w:p w14:paraId="0FFC9C5E" w14:textId="31024C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OPPO; Anritsu; Keysight; Rohde &amp; Schwarz</w:t>
            </w:r>
          </w:p>
        </w:tc>
        <w:tc>
          <w:tcPr>
            <w:tcW w:w="379" w:type="pct"/>
          </w:tcPr>
          <w:p w14:paraId="690783DC" w14:textId="403A2E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605A7439" w14:textId="1309C8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0569</w:t>
            </w:r>
          </w:p>
        </w:tc>
        <w:tc>
          <w:tcPr>
            <w:tcW w:w="220" w:type="pct"/>
          </w:tcPr>
          <w:p w14:paraId="09299EB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CBB0E41" w14:textId="7969BF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F1E8E6E" w14:textId="68DD1B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24B025A" w14:textId="056899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2A62237" w14:textId="18DCD6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2DC2E48F" w14:textId="77777777" w:rsidTr="00635315">
        <w:tc>
          <w:tcPr>
            <w:tcW w:w="452" w:type="pct"/>
          </w:tcPr>
          <w:p w14:paraId="07CA6647" w14:textId="28C712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R4-2301374</w:t>
            </w:r>
          </w:p>
        </w:tc>
        <w:tc>
          <w:tcPr>
            <w:tcW w:w="1069" w:type="pct"/>
          </w:tcPr>
          <w:p w14:paraId="7AC26DCF" w14:textId="781086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38101-2 CR on clarification of UE coexistence frequency range (R17 CAT-A)</w:t>
            </w:r>
          </w:p>
        </w:tc>
        <w:tc>
          <w:tcPr>
            <w:tcW w:w="600" w:type="pct"/>
          </w:tcPr>
          <w:p w14:paraId="0FFB8B00" w14:textId="2D0B59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OPPO; Anritsu; Keysight; Rohde &amp; Schwarz</w:t>
            </w:r>
          </w:p>
        </w:tc>
        <w:tc>
          <w:tcPr>
            <w:tcW w:w="379" w:type="pct"/>
          </w:tcPr>
          <w:p w14:paraId="40102896" w14:textId="277654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46F1D510" w14:textId="019879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0570</w:t>
            </w:r>
          </w:p>
        </w:tc>
        <w:tc>
          <w:tcPr>
            <w:tcW w:w="220" w:type="pct"/>
          </w:tcPr>
          <w:p w14:paraId="4687A71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D222D37" w14:textId="517A10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32D8D99" w14:textId="52D2E3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59DC84E" w14:textId="7F6BCC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111A01C7" w14:textId="659F86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2C1A1768" w14:textId="77777777" w:rsidTr="00635315">
        <w:tc>
          <w:tcPr>
            <w:tcW w:w="452" w:type="pct"/>
          </w:tcPr>
          <w:p w14:paraId="2767CB86" w14:textId="0000CA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R4-2301375</w:t>
            </w:r>
          </w:p>
        </w:tc>
        <w:tc>
          <w:tcPr>
            <w:tcW w:w="1069" w:type="pct"/>
          </w:tcPr>
          <w:p w14:paraId="53F79DDC" w14:textId="3972A7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38101-2 CR on clarification of UE coexistence frequency range (R18 CAT-A)</w:t>
            </w:r>
          </w:p>
        </w:tc>
        <w:tc>
          <w:tcPr>
            <w:tcW w:w="600" w:type="pct"/>
          </w:tcPr>
          <w:p w14:paraId="5D6FD404" w14:textId="7E7F44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OPPO; Anritsu; Keysight; Rohde &amp; Schwarz</w:t>
            </w:r>
          </w:p>
        </w:tc>
        <w:tc>
          <w:tcPr>
            <w:tcW w:w="379" w:type="pct"/>
          </w:tcPr>
          <w:p w14:paraId="26258827" w14:textId="736F67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08E50CD3" w14:textId="13D321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0571</w:t>
            </w:r>
          </w:p>
        </w:tc>
        <w:tc>
          <w:tcPr>
            <w:tcW w:w="220" w:type="pct"/>
          </w:tcPr>
          <w:p w14:paraId="5629A72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6FEA5B1" w14:textId="25C812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22729F4" w14:textId="078431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3814762" w14:textId="75646A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19C8153" w14:textId="284B4A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149CDAEE" w14:textId="77777777" w:rsidTr="00635315">
        <w:tc>
          <w:tcPr>
            <w:tcW w:w="452" w:type="pct"/>
          </w:tcPr>
          <w:p w14:paraId="69ECE80A" w14:textId="608799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R4-2301528</w:t>
            </w:r>
          </w:p>
        </w:tc>
        <w:tc>
          <w:tcPr>
            <w:tcW w:w="1069" w:type="pct"/>
          </w:tcPr>
          <w:p w14:paraId="408EBA93" w14:textId="4D1F6B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range definition update for TS 38.101-2 (Rel-16)</w:t>
            </w:r>
          </w:p>
        </w:tc>
        <w:tc>
          <w:tcPr>
            <w:tcW w:w="600" w:type="pct"/>
          </w:tcPr>
          <w:p w14:paraId="3E98654E" w14:textId="495A86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77733B3F" w14:textId="30D745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1AB4DEE5" w14:textId="4D97BF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0572</w:t>
            </w:r>
          </w:p>
        </w:tc>
        <w:tc>
          <w:tcPr>
            <w:tcW w:w="220" w:type="pct"/>
          </w:tcPr>
          <w:p w14:paraId="27D7A62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70EBB8E" w14:textId="519E70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B3DFAB3" w14:textId="463CAA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3C75CC7" w14:textId="206FDC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3" w:type="pct"/>
          </w:tcPr>
          <w:p w14:paraId="123EF72B" w14:textId="7E5B7C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5DEBEA5E" w14:textId="77777777" w:rsidTr="00635315">
        <w:tc>
          <w:tcPr>
            <w:tcW w:w="452" w:type="pct"/>
          </w:tcPr>
          <w:p w14:paraId="01DBA965" w14:textId="3E8B0C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R4-2301529</w:t>
            </w:r>
          </w:p>
        </w:tc>
        <w:tc>
          <w:tcPr>
            <w:tcW w:w="1069" w:type="pct"/>
          </w:tcPr>
          <w:p w14:paraId="62FE4295" w14:textId="777771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range definition update for TS 38.101-2 (Rel-15)</w:t>
            </w:r>
          </w:p>
        </w:tc>
        <w:tc>
          <w:tcPr>
            <w:tcW w:w="600" w:type="pct"/>
          </w:tcPr>
          <w:p w14:paraId="4F4D457E" w14:textId="3C41E2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626FCAD0" w14:textId="46A1C2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75C477CF" w14:textId="46B7C5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0573</w:t>
            </w:r>
          </w:p>
        </w:tc>
        <w:tc>
          <w:tcPr>
            <w:tcW w:w="220" w:type="pct"/>
          </w:tcPr>
          <w:p w14:paraId="0D352FC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C765DE0" w14:textId="131A72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3FC34E3" w14:textId="78B2CD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D85D27D" w14:textId="7E930A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</w:t>
            </w:r>
          </w:p>
        </w:tc>
        <w:tc>
          <w:tcPr>
            <w:tcW w:w="513" w:type="pct"/>
          </w:tcPr>
          <w:p w14:paraId="01E8E027" w14:textId="6A11AD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3EF5BBEC" w14:textId="77777777" w:rsidTr="00635315">
        <w:tc>
          <w:tcPr>
            <w:tcW w:w="452" w:type="pct"/>
          </w:tcPr>
          <w:p w14:paraId="7BA6E8D5" w14:textId="743723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R4-2301601</w:t>
            </w:r>
          </w:p>
        </w:tc>
        <w:tc>
          <w:tcPr>
            <w:tcW w:w="1069" w:type="pct"/>
          </w:tcPr>
          <w:p w14:paraId="4D3F36A7" w14:textId="024E4C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channel raster to RE mapping (Alt#1)</w:t>
            </w:r>
          </w:p>
        </w:tc>
        <w:tc>
          <w:tcPr>
            <w:tcW w:w="600" w:type="pct"/>
          </w:tcPr>
          <w:p w14:paraId="0D208780" w14:textId="10E8C0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33FB0361" w14:textId="4C259B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3FBD7DD3" w14:textId="59C096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0574</w:t>
            </w:r>
          </w:p>
        </w:tc>
        <w:tc>
          <w:tcPr>
            <w:tcW w:w="220" w:type="pct"/>
          </w:tcPr>
          <w:p w14:paraId="6390DC7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66D91C" w14:textId="4C6DA4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FA3E821" w14:textId="255849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E0D1579" w14:textId="4706C0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6FDBAD8" w14:textId="6903B0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29B11C9E" w14:textId="77777777" w:rsidTr="00635315">
        <w:tc>
          <w:tcPr>
            <w:tcW w:w="452" w:type="pct"/>
          </w:tcPr>
          <w:p w14:paraId="43091F20" w14:textId="0AA3B4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R4-2302548</w:t>
            </w:r>
          </w:p>
        </w:tc>
        <w:tc>
          <w:tcPr>
            <w:tcW w:w="1069" w:type="pct"/>
          </w:tcPr>
          <w:p w14:paraId="4FFBF4C0" w14:textId="454B1A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channel raster to RE mapping (Alt#1)</w:t>
            </w:r>
          </w:p>
        </w:tc>
        <w:tc>
          <w:tcPr>
            <w:tcW w:w="600" w:type="pct"/>
          </w:tcPr>
          <w:p w14:paraId="0FE959B2" w14:textId="6D5385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0622C361" w14:textId="382716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7EAE1F2D" w14:textId="4EA3CD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0574</w:t>
            </w:r>
          </w:p>
        </w:tc>
        <w:tc>
          <w:tcPr>
            <w:tcW w:w="220" w:type="pct"/>
          </w:tcPr>
          <w:p w14:paraId="78EEF15D" w14:textId="7D007BF1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1AE6BE8" w14:textId="169FC5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1B6E6525" w14:textId="0A6526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52B0951" w14:textId="658423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0F116735" w14:textId="1965B9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0FF626F2" w14:textId="77777777" w:rsidTr="00635315">
        <w:tc>
          <w:tcPr>
            <w:tcW w:w="452" w:type="pct"/>
          </w:tcPr>
          <w:p w14:paraId="1E42F2E0" w14:textId="7140C0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R4-2301602</w:t>
            </w:r>
          </w:p>
        </w:tc>
        <w:tc>
          <w:tcPr>
            <w:tcW w:w="1069" w:type="pct"/>
          </w:tcPr>
          <w:p w14:paraId="096C402A" w14:textId="5C2C47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channel raster to RE mapping (Alt#2)</w:t>
            </w:r>
          </w:p>
        </w:tc>
        <w:tc>
          <w:tcPr>
            <w:tcW w:w="600" w:type="pct"/>
          </w:tcPr>
          <w:p w14:paraId="18E634FF" w14:textId="29B24D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528BD4C8" w14:textId="384E59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596ED4B2" w14:textId="30D21A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0575</w:t>
            </w:r>
          </w:p>
        </w:tc>
        <w:tc>
          <w:tcPr>
            <w:tcW w:w="220" w:type="pct"/>
          </w:tcPr>
          <w:p w14:paraId="0BE29AE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F5DCC37" w14:textId="0761FB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1C701F37" w14:textId="55011C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46A5487" w14:textId="26B4EF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E3986D3" w14:textId="064F7B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A2A1790" w14:textId="77777777" w:rsidTr="00635315">
        <w:tc>
          <w:tcPr>
            <w:tcW w:w="452" w:type="pct"/>
          </w:tcPr>
          <w:p w14:paraId="72D97ADB" w14:textId="7BD6CA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R4-2302550</w:t>
            </w:r>
          </w:p>
        </w:tc>
        <w:tc>
          <w:tcPr>
            <w:tcW w:w="1069" w:type="pct"/>
          </w:tcPr>
          <w:p w14:paraId="1C4B10F5" w14:textId="7A1ACC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channel raster to RE mapping (Alt#2)</w:t>
            </w:r>
          </w:p>
        </w:tc>
        <w:tc>
          <w:tcPr>
            <w:tcW w:w="600" w:type="pct"/>
          </w:tcPr>
          <w:p w14:paraId="06D641FA" w14:textId="71337B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64ADC56C" w14:textId="5F2634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797BA383" w14:textId="57B320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0575</w:t>
            </w:r>
          </w:p>
        </w:tc>
        <w:tc>
          <w:tcPr>
            <w:tcW w:w="220" w:type="pct"/>
          </w:tcPr>
          <w:p w14:paraId="173CCC48" w14:textId="0E0257AD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275AB05" w14:textId="0AEA30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72E8F85" w14:textId="556042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044BDB4" w14:textId="68F47F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82E7ACE" w14:textId="06C65F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2A0298B6" w14:textId="77777777" w:rsidTr="00635315">
        <w:tc>
          <w:tcPr>
            <w:tcW w:w="452" w:type="pct"/>
          </w:tcPr>
          <w:p w14:paraId="46FA2EA4" w14:textId="40A942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R4-2301603</w:t>
            </w:r>
          </w:p>
        </w:tc>
        <w:tc>
          <w:tcPr>
            <w:tcW w:w="1069" w:type="pct"/>
          </w:tcPr>
          <w:p w14:paraId="06DC2106" w14:textId="386A08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channel raster to RE mapping</w:t>
            </w:r>
          </w:p>
        </w:tc>
        <w:tc>
          <w:tcPr>
            <w:tcW w:w="600" w:type="pct"/>
          </w:tcPr>
          <w:p w14:paraId="45EB95AE" w14:textId="56DB30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79DA1E62" w14:textId="31E0C1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3FCC7E34" w14:textId="166815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0576</w:t>
            </w:r>
          </w:p>
        </w:tc>
        <w:tc>
          <w:tcPr>
            <w:tcW w:w="220" w:type="pct"/>
          </w:tcPr>
          <w:p w14:paraId="23125A3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21CF60F" w14:textId="32018F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C1868C0" w14:textId="00EE03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F777CA5" w14:textId="45F5CF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5F59930" w14:textId="022613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18CE2FD5" w14:textId="77777777" w:rsidTr="00635315">
        <w:tc>
          <w:tcPr>
            <w:tcW w:w="452" w:type="pct"/>
          </w:tcPr>
          <w:p w14:paraId="3C88E2B6" w14:textId="390DD0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R4-2301604</w:t>
            </w:r>
          </w:p>
        </w:tc>
        <w:tc>
          <w:tcPr>
            <w:tcW w:w="1069" w:type="pct"/>
          </w:tcPr>
          <w:p w14:paraId="6A6E2666" w14:textId="6201BB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channel raster to RE mapping</w:t>
            </w:r>
          </w:p>
        </w:tc>
        <w:tc>
          <w:tcPr>
            <w:tcW w:w="600" w:type="pct"/>
          </w:tcPr>
          <w:p w14:paraId="1EC3FF6F" w14:textId="7781A4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602AF9C6" w14:textId="43859F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6BBD0076" w14:textId="7848DE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0577</w:t>
            </w:r>
          </w:p>
        </w:tc>
        <w:tc>
          <w:tcPr>
            <w:tcW w:w="220" w:type="pct"/>
          </w:tcPr>
          <w:p w14:paraId="4CC79F6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13B5264" w14:textId="1E7B12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BD49899" w14:textId="728495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5EF105B" w14:textId="6373B1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F5346C0" w14:textId="687678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4B80B13" w14:textId="77777777" w:rsidTr="00635315">
        <w:tc>
          <w:tcPr>
            <w:tcW w:w="452" w:type="pct"/>
          </w:tcPr>
          <w:p w14:paraId="1B052367" w14:textId="638DC0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R4-2301627</w:t>
            </w:r>
          </w:p>
        </w:tc>
        <w:tc>
          <w:tcPr>
            <w:tcW w:w="1069" w:type="pct"/>
          </w:tcPr>
          <w:p w14:paraId="2F2BEFED" w14:textId="502D3D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Rel-17 38.101-2 to correct the notation for FBG5 CA BW class</w:t>
            </w:r>
          </w:p>
        </w:tc>
        <w:tc>
          <w:tcPr>
            <w:tcW w:w="600" w:type="pct"/>
          </w:tcPr>
          <w:p w14:paraId="43A011D7" w14:textId="729FEE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79" w:type="pct"/>
          </w:tcPr>
          <w:p w14:paraId="6ED94E87" w14:textId="7C9F6D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21A680B0" w14:textId="0B2FCD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0578</w:t>
            </w:r>
          </w:p>
        </w:tc>
        <w:tc>
          <w:tcPr>
            <w:tcW w:w="220" w:type="pct"/>
          </w:tcPr>
          <w:p w14:paraId="0BA3AC4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115703F" w14:textId="43EB94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E7FE0CD" w14:textId="3FB916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ADFEFFE" w14:textId="3AA6E0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3" w:type="pct"/>
          </w:tcPr>
          <w:p w14:paraId="1C069CBF" w14:textId="2F092F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5FE5CBBD" w14:textId="77777777" w:rsidTr="00635315">
        <w:tc>
          <w:tcPr>
            <w:tcW w:w="452" w:type="pct"/>
          </w:tcPr>
          <w:p w14:paraId="30071DFD" w14:textId="0DC5F7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R4-2301628</w:t>
            </w:r>
          </w:p>
        </w:tc>
        <w:tc>
          <w:tcPr>
            <w:tcW w:w="1069" w:type="pct"/>
          </w:tcPr>
          <w:p w14:paraId="1C164196" w14:textId="7EB16A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Rel-18 38.101-2 to correct the notation for FBG5 CA BW class</w:t>
            </w:r>
          </w:p>
        </w:tc>
        <w:tc>
          <w:tcPr>
            <w:tcW w:w="600" w:type="pct"/>
          </w:tcPr>
          <w:p w14:paraId="1CDEE6B2" w14:textId="7753B8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79" w:type="pct"/>
          </w:tcPr>
          <w:p w14:paraId="2E44EDEB" w14:textId="61ECA5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25680D24" w14:textId="4E8FD5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0579</w:t>
            </w:r>
          </w:p>
        </w:tc>
        <w:tc>
          <w:tcPr>
            <w:tcW w:w="220" w:type="pct"/>
          </w:tcPr>
          <w:p w14:paraId="23CCDD7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55911B3" w14:textId="7F0F68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508AFFB" w14:textId="0D28CA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954139C" w14:textId="70E1B5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3" w:type="pct"/>
          </w:tcPr>
          <w:p w14:paraId="2981494D" w14:textId="1E0E51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51910F1F" w14:textId="77777777" w:rsidTr="00635315">
        <w:tc>
          <w:tcPr>
            <w:tcW w:w="452" w:type="pct"/>
          </w:tcPr>
          <w:p w14:paraId="7D2FD0F2" w14:textId="44FDFC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R4-2301633</w:t>
            </w:r>
          </w:p>
        </w:tc>
        <w:tc>
          <w:tcPr>
            <w:tcW w:w="1069" w:type="pct"/>
          </w:tcPr>
          <w:p w14:paraId="2E6FDD42" w14:textId="5EC76F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38.101-2 to correct the UL configuration for CA_n258C</w:t>
            </w:r>
          </w:p>
        </w:tc>
        <w:tc>
          <w:tcPr>
            <w:tcW w:w="600" w:type="pct"/>
          </w:tcPr>
          <w:p w14:paraId="148804DF" w14:textId="240980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79" w:type="pct"/>
          </w:tcPr>
          <w:p w14:paraId="412F94F6" w14:textId="1B8C31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597272D0" w14:textId="6C62AD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0580</w:t>
            </w:r>
          </w:p>
        </w:tc>
        <w:tc>
          <w:tcPr>
            <w:tcW w:w="220" w:type="pct"/>
          </w:tcPr>
          <w:p w14:paraId="16AB806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C6A16BB" w14:textId="20A5FD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CF6F4EE" w14:textId="1AF1A2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91EFEA4" w14:textId="42E179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51BAB8D" w14:textId="5F0D5A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0976459" w14:textId="77777777" w:rsidTr="00635315">
        <w:tc>
          <w:tcPr>
            <w:tcW w:w="452" w:type="pct"/>
          </w:tcPr>
          <w:p w14:paraId="56D1043D" w14:textId="7AF1AA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R4-2301634</w:t>
            </w:r>
          </w:p>
        </w:tc>
        <w:tc>
          <w:tcPr>
            <w:tcW w:w="1069" w:type="pct"/>
          </w:tcPr>
          <w:p w14:paraId="2B9C6F27" w14:textId="24225B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Rel-17 38.101-2 to correct the UL configuration for CA_n258C</w:t>
            </w:r>
          </w:p>
        </w:tc>
        <w:tc>
          <w:tcPr>
            <w:tcW w:w="600" w:type="pct"/>
          </w:tcPr>
          <w:p w14:paraId="2B610096" w14:textId="5527A3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79" w:type="pct"/>
          </w:tcPr>
          <w:p w14:paraId="43605707" w14:textId="6CBC41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61F78DE5" w14:textId="0D2EB2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0581</w:t>
            </w:r>
          </w:p>
        </w:tc>
        <w:tc>
          <w:tcPr>
            <w:tcW w:w="220" w:type="pct"/>
          </w:tcPr>
          <w:p w14:paraId="710B68A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DBB908F" w14:textId="539213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FA5A45F" w14:textId="260979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09FDC55" w14:textId="548584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FD45A41" w14:textId="21428E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2A1981D" w14:textId="77777777" w:rsidTr="00635315">
        <w:tc>
          <w:tcPr>
            <w:tcW w:w="452" w:type="pct"/>
          </w:tcPr>
          <w:p w14:paraId="1D5F9FA7" w14:textId="5C5557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R4-2301635</w:t>
            </w:r>
          </w:p>
        </w:tc>
        <w:tc>
          <w:tcPr>
            <w:tcW w:w="1069" w:type="pct"/>
          </w:tcPr>
          <w:p w14:paraId="787C811D" w14:textId="510A57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Rel-18 38.101-2 to correct the UL configuration for CA_n258C</w:t>
            </w:r>
          </w:p>
        </w:tc>
        <w:tc>
          <w:tcPr>
            <w:tcW w:w="600" w:type="pct"/>
          </w:tcPr>
          <w:p w14:paraId="5B721F42" w14:textId="14BDB5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79" w:type="pct"/>
          </w:tcPr>
          <w:p w14:paraId="44260C34" w14:textId="4CF45C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02AF0FF2" w14:textId="5588C6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0582</w:t>
            </w:r>
          </w:p>
        </w:tc>
        <w:tc>
          <w:tcPr>
            <w:tcW w:w="220" w:type="pct"/>
          </w:tcPr>
          <w:p w14:paraId="11035D5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9212681" w14:textId="7B2413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7CF076B" w14:textId="320B44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C5C6491" w14:textId="75574E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F8B0090" w14:textId="317455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949C852" w14:textId="77777777" w:rsidTr="00635315">
        <w:tc>
          <w:tcPr>
            <w:tcW w:w="452" w:type="pct"/>
          </w:tcPr>
          <w:p w14:paraId="23E7560F" w14:textId="1E96D8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R4-2302302</w:t>
            </w:r>
          </w:p>
        </w:tc>
        <w:tc>
          <w:tcPr>
            <w:tcW w:w="1069" w:type="pct"/>
          </w:tcPr>
          <w:p w14:paraId="7CDD3EA2" w14:textId="1C0E5A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FR2 UL MIMO EVM measurement procedure (Rel-15)</w:t>
            </w:r>
          </w:p>
        </w:tc>
        <w:tc>
          <w:tcPr>
            <w:tcW w:w="600" w:type="pct"/>
          </w:tcPr>
          <w:p w14:paraId="4EB8CE1A" w14:textId="6DA7CB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22C7A206" w14:textId="593E2B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5F9F8D34" w14:textId="412064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0583</w:t>
            </w:r>
          </w:p>
        </w:tc>
        <w:tc>
          <w:tcPr>
            <w:tcW w:w="220" w:type="pct"/>
          </w:tcPr>
          <w:p w14:paraId="06F8F99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88C7080" w14:textId="12ACF1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5EC49306" w14:textId="0FBF03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64933AF" w14:textId="2DECDD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15086A2" w14:textId="72F1F8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6089005C" w14:textId="77777777" w:rsidTr="00635315">
        <w:tc>
          <w:tcPr>
            <w:tcW w:w="452" w:type="pct"/>
          </w:tcPr>
          <w:p w14:paraId="38ED96EC" w14:textId="02DFB0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R4-2302303</w:t>
            </w:r>
          </w:p>
        </w:tc>
        <w:tc>
          <w:tcPr>
            <w:tcW w:w="1069" w:type="pct"/>
          </w:tcPr>
          <w:p w14:paraId="0DC3A8C4" w14:textId="5A80FC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FR2 UL MIMO EVM measurement procedure (Rel-16)</w:t>
            </w:r>
          </w:p>
        </w:tc>
        <w:tc>
          <w:tcPr>
            <w:tcW w:w="600" w:type="pct"/>
          </w:tcPr>
          <w:p w14:paraId="262E1031" w14:textId="215A00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502FE8FD" w14:textId="14C7FE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590A0CCC" w14:textId="577F16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0584</w:t>
            </w:r>
          </w:p>
        </w:tc>
        <w:tc>
          <w:tcPr>
            <w:tcW w:w="220" w:type="pct"/>
          </w:tcPr>
          <w:p w14:paraId="7199D49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57E5118" w14:textId="41944A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9F9D943" w14:textId="70E7B3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110CD7D" w14:textId="03D367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CA7E856" w14:textId="603C32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33337C58" w14:textId="77777777" w:rsidTr="00635315">
        <w:tc>
          <w:tcPr>
            <w:tcW w:w="452" w:type="pct"/>
          </w:tcPr>
          <w:p w14:paraId="6AE73BD7" w14:textId="59361D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R4-2302304</w:t>
            </w:r>
          </w:p>
        </w:tc>
        <w:tc>
          <w:tcPr>
            <w:tcW w:w="1069" w:type="pct"/>
          </w:tcPr>
          <w:p w14:paraId="43EF90AE" w14:textId="0C202A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FR2 UL MIMO EVM measurement procedure (Rel-17)</w:t>
            </w:r>
          </w:p>
        </w:tc>
        <w:tc>
          <w:tcPr>
            <w:tcW w:w="600" w:type="pct"/>
          </w:tcPr>
          <w:p w14:paraId="588E3A80" w14:textId="48FE57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636731CA" w14:textId="607B96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08EE04CD" w14:textId="003B92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0585</w:t>
            </w:r>
          </w:p>
        </w:tc>
        <w:tc>
          <w:tcPr>
            <w:tcW w:w="220" w:type="pct"/>
          </w:tcPr>
          <w:p w14:paraId="2E3AEDF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5C7C6C4" w14:textId="087BDD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C212338" w14:textId="12F5E9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E510944" w14:textId="7F1880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25DD3B2A" w14:textId="6A0AD5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7FA178BD" w14:textId="77777777" w:rsidTr="00635315">
        <w:tc>
          <w:tcPr>
            <w:tcW w:w="452" w:type="pct"/>
          </w:tcPr>
          <w:p w14:paraId="342EFE07" w14:textId="70A1DA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R4-2302305</w:t>
            </w:r>
          </w:p>
        </w:tc>
        <w:tc>
          <w:tcPr>
            <w:tcW w:w="1069" w:type="pct"/>
          </w:tcPr>
          <w:p w14:paraId="09D4335B" w14:textId="0C4C2E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FR2 UL MIMO EVM measurement procedure (Rel-18)</w:t>
            </w:r>
          </w:p>
        </w:tc>
        <w:tc>
          <w:tcPr>
            <w:tcW w:w="600" w:type="pct"/>
          </w:tcPr>
          <w:p w14:paraId="2CC2D13F" w14:textId="61941A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48E237A7" w14:textId="09DA31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297DCC60" w14:textId="12AC73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0586</w:t>
            </w:r>
          </w:p>
        </w:tc>
        <w:tc>
          <w:tcPr>
            <w:tcW w:w="220" w:type="pct"/>
          </w:tcPr>
          <w:p w14:paraId="5A16360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1235208" w14:textId="7CD1F7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30ECC2E" w14:textId="1E1E03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9BBE14B" w14:textId="0078D3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7BED941" w14:textId="365721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19625F21" w14:textId="77777777" w:rsidTr="00635315">
        <w:tc>
          <w:tcPr>
            <w:tcW w:w="452" w:type="pct"/>
          </w:tcPr>
          <w:p w14:paraId="679CA597" w14:textId="6DE827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R4-2302329</w:t>
            </w:r>
          </w:p>
        </w:tc>
        <w:tc>
          <w:tcPr>
            <w:tcW w:w="1069" w:type="pct"/>
          </w:tcPr>
          <w:p w14:paraId="7F898E28" w14:textId="7E3730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TS38.101-2 on including Redcap descriptions for FR2 general receiver characteristics</w:t>
            </w:r>
          </w:p>
        </w:tc>
        <w:tc>
          <w:tcPr>
            <w:tcW w:w="600" w:type="pct"/>
          </w:tcPr>
          <w:p w14:paraId="5B1FA1D8" w14:textId="265E8F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379" w:type="pct"/>
          </w:tcPr>
          <w:p w14:paraId="6790CB7C" w14:textId="14A8BA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38DB4317" w14:textId="280776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0587</w:t>
            </w:r>
          </w:p>
        </w:tc>
        <w:tc>
          <w:tcPr>
            <w:tcW w:w="220" w:type="pct"/>
          </w:tcPr>
          <w:p w14:paraId="4EA9AA8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E003A29" w14:textId="415DAA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9C4226B" w14:textId="4174A8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736" w:type="pct"/>
          </w:tcPr>
          <w:p w14:paraId="04692F74" w14:textId="336AC6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524E1AAE" w14:textId="225105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72B51F6B" w14:textId="77777777" w:rsidTr="00635315">
        <w:tc>
          <w:tcPr>
            <w:tcW w:w="452" w:type="pct"/>
          </w:tcPr>
          <w:p w14:paraId="38FF9BA2" w14:textId="298351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R4-2302505</w:t>
            </w:r>
          </w:p>
        </w:tc>
        <w:tc>
          <w:tcPr>
            <w:tcW w:w="1069" w:type="pct"/>
          </w:tcPr>
          <w:p w14:paraId="410255C4" w14:textId="2DDEFD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humidity condition for normal temperature</w:t>
            </w:r>
          </w:p>
        </w:tc>
        <w:tc>
          <w:tcPr>
            <w:tcW w:w="600" w:type="pct"/>
          </w:tcPr>
          <w:p w14:paraId="11A117B9" w14:textId="5E9FCA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6C17CDAD" w14:textId="332B28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683A4BE6" w14:textId="19CBA0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0588</w:t>
            </w:r>
          </w:p>
        </w:tc>
        <w:tc>
          <w:tcPr>
            <w:tcW w:w="220" w:type="pct"/>
          </w:tcPr>
          <w:p w14:paraId="1F7E9FA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7C0A9FB" w14:textId="33E185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1545DEDF" w14:textId="6DB9B4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483DEF0" w14:textId="084C04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20C736E" w14:textId="6752BE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E50083D" w14:textId="77777777" w:rsidTr="00635315">
        <w:tc>
          <w:tcPr>
            <w:tcW w:w="452" w:type="pct"/>
          </w:tcPr>
          <w:p w14:paraId="336B1633" w14:textId="2F58CF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R4-2302507</w:t>
            </w:r>
          </w:p>
        </w:tc>
        <w:tc>
          <w:tcPr>
            <w:tcW w:w="1069" w:type="pct"/>
          </w:tcPr>
          <w:p w14:paraId="2E3F7972" w14:textId="7D1E06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humidity condition for normal temperature</w:t>
            </w:r>
          </w:p>
        </w:tc>
        <w:tc>
          <w:tcPr>
            <w:tcW w:w="600" w:type="pct"/>
          </w:tcPr>
          <w:p w14:paraId="5422D8DD" w14:textId="03EB0B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57E676F1" w14:textId="6B2BBC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3F6DE187" w14:textId="07F891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0589</w:t>
            </w:r>
          </w:p>
        </w:tc>
        <w:tc>
          <w:tcPr>
            <w:tcW w:w="220" w:type="pct"/>
          </w:tcPr>
          <w:p w14:paraId="7571DA0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C6EEAE" w14:textId="6600E4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9BF477B" w14:textId="4B5CA0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A25EAFD" w14:textId="3B773D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6BB4B351" w14:textId="688C61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9202D56" w14:textId="77777777" w:rsidTr="00635315">
        <w:tc>
          <w:tcPr>
            <w:tcW w:w="452" w:type="pct"/>
          </w:tcPr>
          <w:p w14:paraId="20C0FB21" w14:textId="62783C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R4-2302509</w:t>
            </w:r>
          </w:p>
        </w:tc>
        <w:tc>
          <w:tcPr>
            <w:tcW w:w="1069" w:type="pct"/>
          </w:tcPr>
          <w:p w14:paraId="266EDFDB" w14:textId="39B692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humidity condition for normal temperature</w:t>
            </w:r>
          </w:p>
        </w:tc>
        <w:tc>
          <w:tcPr>
            <w:tcW w:w="600" w:type="pct"/>
          </w:tcPr>
          <w:p w14:paraId="068E9740" w14:textId="2C3096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274D18B1" w14:textId="5F01CA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53B8F8BE" w14:textId="62B05D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0590</w:t>
            </w:r>
          </w:p>
        </w:tc>
        <w:tc>
          <w:tcPr>
            <w:tcW w:w="220" w:type="pct"/>
          </w:tcPr>
          <w:p w14:paraId="7A2B84E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297C4F3" w14:textId="22F1E5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36B8F7E" w14:textId="34FC4F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06CC04C" w14:textId="4E83FD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719F030" w14:textId="38A7DD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D1D7BFE" w14:textId="77777777" w:rsidTr="00635315">
        <w:tc>
          <w:tcPr>
            <w:tcW w:w="452" w:type="pct"/>
          </w:tcPr>
          <w:p w14:paraId="4129848B" w14:textId="4F2AB1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R4-2302511</w:t>
            </w:r>
          </w:p>
        </w:tc>
        <w:tc>
          <w:tcPr>
            <w:tcW w:w="1069" w:type="pct"/>
          </w:tcPr>
          <w:p w14:paraId="70CEA04F" w14:textId="33EF94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humidity condition for normal temperature</w:t>
            </w:r>
          </w:p>
        </w:tc>
        <w:tc>
          <w:tcPr>
            <w:tcW w:w="600" w:type="pct"/>
          </w:tcPr>
          <w:p w14:paraId="41E8F268" w14:textId="092BD9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20A8556D" w14:textId="724EA3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74E201AC" w14:textId="4DE9EB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0591</w:t>
            </w:r>
          </w:p>
        </w:tc>
        <w:tc>
          <w:tcPr>
            <w:tcW w:w="220" w:type="pct"/>
          </w:tcPr>
          <w:p w14:paraId="1D6723D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8D6A86E" w14:textId="21F8BA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E0835B6" w14:textId="5E0D9E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C017856" w14:textId="4B8AA8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F724066" w14:textId="216D45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2AC18B4" w14:textId="77777777" w:rsidTr="00635315">
        <w:tc>
          <w:tcPr>
            <w:tcW w:w="452" w:type="pct"/>
          </w:tcPr>
          <w:p w14:paraId="4008FEDF" w14:textId="7F3C95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R4-2303707</w:t>
            </w:r>
          </w:p>
        </w:tc>
        <w:tc>
          <w:tcPr>
            <w:tcW w:w="1069" w:type="pct"/>
          </w:tcPr>
          <w:p w14:paraId="34268336" w14:textId="523FF6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CA DC-location reporting</w:t>
            </w:r>
          </w:p>
        </w:tc>
        <w:tc>
          <w:tcPr>
            <w:tcW w:w="600" w:type="pct"/>
          </w:tcPr>
          <w:p w14:paraId="44846C0F" w14:textId="7ADC18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Oppo, Huawei</w:t>
            </w:r>
          </w:p>
        </w:tc>
        <w:tc>
          <w:tcPr>
            <w:tcW w:w="379" w:type="pct"/>
          </w:tcPr>
          <w:p w14:paraId="27325331" w14:textId="689CD7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50AE4D2D" w14:textId="640062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0592</w:t>
            </w:r>
          </w:p>
        </w:tc>
        <w:tc>
          <w:tcPr>
            <w:tcW w:w="220" w:type="pct"/>
          </w:tcPr>
          <w:p w14:paraId="49D3910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46FF05E" w14:textId="7DCE0C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56527C7" w14:textId="64CC11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4B3F121" w14:textId="03C13C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</w:t>
            </w:r>
          </w:p>
        </w:tc>
        <w:tc>
          <w:tcPr>
            <w:tcW w:w="513" w:type="pct"/>
          </w:tcPr>
          <w:p w14:paraId="36367826" w14:textId="272B65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73BCD70B" w14:textId="77777777" w:rsidTr="00635315">
        <w:tc>
          <w:tcPr>
            <w:tcW w:w="452" w:type="pct"/>
          </w:tcPr>
          <w:p w14:paraId="6B378C4B" w14:textId="2E92BF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R4-2300028</w:t>
            </w:r>
          </w:p>
        </w:tc>
        <w:tc>
          <w:tcPr>
            <w:tcW w:w="1069" w:type="pct"/>
          </w:tcPr>
          <w:p w14:paraId="4D0E1913" w14:textId="4ED9B5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Identify Applicable HPUE EN-DC Combinations</w:t>
            </w:r>
          </w:p>
        </w:tc>
        <w:tc>
          <w:tcPr>
            <w:tcW w:w="600" w:type="pct"/>
          </w:tcPr>
          <w:p w14:paraId="30E4C33F" w14:textId="11169C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Verizon, T-Mobile USA</w:t>
            </w:r>
          </w:p>
        </w:tc>
        <w:tc>
          <w:tcPr>
            <w:tcW w:w="379" w:type="pct"/>
          </w:tcPr>
          <w:p w14:paraId="53231D74" w14:textId="2B7F59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052DD59E" w14:textId="4FA9E1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0806</w:t>
            </w:r>
          </w:p>
        </w:tc>
        <w:tc>
          <w:tcPr>
            <w:tcW w:w="220" w:type="pct"/>
          </w:tcPr>
          <w:p w14:paraId="4A68C62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08658AD" w14:textId="433B82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D04B985" w14:textId="5D0C19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94DE089" w14:textId="3437C8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2BABAA9B" w14:textId="5B0864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2F9E7281" w14:textId="77777777" w:rsidTr="00635315">
        <w:tc>
          <w:tcPr>
            <w:tcW w:w="452" w:type="pct"/>
          </w:tcPr>
          <w:p w14:paraId="39E75A68" w14:textId="6C9B82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R4-2303671</w:t>
            </w:r>
          </w:p>
        </w:tc>
        <w:tc>
          <w:tcPr>
            <w:tcW w:w="1069" w:type="pct"/>
          </w:tcPr>
          <w:p w14:paraId="7B84260A" w14:textId="24E3F9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Identify Applicable HPUE EN-DC Combinations</w:t>
            </w:r>
          </w:p>
        </w:tc>
        <w:tc>
          <w:tcPr>
            <w:tcW w:w="600" w:type="pct"/>
          </w:tcPr>
          <w:p w14:paraId="17B43ACE" w14:textId="58EDDD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Verizon, T-Mobile USA</w:t>
            </w:r>
          </w:p>
        </w:tc>
        <w:tc>
          <w:tcPr>
            <w:tcW w:w="379" w:type="pct"/>
          </w:tcPr>
          <w:p w14:paraId="7840BD56" w14:textId="3865C2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6AC778A" w14:textId="32E47A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0806</w:t>
            </w:r>
          </w:p>
        </w:tc>
        <w:tc>
          <w:tcPr>
            <w:tcW w:w="220" w:type="pct"/>
          </w:tcPr>
          <w:p w14:paraId="0172C72C" w14:textId="024DA82E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B4F94E3" w14:textId="78398F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70FA142" w14:textId="533F40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DAA2952" w14:textId="3C8A32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240003CC" w14:textId="1CB207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EEEEBA8" w14:textId="77777777" w:rsidTr="00635315">
        <w:tc>
          <w:tcPr>
            <w:tcW w:w="452" w:type="pct"/>
          </w:tcPr>
          <w:p w14:paraId="4D0965D2" w14:textId="0ED36F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R4-2300032</w:t>
            </w:r>
          </w:p>
        </w:tc>
        <w:tc>
          <w:tcPr>
            <w:tcW w:w="1069" w:type="pct"/>
          </w:tcPr>
          <w:p w14:paraId="7C93FA35" w14:textId="60597D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Identify Applicable HPUE EN-DC Combinations</w:t>
            </w:r>
          </w:p>
        </w:tc>
        <w:tc>
          <w:tcPr>
            <w:tcW w:w="600" w:type="pct"/>
          </w:tcPr>
          <w:p w14:paraId="53F2CA0D" w14:textId="643B0C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Verizon, T-Mobile USA</w:t>
            </w:r>
          </w:p>
        </w:tc>
        <w:tc>
          <w:tcPr>
            <w:tcW w:w="379" w:type="pct"/>
          </w:tcPr>
          <w:p w14:paraId="243E25DF" w14:textId="485BF9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F3FAAFC" w14:textId="0B8EAD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0807</w:t>
            </w:r>
          </w:p>
        </w:tc>
        <w:tc>
          <w:tcPr>
            <w:tcW w:w="220" w:type="pct"/>
          </w:tcPr>
          <w:p w14:paraId="488F709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E04CF8" w14:textId="7B952D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4F58B54" w14:textId="25107E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AEEE90F" w14:textId="04BF6F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6A6FD297" w14:textId="3F1B66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A1E4481" w14:textId="77777777" w:rsidTr="00635315">
        <w:tc>
          <w:tcPr>
            <w:tcW w:w="452" w:type="pct"/>
          </w:tcPr>
          <w:p w14:paraId="486637FC" w14:textId="763705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R4-2300035</w:t>
            </w:r>
          </w:p>
        </w:tc>
        <w:tc>
          <w:tcPr>
            <w:tcW w:w="1069" w:type="pct"/>
          </w:tcPr>
          <w:p w14:paraId="147E9B76" w14:textId="37E254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missing combinations with n48 and n263</w:t>
            </w:r>
          </w:p>
        </w:tc>
        <w:tc>
          <w:tcPr>
            <w:tcW w:w="600" w:type="pct"/>
          </w:tcPr>
          <w:p w14:paraId="581EBA55" w14:textId="00C547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379" w:type="pct"/>
          </w:tcPr>
          <w:p w14:paraId="2DDF3F1F" w14:textId="2B4D2A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88565D8" w14:textId="4A715A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0808</w:t>
            </w:r>
          </w:p>
        </w:tc>
        <w:tc>
          <w:tcPr>
            <w:tcW w:w="220" w:type="pct"/>
          </w:tcPr>
          <w:p w14:paraId="60A10AA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D2273D3" w14:textId="7999FD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DC2203F" w14:textId="239E47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2B5BEC60" w14:textId="0A17AE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NR_CADC_R18_2BDL_xBUL-Core</w:t>
            </w:r>
          </w:p>
        </w:tc>
        <w:tc>
          <w:tcPr>
            <w:tcW w:w="513" w:type="pct"/>
          </w:tcPr>
          <w:p w14:paraId="0087F067" w14:textId="4989D3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5C122970" w14:textId="77777777" w:rsidTr="00635315">
        <w:tc>
          <w:tcPr>
            <w:tcW w:w="452" w:type="pct"/>
          </w:tcPr>
          <w:p w14:paraId="17D7352D" w14:textId="3FCC91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R4-2300314</w:t>
            </w:r>
          </w:p>
        </w:tc>
        <w:tc>
          <w:tcPr>
            <w:tcW w:w="1069" w:type="pct"/>
          </w:tcPr>
          <w:p w14:paraId="361FCE79" w14:textId="25F666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38.101-3 Rel-17 CAT-F: Correction to co-existence requirements of band n8 and n100</w:t>
            </w:r>
          </w:p>
        </w:tc>
        <w:tc>
          <w:tcPr>
            <w:tcW w:w="600" w:type="pct"/>
          </w:tcPr>
          <w:p w14:paraId="7D40CA99" w14:textId="78C7A4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39A95D32" w14:textId="1DF804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1692CB1" w14:textId="4EC629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0809</w:t>
            </w:r>
          </w:p>
        </w:tc>
        <w:tc>
          <w:tcPr>
            <w:tcW w:w="220" w:type="pct"/>
          </w:tcPr>
          <w:p w14:paraId="2AE460D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664BA9B" w14:textId="232233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1578841" w14:textId="721B32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612E515" w14:textId="187B1B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3" w:type="pct"/>
          </w:tcPr>
          <w:p w14:paraId="1DEB0456" w14:textId="45D922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62820CB" w14:textId="77777777" w:rsidTr="00635315">
        <w:tc>
          <w:tcPr>
            <w:tcW w:w="452" w:type="pct"/>
          </w:tcPr>
          <w:p w14:paraId="5C760027" w14:textId="1C7ECD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R4-2300315</w:t>
            </w:r>
          </w:p>
        </w:tc>
        <w:tc>
          <w:tcPr>
            <w:tcW w:w="1069" w:type="pct"/>
          </w:tcPr>
          <w:p w14:paraId="35F0C14B" w14:textId="47AB46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38.101-3 Rel-18 CAT-A: Correction to co-existence requirements of band n8 and n100</w:t>
            </w:r>
          </w:p>
        </w:tc>
        <w:tc>
          <w:tcPr>
            <w:tcW w:w="600" w:type="pct"/>
          </w:tcPr>
          <w:p w14:paraId="70342E03" w14:textId="10AF6E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1CD62C24" w14:textId="352797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F682F14" w14:textId="4AE268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0810</w:t>
            </w:r>
          </w:p>
        </w:tc>
        <w:tc>
          <w:tcPr>
            <w:tcW w:w="220" w:type="pct"/>
          </w:tcPr>
          <w:p w14:paraId="3AE2EF7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F09F3AA" w14:textId="6AC3CF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BD57A28" w14:textId="74FD62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7BC0941" w14:textId="37C92C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3" w:type="pct"/>
          </w:tcPr>
          <w:p w14:paraId="43BBC958" w14:textId="3BAD29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4E19448" w14:textId="77777777" w:rsidTr="00635315">
        <w:tc>
          <w:tcPr>
            <w:tcW w:w="452" w:type="pct"/>
          </w:tcPr>
          <w:p w14:paraId="1BE61720" w14:textId="3D026A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R4-2300320</w:t>
            </w:r>
          </w:p>
        </w:tc>
        <w:tc>
          <w:tcPr>
            <w:tcW w:w="1069" w:type="pct"/>
          </w:tcPr>
          <w:p w14:paraId="6511E08B" w14:textId="20CF6E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Rel-17 CAT-F: Corrections on band combinations for UE co-existence</w:t>
            </w:r>
          </w:p>
        </w:tc>
        <w:tc>
          <w:tcPr>
            <w:tcW w:w="600" w:type="pct"/>
          </w:tcPr>
          <w:p w14:paraId="79E01DFE" w14:textId="50C102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25EB8FE3" w14:textId="179203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8FBBF9F" w14:textId="57A475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0811</w:t>
            </w:r>
          </w:p>
        </w:tc>
        <w:tc>
          <w:tcPr>
            <w:tcW w:w="220" w:type="pct"/>
          </w:tcPr>
          <w:p w14:paraId="4CF30D8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35ADAEC" w14:textId="5B41F4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F8D5245" w14:textId="0C4766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B9A064C" w14:textId="2A2D6B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NR_RAIL_EU_1900MHz_TDD-Core, DC_R16_1BLTE_1BNR_2DL2UL-Core</w:t>
            </w:r>
          </w:p>
        </w:tc>
        <w:tc>
          <w:tcPr>
            <w:tcW w:w="513" w:type="pct"/>
          </w:tcPr>
          <w:p w14:paraId="7EF0545E" w14:textId="2B783B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EBA33D8" w14:textId="77777777" w:rsidTr="00635315">
        <w:tc>
          <w:tcPr>
            <w:tcW w:w="452" w:type="pct"/>
          </w:tcPr>
          <w:p w14:paraId="5F624560" w14:textId="1863AB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R4-2300321</w:t>
            </w:r>
          </w:p>
        </w:tc>
        <w:tc>
          <w:tcPr>
            <w:tcW w:w="1069" w:type="pct"/>
          </w:tcPr>
          <w:p w14:paraId="580C6A30" w14:textId="42A9CE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Rel-18 CAT-A: Corrections on band combinations for UE co-existence</w:t>
            </w:r>
          </w:p>
        </w:tc>
        <w:tc>
          <w:tcPr>
            <w:tcW w:w="600" w:type="pct"/>
          </w:tcPr>
          <w:p w14:paraId="6F528602" w14:textId="0756D0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4BEBDB02" w14:textId="288269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23DC54D" w14:textId="2E19F8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0812</w:t>
            </w:r>
          </w:p>
        </w:tc>
        <w:tc>
          <w:tcPr>
            <w:tcW w:w="220" w:type="pct"/>
          </w:tcPr>
          <w:p w14:paraId="06C6F23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94605C3" w14:textId="356FC7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E57DA04" w14:textId="1C3DFD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B538C90" w14:textId="112F8B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NR_RAIL_EU_1900MHz_TDD-Core, DC_R16_1BLTE_1BNR_2DL2UL-Core</w:t>
            </w:r>
          </w:p>
        </w:tc>
        <w:tc>
          <w:tcPr>
            <w:tcW w:w="513" w:type="pct"/>
          </w:tcPr>
          <w:p w14:paraId="4F446A98" w14:textId="680A45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55C91D0" w14:textId="77777777" w:rsidTr="00635315">
        <w:tc>
          <w:tcPr>
            <w:tcW w:w="452" w:type="pct"/>
          </w:tcPr>
          <w:p w14:paraId="1A4E7432" w14:textId="5B52CB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R4-2300330</w:t>
            </w:r>
          </w:p>
        </w:tc>
        <w:tc>
          <w:tcPr>
            <w:tcW w:w="1069" w:type="pct"/>
          </w:tcPr>
          <w:p w14:paraId="4ECC4FDF" w14:textId="12643F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Rel-16: Introducing missing MSD for harmonic mixing</w:t>
            </w:r>
          </w:p>
        </w:tc>
        <w:tc>
          <w:tcPr>
            <w:tcW w:w="600" w:type="pct"/>
          </w:tcPr>
          <w:p w14:paraId="0F20F036" w14:textId="2AD64D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7DAC050E" w14:textId="7A6AB4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4B4AE831" w14:textId="6A9D6F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0813</w:t>
            </w:r>
          </w:p>
        </w:tc>
        <w:tc>
          <w:tcPr>
            <w:tcW w:w="220" w:type="pct"/>
          </w:tcPr>
          <w:p w14:paraId="13BA6E4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2246DE8" w14:textId="34C19E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A994341" w14:textId="02EF38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4B61D0E" w14:textId="2E5EAC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513" w:type="pct"/>
          </w:tcPr>
          <w:p w14:paraId="39859973" w14:textId="011062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4BEDEA97" w14:textId="77777777" w:rsidTr="00635315">
        <w:tc>
          <w:tcPr>
            <w:tcW w:w="452" w:type="pct"/>
          </w:tcPr>
          <w:p w14:paraId="48736ACF" w14:textId="014D8F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R4-2303668</w:t>
            </w:r>
          </w:p>
        </w:tc>
        <w:tc>
          <w:tcPr>
            <w:tcW w:w="1069" w:type="pct"/>
          </w:tcPr>
          <w:p w14:paraId="0ED56DDB" w14:textId="179289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Rel-16: Introducing missing MSD for harmonic mixing</w:t>
            </w:r>
          </w:p>
        </w:tc>
        <w:tc>
          <w:tcPr>
            <w:tcW w:w="600" w:type="pct"/>
          </w:tcPr>
          <w:p w14:paraId="2CE41831" w14:textId="6BAC58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4580DB07" w14:textId="4DD5AA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B5F8377" w14:textId="18F27D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0813</w:t>
            </w:r>
          </w:p>
        </w:tc>
        <w:tc>
          <w:tcPr>
            <w:tcW w:w="220" w:type="pct"/>
          </w:tcPr>
          <w:p w14:paraId="1A4369F6" w14:textId="29C090F6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744D46A" w14:textId="5B85F2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695BC61" w14:textId="3CC730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9688EDD" w14:textId="40A9A8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513" w:type="pct"/>
          </w:tcPr>
          <w:p w14:paraId="0B3D5B8D" w14:textId="479F30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6E102F0" w14:textId="77777777" w:rsidTr="00635315">
        <w:tc>
          <w:tcPr>
            <w:tcW w:w="452" w:type="pct"/>
          </w:tcPr>
          <w:p w14:paraId="793E8DCB" w14:textId="513A77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R4-2300331</w:t>
            </w:r>
          </w:p>
        </w:tc>
        <w:tc>
          <w:tcPr>
            <w:tcW w:w="1069" w:type="pct"/>
          </w:tcPr>
          <w:p w14:paraId="6FD292D0" w14:textId="4B0BDE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Rel-17: Introducing missing MSD for harmonic mixing</w:t>
            </w:r>
          </w:p>
        </w:tc>
        <w:tc>
          <w:tcPr>
            <w:tcW w:w="600" w:type="pct"/>
          </w:tcPr>
          <w:p w14:paraId="7C572F51" w14:textId="216BBE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37BF3D13" w14:textId="3D7F46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E96C51D" w14:textId="56B5BB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0814</w:t>
            </w:r>
          </w:p>
        </w:tc>
        <w:tc>
          <w:tcPr>
            <w:tcW w:w="220" w:type="pct"/>
          </w:tcPr>
          <w:p w14:paraId="3914C0C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C337012" w14:textId="14F41D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C5F5914" w14:textId="7424E3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0E91587" w14:textId="4648CA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513" w:type="pct"/>
          </w:tcPr>
          <w:p w14:paraId="48EBBDE6" w14:textId="719C9E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AA285A5" w14:textId="77777777" w:rsidTr="00635315">
        <w:tc>
          <w:tcPr>
            <w:tcW w:w="452" w:type="pct"/>
          </w:tcPr>
          <w:p w14:paraId="6A779CA1" w14:textId="67EDD1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R4-2300332</w:t>
            </w:r>
          </w:p>
        </w:tc>
        <w:tc>
          <w:tcPr>
            <w:tcW w:w="1069" w:type="pct"/>
          </w:tcPr>
          <w:p w14:paraId="09C0CF9E" w14:textId="29919F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Rel-18: Introducing missing MSD for harmonic mixing</w:t>
            </w:r>
          </w:p>
        </w:tc>
        <w:tc>
          <w:tcPr>
            <w:tcW w:w="600" w:type="pct"/>
          </w:tcPr>
          <w:p w14:paraId="44E98EEE" w14:textId="52995B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4F1D1295" w14:textId="60630F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95EBAF7" w14:textId="536206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0815</w:t>
            </w:r>
          </w:p>
        </w:tc>
        <w:tc>
          <w:tcPr>
            <w:tcW w:w="220" w:type="pct"/>
          </w:tcPr>
          <w:p w14:paraId="3237719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40DA239" w14:textId="72AEFD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A151B8D" w14:textId="3E2D78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6CEEEED" w14:textId="71706A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513" w:type="pct"/>
          </w:tcPr>
          <w:p w14:paraId="0BB0D9DC" w14:textId="00B53F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F99DE78" w14:textId="77777777" w:rsidTr="00635315">
        <w:tc>
          <w:tcPr>
            <w:tcW w:w="452" w:type="pct"/>
          </w:tcPr>
          <w:p w14:paraId="1BADBDFE" w14:textId="6CF875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R4-2300374</w:t>
            </w:r>
          </w:p>
        </w:tc>
        <w:tc>
          <w:tcPr>
            <w:tcW w:w="1069" w:type="pct"/>
          </w:tcPr>
          <w:p w14:paraId="735E822D" w14:textId="12B86D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38.101-3: Rel-18 Band combinations bug fixing and adding missing fallbacks</w:t>
            </w:r>
          </w:p>
        </w:tc>
        <w:tc>
          <w:tcPr>
            <w:tcW w:w="600" w:type="pct"/>
          </w:tcPr>
          <w:p w14:paraId="0BB4EE70" w14:textId="48517E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372BFC5B" w14:textId="7981AC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D7CF558" w14:textId="7EB5C1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0816</w:t>
            </w:r>
          </w:p>
        </w:tc>
        <w:tc>
          <w:tcPr>
            <w:tcW w:w="220" w:type="pct"/>
          </w:tcPr>
          <w:p w14:paraId="2DDCF2F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0626200" w14:textId="1DBC50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956532C" w14:textId="5C6999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FC18929" w14:textId="5A2D74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TEI18</w:t>
            </w:r>
          </w:p>
        </w:tc>
        <w:tc>
          <w:tcPr>
            <w:tcW w:w="513" w:type="pct"/>
          </w:tcPr>
          <w:p w14:paraId="6EB7E35A" w14:textId="1CDE2B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284FF7C" w14:textId="77777777" w:rsidTr="00635315">
        <w:tc>
          <w:tcPr>
            <w:tcW w:w="452" w:type="pct"/>
          </w:tcPr>
          <w:p w14:paraId="5E22BCD5" w14:textId="4349E1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R4-2303556</w:t>
            </w:r>
          </w:p>
        </w:tc>
        <w:tc>
          <w:tcPr>
            <w:tcW w:w="1069" w:type="pct"/>
          </w:tcPr>
          <w:p w14:paraId="75B32E4A" w14:textId="046796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38.101-3: Rel-18 Band combinations bug fixing and adding missing fallbacks</w:t>
            </w:r>
          </w:p>
        </w:tc>
        <w:tc>
          <w:tcPr>
            <w:tcW w:w="600" w:type="pct"/>
          </w:tcPr>
          <w:p w14:paraId="7603B0D6" w14:textId="14F8B8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06A3E793" w14:textId="24C343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8F7A02F" w14:textId="71F41F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0816</w:t>
            </w:r>
          </w:p>
        </w:tc>
        <w:tc>
          <w:tcPr>
            <w:tcW w:w="220" w:type="pct"/>
          </w:tcPr>
          <w:p w14:paraId="2EC9043E" w14:textId="3D6B9C79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0B477D7" w14:textId="645E9A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6667195" w14:textId="1C5E25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3205259" w14:textId="62D31B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DC_R18_1BLTE_1BNR_2DL2UL-Core, DC_R18_2BLTE_1BNR_3DL2UL-Core, DC_R18_xBLTE_1BNR_yDL2UL-Core, DC_R18_xBLTE_2BNR_yDL2UL-Core, DC_R18_xBLTE_yBNR_zDL2UL-Core, DC_R18_xBLTE_yBNR_zDL3UL-Core</w:t>
            </w:r>
          </w:p>
        </w:tc>
        <w:tc>
          <w:tcPr>
            <w:tcW w:w="513" w:type="pct"/>
          </w:tcPr>
          <w:p w14:paraId="7A03E56A" w14:textId="57CABE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F8C2ADF" w14:textId="77777777" w:rsidTr="00635315">
        <w:tc>
          <w:tcPr>
            <w:tcW w:w="452" w:type="pct"/>
          </w:tcPr>
          <w:p w14:paraId="63D98381" w14:textId="4F5580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R4-2300379</w:t>
            </w:r>
          </w:p>
        </w:tc>
        <w:tc>
          <w:tcPr>
            <w:tcW w:w="1069" w:type="pct"/>
          </w:tcPr>
          <w:p w14:paraId="2A96DD3B" w14:textId="1E2BF5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for corrections on intra-band EN-DC configurations</w:t>
            </w:r>
          </w:p>
        </w:tc>
        <w:tc>
          <w:tcPr>
            <w:tcW w:w="600" w:type="pct"/>
          </w:tcPr>
          <w:p w14:paraId="78B1F373" w14:textId="1788CD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5DD58CDE" w14:textId="763E3C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48A17DC" w14:textId="4CA0C2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0817</w:t>
            </w:r>
          </w:p>
        </w:tc>
        <w:tc>
          <w:tcPr>
            <w:tcW w:w="220" w:type="pct"/>
          </w:tcPr>
          <w:p w14:paraId="20C22C6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42DA728" w14:textId="4E636A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6729786" w14:textId="570AA6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52BE266" w14:textId="4E93D5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1F991A21" w14:textId="187DA1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D1287EF" w14:textId="77777777" w:rsidTr="00635315">
        <w:tc>
          <w:tcPr>
            <w:tcW w:w="452" w:type="pct"/>
          </w:tcPr>
          <w:p w14:paraId="6EBC534B" w14:textId="1AF59D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R4-2303702</w:t>
            </w:r>
          </w:p>
        </w:tc>
        <w:tc>
          <w:tcPr>
            <w:tcW w:w="1069" w:type="pct"/>
          </w:tcPr>
          <w:p w14:paraId="49D452B1" w14:textId="5B9E0D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for corrections on intra-band EN-DC configurations</w:t>
            </w:r>
          </w:p>
        </w:tc>
        <w:tc>
          <w:tcPr>
            <w:tcW w:w="600" w:type="pct"/>
          </w:tcPr>
          <w:p w14:paraId="7175203F" w14:textId="597BF5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356309D2" w14:textId="037F01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37C9DB9" w14:textId="3A57A3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0817</w:t>
            </w:r>
          </w:p>
        </w:tc>
        <w:tc>
          <w:tcPr>
            <w:tcW w:w="220" w:type="pct"/>
          </w:tcPr>
          <w:p w14:paraId="4EBB9347" w14:textId="4F2BB238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D0DF92A" w14:textId="5A60EA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C1C8916" w14:textId="530E60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DC4001D" w14:textId="69A6F5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03451A67" w14:textId="4524E2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0551F3F" w14:textId="77777777" w:rsidTr="00635315">
        <w:tc>
          <w:tcPr>
            <w:tcW w:w="452" w:type="pct"/>
          </w:tcPr>
          <w:p w14:paraId="434ECFB6" w14:textId="7C9C7E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R4-2300380</w:t>
            </w:r>
          </w:p>
        </w:tc>
        <w:tc>
          <w:tcPr>
            <w:tcW w:w="1069" w:type="pct"/>
          </w:tcPr>
          <w:p w14:paraId="418352CE" w14:textId="1AAE64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for corrections on intra-band EN-DC configurations</w:t>
            </w:r>
          </w:p>
        </w:tc>
        <w:tc>
          <w:tcPr>
            <w:tcW w:w="600" w:type="pct"/>
          </w:tcPr>
          <w:p w14:paraId="660C92EF" w14:textId="2F522E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0B6DBC76" w14:textId="7EC296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0BE3A1FC" w14:textId="0A257B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0818</w:t>
            </w:r>
          </w:p>
        </w:tc>
        <w:tc>
          <w:tcPr>
            <w:tcW w:w="220" w:type="pct"/>
          </w:tcPr>
          <w:p w14:paraId="36C9ECF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B952801" w14:textId="5B0104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42CB1DD" w14:textId="511557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1B03CBB" w14:textId="3AC2C1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116BCC8" w14:textId="5C75AD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63AB833" w14:textId="77777777" w:rsidTr="00635315">
        <w:tc>
          <w:tcPr>
            <w:tcW w:w="452" w:type="pct"/>
          </w:tcPr>
          <w:p w14:paraId="1E859F13" w14:textId="15B93F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R4-2300381</w:t>
            </w:r>
          </w:p>
        </w:tc>
        <w:tc>
          <w:tcPr>
            <w:tcW w:w="1069" w:type="pct"/>
          </w:tcPr>
          <w:p w14:paraId="07346A35" w14:textId="7EC684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for corrections on intra-band EN-DC configurations</w:t>
            </w:r>
          </w:p>
        </w:tc>
        <w:tc>
          <w:tcPr>
            <w:tcW w:w="600" w:type="pct"/>
          </w:tcPr>
          <w:p w14:paraId="00DB1F9E" w14:textId="20CCB6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715891E4" w14:textId="687C58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DE1B915" w14:textId="0567ED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0819</w:t>
            </w:r>
          </w:p>
        </w:tc>
        <w:tc>
          <w:tcPr>
            <w:tcW w:w="220" w:type="pct"/>
          </w:tcPr>
          <w:p w14:paraId="07865D8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8BEEA78" w14:textId="7F0725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F35E30C" w14:textId="50459F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1541AF4" w14:textId="19FB4B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029AC315" w14:textId="587F80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F71DCE8" w14:textId="77777777" w:rsidTr="00635315">
        <w:tc>
          <w:tcPr>
            <w:tcW w:w="452" w:type="pct"/>
          </w:tcPr>
          <w:p w14:paraId="3C8F47DF" w14:textId="6E347B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R4-2300401</w:t>
            </w:r>
          </w:p>
        </w:tc>
        <w:tc>
          <w:tcPr>
            <w:tcW w:w="1069" w:type="pct"/>
          </w:tcPr>
          <w:p w14:paraId="5FC50CC7" w14:textId="6E64B2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Corrections to ULSUP-TDM DC configurationsR16</w:t>
            </w:r>
          </w:p>
        </w:tc>
        <w:tc>
          <w:tcPr>
            <w:tcW w:w="600" w:type="pct"/>
          </w:tcPr>
          <w:p w14:paraId="2588152C" w14:textId="282C28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79" w:type="pct"/>
          </w:tcPr>
          <w:p w14:paraId="70A0FB85" w14:textId="41103D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ADE028B" w14:textId="2712FC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0820</w:t>
            </w:r>
          </w:p>
        </w:tc>
        <w:tc>
          <w:tcPr>
            <w:tcW w:w="220" w:type="pct"/>
          </w:tcPr>
          <w:p w14:paraId="6214779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63DE29B" w14:textId="1E7B5C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F2B37F6" w14:textId="7DA095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80EC889" w14:textId="148D57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NR_CADC_R16_2BDL_xBUL-Core</w:t>
            </w:r>
          </w:p>
        </w:tc>
        <w:tc>
          <w:tcPr>
            <w:tcW w:w="513" w:type="pct"/>
          </w:tcPr>
          <w:p w14:paraId="7A300662" w14:textId="0D6305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7075D576" w14:textId="77777777" w:rsidTr="00635315">
        <w:tc>
          <w:tcPr>
            <w:tcW w:w="452" w:type="pct"/>
          </w:tcPr>
          <w:p w14:paraId="5379BA11" w14:textId="738AFF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R4-2300728</w:t>
            </w:r>
          </w:p>
        </w:tc>
        <w:tc>
          <w:tcPr>
            <w:tcW w:w="1069" w:type="pct"/>
          </w:tcPr>
          <w:p w14:paraId="7FE40F9D" w14:textId="366AB1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emissions specifications for certain band combinations</w:t>
            </w:r>
          </w:p>
        </w:tc>
        <w:tc>
          <w:tcPr>
            <w:tcW w:w="600" w:type="pct"/>
          </w:tcPr>
          <w:p w14:paraId="6B37FA63" w14:textId="3628D9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5D8D87A6" w14:textId="583317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1999C37F" w14:textId="3B2844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0821</w:t>
            </w:r>
          </w:p>
        </w:tc>
        <w:tc>
          <w:tcPr>
            <w:tcW w:w="220" w:type="pct"/>
          </w:tcPr>
          <w:p w14:paraId="3AEDB0F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BAA8E54" w14:textId="12C924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92318DC" w14:textId="4985B1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27DA2CB" w14:textId="28F267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513" w:type="pct"/>
          </w:tcPr>
          <w:p w14:paraId="28DAE452" w14:textId="76729E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2B98695" w14:textId="77777777" w:rsidTr="00635315">
        <w:tc>
          <w:tcPr>
            <w:tcW w:w="452" w:type="pct"/>
          </w:tcPr>
          <w:p w14:paraId="6EB192CF" w14:textId="026CDA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R4-2303672</w:t>
            </w:r>
          </w:p>
        </w:tc>
        <w:tc>
          <w:tcPr>
            <w:tcW w:w="1069" w:type="pct"/>
          </w:tcPr>
          <w:p w14:paraId="2D5A07AF" w14:textId="25004D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emissions specifications for certain band combinations</w:t>
            </w:r>
          </w:p>
        </w:tc>
        <w:tc>
          <w:tcPr>
            <w:tcW w:w="600" w:type="pct"/>
          </w:tcPr>
          <w:p w14:paraId="71E5A168" w14:textId="17AE41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79" w:type="pct"/>
          </w:tcPr>
          <w:p w14:paraId="116E1503" w14:textId="130079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4728BBE0" w14:textId="1454A2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0821</w:t>
            </w:r>
          </w:p>
        </w:tc>
        <w:tc>
          <w:tcPr>
            <w:tcW w:w="220" w:type="pct"/>
          </w:tcPr>
          <w:p w14:paraId="00BC6B87" w14:textId="0DE4F618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775C3C7" w14:textId="23C1AE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BE489CD" w14:textId="58492A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98760FA" w14:textId="09F8D8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513" w:type="pct"/>
          </w:tcPr>
          <w:p w14:paraId="09A0390E" w14:textId="2A87D9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632E435" w14:textId="77777777" w:rsidTr="00635315">
        <w:tc>
          <w:tcPr>
            <w:tcW w:w="452" w:type="pct"/>
          </w:tcPr>
          <w:p w14:paraId="35D453BE" w14:textId="1969B0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R4-2300729</w:t>
            </w:r>
          </w:p>
        </w:tc>
        <w:tc>
          <w:tcPr>
            <w:tcW w:w="1069" w:type="pct"/>
          </w:tcPr>
          <w:p w14:paraId="2D9D6BC7" w14:textId="069E4F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emissions specifications for certain LTE_V2X band combinations</w:t>
            </w:r>
          </w:p>
        </w:tc>
        <w:tc>
          <w:tcPr>
            <w:tcW w:w="600" w:type="pct"/>
          </w:tcPr>
          <w:p w14:paraId="0B3C7D46" w14:textId="026531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2A9EA0F3" w14:textId="7F268F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2915ECC" w14:textId="055FA8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0822</w:t>
            </w:r>
          </w:p>
        </w:tc>
        <w:tc>
          <w:tcPr>
            <w:tcW w:w="220" w:type="pct"/>
          </w:tcPr>
          <w:p w14:paraId="3DEE8DC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3C0F032" w14:textId="41CAE9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BCB61CB" w14:textId="205F50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47361FD" w14:textId="039425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513" w:type="pct"/>
          </w:tcPr>
          <w:p w14:paraId="39831E6C" w14:textId="6562B3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DFB9075" w14:textId="77777777" w:rsidTr="00635315">
        <w:tc>
          <w:tcPr>
            <w:tcW w:w="452" w:type="pct"/>
          </w:tcPr>
          <w:p w14:paraId="7847C303" w14:textId="56E19E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R4-2300730</w:t>
            </w:r>
          </w:p>
        </w:tc>
        <w:tc>
          <w:tcPr>
            <w:tcW w:w="1069" w:type="pct"/>
          </w:tcPr>
          <w:p w14:paraId="74114CE9" w14:textId="288CCD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emissions specifications for certain band combinations</w:t>
            </w:r>
          </w:p>
        </w:tc>
        <w:tc>
          <w:tcPr>
            <w:tcW w:w="600" w:type="pct"/>
          </w:tcPr>
          <w:p w14:paraId="56C08C8A" w14:textId="3CBF58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33DC7AC0" w14:textId="13BFC1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C5DF1D1" w14:textId="3E7A37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0823</w:t>
            </w:r>
          </w:p>
        </w:tc>
        <w:tc>
          <w:tcPr>
            <w:tcW w:w="220" w:type="pct"/>
          </w:tcPr>
          <w:p w14:paraId="2B129F2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46FF51C" w14:textId="71A1B1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61ADC28" w14:textId="6316CA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F7CD215" w14:textId="7C52A2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NR_LTE_V2X_PC5_combos_R18-Core</w:t>
            </w:r>
          </w:p>
        </w:tc>
        <w:tc>
          <w:tcPr>
            <w:tcW w:w="513" w:type="pct"/>
          </w:tcPr>
          <w:p w14:paraId="52944A84" w14:textId="094413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3DF6A09" w14:textId="77777777" w:rsidTr="00635315">
        <w:tc>
          <w:tcPr>
            <w:tcW w:w="452" w:type="pct"/>
          </w:tcPr>
          <w:p w14:paraId="6843EDCC" w14:textId="6CF3B3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R4-2300762</w:t>
            </w:r>
          </w:p>
        </w:tc>
        <w:tc>
          <w:tcPr>
            <w:tcW w:w="1069" w:type="pct"/>
          </w:tcPr>
          <w:p w14:paraId="1106901E" w14:textId="5C32C7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Introduction CR on new band combinations in DC_R18_xBLTE_2BNR_yDL2UL </w:t>
            </w:r>
          </w:p>
        </w:tc>
        <w:tc>
          <w:tcPr>
            <w:tcW w:w="600" w:type="pct"/>
          </w:tcPr>
          <w:p w14:paraId="43D37CAE" w14:textId="232D7E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Deutschland</w:t>
            </w:r>
          </w:p>
        </w:tc>
        <w:tc>
          <w:tcPr>
            <w:tcW w:w="379" w:type="pct"/>
          </w:tcPr>
          <w:p w14:paraId="2362F861" w14:textId="235FE0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6DF5A8F" w14:textId="302211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0824</w:t>
            </w:r>
          </w:p>
        </w:tc>
        <w:tc>
          <w:tcPr>
            <w:tcW w:w="220" w:type="pct"/>
          </w:tcPr>
          <w:p w14:paraId="61A1F81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DB66F08" w14:textId="26058A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ACE4AFD" w14:textId="3DA223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571FB7E1" w14:textId="1025FC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DC_R18_xBLTE_2BNR_yDL2UL-Core</w:t>
            </w:r>
          </w:p>
        </w:tc>
        <w:tc>
          <w:tcPr>
            <w:tcW w:w="513" w:type="pct"/>
          </w:tcPr>
          <w:p w14:paraId="76DE2932" w14:textId="1C4F40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52602F6" w14:textId="77777777" w:rsidTr="00635315">
        <w:tc>
          <w:tcPr>
            <w:tcW w:w="452" w:type="pct"/>
          </w:tcPr>
          <w:p w14:paraId="24CA1496" w14:textId="4E4C9E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R4-2300828</w:t>
            </w:r>
          </w:p>
        </w:tc>
        <w:tc>
          <w:tcPr>
            <w:tcW w:w="1069" w:type="pct"/>
          </w:tcPr>
          <w:p w14:paraId="77847CC1" w14:textId="6C5F62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Rel-18 Dual Connectivity (DC) of 1 LTE band (1DL/1UL) and 1 NR band (1DL/1UL)</w:t>
            </w:r>
          </w:p>
        </w:tc>
        <w:tc>
          <w:tcPr>
            <w:tcW w:w="600" w:type="pct"/>
          </w:tcPr>
          <w:p w14:paraId="30B2F625" w14:textId="224728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379" w:type="pct"/>
          </w:tcPr>
          <w:p w14:paraId="5C99B0FF" w14:textId="1EF423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0F281263" w14:textId="17086A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0825</w:t>
            </w:r>
          </w:p>
        </w:tc>
        <w:tc>
          <w:tcPr>
            <w:tcW w:w="220" w:type="pct"/>
          </w:tcPr>
          <w:p w14:paraId="0F561B1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59DA87" w14:textId="38E995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3216E72" w14:textId="741DE3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0496D991" w14:textId="39B377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DC_R18_1BLTE_1BNR_2DL2UL-Core</w:t>
            </w:r>
          </w:p>
        </w:tc>
        <w:tc>
          <w:tcPr>
            <w:tcW w:w="513" w:type="pct"/>
          </w:tcPr>
          <w:p w14:paraId="2A255476" w14:textId="34F3B1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2B2A859" w14:textId="77777777" w:rsidTr="00635315">
        <w:tc>
          <w:tcPr>
            <w:tcW w:w="452" w:type="pct"/>
          </w:tcPr>
          <w:p w14:paraId="27F5A50A" w14:textId="1AF11D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R4-2301061</w:t>
            </w:r>
          </w:p>
        </w:tc>
        <w:tc>
          <w:tcPr>
            <w:tcW w:w="1069" w:type="pct"/>
          </w:tcPr>
          <w:p w14:paraId="15C93F16" w14:textId="2F07F3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38.101-3 new combinations Rel-18 EN-DC HPUE</w:t>
            </w:r>
          </w:p>
        </w:tc>
        <w:tc>
          <w:tcPr>
            <w:tcW w:w="600" w:type="pct"/>
          </w:tcPr>
          <w:p w14:paraId="6485E949" w14:textId="5F1896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00537B80" w14:textId="4D3FC6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1DB59925" w14:textId="22B7E5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0826</w:t>
            </w:r>
          </w:p>
        </w:tc>
        <w:tc>
          <w:tcPr>
            <w:tcW w:w="220" w:type="pct"/>
          </w:tcPr>
          <w:p w14:paraId="5AC0EA6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5ED17A2" w14:textId="03E76D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3B06DC1" w14:textId="606E96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026F5F08" w14:textId="0D9FA0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HPUE_FR1_DC_LTE_NR_R18</w:t>
            </w:r>
          </w:p>
        </w:tc>
        <w:tc>
          <w:tcPr>
            <w:tcW w:w="513" w:type="pct"/>
          </w:tcPr>
          <w:p w14:paraId="059D6830" w14:textId="3FD6F8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6F5567B" w14:textId="77777777" w:rsidTr="00635315">
        <w:tc>
          <w:tcPr>
            <w:tcW w:w="452" w:type="pct"/>
          </w:tcPr>
          <w:p w14:paraId="765D59D2" w14:textId="5D035B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R4-2301112</w:t>
            </w:r>
          </w:p>
        </w:tc>
        <w:tc>
          <w:tcPr>
            <w:tcW w:w="1069" w:type="pct"/>
          </w:tcPr>
          <w:p w14:paraId="764BC4CC" w14:textId="64DD7E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 DC of x LTE bands and y NR bands with z bands DL and 3 bands UL</w:t>
            </w:r>
          </w:p>
        </w:tc>
        <w:tc>
          <w:tcPr>
            <w:tcW w:w="600" w:type="pct"/>
          </w:tcPr>
          <w:p w14:paraId="53C9BB85" w14:textId="204916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7D2BCF6E" w14:textId="2EFA08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14C1A14E" w14:textId="4912FD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0827</w:t>
            </w:r>
          </w:p>
        </w:tc>
        <w:tc>
          <w:tcPr>
            <w:tcW w:w="220" w:type="pct"/>
          </w:tcPr>
          <w:p w14:paraId="6355E80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1B250D1" w14:textId="789A25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0D355B0" w14:textId="4CA3F2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268B3334" w14:textId="48A783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DC_R18_xBLTE_yBNR_zDL3UL-Core</w:t>
            </w:r>
          </w:p>
        </w:tc>
        <w:tc>
          <w:tcPr>
            <w:tcW w:w="513" w:type="pct"/>
          </w:tcPr>
          <w:p w14:paraId="45382BCE" w14:textId="5D6B14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0F9683A" w14:textId="77777777" w:rsidTr="00635315">
        <w:tc>
          <w:tcPr>
            <w:tcW w:w="452" w:type="pct"/>
          </w:tcPr>
          <w:p w14:paraId="26A03639" w14:textId="7B2025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R4-2301154</w:t>
            </w:r>
          </w:p>
        </w:tc>
        <w:tc>
          <w:tcPr>
            <w:tcW w:w="1069" w:type="pct"/>
          </w:tcPr>
          <w:p w14:paraId="6B4CE0C0" w14:textId="1B48B4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Harmonic mixing MSD for DC_8A-n79A (R15)</w:t>
            </w:r>
          </w:p>
        </w:tc>
        <w:tc>
          <w:tcPr>
            <w:tcW w:w="600" w:type="pct"/>
          </w:tcPr>
          <w:p w14:paraId="7F5720DB" w14:textId="4F4DA2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79" w:type="pct"/>
          </w:tcPr>
          <w:p w14:paraId="4C945C2E" w14:textId="706B43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2A13CD4" w14:textId="5DF731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0828</w:t>
            </w:r>
          </w:p>
        </w:tc>
        <w:tc>
          <w:tcPr>
            <w:tcW w:w="220" w:type="pct"/>
          </w:tcPr>
          <w:p w14:paraId="2EA7955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E18FC0D" w14:textId="6F45BE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F8A6992" w14:textId="619719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C00E0C8" w14:textId="7CB2C9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18BC0ADC" w14:textId="71F209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1FE6E0E" w14:textId="77777777" w:rsidTr="00635315">
        <w:tc>
          <w:tcPr>
            <w:tcW w:w="452" w:type="pct"/>
          </w:tcPr>
          <w:p w14:paraId="356FFE08" w14:textId="48D10B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R4-2301158</w:t>
            </w:r>
          </w:p>
        </w:tc>
        <w:tc>
          <w:tcPr>
            <w:tcW w:w="1069" w:type="pct"/>
          </w:tcPr>
          <w:p w14:paraId="24714855" w14:textId="16BA61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Harmonic mixing MSD for DC_8A-n79A (R16 CAT-A)</w:t>
            </w:r>
          </w:p>
        </w:tc>
        <w:tc>
          <w:tcPr>
            <w:tcW w:w="600" w:type="pct"/>
          </w:tcPr>
          <w:p w14:paraId="28F0AD09" w14:textId="074835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79" w:type="pct"/>
          </w:tcPr>
          <w:p w14:paraId="342B090A" w14:textId="7829B8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2068525" w14:textId="738C7E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0829</w:t>
            </w:r>
          </w:p>
        </w:tc>
        <w:tc>
          <w:tcPr>
            <w:tcW w:w="220" w:type="pct"/>
          </w:tcPr>
          <w:p w14:paraId="7F2EC55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0557FD5" w14:textId="6FE1C0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B15F781" w14:textId="429DE2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4C4E3A3" w14:textId="3DF578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105D9A8B" w14:textId="0D13B2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6616B64" w14:textId="77777777" w:rsidTr="00635315">
        <w:tc>
          <w:tcPr>
            <w:tcW w:w="452" w:type="pct"/>
          </w:tcPr>
          <w:p w14:paraId="5A8D654E" w14:textId="626191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R4-2301159</w:t>
            </w:r>
          </w:p>
        </w:tc>
        <w:tc>
          <w:tcPr>
            <w:tcW w:w="1069" w:type="pct"/>
          </w:tcPr>
          <w:p w14:paraId="7D745459" w14:textId="542621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Harmonic mixing MSD for DC_8A-n79A (R17 CAT-A)</w:t>
            </w:r>
          </w:p>
        </w:tc>
        <w:tc>
          <w:tcPr>
            <w:tcW w:w="600" w:type="pct"/>
          </w:tcPr>
          <w:p w14:paraId="72D4D390" w14:textId="55D4B8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79" w:type="pct"/>
          </w:tcPr>
          <w:p w14:paraId="69C5379E" w14:textId="5CA8CD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4DF38F6D" w14:textId="52F145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0830</w:t>
            </w:r>
          </w:p>
        </w:tc>
        <w:tc>
          <w:tcPr>
            <w:tcW w:w="220" w:type="pct"/>
          </w:tcPr>
          <w:p w14:paraId="13D2191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E18A486" w14:textId="0CF128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26C927B" w14:textId="1ABA20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A3C3E71" w14:textId="718528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24345303" w14:textId="1C6231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319ED376" w14:textId="77777777" w:rsidTr="00635315">
        <w:tc>
          <w:tcPr>
            <w:tcW w:w="452" w:type="pct"/>
          </w:tcPr>
          <w:p w14:paraId="4E670505" w14:textId="352327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R4-2301160</w:t>
            </w:r>
          </w:p>
        </w:tc>
        <w:tc>
          <w:tcPr>
            <w:tcW w:w="1069" w:type="pct"/>
          </w:tcPr>
          <w:p w14:paraId="61386196" w14:textId="20A54A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Harmonic mixing MSD for DC_8A-n79A (R18 CAT-A)</w:t>
            </w:r>
          </w:p>
        </w:tc>
        <w:tc>
          <w:tcPr>
            <w:tcW w:w="600" w:type="pct"/>
          </w:tcPr>
          <w:p w14:paraId="4B04B05A" w14:textId="00165D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79" w:type="pct"/>
          </w:tcPr>
          <w:p w14:paraId="0DEE4603" w14:textId="751327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0900A85A" w14:textId="7AE532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0831</w:t>
            </w:r>
          </w:p>
        </w:tc>
        <w:tc>
          <w:tcPr>
            <w:tcW w:w="220" w:type="pct"/>
          </w:tcPr>
          <w:p w14:paraId="79472E3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C472DB" w14:textId="45BCD7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D77200A" w14:textId="789634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E14E95C" w14:textId="355B9F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03496470" w14:textId="16F82C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56749980" w14:textId="77777777" w:rsidTr="00635315">
        <w:tc>
          <w:tcPr>
            <w:tcW w:w="452" w:type="pct"/>
          </w:tcPr>
          <w:p w14:paraId="1A4B11EC" w14:textId="5231AD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R4-2301169</w:t>
            </w:r>
          </w:p>
        </w:tc>
        <w:tc>
          <w:tcPr>
            <w:tcW w:w="1069" w:type="pct"/>
          </w:tcPr>
          <w:p w14:paraId="4CFB586F" w14:textId="56DAC8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38101-3 CR on clarification of UE coexistence frequency range (R15)</w:t>
            </w:r>
          </w:p>
        </w:tc>
        <w:tc>
          <w:tcPr>
            <w:tcW w:w="600" w:type="pct"/>
          </w:tcPr>
          <w:p w14:paraId="617C8206" w14:textId="2244A9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OPPO; Anritsu; Keysight; Rohde &amp; Schwarz</w:t>
            </w:r>
          </w:p>
        </w:tc>
        <w:tc>
          <w:tcPr>
            <w:tcW w:w="379" w:type="pct"/>
          </w:tcPr>
          <w:p w14:paraId="00950902" w14:textId="3F29F2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087499F" w14:textId="47397B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0832</w:t>
            </w:r>
          </w:p>
        </w:tc>
        <w:tc>
          <w:tcPr>
            <w:tcW w:w="220" w:type="pct"/>
          </w:tcPr>
          <w:p w14:paraId="112045F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E27B9DE" w14:textId="0340F6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5123D88" w14:textId="6E3737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7CF79F9" w14:textId="5749D5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D873121" w14:textId="46A11B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6B0FB870" w14:textId="77777777" w:rsidTr="00635315">
        <w:tc>
          <w:tcPr>
            <w:tcW w:w="452" w:type="pct"/>
          </w:tcPr>
          <w:p w14:paraId="5794D82E" w14:textId="5523A3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R4-2301170</w:t>
            </w:r>
          </w:p>
        </w:tc>
        <w:tc>
          <w:tcPr>
            <w:tcW w:w="1069" w:type="pct"/>
          </w:tcPr>
          <w:p w14:paraId="04364C22" w14:textId="5341D8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38101-3 CR on clarification of UE coexistence frequency range (R16)</w:t>
            </w:r>
          </w:p>
        </w:tc>
        <w:tc>
          <w:tcPr>
            <w:tcW w:w="600" w:type="pct"/>
          </w:tcPr>
          <w:p w14:paraId="32136BA6" w14:textId="200F24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OPPO; Anritsu; Keysight; Rohde &amp; Schwarz</w:t>
            </w:r>
          </w:p>
        </w:tc>
        <w:tc>
          <w:tcPr>
            <w:tcW w:w="379" w:type="pct"/>
          </w:tcPr>
          <w:p w14:paraId="2E159B18" w14:textId="7FE690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0DEBAEC1" w14:textId="4B4F4F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0833</w:t>
            </w:r>
          </w:p>
        </w:tc>
        <w:tc>
          <w:tcPr>
            <w:tcW w:w="220" w:type="pct"/>
          </w:tcPr>
          <w:p w14:paraId="259BDD1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77D4698" w14:textId="3CAD12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C0A1880" w14:textId="56A886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A5AB3D4" w14:textId="1A3947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4B190E0" w14:textId="227626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61A71EAD" w14:textId="77777777" w:rsidTr="00635315">
        <w:tc>
          <w:tcPr>
            <w:tcW w:w="452" w:type="pct"/>
          </w:tcPr>
          <w:p w14:paraId="4F6E6465" w14:textId="6350B0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R4-2301171</w:t>
            </w:r>
          </w:p>
        </w:tc>
        <w:tc>
          <w:tcPr>
            <w:tcW w:w="1069" w:type="pct"/>
          </w:tcPr>
          <w:p w14:paraId="590E6390" w14:textId="2987A7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38101-3 CR on clarification of UE coexistence frequency range (R17 CAT-A)</w:t>
            </w:r>
          </w:p>
        </w:tc>
        <w:tc>
          <w:tcPr>
            <w:tcW w:w="600" w:type="pct"/>
          </w:tcPr>
          <w:p w14:paraId="180E793C" w14:textId="542DED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OPPO; Anritsu; Keysight; Rohde &amp; Schwarz</w:t>
            </w:r>
          </w:p>
        </w:tc>
        <w:tc>
          <w:tcPr>
            <w:tcW w:w="379" w:type="pct"/>
          </w:tcPr>
          <w:p w14:paraId="7E4DB82D" w14:textId="010924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069F9E32" w14:textId="56D47C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0834</w:t>
            </w:r>
          </w:p>
        </w:tc>
        <w:tc>
          <w:tcPr>
            <w:tcW w:w="220" w:type="pct"/>
          </w:tcPr>
          <w:p w14:paraId="3484A3C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8BEB4C" w14:textId="30A99F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5CEB2EE" w14:textId="7656F8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5B312A7" w14:textId="0180E0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1DF615E" w14:textId="482C3E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2A94CF7D" w14:textId="77777777" w:rsidTr="00635315">
        <w:tc>
          <w:tcPr>
            <w:tcW w:w="452" w:type="pct"/>
          </w:tcPr>
          <w:p w14:paraId="5E08FFAF" w14:textId="29E8A8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R4-2301172</w:t>
            </w:r>
          </w:p>
        </w:tc>
        <w:tc>
          <w:tcPr>
            <w:tcW w:w="1069" w:type="pct"/>
          </w:tcPr>
          <w:p w14:paraId="1A45B225" w14:textId="5D9CE7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38101-3 CR on clarification of UE coexistence frequency range (R18 CAT-A)</w:t>
            </w:r>
          </w:p>
        </w:tc>
        <w:tc>
          <w:tcPr>
            <w:tcW w:w="600" w:type="pct"/>
          </w:tcPr>
          <w:p w14:paraId="7ECFF98C" w14:textId="6764E3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OPPO; Anritsu; Keysight; Rohde &amp; Schwarz</w:t>
            </w:r>
          </w:p>
        </w:tc>
        <w:tc>
          <w:tcPr>
            <w:tcW w:w="379" w:type="pct"/>
          </w:tcPr>
          <w:p w14:paraId="0BA57456" w14:textId="246B3F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56CC01C" w14:textId="416F5C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0835</w:t>
            </w:r>
          </w:p>
        </w:tc>
        <w:tc>
          <w:tcPr>
            <w:tcW w:w="220" w:type="pct"/>
          </w:tcPr>
          <w:p w14:paraId="1812ED3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22C779" w14:textId="684050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64B2FCB" w14:textId="066295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D75597B" w14:textId="0F0CFA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19F6C29D" w14:textId="7FE0CB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2EC20EE" w14:textId="77777777" w:rsidTr="00635315">
        <w:tc>
          <w:tcPr>
            <w:tcW w:w="452" w:type="pct"/>
          </w:tcPr>
          <w:p w14:paraId="4FF34528" w14:textId="37B7EF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R4-2301248</w:t>
            </w:r>
          </w:p>
        </w:tc>
        <w:tc>
          <w:tcPr>
            <w:tcW w:w="1069" w:type="pct"/>
          </w:tcPr>
          <w:p w14:paraId="42B0E6F9" w14:textId="266AEA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HigherPowerLimitCADC IE name</w:t>
            </w:r>
          </w:p>
        </w:tc>
        <w:tc>
          <w:tcPr>
            <w:tcW w:w="600" w:type="pct"/>
          </w:tcPr>
          <w:p w14:paraId="1799B753" w14:textId="6EBF60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7F1AAEF5" w14:textId="3EE2B2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DB6FBF8" w14:textId="19E4CE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0836</w:t>
            </w:r>
          </w:p>
        </w:tc>
        <w:tc>
          <w:tcPr>
            <w:tcW w:w="220" w:type="pct"/>
          </w:tcPr>
          <w:p w14:paraId="2FED227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74F68F3" w14:textId="79BFC9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C79FD94" w14:textId="4D9810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F0205A8" w14:textId="5DCE90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Power_Limit_CA_DC-Core</w:t>
            </w:r>
          </w:p>
        </w:tc>
        <w:tc>
          <w:tcPr>
            <w:tcW w:w="513" w:type="pct"/>
          </w:tcPr>
          <w:p w14:paraId="3B9FF7A4" w14:textId="5891B7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17FC2CD" w14:textId="77777777" w:rsidTr="00635315">
        <w:tc>
          <w:tcPr>
            <w:tcW w:w="452" w:type="pct"/>
          </w:tcPr>
          <w:p w14:paraId="586E044F" w14:textId="4D6136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R4-2301249</w:t>
            </w:r>
          </w:p>
        </w:tc>
        <w:tc>
          <w:tcPr>
            <w:tcW w:w="1069" w:type="pct"/>
          </w:tcPr>
          <w:p w14:paraId="0FA8212B" w14:textId="257A41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HigherPowerLimitCADC IE name</w:t>
            </w:r>
          </w:p>
        </w:tc>
        <w:tc>
          <w:tcPr>
            <w:tcW w:w="600" w:type="pct"/>
          </w:tcPr>
          <w:p w14:paraId="400D39A0" w14:textId="5E35FB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56688225" w14:textId="580DFB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0255A92D" w14:textId="2B7EDF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0837</w:t>
            </w:r>
          </w:p>
        </w:tc>
        <w:tc>
          <w:tcPr>
            <w:tcW w:w="220" w:type="pct"/>
          </w:tcPr>
          <w:p w14:paraId="2B47CDC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CAD5DF9" w14:textId="3D50C5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1FB09C7" w14:textId="5EAA53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6B2D58F" w14:textId="474B85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Power_Limit_CA_DC-Core</w:t>
            </w:r>
          </w:p>
        </w:tc>
        <w:tc>
          <w:tcPr>
            <w:tcW w:w="513" w:type="pct"/>
          </w:tcPr>
          <w:p w14:paraId="05B7A69F" w14:textId="374E2E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CF5C6DB" w14:textId="77777777" w:rsidTr="00635315">
        <w:tc>
          <w:tcPr>
            <w:tcW w:w="452" w:type="pct"/>
          </w:tcPr>
          <w:p w14:paraId="3BD705C2" w14:textId="2BDAAF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R4-2301274</w:t>
            </w:r>
          </w:p>
        </w:tc>
        <w:tc>
          <w:tcPr>
            <w:tcW w:w="1069" w:type="pct"/>
          </w:tcPr>
          <w:p w14:paraId="4304AD48" w14:textId="7F9169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2 bands DL with up to 2 bands UL into TS 38.101-3</w:t>
            </w:r>
          </w:p>
        </w:tc>
        <w:tc>
          <w:tcPr>
            <w:tcW w:w="600" w:type="pct"/>
          </w:tcPr>
          <w:p w14:paraId="257879C6" w14:textId="088225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19E479DF" w14:textId="03E4F6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D242ACA" w14:textId="01E331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0838</w:t>
            </w:r>
          </w:p>
        </w:tc>
        <w:tc>
          <w:tcPr>
            <w:tcW w:w="220" w:type="pct"/>
          </w:tcPr>
          <w:p w14:paraId="1F8A6BD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C58C718" w14:textId="03E753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4DA93FA" w14:textId="5C7871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206B9066" w14:textId="13A6A0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NR_CADC_R18_2BDL_xBUL-Core</w:t>
            </w:r>
          </w:p>
        </w:tc>
        <w:tc>
          <w:tcPr>
            <w:tcW w:w="513" w:type="pct"/>
          </w:tcPr>
          <w:p w14:paraId="598F63D5" w14:textId="7A6E89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16ED792" w14:textId="77777777" w:rsidTr="00635315">
        <w:tc>
          <w:tcPr>
            <w:tcW w:w="452" w:type="pct"/>
          </w:tcPr>
          <w:p w14:paraId="157294EA" w14:textId="7450F0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R4-2301314</w:t>
            </w:r>
          </w:p>
        </w:tc>
        <w:tc>
          <w:tcPr>
            <w:tcW w:w="1069" w:type="pct"/>
          </w:tcPr>
          <w:p w14:paraId="67C78C9A" w14:textId="60237C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R15 TS38.101-3 maintenance for UE co-ex requirements for UL EN-DC</w:t>
            </w:r>
          </w:p>
        </w:tc>
        <w:tc>
          <w:tcPr>
            <w:tcW w:w="600" w:type="pct"/>
          </w:tcPr>
          <w:p w14:paraId="6D69E79A" w14:textId="4C7104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79" w:type="pct"/>
          </w:tcPr>
          <w:p w14:paraId="12E70239" w14:textId="26D318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434D012D" w14:textId="0B6A43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0839</w:t>
            </w:r>
          </w:p>
        </w:tc>
        <w:tc>
          <w:tcPr>
            <w:tcW w:w="220" w:type="pct"/>
          </w:tcPr>
          <w:p w14:paraId="7C32E53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90BFA8" w14:textId="0699B7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171564EE" w14:textId="521571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ACDAA38" w14:textId="1BBF46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2F08032E" w14:textId="1405E3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4DD756E" w14:textId="77777777" w:rsidTr="00635315">
        <w:tc>
          <w:tcPr>
            <w:tcW w:w="452" w:type="pct"/>
          </w:tcPr>
          <w:p w14:paraId="22AACDD1" w14:textId="1EEEF5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R4-2301315</w:t>
            </w:r>
          </w:p>
        </w:tc>
        <w:tc>
          <w:tcPr>
            <w:tcW w:w="1069" w:type="pct"/>
          </w:tcPr>
          <w:p w14:paraId="0DA6969B" w14:textId="504253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R16 TS38.101-3 maintenance for UE co-ex requirements for UL EN-DC</w:t>
            </w:r>
          </w:p>
        </w:tc>
        <w:tc>
          <w:tcPr>
            <w:tcW w:w="600" w:type="pct"/>
          </w:tcPr>
          <w:p w14:paraId="4AEC7D51" w14:textId="1B8F7C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79" w:type="pct"/>
          </w:tcPr>
          <w:p w14:paraId="6D90716D" w14:textId="6AA5C7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95C5D1B" w14:textId="74F3B6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0840</w:t>
            </w:r>
          </w:p>
        </w:tc>
        <w:tc>
          <w:tcPr>
            <w:tcW w:w="220" w:type="pct"/>
          </w:tcPr>
          <w:p w14:paraId="476CAE0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F5DE903" w14:textId="44BB78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0C0EC16" w14:textId="671650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42DD338" w14:textId="5E2D4E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DC_R16_1BLTE_1BNR_2DL2UL-Core, NR_newRAT-Core</w:t>
            </w:r>
          </w:p>
        </w:tc>
        <w:tc>
          <w:tcPr>
            <w:tcW w:w="513" w:type="pct"/>
          </w:tcPr>
          <w:p w14:paraId="2D0CF345" w14:textId="0B1645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21531D2" w14:textId="77777777" w:rsidTr="00635315">
        <w:tc>
          <w:tcPr>
            <w:tcW w:w="452" w:type="pct"/>
          </w:tcPr>
          <w:p w14:paraId="421D90C9" w14:textId="2224FA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R4-2301316</w:t>
            </w:r>
          </w:p>
        </w:tc>
        <w:tc>
          <w:tcPr>
            <w:tcW w:w="1069" w:type="pct"/>
          </w:tcPr>
          <w:p w14:paraId="03484AA9" w14:textId="7FBBA5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R17 TS38.101-3 maintenance for UE co-ex requirements for UL EN-DC</w:t>
            </w:r>
          </w:p>
        </w:tc>
        <w:tc>
          <w:tcPr>
            <w:tcW w:w="600" w:type="pct"/>
          </w:tcPr>
          <w:p w14:paraId="0764EE7E" w14:textId="5CBA91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79" w:type="pct"/>
          </w:tcPr>
          <w:p w14:paraId="461E1AFD" w14:textId="7C704D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0BFE23C3" w14:textId="7B5868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0841</w:t>
            </w:r>
          </w:p>
        </w:tc>
        <w:tc>
          <w:tcPr>
            <w:tcW w:w="220" w:type="pct"/>
          </w:tcPr>
          <w:p w14:paraId="2FAE9B7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88E59AD" w14:textId="09A09A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81325F3" w14:textId="715AB8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1A3CEE4" w14:textId="40550A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DC_R17_1BLTE_1BNR_2DL2UL-Core, NR_newRAT-Core, DC_R16_1BLTE_1BNR_2DL2UL-Core</w:t>
            </w:r>
          </w:p>
        </w:tc>
        <w:tc>
          <w:tcPr>
            <w:tcW w:w="513" w:type="pct"/>
          </w:tcPr>
          <w:p w14:paraId="4444E515" w14:textId="198630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7054333" w14:textId="77777777" w:rsidTr="00635315">
        <w:tc>
          <w:tcPr>
            <w:tcW w:w="452" w:type="pct"/>
          </w:tcPr>
          <w:p w14:paraId="34113709" w14:textId="2FEFDE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R4-2301317</w:t>
            </w:r>
          </w:p>
        </w:tc>
        <w:tc>
          <w:tcPr>
            <w:tcW w:w="1069" w:type="pct"/>
          </w:tcPr>
          <w:p w14:paraId="13792E90" w14:textId="203239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R18 TS38.101-3 maintenance for UE co-ex requirements for EN-DC</w:t>
            </w:r>
          </w:p>
        </w:tc>
        <w:tc>
          <w:tcPr>
            <w:tcW w:w="600" w:type="pct"/>
          </w:tcPr>
          <w:p w14:paraId="2AFBF912" w14:textId="41CD1C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79" w:type="pct"/>
          </w:tcPr>
          <w:p w14:paraId="1F8EE834" w14:textId="74CD6E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486EE35D" w14:textId="081F46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0842</w:t>
            </w:r>
          </w:p>
        </w:tc>
        <w:tc>
          <w:tcPr>
            <w:tcW w:w="220" w:type="pct"/>
          </w:tcPr>
          <w:p w14:paraId="611543C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7D5C65E" w14:textId="32E8E1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F27C9E8" w14:textId="2B2E30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479A73E" w14:textId="261428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DC_R17_1BLTE_1BNR_2DL2UL-Core, NR_newRAT-Core, DC_R16_1BLTE_1BNR_2DL2UL-Core</w:t>
            </w:r>
          </w:p>
        </w:tc>
        <w:tc>
          <w:tcPr>
            <w:tcW w:w="513" w:type="pct"/>
          </w:tcPr>
          <w:p w14:paraId="6A11C6D2" w14:textId="6E6D4C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C7A8B3F" w14:textId="77777777" w:rsidTr="00635315">
        <w:tc>
          <w:tcPr>
            <w:tcW w:w="452" w:type="pct"/>
          </w:tcPr>
          <w:p w14:paraId="2A08D086" w14:textId="143CDF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R4-2301318</w:t>
            </w:r>
          </w:p>
        </w:tc>
        <w:tc>
          <w:tcPr>
            <w:tcW w:w="1069" w:type="pct"/>
          </w:tcPr>
          <w:p w14:paraId="2F346558" w14:textId="7E4CB1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R17 TS38.101-3 modification of MSD test point for DC_21_n28-n79</w:t>
            </w:r>
          </w:p>
        </w:tc>
        <w:tc>
          <w:tcPr>
            <w:tcW w:w="600" w:type="pct"/>
          </w:tcPr>
          <w:p w14:paraId="0820B172" w14:textId="5F33F8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79" w:type="pct"/>
          </w:tcPr>
          <w:p w14:paraId="69441909" w14:textId="67D266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4815811" w14:textId="0DB048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0843</w:t>
            </w:r>
          </w:p>
        </w:tc>
        <w:tc>
          <w:tcPr>
            <w:tcW w:w="220" w:type="pct"/>
          </w:tcPr>
          <w:p w14:paraId="211C704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B0CF1A5" w14:textId="3ED850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A9F1F36" w14:textId="0B8F47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57D0D0B" w14:textId="12BFFC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DC_R17_xBLTE_2BNR_yDL2UL-Core</w:t>
            </w:r>
          </w:p>
        </w:tc>
        <w:tc>
          <w:tcPr>
            <w:tcW w:w="513" w:type="pct"/>
          </w:tcPr>
          <w:p w14:paraId="096A4234" w14:textId="6A4A32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B90932E" w14:textId="77777777" w:rsidTr="00635315">
        <w:tc>
          <w:tcPr>
            <w:tcW w:w="452" w:type="pct"/>
          </w:tcPr>
          <w:p w14:paraId="4A9BD10B" w14:textId="546B24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R4-2301319</w:t>
            </w:r>
          </w:p>
        </w:tc>
        <w:tc>
          <w:tcPr>
            <w:tcW w:w="1069" w:type="pct"/>
          </w:tcPr>
          <w:p w14:paraId="56AF7DD8" w14:textId="2D6705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R18 TS38.101-3 modification of MSD test point for DC_21_n28-n79</w:t>
            </w:r>
          </w:p>
        </w:tc>
        <w:tc>
          <w:tcPr>
            <w:tcW w:w="600" w:type="pct"/>
          </w:tcPr>
          <w:p w14:paraId="257BA20F" w14:textId="644DC1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79" w:type="pct"/>
          </w:tcPr>
          <w:p w14:paraId="1304E415" w14:textId="15F20C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DAEA9CF" w14:textId="01DEC2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0844</w:t>
            </w:r>
          </w:p>
        </w:tc>
        <w:tc>
          <w:tcPr>
            <w:tcW w:w="220" w:type="pct"/>
          </w:tcPr>
          <w:p w14:paraId="70B53C2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D232E2" w14:textId="59C5DE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1F6EC47" w14:textId="16FF81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8D35A73" w14:textId="630513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DC_R17_xBLTE_2BNR_yDL2UL-Core</w:t>
            </w:r>
          </w:p>
        </w:tc>
        <w:tc>
          <w:tcPr>
            <w:tcW w:w="513" w:type="pct"/>
          </w:tcPr>
          <w:p w14:paraId="3F41D4E1" w14:textId="54DC27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7CD43C7" w14:textId="77777777" w:rsidTr="00635315">
        <w:tc>
          <w:tcPr>
            <w:tcW w:w="452" w:type="pct"/>
          </w:tcPr>
          <w:p w14:paraId="562061B6" w14:textId="48AE1D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R4-2301368</w:t>
            </w:r>
          </w:p>
        </w:tc>
        <w:tc>
          <w:tcPr>
            <w:tcW w:w="1069" w:type="pct"/>
          </w:tcPr>
          <w:p w14:paraId="33515876" w14:textId="5AC012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Harmonic mixing MSD for DC_8A-n79A (R16 CAT-A)</w:t>
            </w:r>
          </w:p>
        </w:tc>
        <w:tc>
          <w:tcPr>
            <w:tcW w:w="600" w:type="pct"/>
          </w:tcPr>
          <w:p w14:paraId="52BB7C6F" w14:textId="159B31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79" w:type="pct"/>
          </w:tcPr>
          <w:p w14:paraId="7DA198CB" w14:textId="7DC403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B6FA838" w14:textId="63D4B9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0845</w:t>
            </w:r>
          </w:p>
        </w:tc>
        <w:tc>
          <w:tcPr>
            <w:tcW w:w="220" w:type="pct"/>
          </w:tcPr>
          <w:p w14:paraId="45954B9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B814170" w14:textId="72DF64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8B822E7" w14:textId="7F0E8D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B1FE11E" w14:textId="6C6029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210C16A4" w14:textId="402718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A547864" w14:textId="77777777" w:rsidTr="00635315">
        <w:tc>
          <w:tcPr>
            <w:tcW w:w="452" w:type="pct"/>
          </w:tcPr>
          <w:p w14:paraId="5AEBE177" w14:textId="659B49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R4-2301369</w:t>
            </w:r>
          </w:p>
        </w:tc>
        <w:tc>
          <w:tcPr>
            <w:tcW w:w="1069" w:type="pct"/>
          </w:tcPr>
          <w:p w14:paraId="26356D45" w14:textId="115AD8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Harmonic mixing MSD for DC_8A-n79A (R17 CAT-A)</w:t>
            </w:r>
          </w:p>
        </w:tc>
        <w:tc>
          <w:tcPr>
            <w:tcW w:w="600" w:type="pct"/>
          </w:tcPr>
          <w:p w14:paraId="6AADBE24" w14:textId="653BB3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79" w:type="pct"/>
          </w:tcPr>
          <w:p w14:paraId="26644F42" w14:textId="3E5B26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1416B31" w14:textId="49EF7A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0846</w:t>
            </w:r>
          </w:p>
        </w:tc>
        <w:tc>
          <w:tcPr>
            <w:tcW w:w="220" w:type="pct"/>
          </w:tcPr>
          <w:p w14:paraId="75BA3D4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4CE6840" w14:textId="034033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D82186B" w14:textId="510E2E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2EFB16B" w14:textId="281ED2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07602C1" w14:textId="4185AD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B626DB2" w14:textId="77777777" w:rsidTr="00635315">
        <w:tc>
          <w:tcPr>
            <w:tcW w:w="452" w:type="pct"/>
          </w:tcPr>
          <w:p w14:paraId="1763D587" w14:textId="0A1745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R4-2301370</w:t>
            </w:r>
          </w:p>
        </w:tc>
        <w:tc>
          <w:tcPr>
            <w:tcW w:w="1069" w:type="pct"/>
          </w:tcPr>
          <w:p w14:paraId="6C03555C" w14:textId="39E027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Harmonic mixing MSD for DC_8A-n79A (R18 CAT-A)</w:t>
            </w:r>
          </w:p>
        </w:tc>
        <w:tc>
          <w:tcPr>
            <w:tcW w:w="600" w:type="pct"/>
          </w:tcPr>
          <w:p w14:paraId="56EEA8E6" w14:textId="67542E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79" w:type="pct"/>
          </w:tcPr>
          <w:p w14:paraId="1CD270C6" w14:textId="237772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03D2103" w14:textId="387CFB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0847</w:t>
            </w:r>
          </w:p>
        </w:tc>
        <w:tc>
          <w:tcPr>
            <w:tcW w:w="220" w:type="pct"/>
          </w:tcPr>
          <w:p w14:paraId="54285C1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60A1D6" w14:textId="2DBB82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52D6848" w14:textId="0D997D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A066E52" w14:textId="547D2A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3C3034C" w14:textId="60DEB1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6627591" w14:textId="77777777" w:rsidTr="00635315">
        <w:tc>
          <w:tcPr>
            <w:tcW w:w="452" w:type="pct"/>
          </w:tcPr>
          <w:p w14:paraId="105FA086" w14:textId="3A4540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R4-2301376</w:t>
            </w:r>
          </w:p>
        </w:tc>
        <w:tc>
          <w:tcPr>
            <w:tcW w:w="1069" w:type="pct"/>
          </w:tcPr>
          <w:p w14:paraId="3F9DF724" w14:textId="0DD1D0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38101-3 CR on clarification of UE coexistence frequency range (R17 CAT-A)</w:t>
            </w:r>
          </w:p>
        </w:tc>
        <w:tc>
          <w:tcPr>
            <w:tcW w:w="600" w:type="pct"/>
          </w:tcPr>
          <w:p w14:paraId="2A1EFE57" w14:textId="452590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OPPO; Anritsu; Keysight; Rohde &amp; Schwarz</w:t>
            </w:r>
          </w:p>
        </w:tc>
        <w:tc>
          <w:tcPr>
            <w:tcW w:w="379" w:type="pct"/>
          </w:tcPr>
          <w:p w14:paraId="0210166B" w14:textId="4D228C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E38ACEF" w14:textId="416867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0848</w:t>
            </w:r>
          </w:p>
        </w:tc>
        <w:tc>
          <w:tcPr>
            <w:tcW w:w="220" w:type="pct"/>
          </w:tcPr>
          <w:p w14:paraId="1F4F312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1D9E54" w14:textId="5D529D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74FCB57" w14:textId="45667B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B38A5BE" w14:textId="07936D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73B3B65" w14:textId="3DEA9D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30F3B0C6" w14:textId="77777777" w:rsidTr="00635315">
        <w:tc>
          <w:tcPr>
            <w:tcW w:w="452" w:type="pct"/>
          </w:tcPr>
          <w:p w14:paraId="5CA03764" w14:textId="0FD158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R4-2301377</w:t>
            </w:r>
          </w:p>
        </w:tc>
        <w:tc>
          <w:tcPr>
            <w:tcW w:w="1069" w:type="pct"/>
          </w:tcPr>
          <w:p w14:paraId="0979E327" w14:textId="6D2D8B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38101-3 CR on clarification of UE coexistence frequency range (R18 CAT-A)</w:t>
            </w:r>
          </w:p>
        </w:tc>
        <w:tc>
          <w:tcPr>
            <w:tcW w:w="600" w:type="pct"/>
          </w:tcPr>
          <w:p w14:paraId="240C1142" w14:textId="074BA8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OPPO; Anritsu; Keysight; Rohde &amp; Schwarz</w:t>
            </w:r>
          </w:p>
        </w:tc>
        <w:tc>
          <w:tcPr>
            <w:tcW w:w="379" w:type="pct"/>
          </w:tcPr>
          <w:p w14:paraId="7DFECC64" w14:textId="7C9960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2F41A1B" w14:textId="230D71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0849</w:t>
            </w:r>
          </w:p>
        </w:tc>
        <w:tc>
          <w:tcPr>
            <w:tcW w:w="220" w:type="pct"/>
          </w:tcPr>
          <w:p w14:paraId="599A485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ED6E75D" w14:textId="55BF93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5768A83" w14:textId="3183AB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FACB87B" w14:textId="2357FB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02E07F2" w14:textId="0153D8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620DE78C" w14:textId="77777777" w:rsidTr="00635315">
        <w:tc>
          <w:tcPr>
            <w:tcW w:w="452" w:type="pct"/>
          </w:tcPr>
          <w:p w14:paraId="694EA8AD" w14:textId="4A78CB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R4-2301455</w:t>
            </w:r>
          </w:p>
        </w:tc>
        <w:tc>
          <w:tcPr>
            <w:tcW w:w="1069" w:type="pct"/>
          </w:tcPr>
          <w:p w14:paraId="09A9F4FB" w14:textId="1716D3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DC of 2 bands LTE and 1 band NR from RAN4#106 into TS 38.101-3</w:t>
            </w:r>
          </w:p>
        </w:tc>
        <w:tc>
          <w:tcPr>
            <w:tcW w:w="600" w:type="pct"/>
          </w:tcPr>
          <w:p w14:paraId="5827E586" w14:textId="61CC80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D9D2332" w14:textId="7D71C1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05BDCA6" w14:textId="100A8C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0850</w:t>
            </w:r>
          </w:p>
        </w:tc>
        <w:tc>
          <w:tcPr>
            <w:tcW w:w="220" w:type="pct"/>
          </w:tcPr>
          <w:p w14:paraId="3F2CC1F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191B22" w14:textId="7FB4DE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532C65C" w14:textId="58C508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67F09D8C" w14:textId="19DE7D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DC_R18_2BLTE_1BNR_3DL2UL</w:t>
            </w:r>
          </w:p>
        </w:tc>
        <w:tc>
          <w:tcPr>
            <w:tcW w:w="513" w:type="pct"/>
          </w:tcPr>
          <w:p w14:paraId="14D8F3CE" w14:textId="078072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C97619B" w14:textId="77777777" w:rsidTr="00635315">
        <w:tc>
          <w:tcPr>
            <w:tcW w:w="452" w:type="pct"/>
          </w:tcPr>
          <w:p w14:paraId="2675C2F3" w14:textId="268835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R4-2301500</w:t>
            </w:r>
          </w:p>
        </w:tc>
        <w:tc>
          <w:tcPr>
            <w:tcW w:w="1069" w:type="pct"/>
          </w:tcPr>
          <w:p w14:paraId="0EC49A3B" w14:textId="526DC0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38.101-3 NR Inter-band CA/DC for y bands DL (y=4, 5, 6) with x bands UL (x=1, 2)</w:t>
            </w:r>
          </w:p>
        </w:tc>
        <w:tc>
          <w:tcPr>
            <w:tcW w:w="600" w:type="pct"/>
          </w:tcPr>
          <w:p w14:paraId="275D7485" w14:textId="578708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474BD6CD" w14:textId="725DA5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437C5110" w14:textId="0DAB0C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0851</w:t>
            </w:r>
          </w:p>
        </w:tc>
        <w:tc>
          <w:tcPr>
            <w:tcW w:w="220" w:type="pct"/>
          </w:tcPr>
          <w:p w14:paraId="133E9D7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42ACE97" w14:textId="75FB81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9446F30" w14:textId="4C999B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316A79B4" w14:textId="3BDF6F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NR_CADC_R18_yBDL_xBUL-Core</w:t>
            </w:r>
          </w:p>
        </w:tc>
        <w:tc>
          <w:tcPr>
            <w:tcW w:w="513" w:type="pct"/>
          </w:tcPr>
          <w:p w14:paraId="5CCBAC21" w14:textId="05B76A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36632B3" w14:textId="77777777" w:rsidTr="00635315">
        <w:tc>
          <w:tcPr>
            <w:tcW w:w="452" w:type="pct"/>
          </w:tcPr>
          <w:p w14:paraId="18E96C59" w14:textId="62B3E6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R4-2301517</w:t>
            </w:r>
          </w:p>
        </w:tc>
        <w:tc>
          <w:tcPr>
            <w:tcW w:w="1069" w:type="pct"/>
          </w:tcPr>
          <w:p w14:paraId="4DEE4163" w14:textId="2A99D9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powerClassNRPart IE</w:t>
            </w:r>
          </w:p>
        </w:tc>
        <w:tc>
          <w:tcPr>
            <w:tcW w:w="600" w:type="pct"/>
          </w:tcPr>
          <w:p w14:paraId="484F4F80" w14:textId="6B3BC6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25A9C7DB" w14:textId="6F3CB7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D64D4AD" w14:textId="076831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0852</w:t>
            </w:r>
          </w:p>
        </w:tc>
        <w:tc>
          <w:tcPr>
            <w:tcW w:w="220" w:type="pct"/>
          </w:tcPr>
          <w:p w14:paraId="203FF2E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0572E29" w14:textId="433BE2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B92C059" w14:textId="6B5E0D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7E9EDED" w14:textId="123EDC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3" w:type="pct"/>
          </w:tcPr>
          <w:p w14:paraId="34595D89" w14:textId="10A92D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912DBB3" w14:textId="77777777" w:rsidTr="00635315">
        <w:tc>
          <w:tcPr>
            <w:tcW w:w="452" w:type="pct"/>
          </w:tcPr>
          <w:p w14:paraId="7E895E3D" w14:textId="138351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R4-2301518</w:t>
            </w:r>
          </w:p>
        </w:tc>
        <w:tc>
          <w:tcPr>
            <w:tcW w:w="1069" w:type="pct"/>
          </w:tcPr>
          <w:p w14:paraId="76F1474A" w14:textId="2FD2A0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powerClassNRPart and HigherPowerLimitCADC IE</w:t>
            </w:r>
          </w:p>
        </w:tc>
        <w:tc>
          <w:tcPr>
            <w:tcW w:w="600" w:type="pct"/>
          </w:tcPr>
          <w:p w14:paraId="2148C8E9" w14:textId="3E5DC0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00506332" w14:textId="2DBE70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6FA32C2" w14:textId="7DFF1C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0853</w:t>
            </w:r>
          </w:p>
        </w:tc>
        <w:tc>
          <w:tcPr>
            <w:tcW w:w="220" w:type="pct"/>
          </w:tcPr>
          <w:p w14:paraId="6779FBC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DBD6F44" w14:textId="3EF428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7625958" w14:textId="37CCED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30A766A" w14:textId="4BB0C8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Power_Limit_CA_DC-Core</w:t>
            </w:r>
          </w:p>
        </w:tc>
        <w:tc>
          <w:tcPr>
            <w:tcW w:w="513" w:type="pct"/>
          </w:tcPr>
          <w:p w14:paraId="136D7449" w14:textId="580D75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18071AED" w14:textId="77777777" w:rsidTr="00635315">
        <w:tc>
          <w:tcPr>
            <w:tcW w:w="452" w:type="pct"/>
          </w:tcPr>
          <w:p w14:paraId="6DD9E66A" w14:textId="63A0BC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R4-2303524</w:t>
            </w:r>
          </w:p>
        </w:tc>
        <w:tc>
          <w:tcPr>
            <w:tcW w:w="1069" w:type="pct"/>
          </w:tcPr>
          <w:p w14:paraId="5B6965FE" w14:textId="28705D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powerClassNRPart IE</w:t>
            </w:r>
          </w:p>
        </w:tc>
        <w:tc>
          <w:tcPr>
            <w:tcW w:w="600" w:type="pct"/>
          </w:tcPr>
          <w:p w14:paraId="757ABA48" w14:textId="79B548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00494369" w14:textId="3AABF6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15ABD250" w14:textId="722E94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0853</w:t>
            </w:r>
          </w:p>
        </w:tc>
        <w:tc>
          <w:tcPr>
            <w:tcW w:w="220" w:type="pct"/>
          </w:tcPr>
          <w:p w14:paraId="7BAFFF42" w14:textId="00070813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9E07807" w14:textId="28CD82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369638F" w14:textId="6F1E66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D1D3593" w14:textId="7C3F02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Power_Limit_CA_DC-Core</w:t>
            </w:r>
          </w:p>
        </w:tc>
        <w:tc>
          <w:tcPr>
            <w:tcW w:w="513" w:type="pct"/>
          </w:tcPr>
          <w:p w14:paraId="049D0CF7" w14:textId="185698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16A93EB" w14:textId="77777777" w:rsidTr="00635315">
        <w:tc>
          <w:tcPr>
            <w:tcW w:w="452" w:type="pct"/>
          </w:tcPr>
          <w:p w14:paraId="54C910CB" w14:textId="30B966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R4-2301519</w:t>
            </w:r>
          </w:p>
        </w:tc>
        <w:tc>
          <w:tcPr>
            <w:tcW w:w="1069" w:type="pct"/>
          </w:tcPr>
          <w:p w14:paraId="40960C72" w14:textId="53AD7F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powerClassNRPart and HigherPowerLimitCADC IE</w:t>
            </w:r>
          </w:p>
        </w:tc>
        <w:tc>
          <w:tcPr>
            <w:tcW w:w="600" w:type="pct"/>
          </w:tcPr>
          <w:p w14:paraId="57683CF1" w14:textId="41F440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54F6C6FC" w14:textId="525C65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1A3C9ECC" w14:textId="3DBAD6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0854</w:t>
            </w:r>
          </w:p>
        </w:tc>
        <w:tc>
          <w:tcPr>
            <w:tcW w:w="220" w:type="pct"/>
          </w:tcPr>
          <w:p w14:paraId="22A4A52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160364A" w14:textId="43C587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30F710E" w14:textId="0BF041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270D419" w14:textId="1B1AAA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Power_Limit_CA_DC-Core</w:t>
            </w:r>
          </w:p>
        </w:tc>
        <w:tc>
          <w:tcPr>
            <w:tcW w:w="513" w:type="pct"/>
          </w:tcPr>
          <w:p w14:paraId="3D85646E" w14:textId="690F93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47C4A574" w14:textId="77777777" w:rsidTr="00635315">
        <w:tc>
          <w:tcPr>
            <w:tcW w:w="452" w:type="pct"/>
          </w:tcPr>
          <w:p w14:paraId="09DEDE83" w14:textId="5E0C20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R4-2303525</w:t>
            </w:r>
          </w:p>
        </w:tc>
        <w:tc>
          <w:tcPr>
            <w:tcW w:w="1069" w:type="pct"/>
          </w:tcPr>
          <w:p w14:paraId="460AED6E" w14:textId="124F00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powerClassNRPart IE</w:t>
            </w:r>
          </w:p>
        </w:tc>
        <w:tc>
          <w:tcPr>
            <w:tcW w:w="600" w:type="pct"/>
          </w:tcPr>
          <w:p w14:paraId="2C436463" w14:textId="7BC256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306EF21F" w14:textId="698BD3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B4B6608" w14:textId="34340C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0854</w:t>
            </w:r>
          </w:p>
        </w:tc>
        <w:tc>
          <w:tcPr>
            <w:tcW w:w="220" w:type="pct"/>
          </w:tcPr>
          <w:p w14:paraId="0696016C" w14:textId="4BC110B8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3C14EC5" w14:textId="48AB43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9F7C0CB" w14:textId="6D468B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0AC14CB" w14:textId="46669F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Power_Limit_CA_DC-Core</w:t>
            </w:r>
          </w:p>
        </w:tc>
        <w:tc>
          <w:tcPr>
            <w:tcW w:w="513" w:type="pct"/>
          </w:tcPr>
          <w:p w14:paraId="44A6A2E9" w14:textId="69FF55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3034C05" w14:textId="77777777" w:rsidTr="00635315">
        <w:tc>
          <w:tcPr>
            <w:tcW w:w="452" w:type="pct"/>
          </w:tcPr>
          <w:p w14:paraId="25BDFA95" w14:textId="60885D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R4-2301520</w:t>
            </w:r>
          </w:p>
        </w:tc>
        <w:tc>
          <w:tcPr>
            <w:tcW w:w="1069" w:type="pct"/>
          </w:tcPr>
          <w:p w14:paraId="0442E12D" w14:textId="6A89BA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range definition update for TS 38.101-3 (Rel-15)</w:t>
            </w:r>
          </w:p>
        </w:tc>
        <w:tc>
          <w:tcPr>
            <w:tcW w:w="600" w:type="pct"/>
          </w:tcPr>
          <w:p w14:paraId="14C533EC" w14:textId="40B91E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6C659D87" w14:textId="18E07E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1159381C" w14:textId="776FA1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0855</w:t>
            </w:r>
          </w:p>
        </w:tc>
        <w:tc>
          <w:tcPr>
            <w:tcW w:w="220" w:type="pct"/>
          </w:tcPr>
          <w:p w14:paraId="26CA4B9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9C282EC" w14:textId="109674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62571DF" w14:textId="7702DB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58E658F" w14:textId="43B474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</w:t>
            </w:r>
          </w:p>
        </w:tc>
        <w:tc>
          <w:tcPr>
            <w:tcW w:w="513" w:type="pct"/>
          </w:tcPr>
          <w:p w14:paraId="12DAE802" w14:textId="7CF349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7EAAD606" w14:textId="77777777" w:rsidTr="00635315">
        <w:tc>
          <w:tcPr>
            <w:tcW w:w="452" w:type="pct"/>
          </w:tcPr>
          <w:p w14:paraId="05DB7835" w14:textId="7AE1AC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R4-2301521</w:t>
            </w:r>
          </w:p>
        </w:tc>
        <w:tc>
          <w:tcPr>
            <w:tcW w:w="1069" w:type="pct"/>
          </w:tcPr>
          <w:p w14:paraId="4F9F2A5F" w14:textId="3E99E7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range definition update for TS 38.101-3 (Rel-16)</w:t>
            </w:r>
          </w:p>
        </w:tc>
        <w:tc>
          <w:tcPr>
            <w:tcW w:w="600" w:type="pct"/>
          </w:tcPr>
          <w:p w14:paraId="2829634B" w14:textId="315A66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56D2F37C" w14:textId="7417C6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5D3C192" w14:textId="4F2DB0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0856</w:t>
            </w:r>
          </w:p>
        </w:tc>
        <w:tc>
          <w:tcPr>
            <w:tcW w:w="220" w:type="pct"/>
          </w:tcPr>
          <w:p w14:paraId="57B602F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C9C7A32" w14:textId="26D2DD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A08C069" w14:textId="027C3D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CCA3384" w14:textId="734781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3" w:type="pct"/>
          </w:tcPr>
          <w:p w14:paraId="542731B5" w14:textId="193327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7F1F2860" w14:textId="77777777" w:rsidTr="00635315">
        <w:tc>
          <w:tcPr>
            <w:tcW w:w="452" w:type="pct"/>
          </w:tcPr>
          <w:p w14:paraId="3F05318E" w14:textId="695CEF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R4-2301522</w:t>
            </w:r>
          </w:p>
        </w:tc>
        <w:tc>
          <w:tcPr>
            <w:tcW w:w="1069" w:type="pct"/>
          </w:tcPr>
          <w:p w14:paraId="454AF5C5" w14:textId="2D5708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range definition update for TS 38.101-3 (Rel-17)</w:t>
            </w:r>
          </w:p>
        </w:tc>
        <w:tc>
          <w:tcPr>
            <w:tcW w:w="600" w:type="pct"/>
          </w:tcPr>
          <w:p w14:paraId="67C35098" w14:textId="7EF077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4AF7C2BE" w14:textId="6A1F4E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1DF6BF9A" w14:textId="4E153A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0857</w:t>
            </w:r>
          </w:p>
        </w:tc>
        <w:tc>
          <w:tcPr>
            <w:tcW w:w="220" w:type="pct"/>
          </w:tcPr>
          <w:p w14:paraId="1E2142D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D0E58BE" w14:textId="1F640C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A6F7007" w14:textId="5C2F6F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02991E4" w14:textId="22E472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</w:t>
            </w:r>
          </w:p>
        </w:tc>
        <w:tc>
          <w:tcPr>
            <w:tcW w:w="513" w:type="pct"/>
          </w:tcPr>
          <w:p w14:paraId="25CE8709" w14:textId="31177D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337B277" w14:textId="77777777" w:rsidTr="00635315">
        <w:tc>
          <w:tcPr>
            <w:tcW w:w="452" w:type="pct"/>
          </w:tcPr>
          <w:p w14:paraId="28DB4F2A" w14:textId="4AC658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R4-2301523</w:t>
            </w:r>
          </w:p>
        </w:tc>
        <w:tc>
          <w:tcPr>
            <w:tcW w:w="1069" w:type="pct"/>
          </w:tcPr>
          <w:p w14:paraId="0078CBBD" w14:textId="36371A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range definition update for TS 38.101-3 (Rel-18)</w:t>
            </w:r>
          </w:p>
        </w:tc>
        <w:tc>
          <w:tcPr>
            <w:tcW w:w="600" w:type="pct"/>
          </w:tcPr>
          <w:p w14:paraId="352CBE18" w14:textId="7B00A3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10856D8C" w14:textId="627DE6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9C85622" w14:textId="1310DA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0858</w:t>
            </w:r>
          </w:p>
        </w:tc>
        <w:tc>
          <w:tcPr>
            <w:tcW w:w="220" w:type="pct"/>
          </w:tcPr>
          <w:p w14:paraId="459D365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B3BBEC4" w14:textId="08A8C5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E124063" w14:textId="4DA7AD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D3D1858" w14:textId="34ADE9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</w:t>
            </w:r>
          </w:p>
        </w:tc>
        <w:tc>
          <w:tcPr>
            <w:tcW w:w="513" w:type="pct"/>
          </w:tcPr>
          <w:p w14:paraId="4BDB9D8B" w14:textId="0ED2AD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99943BA" w14:textId="77777777" w:rsidTr="00635315">
        <w:tc>
          <w:tcPr>
            <w:tcW w:w="452" w:type="pct"/>
          </w:tcPr>
          <w:p w14:paraId="140674DF" w14:textId="67C82B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R4-2301546</w:t>
            </w:r>
          </w:p>
        </w:tc>
        <w:tc>
          <w:tcPr>
            <w:tcW w:w="1069" w:type="pct"/>
          </w:tcPr>
          <w:p w14:paraId="56BE4FC0" w14:textId="0529AF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new scenario for increase higher power limit for EN-DC</w:t>
            </w:r>
          </w:p>
        </w:tc>
        <w:tc>
          <w:tcPr>
            <w:tcW w:w="600" w:type="pct"/>
          </w:tcPr>
          <w:p w14:paraId="5E065031" w14:textId="2B4935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Xiaomi, Huawei</w:t>
            </w:r>
          </w:p>
        </w:tc>
        <w:tc>
          <w:tcPr>
            <w:tcW w:w="379" w:type="pct"/>
          </w:tcPr>
          <w:p w14:paraId="333F40AB" w14:textId="32921D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1CA0A3EF" w14:textId="2A8F72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0859</w:t>
            </w:r>
          </w:p>
        </w:tc>
        <w:tc>
          <w:tcPr>
            <w:tcW w:w="220" w:type="pct"/>
          </w:tcPr>
          <w:p w14:paraId="59BDCA0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FD912A" w14:textId="5C334C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AB6F1CA" w14:textId="371A29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5766C40C" w14:textId="01B665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NR_cov_enh2-Core</w:t>
            </w:r>
          </w:p>
        </w:tc>
        <w:tc>
          <w:tcPr>
            <w:tcW w:w="513" w:type="pct"/>
          </w:tcPr>
          <w:p w14:paraId="1C7BEF55" w14:textId="4D663E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8A34B5" w14:paraId="3C674353" w14:textId="77777777" w:rsidTr="00635315">
        <w:tc>
          <w:tcPr>
            <w:tcW w:w="452" w:type="pct"/>
          </w:tcPr>
          <w:p w14:paraId="704FF3C2" w14:textId="608E9D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R4-2301550</w:t>
            </w:r>
          </w:p>
        </w:tc>
        <w:tc>
          <w:tcPr>
            <w:tcW w:w="1069" w:type="pct"/>
          </w:tcPr>
          <w:p w14:paraId="46474A65" w14:textId="5A3908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Time mask for Tx switching for NSA</w:t>
            </w:r>
          </w:p>
        </w:tc>
        <w:tc>
          <w:tcPr>
            <w:tcW w:w="600" w:type="pct"/>
          </w:tcPr>
          <w:p w14:paraId="37FDD457" w14:textId="58FA9F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[Qualcomm], …</w:t>
            </w:r>
          </w:p>
        </w:tc>
        <w:tc>
          <w:tcPr>
            <w:tcW w:w="379" w:type="pct"/>
          </w:tcPr>
          <w:p w14:paraId="1FC7EAAB" w14:textId="21C7C6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3826C86" w14:textId="08238E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0860</w:t>
            </w:r>
          </w:p>
        </w:tc>
        <w:tc>
          <w:tcPr>
            <w:tcW w:w="220" w:type="pct"/>
          </w:tcPr>
          <w:p w14:paraId="4D8A38A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AAD498C" w14:textId="5718FC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4EB4DA2" w14:textId="74A119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20E2E86" w14:textId="636157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</w:t>
            </w:r>
          </w:p>
        </w:tc>
        <w:tc>
          <w:tcPr>
            <w:tcW w:w="513" w:type="pct"/>
          </w:tcPr>
          <w:p w14:paraId="751B8918" w14:textId="28773D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151B871A" w14:textId="77777777" w:rsidTr="00635315">
        <w:tc>
          <w:tcPr>
            <w:tcW w:w="452" w:type="pct"/>
          </w:tcPr>
          <w:p w14:paraId="2F3D5967" w14:textId="5C1AA8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R4-2303527</w:t>
            </w:r>
          </w:p>
        </w:tc>
        <w:tc>
          <w:tcPr>
            <w:tcW w:w="1069" w:type="pct"/>
          </w:tcPr>
          <w:p w14:paraId="5F9B9CFB" w14:textId="05AD7F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Time mask for Tx switching for NSA</w:t>
            </w:r>
          </w:p>
        </w:tc>
        <w:tc>
          <w:tcPr>
            <w:tcW w:w="600" w:type="pct"/>
          </w:tcPr>
          <w:p w14:paraId="6FE23DD8" w14:textId="6BF93D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Qualcomm</w:t>
            </w:r>
          </w:p>
        </w:tc>
        <w:tc>
          <w:tcPr>
            <w:tcW w:w="379" w:type="pct"/>
          </w:tcPr>
          <w:p w14:paraId="556B808D" w14:textId="53AC0A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182F8F72" w14:textId="0A165B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0860</w:t>
            </w:r>
          </w:p>
        </w:tc>
        <w:tc>
          <w:tcPr>
            <w:tcW w:w="220" w:type="pct"/>
          </w:tcPr>
          <w:p w14:paraId="739EC34E" w14:textId="16CA4637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CB77EB3" w14:textId="68F47C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6845A25" w14:textId="065FEA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E82EAFF" w14:textId="28BD32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</w:t>
            </w:r>
          </w:p>
        </w:tc>
        <w:tc>
          <w:tcPr>
            <w:tcW w:w="513" w:type="pct"/>
          </w:tcPr>
          <w:p w14:paraId="2F7E2343" w14:textId="7D37AF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81EB810" w14:textId="77777777" w:rsidTr="00635315">
        <w:tc>
          <w:tcPr>
            <w:tcW w:w="452" w:type="pct"/>
          </w:tcPr>
          <w:p w14:paraId="2CD3B269" w14:textId="1D87E4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R4-2301551</w:t>
            </w:r>
          </w:p>
        </w:tc>
        <w:tc>
          <w:tcPr>
            <w:tcW w:w="1069" w:type="pct"/>
          </w:tcPr>
          <w:p w14:paraId="50702A1B" w14:textId="01520B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Time mask for Tx switching for NSA</w:t>
            </w:r>
          </w:p>
        </w:tc>
        <w:tc>
          <w:tcPr>
            <w:tcW w:w="600" w:type="pct"/>
          </w:tcPr>
          <w:p w14:paraId="7A0C1DFB" w14:textId="439B7C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Qualcomm, China Telecom</w:t>
            </w:r>
          </w:p>
        </w:tc>
        <w:tc>
          <w:tcPr>
            <w:tcW w:w="379" w:type="pct"/>
          </w:tcPr>
          <w:p w14:paraId="3DE70DA9" w14:textId="3F0EDF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403E063" w14:textId="38946A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0861</w:t>
            </w:r>
          </w:p>
        </w:tc>
        <w:tc>
          <w:tcPr>
            <w:tcW w:w="220" w:type="pct"/>
          </w:tcPr>
          <w:p w14:paraId="03C4278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72E5A84" w14:textId="30B786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8532AF4" w14:textId="0BBBE7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9A3CAE6" w14:textId="42A08E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</w:t>
            </w:r>
          </w:p>
        </w:tc>
        <w:tc>
          <w:tcPr>
            <w:tcW w:w="513" w:type="pct"/>
          </w:tcPr>
          <w:p w14:paraId="7BABC7D9" w14:textId="249046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423C6C2" w14:textId="77777777" w:rsidTr="00635315">
        <w:tc>
          <w:tcPr>
            <w:tcW w:w="452" w:type="pct"/>
          </w:tcPr>
          <w:p w14:paraId="67D1B680" w14:textId="4B8CFA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R4-2301552</w:t>
            </w:r>
          </w:p>
        </w:tc>
        <w:tc>
          <w:tcPr>
            <w:tcW w:w="1069" w:type="pct"/>
          </w:tcPr>
          <w:p w14:paraId="73533E63" w14:textId="7A65E7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Time mask for Tx switching for NSA</w:t>
            </w:r>
          </w:p>
        </w:tc>
        <w:tc>
          <w:tcPr>
            <w:tcW w:w="600" w:type="pct"/>
          </w:tcPr>
          <w:p w14:paraId="5B8D5FC3" w14:textId="326107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Qualcomm, China Telecom</w:t>
            </w:r>
          </w:p>
        </w:tc>
        <w:tc>
          <w:tcPr>
            <w:tcW w:w="379" w:type="pct"/>
          </w:tcPr>
          <w:p w14:paraId="599FA929" w14:textId="4F61E9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D296442" w14:textId="7A55BB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0862</w:t>
            </w:r>
          </w:p>
        </w:tc>
        <w:tc>
          <w:tcPr>
            <w:tcW w:w="220" w:type="pct"/>
          </w:tcPr>
          <w:p w14:paraId="17F8141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3268CB8" w14:textId="461151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8F13FB2" w14:textId="216CB8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A2542C3" w14:textId="62E950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</w:t>
            </w:r>
          </w:p>
        </w:tc>
        <w:tc>
          <w:tcPr>
            <w:tcW w:w="513" w:type="pct"/>
          </w:tcPr>
          <w:p w14:paraId="027F2E67" w14:textId="2BAFF5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3D4F670" w14:textId="77777777" w:rsidTr="00635315">
        <w:tc>
          <w:tcPr>
            <w:tcW w:w="452" w:type="pct"/>
          </w:tcPr>
          <w:p w14:paraId="4B034383" w14:textId="6BFEF2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R4-2301591</w:t>
            </w:r>
          </w:p>
        </w:tc>
        <w:tc>
          <w:tcPr>
            <w:tcW w:w="1069" w:type="pct"/>
          </w:tcPr>
          <w:p w14:paraId="5741DFFD" w14:textId="2E9945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intra-band ENDC support</w:t>
            </w:r>
          </w:p>
        </w:tc>
        <w:tc>
          <w:tcPr>
            <w:tcW w:w="600" w:type="pct"/>
          </w:tcPr>
          <w:p w14:paraId="153AE03A" w14:textId="4912CD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0EB8D974" w14:textId="71511E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47AFC73" w14:textId="501E19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0863</w:t>
            </w:r>
          </w:p>
        </w:tc>
        <w:tc>
          <w:tcPr>
            <w:tcW w:w="220" w:type="pct"/>
          </w:tcPr>
          <w:p w14:paraId="5D33A24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E5DAE9" w14:textId="2DC875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D0BD0F2" w14:textId="7E499E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95BA583" w14:textId="696030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0BE96504" w14:textId="2A22D2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AD3D7EB" w14:textId="77777777" w:rsidTr="00635315">
        <w:tc>
          <w:tcPr>
            <w:tcW w:w="452" w:type="pct"/>
          </w:tcPr>
          <w:p w14:paraId="6A868812" w14:textId="2C0F41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R4-2302542</w:t>
            </w:r>
          </w:p>
        </w:tc>
        <w:tc>
          <w:tcPr>
            <w:tcW w:w="1069" w:type="pct"/>
          </w:tcPr>
          <w:p w14:paraId="461F022A" w14:textId="605040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intra-band ENDC support</w:t>
            </w:r>
          </w:p>
        </w:tc>
        <w:tc>
          <w:tcPr>
            <w:tcW w:w="600" w:type="pct"/>
          </w:tcPr>
          <w:p w14:paraId="2EA2E71E" w14:textId="01CC7A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3A8925EB" w14:textId="1C74AC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A806ECE" w14:textId="42FC5D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0863</w:t>
            </w:r>
          </w:p>
        </w:tc>
        <w:tc>
          <w:tcPr>
            <w:tcW w:w="220" w:type="pct"/>
          </w:tcPr>
          <w:p w14:paraId="6C27A4C8" w14:textId="66A6B2CC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7E98597" w14:textId="242620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4B6D249" w14:textId="65BD0A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4AE31F4" w14:textId="204BEC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9BF4C03" w14:textId="1BAEFE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04B97414" w14:textId="77777777" w:rsidTr="00635315">
        <w:tc>
          <w:tcPr>
            <w:tcW w:w="452" w:type="pct"/>
          </w:tcPr>
          <w:p w14:paraId="357CC16B" w14:textId="59A6C9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R4-2301592</w:t>
            </w:r>
          </w:p>
        </w:tc>
        <w:tc>
          <w:tcPr>
            <w:tcW w:w="1069" w:type="pct"/>
          </w:tcPr>
          <w:p w14:paraId="0E14F4A0" w14:textId="6E97BF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intra-band ENDC support</w:t>
            </w:r>
          </w:p>
        </w:tc>
        <w:tc>
          <w:tcPr>
            <w:tcW w:w="600" w:type="pct"/>
          </w:tcPr>
          <w:p w14:paraId="54F94DEE" w14:textId="4E89DE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7B2F78F3" w14:textId="1A3BAA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7400C25" w14:textId="7DFE86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0864</w:t>
            </w:r>
          </w:p>
        </w:tc>
        <w:tc>
          <w:tcPr>
            <w:tcW w:w="220" w:type="pct"/>
          </w:tcPr>
          <w:p w14:paraId="1F1EC9A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B2BAA57" w14:textId="288D14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532CA29" w14:textId="474886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88258CB" w14:textId="444F71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B952BAD" w14:textId="36B540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2911358B" w14:textId="77777777" w:rsidTr="00635315">
        <w:tc>
          <w:tcPr>
            <w:tcW w:w="452" w:type="pct"/>
          </w:tcPr>
          <w:p w14:paraId="365A419E" w14:textId="143FED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R4-2301630</w:t>
            </w:r>
          </w:p>
        </w:tc>
        <w:tc>
          <w:tcPr>
            <w:tcW w:w="1069" w:type="pct"/>
          </w:tcPr>
          <w:p w14:paraId="3F940EA9" w14:textId="737D0B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Rel-16 to delete the invalid cases and modify some intra-band ENDC</w:t>
            </w:r>
          </w:p>
        </w:tc>
        <w:tc>
          <w:tcPr>
            <w:tcW w:w="600" w:type="pct"/>
          </w:tcPr>
          <w:p w14:paraId="2E032F14" w14:textId="1F3060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79" w:type="pct"/>
          </w:tcPr>
          <w:p w14:paraId="4B31E942" w14:textId="1DF152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4CE5E65" w14:textId="4DFD9F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0865</w:t>
            </w:r>
          </w:p>
        </w:tc>
        <w:tc>
          <w:tcPr>
            <w:tcW w:w="220" w:type="pct"/>
          </w:tcPr>
          <w:p w14:paraId="0C08253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F89086C" w14:textId="15DAC8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714F5B8" w14:textId="053C93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A236F8F" w14:textId="7FF446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C7B8102" w14:textId="5953FA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34103FDF" w14:textId="77777777" w:rsidTr="00635315">
        <w:tc>
          <w:tcPr>
            <w:tcW w:w="452" w:type="pct"/>
          </w:tcPr>
          <w:p w14:paraId="2F00AF30" w14:textId="6E6F0C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R4-2301631</w:t>
            </w:r>
          </w:p>
        </w:tc>
        <w:tc>
          <w:tcPr>
            <w:tcW w:w="1069" w:type="pct"/>
          </w:tcPr>
          <w:p w14:paraId="484D99A1" w14:textId="354256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Rel-17 to delete the invalid cases and modify some intra-band ENDC</w:t>
            </w:r>
          </w:p>
        </w:tc>
        <w:tc>
          <w:tcPr>
            <w:tcW w:w="600" w:type="pct"/>
          </w:tcPr>
          <w:p w14:paraId="640BA37B" w14:textId="4D0E38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79" w:type="pct"/>
          </w:tcPr>
          <w:p w14:paraId="2D8B9866" w14:textId="35AD08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F625E6A" w14:textId="4A3727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0866</w:t>
            </w:r>
          </w:p>
        </w:tc>
        <w:tc>
          <w:tcPr>
            <w:tcW w:w="220" w:type="pct"/>
          </w:tcPr>
          <w:p w14:paraId="5BCCEEC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F16C89" w14:textId="40E570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BDDA39A" w14:textId="3D1183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0DA3100" w14:textId="63DD5E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1D968F9D" w14:textId="3E6F86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1A474EEB" w14:textId="77777777" w:rsidTr="00635315">
        <w:tc>
          <w:tcPr>
            <w:tcW w:w="452" w:type="pct"/>
          </w:tcPr>
          <w:p w14:paraId="18602E3E" w14:textId="3CAB4A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R4-2301632</w:t>
            </w:r>
          </w:p>
        </w:tc>
        <w:tc>
          <w:tcPr>
            <w:tcW w:w="1069" w:type="pct"/>
          </w:tcPr>
          <w:p w14:paraId="3CDAC1F0" w14:textId="124DC6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Rel-18 to delete the invalid cases and modify some intra-band ENDC</w:t>
            </w:r>
          </w:p>
        </w:tc>
        <w:tc>
          <w:tcPr>
            <w:tcW w:w="600" w:type="pct"/>
          </w:tcPr>
          <w:p w14:paraId="2F4EDD9E" w14:textId="4CB9CA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79" w:type="pct"/>
          </w:tcPr>
          <w:p w14:paraId="7F98D089" w14:textId="0E9981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4850551" w14:textId="32058F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0867</w:t>
            </w:r>
          </w:p>
        </w:tc>
        <w:tc>
          <w:tcPr>
            <w:tcW w:w="220" w:type="pct"/>
          </w:tcPr>
          <w:p w14:paraId="1E29BD7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256F558" w14:textId="1A5948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D0F0CC2" w14:textId="6E3040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5693582" w14:textId="4C3692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10369D90" w14:textId="649FBF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7B9DFEE" w14:textId="77777777" w:rsidTr="00635315">
        <w:tc>
          <w:tcPr>
            <w:tcW w:w="452" w:type="pct"/>
          </w:tcPr>
          <w:p w14:paraId="0335E474" w14:textId="40D076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R4-2301667</w:t>
            </w:r>
          </w:p>
        </w:tc>
        <w:tc>
          <w:tcPr>
            <w:tcW w:w="1069" w:type="pct"/>
          </w:tcPr>
          <w:p w14:paraId="4589EB1D" w14:textId="184E44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 to introduce new combinations DC of x bands LTE inter-band CA (x345) and 1 NR band</w:t>
            </w:r>
          </w:p>
        </w:tc>
        <w:tc>
          <w:tcPr>
            <w:tcW w:w="600" w:type="pct"/>
          </w:tcPr>
          <w:p w14:paraId="570DA17C" w14:textId="0DA27E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40F8FCBF" w14:textId="2DDAF9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B04F80A" w14:textId="44A140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0868</w:t>
            </w:r>
          </w:p>
        </w:tc>
        <w:tc>
          <w:tcPr>
            <w:tcW w:w="220" w:type="pct"/>
          </w:tcPr>
          <w:p w14:paraId="78AC6A8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97EACA9" w14:textId="793BA6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BB2821F" w14:textId="007B2B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6A36B7F9" w14:textId="1036AD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DC_R18_xBLTE_1BNR_yDL2UL-Core</w:t>
            </w:r>
          </w:p>
        </w:tc>
        <w:tc>
          <w:tcPr>
            <w:tcW w:w="513" w:type="pct"/>
          </w:tcPr>
          <w:p w14:paraId="503CCE0E" w14:textId="1CAA3E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C6CE5E2" w14:textId="77777777" w:rsidTr="00635315">
        <w:tc>
          <w:tcPr>
            <w:tcW w:w="452" w:type="pct"/>
          </w:tcPr>
          <w:p w14:paraId="3DAF69F2" w14:textId="28BC0D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R4-2303727</w:t>
            </w:r>
          </w:p>
        </w:tc>
        <w:tc>
          <w:tcPr>
            <w:tcW w:w="1069" w:type="pct"/>
          </w:tcPr>
          <w:p w14:paraId="0D802D2D" w14:textId="515C18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 to introduce new combinations DC of x bands LTE inter-band CA (x345) and 1 NR band</w:t>
            </w:r>
          </w:p>
        </w:tc>
        <w:tc>
          <w:tcPr>
            <w:tcW w:w="600" w:type="pct"/>
          </w:tcPr>
          <w:p w14:paraId="0951DD09" w14:textId="55208F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249952E6" w14:textId="5D3176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90E16FA" w14:textId="4DA8C7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0868</w:t>
            </w:r>
          </w:p>
        </w:tc>
        <w:tc>
          <w:tcPr>
            <w:tcW w:w="220" w:type="pct"/>
          </w:tcPr>
          <w:p w14:paraId="1C942AFF" w14:textId="5EFC8E4A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B42389F" w14:textId="19EBA8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683309C" w14:textId="00B81E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61ECAC75" w14:textId="32651D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DC_R18_xBLTE_1BNR_yDL2UL-Core</w:t>
            </w:r>
          </w:p>
        </w:tc>
        <w:tc>
          <w:tcPr>
            <w:tcW w:w="513" w:type="pct"/>
          </w:tcPr>
          <w:p w14:paraId="4FA0F1E6" w14:textId="6C24F1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30B1DDD" w14:textId="77777777" w:rsidTr="00635315">
        <w:tc>
          <w:tcPr>
            <w:tcW w:w="452" w:type="pct"/>
          </w:tcPr>
          <w:p w14:paraId="15296918" w14:textId="7C8566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R4-2302044</w:t>
            </w:r>
          </w:p>
        </w:tc>
        <w:tc>
          <w:tcPr>
            <w:tcW w:w="1069" w:type="pct"/>
          </w:tcPr>
          <w:p w14:paraId="70B18739" w14:textId="24ACA8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to introduce band combinations back with UL configuration DC_3C_n28A</w:t>
            </w:r>
          </w:p>
        </w:tc>
        <w:tc>
          <w:tcPr>
            <w:tcW w:w="600" w:type="pct"/>
          </w:tcPr>
          <w:p w14:paraId="659D76D0" w14:textId="0ED6A6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 DT</w:t>
            </w:r>
          </w:p>
        </w:tc>
        <w:tc>
          <w:tcPr>
            <w:tcW w:w="379" w:type="pct"/>
          </w:tcPr>
          <w:p w14:paraId="64E3F2FC" w14:textId="5BBEB7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17ED9D31" w14:textId="3EA490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0869</w:t>
            </w:r>
          </w:p>
        </w:tc>
        <w:tc>
          <w:tcPr>
            <w:tcW w:w="220" w:type="pct"/>
          </w:tcPr>
          <w:p w14:paraId="11B42D0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82F4EC9" w14:textId="4A5289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9EE638A" w14:textId="5B7A1B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296D7BE7" w14:textId="767DFE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DC_R18_1BLTE_1BNR_2DL2UL-Core</w:t>
            </w:r>
          </w:p>
        </w:tc>
        <w:tc>
          <w:tcPr>
            <w:tcW w:w="513" w:type="pct"/>
          </w:tcPr>
          <w:p w14:paraId="68370D6E" w14:textId="5A9A52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E0FD82D" w14:textId="77777777" w:rsidTr="00635315">
        <w:tc>
          <w:tcPr>
            <w:tcW w:w="452" w:type="pct"/>
          </w:tcPr>
          <w:p w14:paraId="640063FD" w14:textId="00E4FE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R4-2302338</w:t>
            </w:r>
          </w:p>
        </w:tc>
        <w:tc>
          <w:tcPr>
            <w:tcW w:w="1069" w:type="pct"/>
          </w:tcPr>
          <w:p w14:paraId="7E08DF9C" w14:textId="6BF8F2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to introduce band combinations back with UL configuration DC_3C_n28A</w:t>
            </w:r>
          </w:p>
        </w:tc>
        <w:tc>
          <w:tcPr>
            <w:tcW w:w="600" w:type="pct"/>
          </w:tcPr>
          <w:p w14:paraId="357769CB" w14:textId="486E6C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DT</w:t>
            </w:r>
          </w:p>
        </w:tc>
        <w:tc>
          <w:tcPr>
            <w:tcW w:w="379" w:type="pct"/>
          </w:tcPr>
          <w:p w14:paraId="41226FFB" w14:textId="4F50E7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12EC4DA" w14:textId="6DCD79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0869</w:t>
            </w:r>
          </w:p>
        </w:tc>
        <w:tc>
          <w:tcPr>
            <w:tcW w:w="220" w:type="pct"/>
          </w:tcPr>
          <w:p w14:paraId="5A42C2C6" w14:textId="7EB294F2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E370F21" w14:textId="240907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14C3FBA" w14:textId="096C79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55359B22" w14:textId="218ECF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DC_R18_1BLTE_1BNR_2DL2UL-Core</w:t>
            </w:r>
          </w:p>
        </w:tc>
        <w:tc>
          <w:tcPr>
            <w:tcW w:w="513" w:type="pct"/>
          </w:tcPr>
          <w:p w14:paraId="048D5C05" w14:textId="7EB71C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3D7D8E2C" w14:textId="77777777" w:rsidTr="00635315">
        <w:tc>
          <w:tcPr>
            <w:tcW w:w="452" w:type="pct"/>
          </w:tcPr>
          <w:p w14:paraId="5D92B78C" w14:textId="14C416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R4-2302074</w:t>
            </w:r>
          </w:p>
        </w:tc>
        <w:tc>
          <w:tcPr>
            <w:tcW w:w="1069" w:type="pct"/>
          </w:tcPr>
          <w:p w14:paraId="60987097" w14:textId="418F22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to introduce DC_20_n28 general description</w:t>
            </w:r>
          </w:p>
        </w:tc>
        <w:tc>
          <w:tcPr>
            <w:tcW w:w="600" w:type="pct"/>
          </w:tcPr>
          <w:p w14:paraId="53243EED" w14:textId="2B350F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08EDD6B" w14:textId="2DAAC1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3D12B1C" w14:textId="0AC46F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0870</w:t>
            </w:r>
          </w:p>
        </w:tc>
        <w:tc>
          <w:tcPr>
            <w:tcW w:w="220" w:type="pct"/>
          </w:tcPr>
          <w:p w14:paraId="3A6FB7D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AEBEDCB" w14:textId="2CE5CF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80E8445" w14:textId="0758D9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FF55143" w14:textId="769146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613B5D77" w14:textId="3E3B45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C563A55" w14:textId="77777777" w:rsidTr="00635315">
        <w:tc>
          <w:tcPr>
            <w:tcW w:w="452" w:type="pct"/>
          </w:tcPr>
          <w:p w14:paraId="36F15232" w14:textId="7308C5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R4-2302075</w:t>
            </w:r>
          </w:p>
        </w:tc>
        <w:tc>
          <w:tcPr>
            <w:tcW w:w="1069" w:type="pct"/>
          </w:tcPr>
          <w:p w14:paraId="62EB2500" w14:textId="328A5A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to introduce DC_20_n28 general description(R16)</w:t>
            </w:r>
          </w:p>
        </w:tc>
        <w:tc>
          <w:tcPr>
            <w:tcW w:w="600" w:type="pct"/>
          </w:tcPr>
          <w:p w14:paraId="71F74CDC" w14:textId="00D149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74C8849" w14:textId="77FF24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0E1535CF" w14:textId="1230B5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0871</w:t>
            </w:r>
          </w:p>
        </w:tc>
        <w:tc>
          <w:tcPr>
            <w:tcW w:w="220" w:type="pct"/>
          </w:tcPr>
          <w:p w14:paraId="5EBDFF2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9F20A14" w14:textId="71A1BC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57980BA" w14:textId="64C2E0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14C22C7" w14:textId="2332E2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10DF29E0" w14:textId="72153C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6081197" w14:textId="77777777" w:rsidTr="00635315">
        <w:tc>
          <w:tcPr>
            <w:tcW w:w="452" w:type="pct"/>
          </w:tcPr>
          <w:p w14:paraId="58BC0CDA" w14:textId="1E9795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R4-2302076</w:t>
            </w:r>
          </w:p>
        </w:tc>
        <w:tc>
          <w:tcPr>
            <w:tcW w:w="1069" w:type="pct"/>
          </w:tcPr>
          <w:p w14:paraId="4145F1F8" w14:textId="385A28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to introduce DC_20_n28 general description(R17)</w:t>
            </w:r>
          </w:p>
        </w:tc>
        <w:tc>
          <w:tcPr>
            <w:tcW w:w="600" w:type="pct"/>
          </w:tcPr>
          <w:p w14:paraId="33608AB7" w14:textId="75C6C5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19B65D3C" w14:textId="659DB1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0423769B" w14:textId="6DB3C3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0872</w:t>
            </w:r>
          </w:p>
        </w:tc>
        <w:tc>
          <w:tcPr>
            <w:tcW w:w="220" w:type="pct"/>
          </w:tcPr>
          <w:p w14:paraId="5F89C77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3B4F731" w14:textId="246F56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07BF509" w14:textId="5E440D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E7412C3" w14:textId="73CABC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600C165" w14:textId="43B1B9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2BECEDA" w14:textId="77777777" w:rsidTr="00635315">
        <w:tc>
          <w:tcPr>
            <w:tcW w:w="452" w:type="pct"/>
          </w:tcPr>
          <w:p w14:paraId="12F2AA58" w14:textId="1D126E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R4-2302077</w:t>
            </w:r>
          </w:p>
        </w:tc>
        <w:tc>
          <w:tcPr>
            <w:tcW w:w="1069" w:type="pct"/>
          </w:tcPr>
          <w:p w14:paraId="027DAC44" w14:textId="672C58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to introduce DC_20_n28 general description(R18)</w:t>
            </w:r>
          </w:p>
        </w:tc>
        <w:tc>
          <w:tcPr>
            <w:tcW w:w="600" w:type="pct"/>
          </w:tcPr>
          <w:p w14:paraId="2A466C52" w14:textId="2B3DEB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6AB6416F" w14:textId="017389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CF92047" w14:textId="4879FA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0873</w:t>
            </w:r>
          </w:p>
        </w:tc>
        <w:tc>
          <w:tcPr>
            <w:tcW w:w="220" w:type="pct"/>
          </w:tcPr>
          <w:p w14:paraId="2C5845A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1749C8A" w14:textId="0A9C29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1A62C8F" w14:textId="23E532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F0815EE" w14:textId="2AE0F2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43E3D34" w14:textId="12BEC2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53FE8BA" w14:textId="77777777" w:rsidTr="00635315">
        <w:tc>
          <w:tcPr>
            <w:tcW w:w="452" w:type="pct"/>
          </w:tcPr>
          <w:p w14:paraId="75A4DC7A" w14:textId="4FCFF0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R4-2302085</w:t>
            </w:r>
          </w:p>
        </w:tc>
        <w:tc>
          <w:tcPr>
            <w:tcW w:w="1069" w:type="pct"/>
          </w:tcPr>
          <w:p w14:paraId="50AB34AC" w14:textId="773DC8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Rel-16 intra-band EN-DC band combination for Case 3 and Case 4 configuration</w:t>
            </w:r>
          </w:p>
        </w:tc>
        <w:tc>
          <w:tcPr>
            <w:tcW w:w="600" w:type="pct"/>
          </w:tcPr>
          <w:p w14:paraId="53108A2B" w14:textId="18440A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379" w:type="pct"/>
          </w:tcPr>
          <w:p w14:paraId="3C916BBD" w14:textId="05523C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1DEFC84" w14:textId="3ED815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0874</w:t>
            </w:r>
          </w:p>
        </w:tc>
        <w:tc>
          <w:tcPr>
            <w:tcW w:w="220" w:type="pct"/>
          </w:tcPr>
          <w:p w14:paraId="528A190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6EF5A3E" w14:textId="02BAAC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765CC8B" w14:textId="4E7D28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764F067" w14:textId="327B2D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1667554B" w14:textId="3A7D23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7CF8D62F" w14:textId="77777777" w:rsidTr="00635315">
        <w:tc>
          <w:tcPr>
            <w:tcW w:w="452" w:type="pct"/>
          </w:tcPr>
          <w:p w14:paraId="0C67418E" w14:textId="713DB6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R4-2302112</w:t>
            </w:r>
          </w:p>
        </w:tc>
        <w:tc>
          <w:tcPr>
            <w:tcW w:w="1069" w:type="pct"/>
          </w:tcPr>
          <w:p w14:paraId="704A9C1B" w14:textId="6790DA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Rel-17 intra-band EN-DC band combination for Case 3 and Case 4 configuration</w:t>
            </w:r>
          </w:p>
        </w:tc>
        <w:tc>
          <w:tcPr>
            <w:tcW w:w="600" w:type="pct"/>
          </w:tcPr>
          <w:p w14:paraId="7953A87F" w14:textId="3B2977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379" w:type="pct"/>
          </w:tcPr>
          <w:p w14:paraId="19741789" w14:textId="40E999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15B79EF1" w14:textId="5CA19A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0875</w:t>
            </w:r>
          </w:p>
        </w:tc>
        <w:tc>
          <w:tcPr>
            <w:tcW w:w="220" w:type="pct"/>
          </w:tcPr>
          <w:p w14:paraId="4059318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8CF02A8" w14:textId="3EB140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8A5BA59" w14:textId="310BD3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8EAE7F0" w14:textId="2DCABD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6D0A28D" w14:textId="55D545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6C5D50C4" w14:textId="77777777" w:rsidTr="00635315">
        <w:tc>
          <w:tcPr>
            <w:tcW w:w="452" w:type="pct"/>
          </w:tcPr>
          <w:p w14:paraId="37D74FEA" w14:textId="52F056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R4-2302139</w:t>
            </w:r>
          </w:p>
        </w:tc>
        <w:tc>
          <w:tcPr>
            <w:tcW w:w="1069" w:type="pct"/>
          </w:tcPr>
          <w:p w14:paraId="5A219E4C" w14:textId="692606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Rel-18 intra-band EN-DC band combination for Case 3 and Case 4 configuration</w:t>
            </w:r>
          </w:p>
        </w:tc>
        <w:tc>
          <w:tcPr>
            <w:tcW w:w="600" w:type="pct"/>
          </w:tcPr>
          <w:p w14:paraId="56C29EBA" w14:textId="72C828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379" w:type="pct"/>
          </w:tcPr>
          <w:p w14:paraId="03502C9A" w14:textId="03B7E8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5CBBA0E" w14:textId="414F37B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0876</w:t>
            </w:r>
          </w:p>
        </w:tc>
        <w:tc>
          <w:tcPr>
            <w:tcW w:w="220" w:type="pct"/>
          </w:tcPr>
          <w:p w14:paraId="63AD881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34A1B58" w14:textId="1719F3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D07BBAA" w14:textId="599C65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CB7212E" w14:textId="5FDD96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2880B2EF" w14:textId="52DE44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1832635" w14:textId="77777777" w:rsidTr="00635315">
        <w:tc>
          <w:tcPr>
            <w:tcW w:w="452" w:type="pct"/>
          </w:tcPr>
          <w:p w14:paraId="78805106" w14:textId="5F5D93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R4-2302221</w:t>
            </w:r>
          </w:p>
        </w:tc>
        <w:tc>
          <w:tcPr>
            <w:tcW w:w="1069" w:type="pct"/>
          </w:tcPr>
          <w:p w14:paraId="6DB15BEC" w14:textId="23E109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corrections on Rel-17 inter-band CA band combinations in TS38.101-3</w:t>
            </w:r>
          </w:p>
        </w:tc>
        <w:tc>
          <w:tcPr>
            <w:tcW w:w="600" w:type="pct"/>
          </w:tcPr>
          <w:p w14:paraId="4820599B" w14:textId="0B3F61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379" w:type="pct"/>
          </w:tcPr>
          <w:p w14:paraId="1C1A664E" w14:textId="198AE8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BD36D64" w14:textId="0113A5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0877</w:t>
            </w:r>
          </w:p>
        </w:tc>
        <w:tc>
          <w:tcPr>
            <w:tcW w:w="220" w:type="pct"/>
          </w:tcPr>
          <w:p w14:paraId="391871D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9D511A2" w14:textId="69CB67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E1278B2" w14:textId="3B566F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5AD46D1" w14:textId="7DF625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513" w:type="pct"/>
          </w:tcPr>
          <w:p w14:paraId="03828709" w14:textId="671C48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321CDC5" w14:textId="77777777" w:rsidTr="00635315">
        <w:tc>
          <w:tcPr>
            <w:tcW w:w="452" w:type="pct"/>
          </w:tcPr>
          <w:p w14:paraId="00F0DDBF" w14:textId="42DF9D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R4-2302222</w:t>
            </w:r>
          </w:p>
        </w:tc>
        <w:tc>
          <w:tcPr>
            <w:tcW w:w="1069" w:type="pct"/>
          </w:tcPr>
          <w:p w14:paraId="3377A228" w14:textId="17BBC4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corrections on Rel-17 inter-band EN-DC band combination in TS38.101-3</w:t>
            </w:r>
          </w:p>
        </w:tc>
        <w:tc>
          <w:tcPr>
            <w:tcW w:w="600" w:type="pct"/>
          </w:tcPr>
          <w:p w14:paraId="0F94B419" w14:textId="1967B2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379" w:type="pct"/>
          </w:tcPr>
          <w:p w14:paraId="56CDE0B6" w14:textId="3A43CF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3327C19" w14:textId="56869C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0878</w:t>
            </w:r>
          </w:p>
        </w:tc>
        <w:tc>
          <w:tcPr>
            <w:tcW w:w="220" w:type="pct"/>
          </w:tcPr>
          <w:p w14:paraId="32CFA24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29227EE" w14:textId="052400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C12CC00" w14:textId="513478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828DD1E" w14:textId="64F462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NR_CADC_R17_4BDL_2BUL</w:t>
            </w:r>
          </w:p>
        </w:tc>
        <w:tc>
          <w:tcPr>
            <w:tcW w:w="513" w:type="pct"/>
          </w:tcPr>
          <w:p w14:paraId="72B77574" w14:textId="0E67E2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03E2D80" w14:textId="77777777" w:rsidTr="00635315">
        <w:tc>
          <w:tcPr>
            <w:tcW w:w="452" w:type="pct"/>
          </w:tcPr>
          <w:p w14:paraId="105E07EE" w14:textId="2C644F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R4-2302223</w:t>
            </w:r>
          </w:p>
        </w:tc>
        <w:tc>
          <w:tcPr>
            <w:tcW w:w="1069" w:type="pct"/>
          </w:tcPr>
          <w:p w14:paraId="0262F53B" w14:textId="1F5C36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corrections on Rel-18 inter-band EN-DC band combination in TS38.101-3</w:t>
            </w:r>
          </w:p>
        </w:tc>
        <w:tc>
          <w:tcPr>
            <w:tcW w:w="600" w:type="pct"/>
          </w:tcPr>
          <w:p w14:paraId="29667BA7" w14:textId="2F9B3E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379" w:type="pct"/>
          </w:tcPr>
          <w:p w14:paraId="5BA27762" w14:textId="71BB6B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02CAC08C" w14:textId="3E0E9A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0879</w:t>
            </w:r>
          </w:p>
        </w:tc>
        <w:tc>
          <w:tcPr>
            <w:tcW w:w="220" w:type="pct"/>
          </w:tcPr>
          <w:p w14:paraId="37497B7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911B449" w14:textId="513B54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73E2644" w14:textId="6C1EF5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64EDF11" w14:textId="7AC7B6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DC_R18_xBLTE_yBNR_zDL3UL, DC_R18_xBLTE_2BNR_yDL2UL</w:t>
            </w:r>
          </w:p>
        </w:tc>
        <w:tc>
          <w:tcPr>
            <w:tcW w:w="513" w:type="pct"/>
          </w:tcPr>
          <w:p w14:paraId="1AD032EB" w14:textId="5AA873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9E7D2B6" w14:textId="77777777" w:rsidTr="00635315">
        <w:tc>
          <w:tcPr>
            <w:tcW w:w="452" w:type="pct"/>
          </w:tcPr>
          <w:p w14:paraId="53E02C14" w14:textId="2D8B74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R4-2302064</w:t>
            </w:r>
          </w:p>
        </w:tc>
        <w:tc>
          <w:tcPr>
            <w:tcW w:w="1069" w:type="pct"/>
          </w:tcPr>
          <w:p w14:paraId="5A07EC68" w14:textId="5A0D7A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 DC_3A_n1A-n75A-n78A and DC_3A_n1A-n28A-n75A</w:t>
            </w:r>
          </w:p>
        </w:tc>
        <w:tc>
          <w:tcPr>
            <w:tcW w:w="600" w:type="pct"/>
          </w:tcPr>
          <w:p w14:paraId="7D053642" w14:textId="523199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4BFF7212" w14:textId="53D622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1C7EC31" w14:textId="59015F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0880</w:t>
            </w:r>
          </w:p>
        </w:tc>
        <w:tc>
          <w:tcPr>
            <w:tcW w:w="220" w:type="pct"/>
          </w:tcPr>
          <w:p w14:paraId="0DBCCA8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EB15AE8" w14:textId="24AEDE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4F937EC" w14:textId="639147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37E310B5" w14:textId="57736B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DC_R18_xBLTE_yBNR_zDL2UL-Core</w:t>
            </w:r>
          </w:p>
        </w:tc>
        <w:tc>
          <w:tcPr>
            <w:tcW w:w="513" w:type="pct"/>
          </w:tcPr>
          <w:p w14:paraId="1D04BD88" w14:textId="01EA48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8A34B5" w14:paraId="0A8CE401" w14:textId="77777777" w:rsidTr="00635315">
        <w:tc>
          <w:tcPr>
            <w:tcW w:w="452" w:type="pct"/>
          </w:tcPr>
          <w:p w14:paraId="65C4CE53" w14:textId="5A13A5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R4-2302065</w:t>
            </w:r>
          </w:p>
        </w:tc>
        <w:tc>
          <w:tcPr>
            <w:tcW w:w="1069" w:type="pct"/>
          </w:tcPr>
          <w:p w14:paraId="4A2C2157" w14:textId="3EBC11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 DC_3A-20A_n1A-n28A-n75A</w:t>
            </w:r>
          </w:p>
        </w:tc>
        <w:tc>
          <w:tcPr>
            <w:tcW w:w="600" w:type="pct"/>
          </w:tcPr>
          <w:p w14:paraId="1A07E29F" w14:textId="4FF408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B8DA356" w14:textId="5FE531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43BFEF36" w14:textId="76B7AB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0881</w:t>
            </w:r>
          </w:p>
        </w:tc>
        <w:tc>
          <w:tcPr>
            <w:tcW w:w="220" w:type="pct"/>
          </w:tcPr>
          <w:p w14:paraId="3548C3B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388CF78" w14:textId="7F3C40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28C0AD4" w14:textId="4587E0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018857DD" w14:textId="08CA54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DC_R18_xBLTE_yBNR_zDL2UL-Core</w:t>
            </w:r>
          </w:p>
        </w:tc>
        <w:tc>
          <w:tcPr>
            <w:tcW w:w="513" w:type="pct"/>
          </w:tcPr>
          <w:p w14:paraId="669F5BAD" w14:textId="551F5B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8A34B5" w14:paraId="6E08ED0A" w14:textId="77777777" w:rsidTr="00635315">
        <w:tc>
          <w:tcPr>
            <w:tcW w:w="452" w:type="pct"/>
          </w:tcPr>
          <w:p w14:paraId="648721E7" w14:textId="677A85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R4-2302536</w:t>
            </w:r>
          </w:p>
        </w:tc>
        <w:tc>
          <w:tcPr>
            <w:tcW w:w="1069" w:type="pct"/>
          </w:tcPr>
          <w:p w14:paraId="2F2C89E3" w14:textId="6271BC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uplink power class 2 support of the EN-DC configurations</w:t>
            </w:r>
          </w:p>
        </w:tc>
        <w:tc>
          <w:tcPr>
            <w:tcW w:w="600" w:type="pct"/>
          </w:tcPr>
          <w:p w14:paraId="5AB2A3AD" w14:textId="40492E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INC., Ericsson, SGS Wireless</w:t>
            </w:r>
          </w:p>
        </w:tc>
        <w:tc>
          <w:tcPr>
            <w:tcW w:w="379" w:type="pct"/>
          </w:tcPr>
          <w:p w14:paraId="123E185D" w14:textId="5282DE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3396C91" w14:textId="01A17E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0882</w:t>
            </w:r>
          </w:p>
        </w:tc>
        <w:tc>
          <w:tcPr>
            <w:tcW w:w="220" w:type="pct"/>
          </w:tcPr>
          <w:p w14:paraId="7D06ED2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C4384D" w14:textId="2B8396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BB09AB2" w14:textId="7220F1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12B6567" w14:textId="74CF53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ENDC_UE_PC2_R17_NR_TDD</w:t>
            </w:r>
          </w:p>
        </w:tc>
        <w:tc>
          <w:tcPr>
            <w:tcW w:w="513" w:type="pct"/>
          </w:tcPr>
          <w:p w14:paraId="78DDBF83" w14:textId="50D627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69DDC8F" w14:textId="77777777" w:rsidTr="00635315">
        <w:tc>
          <w:tcPr>
            <w:tcW w:w="452" w:type="pct"/>
          </w:tcPr>
          <w:p w14:paraId="4EFDB39B" w14:textId="11231E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R4-2302537</w:t>
            </w:r>
          </w:p>
        </w:tc>
        <w:tc>
          <w:tcPr>
            <w:tcW w:w="1069" w:type="pct"/>
          </w:tcPr>
          <w:p w14:paraId="75E024CF" w14:textId="0B6782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clarification on uplink power class 2 support of the EN-DC configurations </w:t>
            </w:r>
          </w:p>
        </w:tc>
        <w:tc>
          <w:tcPr>
            <w:tcW w:w="600" w:type="pct"/>
          </w:tcPr>
          <w:p w14:paraId="32F121CB" w14:textId="1CF35A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INC., Ericsson, SGS Wireless</w:t>
            </w:r>
          </w:p>
        </w:tc>
        <w:tc>
          <w:tcPr>
            <w:tcW w:w="379" w:type="pct"/>
          </w:tcPr>
          <w:p w14:paraId="67AA47AE" w14:textId="3EF1F6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0A8CBD60" w14:textId="637DFC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0883</w:t>
            </w:r>
          </w:p>
        </w:tc>
        <w:tc>
          <w:tcPr>
            <w:tcW w:w="220" w:type="pct"/>
          </w:tcPr>
          <w:p w14:paraId="5449B33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6D0652" w14:textId="733A97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3983A40" w14:textId="29C08C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1FF8782" w14:textId="5AC8FA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ENDC_UE_PC2_R17_NR_TDD</w:t>
            </w:r>
          </w:p>
        </w:tc>
        <w:tc>
          <w:tcPr>
            <w:tcW w:w="513" w:type="pct"/>
          </w:tcPr>
          <w:p w14:paraId="72FE7365" w14:textId="6B3C1A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53CA005" w14:textId="77777777" w:rsidTr="00635315">
        <w:tc>
          <w:tcPr>
            <w:tcW w:w="452" w:type="pct"/>
          </w:tcPr>
          <w:p w14:paraId="18818460" w14:textId="51D38F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R4-2302554</w:t>
            </w:r>
          </w:p>
        </w:tc>
        <w:tc>
          <w:tcPr>
            <w:tcW w:w="1069" w:type="pct"/>
          </w:tcPr>
          <w:p w14:paraId="3BC0270D" w14:textId="3C47FB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inter-band CA DC combinations for  3 bands DL with x bands UL (x=1,2) into TS 38.101-3</w:t>
            </w:r>
          </w:p>
        </w:tc>
        <w:tc>
          <w:tcPr>
            <w:tcW w:w="600" w:type="pct"/>
          </w:tcPr>
          <w:p w14:paraId="55A6DED6" w14:textId="308C5E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7DBF8BA9" w14:textId="1414EB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85DBD05" w14:textId="018DB7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0884</w:t>
            </w:r>
          </w:p>
        </w:tc>
        <w:tc>
          <w:tcPr>
            <w:tcW w:w="220" w:type="pct"/>
          </w:tcPr>
          <w:p w14:paraId="7F292E9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9EC9B5C" w14:textId="34CCE5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511103C" w14:textId="338F53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6AA89247" w14:textId="1C8DBA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NR_CADC_R18_3BDL_xBUL-Core</w:t>
            </w:r>
          </w:p>
        </w:tc>
        <w:tc>
          <w:tcPr>
            <w:tcW w:w="513" w:type="pct"/>
          </w:tcPr>
          <w:p w14:paraId="6000AEBE" w14:textId="04366B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F600190" w14:textId="77777777" w:rsidTr="00635315">
        <w:tc>
          <w:tcPr>
            <w:tcW w:w="452" w:type="pct"/>
          </w:tcPr>
          <w:p w14:paraId="288D739D" w14:textId="2128FD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R4-2302558</w:t>
            </w:r>
          </w:p>
        </w:tc>
        <w:tc>
          <w:tcPr>
            <w:tcW w:w="1069" w:type="pct"/>
          </w:tcPr>
          <w:p w14:paraId="55991D3C" w14:textId="3C97D1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on corrections to BCS in intra-band EN-DC and inter-band CA configurations</w:t>
            </w:r>
          </w:p>
        </w:tc>
        <w:tc>
          <w:tcPr>
            <w:tcW w:w="600" w:type="pct"/>
          </w:tcPr>
          <w:p w14:paraId="6E036069" w14:textId="275683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12967F47" w14:textId="3D063D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29D8642" w14:textId="338231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0885</w:t>
            </w:r>
          </w:p>
        </w:tc>
        <w:tc>
          <w:tcPr>
            <w:tcW w:w="220" w:type="pct"/>
          </w:tcPr>
          <w:p w14:paraId="6034660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53BAC8E" w14:textId="24AFAA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D57A763" w14:textId="0229BA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6BD7F11" w14:textId="15D3E6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DC_R17_1BLTE_1BNR_2DL2UL-Core, NR_CADC_R17_5BDL_xBUL-Core</w:t>
            </w:r>
          </w:p>
        </w:tc>
        <w:tc>
          <w:tcPr>
            <w:tcW w:w="513" w:type="pct"/>
          </w:tcPr>
          <w:p w14:paraId="3EC0A3FD" w14:textId="7D4F20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E7B6263" w14:textId="77777777" w:rsidTr="00635315">
        <w:tc>
          <w:tcPr>
            <w:tcW w:w="452" w:type="pct"/>
          </w:tcPr>
          <w:p w14:paraId="37A1481E" w14:textId="3E7A60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R4-2302559</w:t>
            </w:r>
          </w:p>
        </w:tc>
        <w:tc>
          <w:tcPr>
            <w:tcW w:w="1069" w:type="pct"/>
          </w:tcPr>
          <w:p w14:paraId="415886A8" w14:textId="77DDCD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on corrections to BCS in intra-band EN-DC and inter-band CA configurations (R18_CAT_A)</w:t>
            </w:r>
          </w:p>
        </w:tc>
        <w:tc>
          <w:tcPr>
            <w:tcW w:w="600" w:type="pct"/>
          </w:tcPr>
          <w:p w14:paraId="7C32BA1D" w14:textId="133228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411AD7A2" w14:textId="063B7A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DCF2750" w14:textId="32E0C0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0886</w:t>
            </w:r>
          </w:p>
        </w:tc>
        <w:tc>
          <w:tcPr>
            <w:tcW w:w="220" w:type="pct"/>
          </w:tcPr>
          <w:p w14:paraId="4F23EA2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FDA9596" w14:textId="734BF3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FA976E7" w14:textId="43DB9C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3436CD6" w14:textId="5B1C57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DC_R17_1BLTE_1BNR_2DL2UL-Core, NR_CADC_R17_5BDL_xBUL-Core</w:t>
            </w:r>
          </w:p>
        </w:tc>
        <w:tc>
          <w:tcPr>
            <w:tcW w:w="513" w:type="pct"/>
          </w:tcPr>
          <w:p w14:paraId="5CB31D64" w14:textId="6947F0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68EB497" w14:textId="77777777" w:rsidTr="00635315">
        <w:tc>
          <w:tcPr>
            <w:tcW w:w="452" w:type="pct"/>
          </w:tcPr>
          <w:p w14:paraId="2F4D0838" w14:textId="0BB2F6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R4-2302560</w:t>
            </w:r>
          </w:p>
        </w:tc>
        <w:tc>
          <w:tcPr>
            <w:tcW w:w="1069" w:type="pct"/>
          </w:tcPr>
          <w:p w14:paraId="394124C3" w14:textId="6B941C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on intra-band EN-DC band combination support for DC_(n)41</w:t>
            </w:r>
          </w:p>
        </w:tc>
        <w:tc>
          <w:tcPr>
            <w:tcW w:w="600" w:type="pct"/>
          </w:tcPr>
          <w:p w14:paraId="132C0D35" w14:textId="2C0774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1C035EDB" w14:textId="351214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485ABEAA" w14:textId="119B5F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0887</w:t>
            </w:r>
          </w:p>
        </w:tc>
        <w:tc>
          <w:tcPr>
            <w:tcW w:w="220" w:type="pct"/>
          </w:tcPr>
          <w:p w14:paraId="5C51680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11DB4B" w14:textId="10B61F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5A16AFE6" w14:textId="35EAD7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366FAB9" w14:textId="0D6073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10AD61D4" w14:textId="482C2D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B9604DD" w14:textId="77777777" w:rsidTr="00635315">
        <w:tc>
          <w:tcPr>
            <w:tcW w:w="452" w:type="pct"/>
          </w:tcPr>
          <w:p w14:paraId="0AA16DF1" w14:textId="654559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R4-2302561</w:t>
            </w:r>
          </w:p>
        </w:tc>
        <w:tc>
          <w:tcPr>
            <w:tcW w:w="1069" w:type="pct"/>
          </w:tcPr>
          <w:p w14:paraId="6E03733D" w14:textId="307A9A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on intra-band EN-DC band combination support for DC_(n)41 (R16_CAT_A)</w:t>
            </w:r>
          </w:p>
        </w:tc>
        <w:tc>
          <w:tcPr>
            <w:tcW w:w="600" w:type="pct"/>
          </w:tcPr>
          <w:p w14:paraId="1568F050" w14:textId="6A736B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75D7D7FE" w14:textId="68F614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4862E8B" w14:textId="438D9C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0888</w:t>
            </w:r>
          </w:p>
        </w:tc>
        <w:tc>
          <w:tcPr>
            <w:tcW w:w="220" w:type="pct"/>
          </w:tcPr>
          <w:p w14:paraId="5AB493B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C92B741" w14:textId="2AB86F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38D1D2C" w14:textId="0092B0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7A4CB51" w14:textId="168206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6818D451" w14:textId="153FA9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A4AEF8F" w14:textId="77777777" w:rsidTr="00635315">
        <w:tc>
          <w:tcPr>
            <w:tcW w:w="452" w:type="pct"/>
          </w:tcPr>
          <w:p w14:paraId="43BB0FD9" w14:textId="37D52C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R4-2302562</w:t>
            </w:r>
          </w:p>
        </w:tc>
        <w:tc>
          <w:tcPr>
            <w:tcW w:w="1069" w:type="pct"/>
          </w:tcPr>
          <w:p w14:paraId="7A5BC7ED" w14:textId="08098B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on intra-band EN-DC band combination support for DC_(n)41 (R17_CAT_A)</w:t>
            </w:r>
          </w:p>
        </w:tc>
        <w:tc>
          <w:tcPr>
            <w:tcW w:w="600" w:type="pct"/>
          </w:tcPr>
          <w:p w14:paraId="2E11D5F8" w14:textId="712D44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7D4A6322" w14:textId="709EF0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9C9F99A" w14:textId="1C78C9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0889</w:t>
            </w:r>
          </w:p>
        </w:tc>
        <w:tc>
          <w:tcPr>
            <w:tcW w:w="220" w:type="pct"/>
          </w:tcPr>
          <w:p w14:paraId="4479524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D572724" w14:textId="60E759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38581BF" w14:textId="265B73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3CF44FF" w14:textId="1D6779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1969E7D" w14:textId="25A590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FF2D0AF" w14:textId="77777777" w:rsidTr="00635315">
        <w:tc>
          <w:tcPr>
            <w:tcW w:w="452" w:type="pct"/>
          </w:tcPr>
          <w:p w14:paraId="07B6D054" w14:textId="213CD9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R4-2302563</w:t>
            </w:r>
          </w:p>
        </w:tc>
        <w:tc>
          <w:tcPr>
            <w:tcW w:w="1069" w:type="pct"/>
          </w:tcPr>
          <w:p w14:paraId="0B62CC22" w14:textId="36600E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on intra-band EN-DC band combination support for DC_(n)41 (R18_CAT_A)</w:t>
            </w:r>
          </w:p>
        </w:tc>
        <w:tc>
          <w:tcPr>
            <w:tcW w:w="600" w:type="pct"/>
          </w:tcPr>
          <w:p w14:paraId="683DEEDE" w14:textId="1E1F26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2B01B588" w14:textId="2C1BF7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B9DF80C" w14:textId="47FC0A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0890</w:t>
            </w:r>
          </w:p>
        </w:tc>
        <w:tc>
          <w:tcPr>
            <w:tcW w:w="220" w:type="pct"/>
          </w:tcPr>
          <w:p w14:paraId="7641D5C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6B3F39C" w14:textId="2B310E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095954B" w14:textId="1406CF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58D2E1F" w14:textId="6443B0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642F26DD" w14:textId="13CB5E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1F3E033" w14:textId="77777777" w:rsidTr="00635315">
        <w:tc>
          <w:tcPr>
            <w:tcW w:w="452" w:type="pct"/>
          </w:tcPr>
          <w:p w14:paraId="23E56D9C" w14:textId="53ECD1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R4-2302564</w:t>
            </w:r>
          </w:p>
        </w:tc>
        <w:tc>
          <w:tcPr>
            <w:tcW w:w="1069" w:type="pct"/>
          </w:tcPr>
          <w:p w14:paraId="33AAC294" w14:textId="3F21A4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on mixed intra-band contiguous and non-contiguous EN-DC band combination for DC_(n)48</w:t>
            </w:r>
          </w:p>
        </w:tc>
        <w:tc>
          <w:tcPr>
            <w:tcW w:w="600" w:type="pct"/>
          </w:tcPr>
          <w:p w14:paraId="38F7777D" w14:textId="08B3BD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08AFDA71" w14:textId="7289DF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D5BE755" w14:textId="2E599A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0891</w:t>
            </w:r>
          </w:p>
        </w:tc>
        <w:tc>
          <w:tcPr>
            <w:tcW w:w="220" w:type="pct"/>
          </w:tcPr>
          <w:p w14:paraId="29C6904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98E86D" w14:textId="3E88DA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2197D22" w14:textId="2335E4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6E24B88" w14:textId="657CF4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2787380" w14:textId="05BE41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62407A2B" w14:textId="77777777" w:rsidTr="00635315">
        <w:tc>
          <w:tcPr>
            <w:tcW w:w="452" w:type="pct"/>
          </w:tcPr>
          <w:p w14:paraId="478E8023" w14:textId="5E9BA7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R4-2302565</w:t>
            </w:r>
          </w:p>
        </w:tc>
        <w:tc>
          <w:tcPr>
            <w:tcW w:w="1069" w:type="pct"/>
          </w:tcPr>
          <w:p w14:paraId="40D69F86" w14:textId="148137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on mixed intra-band contiguous and non-contiguous EN-DC band combination for DC_(n)48 (R17_CAT_A)</w:t>
            </w:r>
          </w:p>
        </w:tc>
        <w:tc>
          <w:tcPr>
            <w:tcW w:w="600" w:type="pct"/>
          </w:tcPr>
          <w:p w14:paraId="04B2A53C" w14:textId="3C4261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5479A232" w14:textId="59A0BA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950493B" w14:textId="062E6E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0892</w:t>
            </w:r>
          </w:p>
        </w:tc>
        <w:tc>
          <w:tcPr>
            <w:tcW w:w="220" w:type="pct"/>
          </w:tcPr>
          <w:p w14:paraId="781639F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7B9C6C5" w14:textId="3E6374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D0B1C8C" w14:textId="0872DE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E5334C6" w14:textId="39BEB9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91C6AF8" w14:textId="64DE3BB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9C0501F" w14:textId="77777777" w:rsidTr="00635315">
        <w:tc>
          <w:tcPr>
            <w:tcW w:w="452" w:type="pct"/>
          </w:tcPr>
          <w:p w14:paraId="5A5F253B" w14:textId="31CE6F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R4-2302566</w:t>
            </w:r>
          </w:p>
        </w:tc>
        <w:tc>
          <w:tcPr>
            <w:tcW w:w="1069" w:type="pct"/>
          </w:tcPr>
          <w:p w14:paraId="0F242918" w14:textId="578C21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on mixed intra-band contiguous and non-contiguous EN-DC band combination for DC_(n)48 (R18_CAT_A)</w:t>
            </w:r>
          </w:p>
        </w:tc>
        <w:tc>
          <w:tcPr>
            <w:tcW w:w="600" w:type="pct"/>
          </w:tcPr>
          <w:p w14:paraId="79493D54" w14:textId="35E2E4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09C2C7E4" w14:textId="5C72E0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107B196C" w14:textId="3E2435B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0893</w:t>
            </w:r>
          </w:p>
        </w:tc>
        <w:tc>
          <w:tcPr>
            <w:tcW w:w="220" w:type="pct"/>
          </w:tcPr>
          <w:p w14:paraId="5D8B026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8E8E04C" w14:textId="0E2E31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8F18F23" w14:textId="1D3E5F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60D0F26" w14:textId="7CF52F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E0B120C" w14:textId="65244D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29C8B696" w14:textId="77777777" w:rsidTr="00635315">
        <w:tc>
          <w:tcPr>
            <w:tcW w:w="452" w:type="pct"/>
          </w:tcPr>
          <w:p w14:paraId="21E83085" w14:textId="14115D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R4-2302756</w:t>
            </w:r>
          </w:p>
        </w:tc>
        <w:tc>
          <w:tcPr>
            <w:tcW w:w="1069" w:type="pct"/>
          </w:tcPr>
          <w:p w14:paraId="639A13F7" w14:textId="79343C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Rel-18 Introduction of triple-beat and Scell MSD</w:t>
            </w:r>
          </w:p>
        </w:tc>
        <w:tc>
          <w:tcPr>
            <w:tcW w:w="600" w:type="pct"/>
          </w:tcPr>
          <w:p w14:paraId="28FCC6AB" w14:textId="6410D7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Solutions, Inc.</w:t>
            </w:r>
          </w:p>
        </w:tc>
        <w:tc>
          <w:tcPr>
            <w:tcW w:w="379" w:type="pct"/>
          </w:tcPr>
          <w:p w14:paraId="045E6318" w14:textId="7521D6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40C4272" w14:textId="2E2672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0894</w:t>
            </w:r>
          </w:p>
        </w:tc>
        <w:tc>
          <w:tcPr>
            <w:tcW w:w="220" w:type="pct"/>
          </w:tcPr>
          <w:p w14:paraId="555DE82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E9F163A" w14:textId="13FFC9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824798E" w14:textId="56D416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A57DED3" w14:textId="217ECD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DC_R18_2BLTE_1BNR_3DL2UL</w:t>
            </w:r>
          </w:p>
        </w:tc>
        <w:tc>
          <w:tcPr>
            <w:tcW w:w="513" w:type="pct"/>
          </w:tcPr>
          <w:p w14:paraId="180C453B" w14:textId="18A8C7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68AB793" w14:textId="77777777" w:rsidTr="00635315">
        <w:tc>
          <w:tcPr>
            <w:tcW w:w="452" w:type="pct"/>
          </w:tcPr>
          <w:p w14:paraId="653E2E86" w14:textId="62B130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R4-2302757</w:t>
            </w:r>
          </w:p>
        </w:tc>
        <w:tc>
          <w:tcPr>
            <w:tcW w:w="1069" w:type="pct"/>
          </w:tcPr>
          <w:p w14:paraId="1D8BC2CB" w14:textId="429AF3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Rel-17 Introduction of triple-beat and Scell MSD</w:t>
            </w:r>
          </w:p>
        </w:tc>
        <w:tc>
          <w:tcPr>
            <w:tcW w:w="600" w:type="pct"/>
          </w:tcPr>
          <w:p w14:paraId="15BC9FBE" w14:textId="4D89C5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379" w:type="pct"/>
          </w:tcPr>
          <w:p w14:paraId="00490622" w14:textId="396B32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0C7CEC1E" w14:textId="607168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0895</w:t>
            </w:r>
          </w:p>
        </w:tc>
        <w:tc>
          <w:tcPr>
            <w:tcW w:w="220" w:type="pct"/>
          </w:tcPr>
          <w:p w14:paraId="2F7B035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D3C94B7" w14:textId="79C0FE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821F2D5" w14:textId="7BE24F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96D9602" w14:textId="3421B8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DC_R17_2BLTE_1BNR_3DL2UL</w:t>
            </w:r>
          </w:p>
        </w:tc>
        <w:tc>
          <w:tcPr>
            <w:tcW w:w="513" w:type="pct"/>
          </w:tcPr>
          <w:p w14:paraId="4C208492" w14:textId="0CAEF7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38A75B8" w14:textId="77777777" w:rsidTr="00635315">
        <w:tc>
          <w:tcPr>
            <w:tcW w:w="452" w:type="pct"/>
          </w:tcPr>
          <w:p w14:paraId="14DC9AE4" w14:textId="21D314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R4-2303724</w:t>
            </w:r>
          </w:p>
        </w:tc>
        <w:tc>
          <w:tcPr>
            <w:tcW w:w="1069" w:type="pct"/>
          </w:tcPr>
          <w:p w14:paraId="6E2ED300" w14:textId="39CBE1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DC combinations of x bands (x=1,2,3) LTE inter-band CA (xDL/1UL) and y bands NR inter-band CA (yDL/1UL)</w:t>
            </w:r>
          </w:p>
        </w:tc>
        <w:tc>
          <w:tcPr>
            <w:tcW w:w="600" w:type="pct"/>
          </w:tcPr>
          <w:p w14:paraId="15618D5B" w14:textId="5D8655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5A789454" w14:textId="0582EB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EDF442A" w14:textId="0A8B8B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0896</w:t>
            </w:r>
          </w:p>
        </w:tc>
        <w:tc>
          <w:tcPr>
            <w:tcW w:w="220" w:type="pct"/>
          </w:tcPr>
          <w:p w14:paraId="3646DD7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7AA1E40" w14:textId="267942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457742A" w14:textId="150201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1A102CDA" w14:textId="0902AD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DC_R18_xBLTE_yBNR_zDL2UL-Core</w:t>
            </w:r>
          </w:p>
        </w:tc>
        <w:tc>
          <w:tcPr>
            <w:tcW w:w="513" w:type="pct"/>
          </w:tcPr>
          <w:p w14:paraId="79956682" w14:textId="46D75B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5080F09" w14:textId="77777777" w:rsidTr="00635315">
        <w:tc>
          <w:tcPr>
            <w:tcW w:w="452" w:type="pct"/>
          </w:tcPr>
          <w:p w14:paraId="568F6734" w14:textId="413598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R4-2300126</w:t>
            </w:r>
          </w:p>
        </w:tc>
        <w:tc>
          <w:tcPr>
            <w:tcW w:w="1069" w:type="pct"/>
          </w:tcPr>
          <w:p w14:paraId="5677266F" w14:textId="402449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of R17 demodulation performance requirements for NR_demod_enh2-Perf</w:t>
            </w:r>
          </w:p>
        </w:tc>
        <w:tc>
          <w:tcPr>
            <w:tcW w:w="600" w:type="pct"/>
          </w:tcPr>
          <w:p w14:paraId="340A436C" w14:textId="4B24F2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379" w:type="pct"/>
          </w:tcPr>
          <w:p w14:paraId="08C94A93" w14:textId="638605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2D3E8FB1" w14:textId="277C3B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0333</w:t>
            </w:r>
          </w:p>
        </w:tc>
        <w:tc>
          <w:tcPr>
            <w:tcW w:w="220" w:type="pct"/>
          </w:tcPr>
          <w:p w14:paraId="541B4C2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64609C7" w14:textId="63F179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7F1F04F" w14:textId="41BDA4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79CD872" w14:textId="2364D4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NR_demod_enh2-Perf</w:t>
            </w:r>
          </w:p>
        </w:tc>
        <w:tc>
          <w:tcPr>
            <w:tcW w:w="513" w:type="pct"/>
          </w:tcPr>
          <w:p w14:paraId="37286DC6" w14:textId="6E4397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147D1A9" w14:textId="77777777" w:rsidTr="00635315">
        <w:tc>
          <w:tcPr>
            <w:tcW w:w="452" w:type="pct"/>
          </w:tcPr>
          <w:p w14:paraId="627AF1DC" w14:textId="1B4337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R4-2302946</w:t>
            </w:r>
          </w:p>
        </w:tc>
        <w:tc>
          <w:tcPr>
            <w:tcW w:w="1069" w:type="pct"/>
          </w:tcPr>
          <w:p w14:paraId="219D6C8D" w14:textId="7CB34F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of R17 demodulation performance requirements for NR_demod_enh2-Perf</w:t>
            </w:r>
          </w:p>
        </w:tc>
        <w:tc>
          <w:tcPr>
            <w:tcW w:w="600" w:type="pct"/>
          </w:tcPr>
          <w:p w14:paraId="2F5A18B8" w14:textId="05EBC3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379" w:type="pct"/>
          </w:tcPr>
          <w:p w14:paraId="2E7306DD" w14:textId="40B1CD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0DDB12B9" w14:textId="0035D7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0333</w:t>
            </w:r>
          </w:p>
        </w:tc>
        <w:tc>
          <w:tcPr>
            <w:tcW w:w="220" w:type="pct"/>
          </w:tcPr>
          <w:p w14:paraId="2869ECCB" w14:textId="2C97A5F5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2ADFA52" w14:textId="50C664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768D5B5" w14:textId="660C2E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BDB6A42" w14:textId="7C5123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NR_demod_enh2-Perf</w:t>
            </w:r>
          </w:p>
        </w:tc>
        <w:tc>
          <w:tcPr>
            <w:tcW w:w="513" w:type="pct"/>
          </w:tcPr>
          <w:p w14:paraId="6B8826DD" w14:textId="4FC770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B9F50A6" w14:textId="77777777" w:rsidTr="00635315">
        <w:tc>
          <w:tcPr>
            <w:tcW w:w="452" w:type="pct"/>
          </w:tcPr>
          <w:p w14:paraId="7320EA2B" w14:textId="69E5B2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R4-2300210</w:t>
            </w:r>
          </w:p>
        </w:tc>
        <w:tc>
          <w:tcPr>
            <w:tcW w:w="1069" w:type="pct"/>
          </w:tcPr>
          <w:p w14:paraId="50C4777F" w14:textId="2C07E7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TS38.101-4, Corrections to RedCap CSI requirements</w:t>
            </w:r>
          </w:p>
        </w:tc>
        <w:tc>
          <w:tcPr>
            <w:tcW w:w="600" w:type="pct"/>
          </w:tcPr>
          <w:p w14:paraId="1C2910FD" w14:textId="464787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6E7D892F" w14:textId="411457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6104B0A8" w14:textId="445CBE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0334</w:t>
            </w:r>
          </w:p>
        </w:tc>
        <w:tc>
          <w:tcPr>
            <w:tcW w:w="220" w:type="pct"/>
          </w:tcPr>
          <w:p w14:paraId="0BF9FC1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049D1A2" w14:textId="350FBA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AFBF94F" w14:textId="3770A5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F983427" w14:textId="77906D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7D1577BC" w14:textId="7AC30C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C4E85C6" w14:textId="77777777" w:rsidTr="00635315">
        <w:tc>
          <w:tcPr>
            <w:tcW w:w="452" w:type="pct"/>
          </w:tcPr>
          <w:p w14:paraId="243FF25F" w14:textId="0B6EC9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R4-2300622</w:t>
            </w:r>
          </w:p>
        </w:tc>
        <w:tc>
          <w:tcPr>
            <w:tcW w:w="1069" w:type="pct"/>
          </w:tcPr>
          <w:p w14:paraId="4441E6BA" w14:textId="34326C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FDD PMI test cases</w:t>
            </w:r>
          </w:p>
        </w:tc>
        <w:tc>
          <w:tcPr>
            <w:tcW w:w="600" w:type="pct"/>
          </w:tcPr>
          <w:p w14:paraId="2F3D3A99" w14:textId="0D6FFE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5AFDCEEE" w14:textId="1C7091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55F86803" w14:textId="258528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0335</w:t>
            </w:r>
          </w:p>
        </w:tc>
        <w:tc>
          <w:tcPr>
            <w:tcW w:w="220" w:type="pct"/>
          </w:tcPr>
          <w:p w14:paraId="35BB15F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546FE52" w14:textId="007CF0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6F977C35" w14:textId="541175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184F717" w14:textId="3CE85A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0507EE52" w14:textId="38DB51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24AF2489" w14:textId="77777777" w:rsidTr="00635315">
        <w:tc>
          <w:tcPr>
            <w:tcW w:w="452" w:type="pct"/>
          </w:tcPr>
          <w:p w14:paraId="2029123E" w14:textId="6E1968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R4-2300623</w:t>
            </w:r>
          </w:p>
        </w:tc>
        <w:tc>
          <w:tcPr>
            <w:tcW w:w="1069" w:type="pct"/>
          </w:tcPr>
          <w:p w14:paraId="62AD9449" w14:textId="5FB96A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FDD PMI test cases</w:t>
            </w:r>
          </w:p>
        </w:tc>
        <w:tc>
          <w:tcPr>
            <w:tcW w:w="600" w:type="pct"/>
          </w:tcPr>
          <w:p w14:paraId="381EA477" w14:textId="674132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0A982AF2" w14:textId="4B3092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0AB444DB" w14:textId="217D3B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0336</w:t>
            </w:r>
          </w:p>
        </w:tc>
        <w:tc>
          <w:tcPr>
            <w:tcW w:w="220" w:type="pct"/>
          </w:tcPr>
          <w:p w14:paraId="40C24F3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965B9A8" w14:textId="5C5368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E906993" w14:textId="06DF3F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52F1CDF" w14:textId="3DA2F7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4B736323" w14:textId="2FEBA2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74C0134A" w14:textId="77777777" w:rsidTr="00635315">
        <w:tc>
          <w:tcPr>
            <w:tcW w:w="452" w:type="pct"/>
          </w:tcPr>
          <w:p w14:paraId="64510245" w14:textId="07B0EA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R4-2300624</w:t>
            </w:r>
          </w:p>
        </w:tc>
        <w:tc>
          <w:tcPr>
            <w:tcW w:w="1069" w:type="pct"/>
          </w:tcPr>
          <w:p w14:paraId="12D0EC08" w14:textId="291F45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FDD PMI test cases</w:t>
            </w:r>
          </w:p>
        </w:tc>
        <w:tc>
          <w:tcPr>
            <w:tcW w:w="600" w:type="pct"/>
          </w:tcPr>
          <w:p w14:paraId="73FBB603" w14:textId="2FBECA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1A827965" w14:textId="4571B6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1A77C52D" w14:textId="367E7E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0337</w:t>
            </w:r>
          </w:p>
        </w:tc>
        <w:tc>
          <w:tcPr>
            <w:tcW w:w="220" w:type="pct"/>
          </w:tcPr>
          <w:p w14:paraId="7FD40CA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4F5B963" w14:textId="2DBBB5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1D5BB4B" w14:textId="152552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F7F0C27" w14:textId="53E795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28022131" w14:textId="765F9E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A22A425" w14:textId="77777777" w:rsidTr="00635315">
        <w:tc>
          <w:tcPr>
            <w:tcW w:w="452" w:type="pct"/>
          </w:tcPr>
          <w:p w14:paraId="4698055B" w14:textId="2DFFF7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R4-2300835</w:t>
            </w:r>
          </w:p>
        </w:tc>
        <w:tc>
          <w:tcPr>
            <w:tcW w:w="1069" w:type="pct"/>
          </w:tcPr>
          <w:p w14:paraId="5112474E" w14:textId="4FD193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  CR on UE demodulation and CSI requirement for FeMIMO</w:t>
            </w:r>
          </w:p>
        </w:tc>
        <w:tc>
          <w:tcPr>
            <w:tcW w:w="600" w:type="pct"/>
          </w:tcPr>
          <w:p w14:paraId="45464D9B" w14:textId="361128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351C1E15" w14:textId="4B4F15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12BADF41" w14:textId="3409F7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0338</w:t>
            </w:r>
          </w:p>
        </w:tc>
        <w:tc>
          <w:tcPr>
            <w:tcW w:w="220" w:type="pct"/>
          </w:tcPr>
          <w:p w14:paraId="2613690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1AFFB2B" w14:textId="7D5962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743761D" w14:textId="6925DD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2171A0B" w14:textId="6CA355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NR_feMIMO-Perf</w:t>
            </w:r>
          </w:p>
        </w:tc>
        <w:tc>
          <w:tcPr>
            <w:tcW w:w="513" w:type="pct"/>
          </w:tcPr>
          <w:p w14:paraId="6B4ED3DD" w14:textId="512436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5FDD2863" w14:textId="77777777" w:rsidTr="00635315">
        <w:tc>
          <w:tcPr>
            <w:tcW w:w="452" w:type="pct"/>
          </w:tcPr>
          <w:p w14:paraId="6C2605B9" w14:textId="426343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R4-2302948</w:t>
            </w:r>
          </w:p>
        </w:tc>
        <w:tc>
          <w:tcPr>
            <w:tcW w:w="1069" w:type="pct"/>
          </w:tcPr>
          <w:p w14:paraId="09B6847E" w14:textId="751E37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  CR on UE demodulation and CSI requirement for FeMIMO</w:t>
            </w:r>
          </w:p>
        </w:tc>
        <w:tc>
          <w:tcPr>
            <w:tcW w:w="600" w:type="pct"/>
          </w:tcPr>
          <w:p w14:paraId="3A059A09" w14:textId="234290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03F310F5" w14:textId="4BB4D2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1EDE37A2" w14:textId="72EB26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0338</w:t>
            </w:r>
          </w:p>
        </w:tc>
        <w:tc>
          <w:tcPr>
            <w:tcW w:w="220" w:type="pct"/>
          </w:tcPr>
          <w:p w14:paraId="4E091745" w14:textId="42206937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DCE8E9A" w14:textId="707133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841904D" w14:textId="41CCE6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6499218" w14:textId="6CAA39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NR_feMIMO-Perf</w:t>
            </w:r>
          </w:p>
        </w:tc>
        <w:tc>
          <w:tcPr>
            <w:tcW w:w="513" w:type="pct"/>
          </w:tcPr>
          <w:p w14:paraId="5F767E6E" w14:textId="596E02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F6C81E4" w14:textId="77777777" w:rsidTr="00635315">
        <w:tc>
          <w:tcPr>
            <w:tcW w:w="452" w:type="pct"/>
          </w:tcPr>
          <w:p w14:paraId="0DFB51C4" w14:textId="10BFF6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R4-2300850</w:t>
            </w:r>
          </w:p>
        </w:tc>
        <w:tc>
          <w:tcPr>
            <w:tcW w:w="1069" w:type="pct"/>
          </w:tcPr>
          <w:p w14:paraId="7D7C8179" w14:textId="2F718A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HST-SFN and HST-DPS model clarification</w:t>
            </w:r>
          </w:p>
        </w:tc>
        <w:tc>
          <w:tcPr>
            <w:tcW w:w="600" w:type="pct"/>
          </w:tcPr>
          <w:p w14:paraId="2C8004C8" w14:textId="31CA74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379" w:type="pct"/>
          </w:tcPr>
          <w:p w14:paraId="46443004" w14:textId="3ED435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40F2EE9B" w14:textId="6E1645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0339</w:t>
            </w:r>
          </w:p>
        </w:tc>
        <w:tc>
          <w:tcPr>
            <w:tcW w:w="220" w:type="pct"/>
          </w:tcPr>
          <w:p w14:paraId="42B8926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DD4D740" w14:textId="6765AD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95292AF" w14:textId="42C72D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FD214A5" w14:textId="6E3B0B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</w:t>
            </w:r>
          </w:p>
        </w:tc>
        <w:tc>
          <w:tcPr>
            <w:tcW w:w="513" w:type="pct"/>
          </w:tcPr>
          <w:p w14:paraId="196EEC50" w14:textId="6A2EBB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22F7C1D" w14:textId="77777777" w:rsidTr="00635315">
        <w:tc>
          <w:tcPr>
            <w:tcW w:w="452" w:type="pct"/>
          </w:tcPr>
          <w:p w14:paraId="0128A751" w14:textId="62B931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R4-2302944</w:t>
            </w:r>
          </w:p>
        </w:tc>
        <w:tc>
          <w:tcPr>
            <w:tcW w:w="1069" w:type="pct"/>
          </w:tcPr>
          <w:p w14:paraId="0FA78427" w14:textId="75A0D1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HST-SFN and HST-DPS model clarification</w:t>
            </w:r>
          </w:p>
        </w:tc>
        <w:tc>
          <w:tcPr>
            <w:tcW w:w="600" w:type="pct"/>
          </w:tcPr>
          <w:p w14:paraId="288588B7" w14:textId="358A99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379" w:type="pct"/>
          </w:tcPr>
          <w:p w14:paraId="25DA8A78" w14:textId="212F4F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4BFEDF58" w14:textId="2F17AA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0339</w:t>
            </w:r>
          </w:p>
        </w:tc>
        <w:tc>
          <w:tcPr>
            <w:tcW w:w="220" w:type="pct"/>
          </w:tcPr>
          <w:p w14:paraId="0BCB0894" w14:textId="39E19E3D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714CA38" w14:textId="1F8054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39E7F84" w14:textId="193BE0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28EB522" w14:textId="291445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</w:t>
            </w:r>
          </w:p>
        </w:tc>
        <w:tc>
          <w:tcPr>
            <w:tcW w:w="513" w:type="pct"/>
          </w:tcPr>
          <w:p w14:paraId="27C7AC73" w14:textId="09B2F6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1787FF4" w14:textId="77777777" w:rsidTr="00635315">
        <w:tc>
          <w:tcPr>
            <w:tcW w:w="452" w:type="pct"/>
          </w:tcPr>
          <w:p w14:paraId="1477B3BC" w14:textId="36D1A0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R4-2300851</w:t>
            </w:r>
          </w:p>
        </w:tc>
        <w:tc>
          <w:tcPr>
            <w:tcW w:w="1069" w:type="pct"/>
          </w:tcPr>
          <w:p w14:paraId="4F36EB45" w14:textId="2301D8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FR1 HST demod test description correction R17 mirror</w:t>
            </w:r>
          </w:p>
        </w:tc>
        <w:tc>
          <w:tcPr>
            <w:tcW w:w="600" w:type="pct"/>
          </w:tcPr>
          <w:p w14:paraId="08EC83D8" w14:textId="18E88D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379" w:type="pct"/>
          </w:tcPr>
          <w:p w14:paraId="748ABDC6" w14:textId="2C9373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099F39A3" w14:textId="2FD59E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0340</w:t>
            </w:r>
          </w:p>
        </w:tc>
        <w:tc>
          <w:tcPr>
            <w:tcW w:w="220" w:type="pct"/>
          </w:tcPr>
          <w:p w14:paraId="3C72DA7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D34B0B3" w14:textId="3126F7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96B7ADA" w14:textId="3EF833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B54BD08" w14:textId="52CCB6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</w:t>
            </w:r>
          </w:p>
        </w:tc>
        <w:tc>
          <w:tcPr>
            <w:tcW w:w="513" w:type="pct"/>
          </w:tcPr>
          <w:p w14:paraId="7CE4D2D0" w14:textId="127968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E8DDF8C" w14:textId="77777777" w:rsidTr="00635315">
        <w:tc>
          <w:tcPr>
            <w:tcW w:w="452" w:type="pct"/>
          </w:tcPr>
          <w:p w14:paraId="0AD8C958" w14:textId="53C5EE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R4-2301847</w:t>
            </w:r>
          </w:p>
        </w:tc>
        <w:tc>
          <w:tcPr>
            <w:tcW w:w="1069" w:type="pct"/>
          </w:tcPr>
          <w:p w14:paraId="39B0E539" w14:textId="6B6063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Miscellaneous corrections to RedCap requirements</w:t>
            </w:r>
          </w:p>
        </w:tc>
        <w:tc>
          <w:tcPr>
            <w:tcW w:w="600" w:type="pct"/>
          </w:tcPr>
          <w:p w14:paraId="525694A5" w14:textId="6BDF2D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5E916F15" w14:textId="6BF145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0C5F5D1C" w14:textId="21FE2A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0341</w:t>
            </w:r>
          </w:p>
        </w:tc>
        <w:tc>
          <w:tcPr>
            <w:tcW w:w="220" w:type="pct"/>
          </w:tcPr>
          <w:p w14:paraId="4183C4E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725A190" w14:textId="2EC42D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9B414BC" w14:textId="36FFA4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C8C6138" w14:textId="085C8F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007A4AA2" w14:textId="61F382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FC28EF8" w14:textId="77777777" w:rsidTr="00635315">
        <w:tc>
          <w:tcPr>
            <w:tcW w:w="452" w:type="pct"/>
          </w:tcPr>
          <w:p w14:paraId="1AD30FAE" w14:textId="65F3AF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R4-2302175</w:t>
            </w:r>
          </w:p>
        </w:tc>
        <w:tc>
          <w:tcPr>
            <w:tcW w:w="1069" w:type="pct"/>
          </w:tcPr>
          <w:p w14:paraId="2E0D5556" w14:textId="509E32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38.101-4: Updates to precoder configuration for PDSCH, PDCCH and SDR tests.</w:t>
            </w:r>
          </w:p>
        </w:tc>
        <w:tc>
          <w:tcPr>
            <w:tcW w:w="600" w:type="pct"/>
          </w:tcPr>
          <w:p w14:paraId="508F96E3" w14:textId="600552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79" w:type="pct"/>
          </w:tcPr>
          <w:p w14:paraId="2F9C69B8" w14:textId="4749B3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1E9076DC" w14:textId="716E37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0342</w:t>
            </w:r>
          </w:p>
        </w:tc>
        <w:tc>
          <w:tcPr>
            <w:tcW w:w="220" w:type="pct"/>
          </w:tcPr>
          <w:p w14:paraId="272CA68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6FE0D6A" w14:textId="2C45AC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0B55A36E" w14:textId="07EA32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F6B799E" w14:textId="3EABCC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09258741" w14:textId="5FC29F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2F644354" w14:textId="77777777" w:rsidTr="00635315">
        <w:tc>
          <w:tcPr>
            <w:tcW w:w="452" w:type="pct"/>
          </w:tcPr>
          <w:p w14:paraId="4AFCC245" w14:textId="3477B4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R4-2302943</w:t>
            </w:r>
          </w:p>
        </w:tc>
        <w:tc>
          <w:tcPr>
            <w:tcW w:w="1069" w:type="pct"/>
          </w:tcPr>
          <w:p w14:paraId="5DB5BD30" w14:textId="6F5080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38.101-4: Updates to precoder configuration for PDSCH, PDCCH and SDR tests.</w:t>
            </w:r>
          </w:p>
        </w:tc>
        <w:tc>
          <w:tcPr>
            <w:tcW w:w="600" w:type="pct"/>
          </w:tcPr>
          <w:p w14:paraId="2027B866" w14:textId="7E5C9B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79" w:type="pct"/>
          </w:tcPr>
          <w:p w14:paraId="2ED9F25A" w14:textId="41D8F5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7A33439A" w14:textId="3B3ED4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0342</w:t>
            </w:r>
          </w:p>
        </w:tc>
        <w:tc>
          <w:tcPr>
            <w:tcW w:w="220" w:type="pct"/>
          </w:tcPr>
          <w:p w14:paraId="1BB57424" w14:textId="747318CA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B355309" w14:textId="7E8AF2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67BF3E75" w14:textId="339707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ECC0591" w14:textId="440B89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63FE5734" w14:textId="09982C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B521080" w14:textId="77777777" w:rsidTr="00635315">
        <w:tc>
          <w:tcPr>
            <w:tcW w:w="452" w:type="pct"/>
          </w:tcPr>
          <w:p w14:paraId="0E4DE444" w14:textId="664FBF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R4-2302176</w:t>
            </w:r>
          </w:p>
        </w:tc>
        <w:tc>
          <w:tcPr>
            <w:tcW w:w="1069" w:type="pct"/>
          </w:tcPr>
          <w:p w14:paraId="5D3ABEB2" w14:textId="1C6B3E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precoder configuration for PDSCH, PDCCH and SDR tests in TS 38.101-4 (Rel-16)</w:t>
            </w:r>
          </w:p>
        </w:tc>
        <w:tc>
          <w:tcPr>
            <w:tcW w:w="600" w:type="pct"/>
          </w:tcPr>
          <w:p w14:paraId="31B2A322" w14:textId="59487C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Qualcomm, Nokia</w:t>
            </w:r>
          </w:p>
        </w:tc>
        <w:tc>
          <w:tcPr>
            <w:tcW w:w="379" w:type="pct"/>
          </w:tcPr>
          <w:p w14:paraId="2D291B7B" w14:textId="4CE4C9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1D100624" w14:textId="0015F1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0343</w:t>
            </w:r>
          </w:p>
        </w:tc>
        <w:tc>
          <w:tcPr>
            <w:tcW w:w="220" w:type="pct"/>
          </w:tcPr>
          <w:p w14:paraId="0AC85F5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3FEFC73" w14:textId="64DDD6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827B22D" w14:textId="2D8625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5EB3F7E" w14:textId="0E4C36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7CEF81C3" w14:textId="1CE193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6711202" w14:textId="77777777" w:rsidTr="00635315">
        <w:tc>
          <w:tcPr>
            <w:tcW w:w="452" w:type="pct"/>
          </w:tcPr>
          <w:p w14:paraId="70793148" w14:textId="2ACCA9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R4-2302177</w:t>
            </w:r>
          </w:p>
        </w:tc>
        <w:tc>
          <w:tcPr>
            <w:tcW w:w="1069" w:type="pct"/>
          </w:tcPr>
          <w:p w14:paraId="74649542" w14:textId="089608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precoder configuration for PDSCH, PDCCH and SDR tests in TS 38.101-4 (Rel-17)</w:t>
            </w:r>
          </w:p>
        </w:tc>
        <w:tc>
          <w:tcPr>
            <w:tcW w:w="600" w:type="pct"/>
          </w:tcPr>
          <w:p w14:paraId="51BEF9CA" w14:textId="7EC72D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26819B1E" w14:textId="3A3423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5528947B" w14:textId="7D4D66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0344</w:t>
            </w:r>
          </w:p>
        </w:tc>
        <w:tc>
          <w:tcPr>
            <w:tcW w:w="220" w:type="pct"/>
          </w:tcPr>
          <w:p w14:paraId="10D5109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8E97B5E" w14:textId="1D53DB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02EA62F" w14:textId="352608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8AA152A" w14:textId="0F1B03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5FFAE005" w14:textId="1A5366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92F03EC" w14:textId="77777777" w:rsidTr="00635315">
        <w:tc>
          <w:tcPr>
            <w:tcW w:w="452" w:type="pct"/>
          </w:tcPr>
          <w:p w14:paraId="1EBF656D" w14:textId="5BB63F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R4-2302180</w:t>
            </w:r>
          </w:p>
        </w:tc>
        <w:tc>
          <w:tcPr>
            <w:tcW w:w="1069" w:type="pct"/>
          </w:tcPr>
          <w:p w14:paraId="2FA2BD39" w14:textId="79BDC8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38.101-4: Corrections and cleanup brackets for MU-MIMO MMSE-IRC requirements</w:t>
            </w:r>
          </w:p>
        </w:tc>
        <w:tc>
          <w:tcPr>
            <w:tcW w:w="600" w:type="pct"/>
          </w:tcPr>
          <w:p w14:paraId="1141F725" w14:textId="00BEB2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79" w:type="pct"/>
          </w:tcPr>
          <w:p w14:paraId="2AB30C34" w14:textId="2EDB34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31E7DE7D" w14:textId="2A8595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0345</w:t>
            </w:r>
          </w:p>
        </w:tc>
        <w:tc>
          <w:tcPr>
            <w:tcW w:w="220" w:type="pct"/>
          </w:tcPr>
          <w:p w14:paraId="274F32B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45926AB" w14:textId="61BBE2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B2D2A97" w14:textId="7FF992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EC7ACBC" w14:textId="247CED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NR_demod_enh2-Perf</w:t>
            </w:r>
          </w:p>
        </w:tc>
        <w:tc>
          <w:tcPr>
            <w:tcW w:w="513" w:type="pct"/>
          </w:tcPr>
          <w:p w14:paraId="2D3A85E2" w14:textId="67A030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26EB0063" w14:textId="77777777" w:rsidTr="00635315">
        <w:tc>
          <w:tcPr>
            <w:tcW w:w="452" w:type="pct"/>
          </w:tcPr>
          <w:p w14:paraId="35C3AF7E" w14:textId="207A9D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R4-2302181</w:t>
            </w:r>
          </w:p>
        </w:tc>
        <w:tc>
          <w:tcPr>
            <w:tcW w:w="1069" w:type="pct"/>
          </w:tcPr>
          <w:p w14:paraId="2F30330A" w14:textId="1B0B22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V2X FRC in TS 38.101-4 (Rel-16)</w:t>
            </w:r>
          </w:p>
        </w:tc>
        <w:tc>
          <w:tcPr>
            <w:tcW w:w="600" w:type="pct"/>
          </w:tcPr>
          <w:p w14:paraId="6722DE4C" w14:textId="152F39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FB6F761" w14:textId="4FC30A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693D220C" w14:textId="08717E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0346</w:t>
            </w:r>
          </w:p>
        </w:tc>
        <w:tc>
          <w:tcPr>
            <w:tcW w:w="220" w:type="pct"/>
          </w:tcPr>
          <w:p w14:paraId="6950101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F85DAC8" w14:textId="04FDCA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D270CBE" w14:textId="1760EE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E207F96" w14:textId="7CAE67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513" w:type="pct"/>
          </w:tcPr>
          <w:p w14:paraId="2FCB5790" w14:textId="49C981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5A91A6BA" w14:textId="77777777" w:rsidTr="00635315">
        <w:tc>
          <w:tcPr>
            <w:tcW w:w="452" w:type="pct"/>
          </w:tcPr>
          <w:p w14:paraId="283AA0F8" w14:textId="20B620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R4-2302859</w:t>
            </w:r>
          </w:p>
        </w:tc>
        <w:tc>
          <w:tcPr>
            <w:tcW w:w="1069" w:type="pct"/>
          </w:tcPr>
          <w:p w14:paraId="6C3E2308" w14:textId="06158C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V2X FRC in TS 38.101-4 (Rel-16)</w:t>
            </w:r>
          </w:p>
        </w:tc>
        <w:tc>
          <w:tcPr>
            <w:tcW w:w="600" w:type="pct"/>
          </w:tcPr>
          <w:p w14:paraId="26D2DB0D" w14:textId="03CE1C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22A3FFE" w14:textId="151E9D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29E5A494" w14:textId="5288CC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0346</w:t>
            </w:r>
          </w:p>
        </w:tc>
        <w:tc>
          <w:tcPr>
            <w:tcW w:w="220" w:type="pct"/>
          </w:tcPr>
          <w:p w14:paraId="69E7892C" w14:textId="651A867E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28651CB" w14:textId="45A685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5FCDFC5" w14:textId="206A2C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1214854" w14:textId="244B52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513" w:type="pct"/>
          </w:tcPr>
          <w:p w14:paraId="24E0AE76" w14:textId="78B910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DAFFBE0" w14:textId="77777777" w:rsidTr="00635315">
        <w:tc>
          <w:tcPr>
            <w:tcW w:w="452" w:type="pct"/>
          </w:tcPr>
          <w:p w14:paraId="35E14C41" w14:textId="735E8E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R4-2302182</w:t>
            </w:r>
          </w:p>
        </w:tc>
        <w:tc>
          <w:tcPr>
            <w:tcW w:w="1069" w:type="pct"/>
          </w:tcPr>
          <w:p w14:paraId="1F37303C" w14:textId="0D8316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V2X FRC in TS 38.101-4 (Rel-17)</w:t>
            </w:r>
          </w:p>
        </w:tc>
        <w:tc>
          <w:tcPr>
            <w:tcW w:w="600" w:type="pct"/>
          </w:tcPr>
          <w:p w14:paraId="23422060" w14:textId="78FD0E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AE0CDA7" w14:textId="1F29D5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5D3E6425" w14:textId="23028F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0347</w:t>
            </w:r>
          </w:p>
        </w:tc>
        <w:tc>
          <w:tcPr>
            <w:tcW w:w="220" w:type="pct"/>
          </w:tcPr>
          <w:p w14:paraId="3D94CF8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0EA8A6C" w14:textId="3447AD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0CD07EF" w14:textId="3CC631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4B6263B" w14:textId="1A62DF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513" w:type="pct"/>
          </w:tcPr>
          <w:p w14:paraId="7AE56711" w14:textId="5E22B8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55DA0D0" w14:textId="77777777" w:rsidTr="00635315">
        <w:tc>
          <w:tcPr>
            <w:tcW w:w="452" w:type="pct"/>
          </w:tcPr>
          <w:p w14:paraId="07496D46" w14:textId="03EF3D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R4-2302197</w:t>
            </w:r>
          </w:p>
        </w:tc>
        <w:tc>
          <w:tcPr>
            <w:tcW w:w="1069" w:type="pct"/>
          </w:tcPr>
          <w:p w14:paraId="26F1CD0E" w14:textId="0C1568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PDSCH requirement for HST-SFN scheme B</w:t>
            </w:r>
          </w:p>
        </w:tc>
        <w:tc>
          <w:tcPr>
            <w:tcW w:w="600" w:type="pct"/>
          </w:tcPr>
          <w:p w14:paraId="25545586" w14:textId="2C59BC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2F61BB70" w14:textId="09A6FF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536095A6" w14:textId="66AC56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0348</w:t>
            </w:r>
          </w:p>
        </w:tc>
        <w:tc>
          <w:tcPr>
            <w:tcW w:w="220" w:type="pct"/>
          </w:tcPr>
          <w:p w14:paraId="3B59D29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FF13ADA" w14:textId="7C751E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6BC663" w14:textId="341950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5A6B449" w14:textId="4A40DC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NR_feMIMO-Perf</w:t>
            </w:r>
          </w:p>
        </w:tc>
        <w:tc>
          <w:tcPr>
            <w:tcW w:w="513" w:type="pct"/>
          </w:tcPr>
          <w:p w14:paraId="375F12B6" w14:textId="355117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3BC391E8" w14:textId="77777777" w:rsidTr="00635315">
        <w:tc>
          <w:tcPr>
            <w:tcW w:w="452" w:type="pct"/>
          </w:tcPr>
          <w:p w14:paraId="1F672AD5" w14:textId="58C139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R4-2302328</w:t>
            </w:r>
          </w:p>
        </w:tc>
        <w:tc>
          <w:tcPr>
            <w:tcW w:w="1069" w:type="pct"/>
          </w:tcPr>
          <w:p w14:paraId="53E2DFF4" w14:textId="07CB14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Updated simplification step for FR2-2 channel model in 38.101-4</w:t>
            </w:r>
          </w:p>
        </w:tc>
        <w:tc>
          <w:tcPr>
            <w:tcW w:w="600" w:type="pct"/>
          </w:tcPr>
          <w:p w14:paraId="41B684C8" w14:textId="14D2A0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79" w:type="pct"/>
          </w:tcPr>
          <w:p w14:paraId="1210D123" w14:textId="6F6F9B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2A33F572" w14:textId="27B73F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0349</w:t>
            </w:r>
          </w:p>
        </w:tc>
        <w:tc>
          <w:tcPr>
            <w:tcW w:w="220" w:type="pct"/>
          </w:tcPr>
          <w:p w14:paraId="265BE61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E95D0E0" w14:textId="3C121C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47AEBC7" w14:textId="1DE2CA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AB4194B" w14:textId="206C41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3" w:type="pct"/>
          </w:tcPr>
          <w:p w14:paraId="2A3B3095" w14:textId="74266E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C6E4F72" w14:textId="77777777" w:rsidTr="00635315">
        <w:tc>
          <w:tcPr>
            <w:tcW w:w="452" w:type="pct"/>
          </w:tcPr>
          <w:p w14:paraId="437B06CB" w14:textId="7EEA86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R4-2302854</w:t>
            </w:r>
          </w:p>
        </w:tc>
        <w:tc>
          <w:tcPr>
            <w:tcW w:w="1069" w:type="pct"/>
          </w:tcPr>
          <w:p w14:paraId="61C06EF0" w14:textId="064918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Updated simplification step for FR2-2 channel model in 38.101-4</w:t>
            </w:r>
          </w:p>
        </w:tc>
        <w:tc>
          <w:tcPr>
            <w:tcW w:w="600" w:type="pct"/>
          </w:tcPr>
          <w:p w14:paraId="2E6CDB2F" w14:textId="3D385E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79" w:type="pct"/>
          </w:tcPr>
          <w:p w14:paraId="2121666E" w14:textId="369BE4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196340F6" w14:textId="15A586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0349</w:t>
            </w:r>
          </w:p>
        </w:tc>
        <w:tc>
          <w:tcPr>
            <w:tcW w:w="220" w:type="pct"/>
          </w:tcPr>
          <w:p w14:paraId="0FBFDD49" w14:textId="0A1B65A5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E98EAAC" w14:textId="581727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B6FA851" w14:textId="0B4431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599117A" w14:textId="522D69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3" w:type="pct"/>
          </w:tcPr>
          <w:p w14:paraId="3C405E4C" w14:textId="3329C3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8A34B5" w14:paraId="5853E9F1" w14:textId="77777777" w:rsidTr="00635315">
        <w:tc>
          <w:tcPr>
            <w:tcW w:w="452" w:type="pct"/>
          </w:tcPr>
          <w:p w14:paraId="189BC9C7" w14:textId="2642B3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R4-2302487</w:t>
            </w:r>
          </w:p>
        </w:tc>
        <w:tc>
          <w:tcPr>
            <w:tcW w:w="1069" w:type="pct"/>
          </w:tcPr>
          <w:p w14:paraId="2B98A0B9" w14:textId="67FA31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and align random precoder configuration for PDSCH/PDCCH requirements</w:t>
            </w:r>
          </w:p>
        </w:tc>
        <w:tc>
          <w:tcPr>
            <w:tcW w:w="600" w:type="pct"/>
          </w:tcPr>
          <w:p w14:paraId="195AB359" w14:textId="044AA3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79" w:type="pct"/>
          </w:tcPr>
          <w:p w14:paraId="479F2484" w14:textId="3E6279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3F48A4DC" w14:textId="62C98A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0350</w:t>
            </w:r>
          </w:p>
        </w:tc>
        <w:tc>
          <w:tcPr>
            <w:tcW w:w="220" w:type="pct"/>
          </w:tcPr>
          <w:p w14:paraId="60E95BA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6DACF8" w14:textId="68DFFB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519192BD" w14:textId="73B87E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8B7452F" w14:textId="07D44A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09E604D4" w14:textId="763C76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10433C4A" w14:textId="77777777" w:rsidTr="00635315">
        <w:tc>
          <w:tcPr>
            <w:tcW w:w="452" w:type="pct"/>
          </w:tcPr>
          <w:p w14:paraId="06001EBE" w14:textId="7E6C8D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R4-2302488</w:t>
            </w:r>
          </w:p>
        </w:tc>
        <w:tc>
          <w:tcPr>
            <w:tcW w:w="1069" w:type="pct"/>
          </w:tcPr>
          <w:p w14:paraId="4DA806E3" w14:textId="258687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Cat.A CR to clarify PDSCH/PDCCH Random Precoding configuration</w:t>
            </w:r>
          </w:p>
        </w:tc>
        <w:tc>
          <w:tcPr>
            <w:tcW w:w="600" w:type="pct"/>
          </w:tcPr>
          <w:p w14:paraId="421CFE38" w14:textId="351AF5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79" w:type="pct"/>
          </w:tcPr>
          <w:p w14:paraId="6D517652" w14:textId="6652E3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693508AB" w14:textId="14FFBE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0351</w:t>
            </w:r>
          </w:p>
        </w:tc>
        <w:tc>
          <w:tcPr>
            <w:tcW w:w="220" w:type="pct"/>
          </w:tcPr>
          <w:p w14:paraId="329A831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CA372E0" w14:textId="3232FA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57AE8B2" w14:textId="68B2FC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73DCF1A" w14:textId="359A7B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493EFB80" w14:textId="028879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44B4791" w14:textId="77777777" w:rsidTr="00635315">
        <w:tc>
          <w:tcPr>
            <w:tcW w:w="452" w:type="pct"/>
          </w:tcPr>
          <w:p w14:paraId="6FC0E361" w14:textId="17056D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R4-2302489</w:t>
            </w:r>
          </w:p>
        </w:tc>
        <w:tc>
          <w:tcPr>
            <w:tcW w:w="1069" w:type="pct"/>
          </w:tcPr>
          <w:p w14:paraId="55DFECE2" w14:textId="465603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Cat.A CR to clarify PDSCH/PDCCH Random Precoding configuration</w:t>
            </w:r>
          </w:p>
        </w:tc>
        <w:tc>
          <w:tcPr>
            <w:tcW w:w="600" w:type="pct"/>
          </w:tcPr>
          <w:p w14:paraId="0A8F82A1" w14:textId="6CDC6A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79" w:type="pct"/>
          </w:tcPr>
          <w:p w14:paraId="3E931CE0" w14:textId="5EEF60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2CC794AB" w14:textId="2046EC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0352</w:t>
            </w:r>
          </w:p>
        </w:tc>
        <w:tc>
          <w:tcPr>
            <w:tcW w:w="220" w:type="pct"/>
          </w:tcPr>
          <w:p w14:paraId="7F9F2F0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8DCD1C7" w14:textId="5BE480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A6880DA" w14:textId="6818B9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62428ED" w14:textId="179C70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7442DDFE" w14:textId="67938F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18D4F980" w14:textId="77777777" w:rsidTr="00635315">
        <w:tc>
          <w:tcPr>
            <w:tcW w:w="452" w:type="pct"/>
          </w:tcPr>
          <w:p w14:paraId="0FE173EA" w14:textId="3D7458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R4-2302999</w:t>
            </w:r>
          </w:p>
        </w:tc>
        <w:tc>
          <w:tcPr>
            <w:tcW w:w="1069" w:type="pct"/>
          </w:tcPr>
          <w:p w14:paraId="57289526" w14:textId="336A64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BigCR on FR2-2 UE demodulation performance requirements in TS 38.101-4</w:t>
            </w:r>
          </w:p>
        </w:tc>
        <w:tc>
          <w:tcPr>
            <w:tcW w:w="600" w:type="pct"/>
          </w:tcPr>
          <w:p w14:paraId="4AEEB509" w14:textId="139671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42A3F921" w14:textId="0D8591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27993F2E" w14:textId="583C34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0353</w:t>
            </w:r>
          </w:p>
        </w:tc>
        <w:tc>
          <w:tcPr>
            <w:tcW w:w="220" w:type="pct"/>
          </w:tcPr>
          <w:p w14:paraId="3D19998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A23DDBC" w14:textId="18A683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CFE3B47" w14:textId="471D69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703505A8" w14:textId="4E5CF1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3" w:type="pct"/>
          </w:tcPr>
          <w:p w14:paraId="3D26E967" w14:textId="5EADAA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F5E1467" w14:textId="77777777" w:rsidTr="00635315">
        <w:tc>
          <w:tcPr>
            <w:tcW w:w="452" w:type="pct"/>
          </w:tcPr>
          <w:p w14:paraId="12C0AC50" w14:textId="0741B6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R4-2300073</w:t>
            </w:r>
          </w:p>
        </w:tc>
        <w:tc>
          <w:tcPr>
            <w:tcW w:w="1069" w:type="pct"/>
          </w:tcPr>
          <w:p w14:paraId="049F44DB" w14:textId="7EFF07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related to Introduction of NR TDD Band n54</w:t>
            </w:r>
          </w:p>
        </w:tc>
        <w:tc>
          <w:tcPr>
            <w:tcW w:w="600" w:type="pct"/>
          </w:tcPr>
          <w:p w14:paraId="6D2141D6" w14:textId="18D545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379" w:type="pct"/>
          </w:tcPr>
          <w:p w14:paraId="2FE7A0BF" w14:textId="48DE8D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368" w:type="pct"/>
          </w:tcPr>
          <w:p w14:paraId="640E9421" w14:textId="1CE1CC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220" w:type="pct"/>
          </w:tcPr>
          <w:p w14:paraId="1E55A08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5FC8CD9" w14:textId="1D7E82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4B43BF2" w14:textId="196228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216C87F6" w14:textId="65C7A7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NR_TDD_n54-Core</w:t>
            </w:r>
          </w:p>
        </w:tc>
        <w:tc>
          <w:tcPr>
            <w:tcW w:w="513" w:type="pct"/>
          </w:tcPr>
          <w:p w14:paraId="5BA8A210" w14:textId="376B9F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A2E7825" w14:textId="77777777" w:rsidTr="00635315">
        <w:tc>
          <w:tcPr>
            <w:tcW w:w="452" w:type="pct"/>
          </w:tcPr>
          <w:p w14:paraId="07E3E01F" w14:textId="23C3F1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R4-2300298</w:t>
            </w:r>
          </w:p>
        </w:tc>
        <w:tc>
          <w:tcPr>
            <w:tcW w:w="1069" w:type="pct"/>
          </w:tcPr>
          <w:p w14:paraId="4C19AF5F" w14:textId="2F0C99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out-of-band blocking requirements</w:t>
            </w:r>
          </w:p>
        </w:tc>
        <w:tc>
          <w:tcPr>
            <w:tcW w:w="600" w:type="pct"/>
          </w:tcPr>
          <w:p w14:paraId="1069AC80" w14:textId="116A63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410B6DF0" w14:textId="39874D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368" w:type="pct"/>
          </w:tcPr>
          <w:p w14:paraId="6E8555F1" w14:textId="16B773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220" w:type="pct"/>
          </w:tcPr>
          <w:p w14:paraId="0C3F02E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85E1CD2" w14:textId="16D47F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D848F22" w14:textId="71312B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1740C4D" w14:textId="066118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3C08D70A" w14:textId="55FA2F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1F4134DA" w14:textId="77777777" w:rsidTr="00635315">
        <w:tc>
          <w:tcPr>
            <w:tcW w:w="452" w:type="pct"/>
          </w:tcPr>
          <w:p w14:paraId="30E044D7" w14:textId="239547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R4-2303532</w:t>
            </w:r>
          </w:p>
        </w:tc>
        <w:tc>
          <w:tcPr>
            <w:tcW w:w="1069" w:type="pct"/>
          </w:tcPr>
          <w:p w14:paraId="26BDB8D5" w14:textId="30E0AA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out-of-band blocking requirements</w:t>
            </w:r>
          </w:p>
        </w:tc>
        <w:tc>
          <w:tcPr>
            <w:tcW w:w="600" w:type="pct"/>
          </w:tcPr>
          <w:p w14:paraId="57689D38" w14:textId="35E6F1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63643F04" w14:textId="77B9A5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368" w:type="pct"/>
          </w:tcPr>
          <w:p w14:paraId="17D255D8" w14:textId="2817F1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220" w:type="pct"/>
          </w:tcPr>
          <w:p w14:paraId="7B340DB1" w14:textId="3993757F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6FE316B" w14:textId="690F54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0BAA1ED" w14:textId="0C2A1B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2E2C297" w14:textId="466C00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504FC4E4" w14:textId="385303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1DD1FDC" w14:textId="77777777" w:rsidTr="00635315">
        <w:tc>
          <w:tcPr>
            <w:tcW w:w="452" w:type="pct"/>
          </w:tcPr>
          <w:p w14:paraId="6E70E5DF" w14:textId="6B1C00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R4-2300299</w:t>
            </w:r>
          </w:p>
        </w:tc>
        <w:tc>
          <w:tcPr>
            <w:tcW w:w="1069" w:type="pct"/>
          </w:tcPr>
          <w:p w14:paraId="7C2F8CB3" w14:textId="2C41BD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out-of-band blocking requirements</w:t>
            </w:r>
          </w:p>
        </w:tc>
        <w:tc>
          <w:tcPr>
            <w:tcW w:w="600" w:type="pct"/>
          </w:tcPr>
          <w:p w14:paraId="4735B66C" w14:textId="710DB7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72A42FC3" w14:textId="363712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368" w:type="pct"/>
          </w:tcPr>
          <w:p w14:paraId="1FC94693" w14:textId="79BA80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220" w:type="pct"/>
          </w:tcPr>
          <w:p w14:paraId="07A53D4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92BEE3B" w14:textId="02CDD0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55F44CB" w14:textId="2CB732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2DF0726" w14:textId="0B21B2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012209C3" w14:textId="26D48F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B3F2F03" w14:textId="77777777" w:rsidTr="00635315">
        <w:tc>
          <w:tcPr>
            <w:tcW w:w="452" w:type="pct"/>
          </w:tcPr>
          <w:p w14:paraId="7E63313E" w14:textId="41FB91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R4-2303661</w:t>
            </w:r>
          </w:p>
        </w:tc>
        <w:tc>
          <w:tcPr>
            <w:tcW w:w="1069" w:type="pct"/>
          </w:tcPr>
          <w:p w14:paraId="3E650452" w14:textId="6B1669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out-of-band blocking requirements</w:t>
            </w:r>
          </w:p>
        </w:tc>
        <w:tc>
          <w:tcPr>
            <w:tcW w:w="600" w:type="pct"/>
          </w:tcPr>
          <w:p w14:paraId="44638DBD" w14:textId="55C9EF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Appled</w:t>
            </w:r>
          </w:p>
        </w:tc>
        <w:tc>
          <w:tcPr>
            <w:tcW w:w="379" w:type="pct"/>
          </w:tcPr>
          <w:p w14:paraId="3A415E3B" w14:textId="3F011C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368" w:type="pct"/>
          </w:tcPr>
          <w:p w14:paraId="78C8DDB7" w14:textId="28A2FD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220" w:type="pct"/>
          </w:tcPr>
          <w:p w14:paraId="4CEE9EFB" w14:textId="0FF57367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955D36E" w14:textId="5658F0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C9D1167" w14:textId="2D061C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0B192BA" w14:textId="5E8E6B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1756E295" w14:textId="18BA56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2EFBD11" w14:textId="77777777" w:rsidTr="00635315">
        <w:tc>
          <w:tcPr>
            <w:tcW w:w="452" w:type="pct"/>
          </w:tcPr>
          <w:p w14:paraId="235C8050" w14:textId="22351D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R4-2300121</w:t>
            </w:r>
          </w:p>
        </w:tc>
        <w:tc>
          <w:tcPr>
            <w:tcW w:w="1069" w:type="pct"/>
          </w:tcPr>
          <w:p w14:paraId="2EB3376F" w14:textId="6AA765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coverage enhancement BS demodulation requirement in 38.104 (R17 F)</w:t>
            </w:r>
          </w:p>
        </w:tc>
        <w:tc>
          <w:tcPr>
            <w:tcW w:w="600" w:type="pct"/>
          </w:tcPr>
          <w:p w14:paraId="2C6263E8" w14:textId="32FEA4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379" w:type="pct"/>
          </w:tcPr>
          <w:p w14:paraId="559F992A" w14:textId="6DFC3C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66C3D0F3" w14:textId="00AD7E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0434</w:t>
            </w:r>
          </w:p>
        </w:tc>
        <w:tc>
          <w:tcPr>
            <w:tcW w:w="220" w:type="pct"/>
          </w:tcPr>
          <w:p w14:paraId="0133DB5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D714828" w14:textId="1AECAB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DE9F3EF" w14:textId="0476DC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33FEF1D" w14:textId="5EECD4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NR_cov_enh-Perf</w:t>
            </w:r>
          </w:p>
        </w:tc>
        <w:tc>
          <w:tcPr>
            <w:tcW w:w="513" w:type="pct"/>
          </w:tcPr>
          <w:p w14:paraId="56C51CD3" w14:textId="3EA64E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1E7AC62" w14:textId="77777777" w:rsidTr="00635315">
        <w:tc>
          <w:tcPr>
            <w:tcW w:w="452" w:type="pct"/>
          </w:tcPr>
          <w:p w14:paraId="1EA08B9B" w14:textId="3FCD0B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R4-2300122</w:t>
            </w:r>
          </w:p>
        </w:tc>
        <w:tc>
          <w:tcPr>
            <w:tcW w:w="1069" w:type="pct"/>
          </w:tcPr>
          <w:p w14:paraId="10188C42" w14:textId="382E28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coverage enhancement BS demodulation requirement in 38.104 (R18 A)</w:t>
            </w:r>
          </w:p>
        </w:tc>
        <w:tc>
          <w:tcPr>
            <w:tcW w:w="600" w:type="pct"/>
          </w:tcPr>
          <w:p w14:paraId="18C97661" w14:textId="5DC245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379" w:type="pct"/>
          </w:tcPr>
          <w:p w14:paraId="03CF15C6" w14:textId="00ED1E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3A82F8B0" w14:textId="23A54F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0435</w:t>
            </w:r>
          </w:p>
        </w:tc>
        <w:tc>
          <w:tcPr>
            <w:tcW w:w="220" w:type="pct"/>
          </w:tcPr>
          <w:p w14:paraId="4D8B54C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400BCA" w14:textId="17EC94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51138BF" w14:textId="6A0DB7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0BAD4AB" w14:textId="2B4064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NR_cov_enh-Perf</w:t>
            </w:r>
          </w:p>
        </w:tc>
        <w:tc>
          <w:tcPr>
            <w:tcW w:w="513" w:type="pct"/>
          </w:tcPr>
          <w:p w14:paraId="4A7DA9CB" w14:textId="604B59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59560CE" w14:textId="77777777" w:rsidTr="00635315">
        <w:tc>
          <w:tcPr>
            <w:tcW w:w="452" w:type="pct"/>
          </w:tcPr>
          <w:p w14:paraId="5E7D329A" w14:textId="5EAFA2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R4-2300184</w:t>
            </w:r>
          </w:p>
        </w:tc>
        <w:tc>
          <w:tcPr>
            <w:tcW w:w="1069" w:type="pct"/>
          </w:tcPr>
          <w:p w14:paraId="040B33D0" w14:textId="130505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table references for OTA operating band unwanted emission limits</w:t>
            </w:r>
          </w:p>
        </w:tc>
        <w:tc>
          <w:tcPr>
            <w:tcW w:w="600" w:type="pct"/>
          </w:tcPr>
          <w:p w14:paraId="3CCF5B53" w14:textId="429FFC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79EF51CC" w14:textId="0EB7AA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6D21E65C" w14:textId="370F21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0436</w:t>
            </w:r>
          </w:p>
        </w:tc>
        <w:tc>
          <w:tcPr>
            <w:tcW w:w="220" w:type="pct"/>
          </w:tcPr>
          <w:p w14:paraId="488F3CF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2214EA" w14:textId="5A8EA1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889184B" w14:textId="2CD7D5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E75D36E" w14:textId="6F3947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3" w:type="pct"/>
          </w:tcPr>
          <w:p w14:paraId="193D092A" w14:textId="036DEF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6494B53D" w14:textId="77777777" w:rsidTr="00635315">
        <w:tc>
          <w:tcPr>
            <w:tcW w:w="452" w:type="pct"/>
          </w:tcPr>
          <w:p w14:paraId="73E61A62" w14:textId="37F9CE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R4-2300185</w:t>
            </w:r>
          </w:p>
        </w:tc>
        <w:tc>
          <w:tcPr>
            <w:tcW w:w="1069" w:type="pct"/>
          </w:tcPr>
          <w:p w14:paraId="5D8F1E35" w14:textId="057719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table references for OTA operating band unwanted emission limits</w:t>
            </w:r>
          </w:p>
        </w:tc>
        <w:tc>
          <w:tcPr>
            <w:tcW w:w="600" w:type="pct"/>
          </w:tcPr>
          <w:p w14:paraId="5686B3CA" w14:textId="45248D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08AC32BD" w14:textId="264720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512334C8" w14:textId="11C13A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0437</w:t>
            </w:r>
          </w:p>
        </w:tc>
        <w:tc>
          <w:tcPr>
            <w:tcW w:w="220" w:type="pct"/>
          </w:tcPr>
          <w:p w14:paraId="4EACB85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329D493" w14:textId="3CEC24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6CCF0DC" w14:textId="4A42CF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F40D925" w14:textId="001A58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3" w:type="pct"/>
          </w:tcPr>
          <w:p w14:paraId="75D76D9A" w14:textId="0DBE99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45347D0" w14:textId="77777777" w:rsidTr="00635315">
        <w:tc>
          <w:tcPr>
            <w:tcW w:w="452" w:type="pct"/>
          </w:tcPr>
          <w:p w14:paraId="283DB921" w14:textId="49F6E0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R4-2300518</w:t>
            </w:r>
          </w:p>
        </w:tc>
        <w:tc>
          <w:tcPr>
            <w:tcW w:w="1069" w:type="pct"/>
          </w:tcPr>
          <w:p w14:paraId="62F3E507" w14:textId="1F0FD5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38.104: demodulation requirements introduction for FR2-2</w:t>
            </w:r>
          </w:p>
        </w:tc>
        <w:tc>
          <w:tcPr>
            <w:tcW w:w="600" w:type="pct"/>
          </w:tcPr>
          <w:p w14:paraId="41A626AB" w14:textId="3D7627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Intel Corporation</w:t>
            </w:r>
          </w:p>
        </w:tc>
        <w:tc>
          <w:tcPr>
            <w:tcW w:w="379" w:type="pct"/>
          </w:tcPr>
          <w:p w14:paraId="1E2641E5" w14:textId="78CC21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3CBAA484" w14:textId="4A22C4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0438</w:t>
            </w:r>
          </w:p>
        </w:tc>
        <w:tc>
          <w:tcPr>
            <w:tcW w:w="220" w:type="pct"/>
          </w:tcPr>
          <w:p w14:paraId="5F4629E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1C172FC" w14:textId="32CAB9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564E3A6" w14:textId="263733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5A7E1053" w14:textId="2EB61D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3" w:type="pct"/>
          </w:tcPr>
          <w:p w14:paraId="314522C2" w14:textId="1B875C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2724E7A" w14:textId="77777777" w:rsidTr="00635315">
        <w:tc>
          <w:tcPr>
            <w:tcW w:w="452" w:type="pct"/>
          </w:tcPr>
          <w:p w14:paraId="09FE8DFB" w14:textId="763949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R4-2300519</w:t>
            </w:r>
          </w:p>
        </w:tc>
        <w:tc>
          <w:tcPr>
            <w:tcW w:w="1069" w:type="pct"/>
          </w:tcPr>
          <w:p w14:paraId="059993A1" w14:textId="0ECA7E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38.104: demodulation requirements introduction for FR2-2</w:t>
            </w:r>
          </w:p>
        </w:tc>
        <w:tc>
          <w:tcPr>
            <w:tcW w:w="600" w:type="pct"/>
          </w:tcPr>
          <w:p w14:paraId="6FC138DD" w14:textId="097262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Intel Corporation</w:t>
            </w:r>
          </w:p>
        </w:tc>
        <w:tc>
          <w:tcPr>
            <w:tcW w:w="379" w:type="pct"/>
          </w:tcPr>
          <w:p w14:paraId="62AF6B06" w14:textId="044B86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7EA99F04" w14:textId="607E73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0439</w:t>
            </w:r>
          </w:p>
        </w:tc>
        <w:tc>
          <w:tcPr>
            <w:tcW w:w="220" w:type="pct"/>
          </w:tcPr>
          <w:p w14:paraId="4C46547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2418F3" w14:textId="6E2030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0DDFE71" w14:textId="63EA3A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F76F88F" w14:textId="2BD772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3" w:type="pct"/>
          </w:tcPr>
          <w:p w14:paraId="122A790B" w14:textId="035ECD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4A350BA" w14:textId="77777777" w:rsidTr="00635315">
        <w:tc>
          <w:tcPr>
            <w:tcW w:w="452" w:type="pct"/>
          </w:tcPr>
          <w:p w14:paraId="38994997" w14:textId="585CA6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R4-2300642</w:t>
            </w:r>
          </w:p>
        </w:tc>
        <w:tc>
          <w:tcPr>
            <w:tcW w:w="1069" w:type="pct"/>
          </w:tcPr>
          <w:p w14:paraId="6BA8F0B5" w14:textId="755DAF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 Demodulation requirements for Enhanced IIOT and URLLC support (Rel-17, CAT F)</w:t>
            </w:r>
          </w:p>
        </w:tc>
        <w:tc>
          <w:tcPr>
            <w:tcW w:w="600" w:type="pct"/>
          </w:tcPr>
          <w:p w14:paraId="4B273B33" w14:textId="262B62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3B16FFA6" w14:textId="697AA3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7C5A6143" w14:textId="20D77D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0440</w:t>
            </w:r>
          </w:p>
        </w:tc>
        <w:tc>
          <w:tcPr>
            <w:tcW w:w="220" w:type="pct"/>
          </w:tcPr>
          <w:p w14:paraId="32523F0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847BFFD" w14:textId="05F142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39D1059" w14:textId="13801B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B88EC18" w14:textId="349EA1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NR_IIOT_URLLC_enh-Perf</w:t>
            </w:r>
          </w:p>
        </w:tc>
        <w:tc>
          <w:tcPr>
            <w:tcW w:w="513" w:type="pct"/>
          </w:tcPr>
          <w:p w14:paraId="1ED60C51" w14:textId="44B8C2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152B26C" w14:textId="77777777" w:rsidTr="00635315">
        <w:tc>
          <w:tcPr>
            <w:tcW w:w="452" w:type="pct"/>
          </w:tcPr>
          <w:p w14:paraId="6125F380" w14:textId="6C93B9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R4-2300643</w:t>
            </w:r>
          </w:p>
        </w:tc>
        <w:tc>
          <w:tcPr>
            <w:tcW w:w="1069" w:type="pct"/>
          </w:tcPr>
          <w:p w14:paraId="07FB716F" w14:textId="7A3B26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 Demodulation requirements for Enhanced IIOT and URLLC support (Rel-18, CAT A)</w:t>
            </w:r>
          </w:p>
        </w:tc>
        <w:tc>
          <w:tcPr>
            <w:tcW w:w="600" w:type="pct"/>
          </w:tcPr>
          <w:p w14:paraId="543B736F" w14:textId="4A48EC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07C84770" w14:textId="6AAFA3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29694C8F" w14:textId="6F2C84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0441</w:t>
            </w:r>
          </w:p>
        </w:tc>
        <w:tc>
          <w:tcPr>
            <w:tcW w:w="220" w:type="pct"/>
          </w:tcPr>
          <w:p w14:paraId="47AADE9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12B36FB" w14:textId="19F1B0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1E8FE04" w14:textId="67FB01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265E08F" w14:textId="2365B5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NR_IIOT_URLLC_enh-Perf</w:t>
            </w:r>
          </w:p>
        </w:tc>
        <w:tc>
          <w:tcPr>
            <w:tcW w:w="513" w:type="pct"/>
          </w:tcPr>
          <w:p w14:paraId="69648BC3" w14:textId="0FF2FF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4D155EA" w14:textId="77777777" w:rsidTr="00635315">
        <w:tc>
          <w:tcPr>
            <w:tcW w:w="452" w:type="pct"/>
          </w:tcPr>
          <w:p w14:paraId="5C33F900" w14:textId="2DD9C6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R4-2300742</w:t>
            </w:r>
          </w:p>
        </w:tc>
        <w:tc>
          <w:tcPr>
            <w:tcW w:w="1069" w:type="pct"/>
          </w:tcPr>
          <w:p w14:paraId="50E467CA" w14:textId="16AD7E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carrier resource grid mapping</w:t>
            </w:r>
          </w:p>
        </w:tc>
        <w:tc>
          <w:tcPr>
            <w:tcW w:w="600" w:type="pct"/>
          </w:tcPr>
          <w:p w14:paraId="656E94B6" w14:textId="18CE18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Verizon, China Telecom</w:t>
            </w:r>
          </w:p>
        </w:tc>
        <w:tc>
          <w:tcPr>
            <w:tcW w:w="379" w:type="pct"/>
          </w:tcPr>
          <w:p w14:paraId="5E4BEC46" w14:textId="3591C1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21B41153" w14:textId="33AFAC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0442</w:t>
            </w:r>
          </w:p>
        </w:tc>
        <w:tc>
          <w:tcPr>
            <w:tcW w:w="220" w:type="pct"/>
          </w:tcPr>
          <w:p w14:paraId="1409531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4C5DDE4" w14:textId="756B86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5DE5EAC" w14:textId="3906F6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EE2ED6F" w14:textId="5B1B9B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12BBAC65" w14:textId="4D29AB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6D0FBE29" w14:textId="77777777" w:rsidTr="00635315">
        <w:tc>
          <w:tcPr>
            <w:tcW w:w="452" w:type="pct"/>
          </w:tcPr>
          <w:p w14:paraId="3BDCECDB" w14:textId="0FFF0F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R4-2300743</w:t>
            </w:r>
          </w:p>
        </w:tc>
        <w:tc>
          <w:tcPr>
            <w:tcW w:w="1069" w:type="pct"/>
          </w:tcPr>
          <w:p w14:paraId="25775F4F" w14:textId="470EDE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carrier resource grid mapping</w:t>
            </w:r>
          </w:p>
        </w:tc>
        <w:tc>
          <w:tcPr>
            <w:tcW w:w="600" w:type="pct"/>
          </w:tcPr>
          <w:p w14:paraId="6F9013B1" w14:textId="208A28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Verizon, China Telecom</w:t>
            </w:r>
          </w:p>
        </w:tc>
        <w:tc>
          <w:tcPr>
            <w:tcW w:w="379" w:type="pct"/>
          </w:tcPr>
          <w:p w14:paraId="05505DC6" w14:textId="6F33FB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772A1AC4" w14:textId="3837A2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0443</w:t>
            </w:r>
          </w:p>
        </w:tc>
        <w:tc>
          <w:tcPr>
            <w:tcW w:w="220" w:type="pct"/>
          </w:tcPr>
          <w:p w14:paraId="2551C6F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D4BC66E" w14:textId="4974EC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F0840BA" w14:textId="25A498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AA80673" w14:textId="36764D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0B0C2C64" w14:textId="738BE5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7990EF9D" w14:textId="77777777" w:rsidTr="00635315">
        <w:tc>
          <w:tcPr>
            <w:tcW w:w="452" w:type="pct"/>
          </w:tcPr>
          <w:p w14:paraId="1B6F95DB" w14:textId="48455E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R4-2300744</w:t>
            </w:r>
          </w:p>
        </w:tc>
        <w:tc>
          <w:tcPr>
            <w:tcW w:w="1069" w:type="pct"/>
          </w:tcPr>
          <w:p w14:paraId="22D4C4FB" w14:textId="2844A0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carrier resource grid mapping</w:t>
            </w:r>
          </w:p>
        </w:tc>
        <w:tc>
          <w:tcPr>
            <w:tcW w:w="600" w:type="pct"/>
          </w:tcPr>
          <w:p w14:paraId="5795A387" w14:textId="6BD479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Verizon, China Telecom</w:t>
            </w:r>
          </w:p>
        </w:tc>
        <w:tc>
          <w:tcPr>
            <w:tcW w:w="379" w:type="pct"/>
          </w:tcPr>
          <w:p w14:paraId="22AF63C9" w14:textId="51469C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3D93E585" w14:textId="1CDCF2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0444</w:t>
            </w:r>
          </w:p>
        </w:tc>
        <w:tc>
          <w:tcPr>
            <w:tcW w:w="220" w:type="pct"/>
          </w:tcPr>
          <w:p w14:paraId="6DD8EE7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64037B3" w14:textId="634DA5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8A58EFD" w14:textId="34D21D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26B6C41" w14:textId="7BC84B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E24EC7A" w14:textId="4E03C5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CEE00EA" w14:textId="77777777" w:rsidTr="00635315">
        <w:tc>
          <w:tcPr>
            <w:tcW w:w="452" w:type="pct"/>
          </w:tcPr>
          <w:p w14:paraId="4CE99516" w14:textId="21A5BA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R4-2300745</w:t>
            </w:r>
          </w:p>
        </w:tc>
        <w:tc>
          <w:tcPr>
            <w:tcW w:w="1069" w:type="pct"/>
          </w:tcPr>
          <w:p w14:paraId="380939F2" w14:textId="6DE2EC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carrier resource grid mapping</w:t>
            </w:r>
          </w:p>
        </w:tc>
        <w:tc>
          <w:tcPr>
            <w:tcW w:w="600" w:type="pct"/>
          </w:tcPr>
          <w:p w14:paraId="5500C14B" w14:textId="359A49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Verizon, China Telecom</w:t>
            </w:r>
          </w:p>
        </w:tc>
        <w:tc>
          <w:tcPr>
            <w:tcW w:w="379" w:type="pct"/>
          </w:tcPr>
          <w:p w14:paraId="190445EC" w14:textId="7AFBB6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53FB22E2" w14:textId="258662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0445</w:t>
            </w:r>
          </w:p>
        </w:tc>
        <w:tc>
          <w:tcPr>
            <w:tcW w:w="220" w:type="pct"/>
          </w:tcPr>
          <w:p w14:paraId="6476222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308004A" w14:textId="2F8C44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4FFE87C" w14:textId="333672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886891A" w14:textId="4AE603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0C46A329" w14:textId="751AF9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10C973B6" w14:textId="77777777" w:rsidTr="00635315">
        <w:tc>
          <w:tcPr>
            <w:tcW w:w="452" w:type="pct"/>
          </w:tcPr>
          <w:p w14:paraId="72EAE9CF" w14:textId="1B68D2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R4-2301194</w:t>
            </w:r>
          </w:p>
        </w:tc>
        <w:tc>
          <w:tcPr>
            <w:tcW w:w="1069" w:type="pct"/>
          </w:tcPr>
          <w:p w14:paraId="3918AC5A" w14:textId="1F57BA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 on introduction of Band n54</w:t>
            </w:r>
          </w:p>
        </w:tc>
        <w:tc>
          <w:tcPr>
            <w:tcW w:w="600" w:type="pct"/>
          </w:tcPr>
          <w:p w14:paraId="0298BFCE" w14:textId="03959A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390303C6" w14:textId="1D51AE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43B496C7" w14:textId="619D3D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0446</w:t>
            </w:r>
          </w:p>
        </w:tc>
        <w:tc>
          <w:tcPr>
            <w:tcW w:w="220" w:type="pct"/>
          </w:tcPr>
          <w:p w14:paraId="0209249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CD7598" w14:textId="685B8F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C251FA9" w14:textId="1BA27B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673C8643" w14:textId="436A4B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NR_TDD_n54-Core</w:t>
            </w:r>
          </w:p>
        </w:tc>
        <w:tc>
          <w:tcPr>
            <w:tcW w:w="513" w:type="pct"/>
          </w:tcPr>
          <w:p w14:paraId="17F79986" w14:textId="5FE7FC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5D80A7AC" w14:textId="77777777" w:rsidTr="00635315">
        <w:tc>
          <w:tcPr>
            <w:tcW w:w="452" w:type="pct"/>
          </w:tcPr>
          <w:p w14:paraId="7FF439C3" w14:textId="2BAD6A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R4-2302028</w:t>
            </w:r>
          </w:p>
        </w:tc>
        <w:tc>
          <w:tcPr>
            <w:tcW w:w="1069" w:type="pct"/>
          </w:tcPr>
          <w:p w14:paraId="5758EF64" w14:textId="36D58B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 on introduction of Band n54</w:t>
            </w:r>
          </w:p>
        </w:tc>
        <w:tc>
          <w:tcPr>
            <w:tcW w:w="600" w:type="pct"/>
          </w:tcPr>
          <w:p w14:paraId="09E4AB6B" w14:textId="394D36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2490E46A" w14:textId="623B40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6597875A" w14:textId="16197D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0446</w:t>
            </w:r>
          </w:p>
        </w:tc>
        <w:tc>
          <w:tcPr>
            <w:tcW w:w="220" w:type="pct"/>
          </w:tcPr>
          <w:p w14:paraId="01308787" w14:textId="6AE5D81C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DCBF4E0" w14:textId="0EA093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47DFD02" w14:textId="413F9E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00600D8C" w14:textId="40AEAB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NR_TDD_n54-Core</w:t>
            </w:r>
          </w:p>
        </w:tc>
        <w:tc>
          <w:tcPr>
            <w:tcW w:w="513" w:type="pct"/>
          </w:tcPr>
          <w:p w14:paraId="7FF462D6" w14:textId="08017A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6AC6BC4" w14:textId="77777777" w:rsidTr="00635315">
        <w:tc>
          <w:tcPr>
            <w:tcW w:w="452" w:type="pct"/>
          </w:tcPr>
          <w:p w14:paraId="4EA39DDB" w14:textId="7FAF1A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R4-2301209</w:t>
            </w:r>
          </w:p>
        </w:tc>
        <w:tc>
          <w:tcPr>
            <w:tcW w:w="1069" w:type="pct"/>
          </w:tcPr>
          <w:p w14:paraId="75EBBAEA" w14:textId="7BAA4A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FRC number corrections (Rel-16)</w:t>
            </w:r>
          </w:p>
        </w:tc>
        <w:tc>
          <w:tcPr>
            <w:tcW w:w="600" w:type="pct"/>
          </w:tcPr>
          <w:p w14:paraId="6F6E9379" w14:textId="4EFDAE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NTT Docomo Inc.</w:t>
            </w:r>
          </w:p>
        </w:tc>
        <w:tc>
          <w:tcPr>
            <w:tcW w:w="379" w:type="pct"/>
          </w:tcPr>
          <w:p w14:paraId="001C7B87" w14:textId="751563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5FBB932D" w14:textId="509D75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0447</w:t>
            </w:r>
          </w:p>
        </w:tc>
        <w:tc>
          <w:tcPr>
            <w:tcW w:w="220" w:type="pct"/>
          </w:tcPr>
          <w:p w14:paraId="3A0A1AD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0B464C7" w14:textId="43BE36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38AE263" w14:textId="7342BE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21BBD5D" w14:textId="62A2FD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513" w:type="pct"/>
          </w:tcPr>
          <w:p w14:paraId="0D3C8AFB" w14:textId="21E730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99D8A29" w14:textId="77777777" w:rsidTr="00635315">
        <w:tc>
          <w:tcPr>
            <w:tcW w:w="452" w:type="pct"/>
          </w:tcPr>
          <w:p w14:paraId="6EAAEFDA" w14:textId="6BCA0B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R4-2302984</w:t>
            </w:r>
          </w:p>
        </w:tc>
        <w:tc>
          <w:tcPr>
            <w:tcW w:w="1069" w:type="pct"/>
          </w:tcPr>
          <w:p w14:paraId="2EC07688" w14:textId="413A61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FRC number corrections (Rel-16)</w:t>
            </w:r>
          </w:p>
        </w:tc>
        <w:tc>
          <w:tcPr>
            <w:tcW w:w="600" w:type="pct"/>
          </w:tcPr>
          <w:p w14:paraId="28900E75" w14:textId="77C678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NTT Docomo Inc.</w:t>
            </w:r>
          </w:p>
        </w:tc>
        <w:tc>
          <w:tcPr>
            <w:tcW w:w="379" w:type="pct"/>
          </w:tcPr>
          <w:p w14:paraId="39876A2F" w14:textId="1416D6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1B015216" w14:textId="4B420C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0447</w:t>
            </w:r>
          </w:p>
        </w:tc>
        <w:tc>
          <w:tcPr>
            <w:tcW w:w="220" w:type="pct"/>
          </w:tcPr>
          <w:p w14:paraId="1CB6D4A2" w14:textId="3FF43E2C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D081EFF" w14:textId="1801E7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B99F5CE" w14:textId="1C0F08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C779928" w14:textId="07B414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513" w:type="pct"/>
          </w:tcPr>
          <w:p w14:paraId="233B6BA6" w14:textId="228F5D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7A33A3D" w14:textId="77777777" w:rsidTr="00635315">
        <w:tc>
          <w:tcPr>
            <w:tcW w:w="452" w:type="pct"/>
          </w:tcPr>
          <w:p w14:paraId="1183C96C" w14:textId="0BFE04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R4-2301210</w:t>
            </w:r>
          </w:p>
        </w:tc>
        <w:tc>
          <w:tcPr>
            <w:tcW w:w="1069" w:type="pct"/>
          </w:tcPr>
          <w:p w14:paraId="07D2FA99" w14:textId="2AF555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FRC number corrections (Rel-17)</w:t>
            </w:r>
          </w:p>
        </w:tc>
        <w:tc>
          <w:tcPr>
            <w:tcW w:w="600" w:type="pct"/>
          </w:tcPr>
          <w:p w14:paraId="43E46233" w14:textId="20F02C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NTT Docomo Inc.</w:t>
            </w:r>
          </w:p>
        </w:tc>
        <w:tc>
          <w:tcPr>
            <w:tcW w:w="379" w:type="pct"/>
          </w:tcPr>
          <w:p w14:paraId="2B981539" w14:textId="38D65B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0472E542" w14:textId="128B49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0448</w:t>
            </w:r>
          </w:p>
        </w:tc>
        <w:tc>
          <w:tcPr>
            <w:tcW w:w="220" w:type="pct"/>
          </w:tcPr>
          <w:p w14:paraId="46D1B54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623FCEB" w14:textId="0499BC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DAAAFF1" w14:textId="18E8C0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82C9208" w14:textId="341A70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513" w:type="pct"/>
          </w:tcPr>
          <w:p w14:paraId="60EB22CF" w14:textId="7559E6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246C0E86" w14:textId="77777777" w:rsidTr="00635315">
        <w:tc>
          <w:tcPr>
            <w:tcW w:w="452" w:type="pct"/>
          </w:tcPr>
          <w:p w14:paraId="7866CA33" w14:textId="6075EB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R4-2302985</w:t>
            </w:r>
          </w:p>
        </w:tc>
        <w:tc>
          <w:tcPr>
            <w:tcW w:w="1069" w:type="pct"/>
          </w:tcPr>
          <w:p w14:paraId="1A680E13" w14:textId="26E67E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FRC number corrections (Rel-17)</w:t>
            </w:r>
          </w:p>
        </w:tc>
        <w:tc>
          <w:tcPr>
            <w:tcW w:w="600" w:type="pct"/>
          </w:tcPr>
          <w:p w14:paraId="24F0B902" w14:textId="739134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NTT Docomo Inc.</w:t>
            </w:r>
          </w:p>
        </w:tc>
        <w:tc>
          <w:tcPr>
            <w:tcW w:w="379" w:type="pct"/>
          </w:tcPr>
          <w:p w14:paraId="41F64DDB" w14:textId="248F27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21159304" w14:textId="22EAB9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0448</w:t>
            </w:r>
          </w:p>
        </w:tc>
        <w:tc>
          <w:tcPr>
            <w:tcW w:w="220" w:type="pct"/>
          </w:tcPr>
          <w:p w14:paraId="53B5CCBB" w14:textId="21ECB3CA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07BF855" w14:textId="10BA00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EF2728D" w14:textId="4AAAAB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621625E" w14:textId="108E57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513" w:type="pct"/>
          </w:tcPr>
          <w:p w14:paraId="69C778A4" w14:textId="3FD0FC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BACFF4A" w14:textId="77777777" w:rsidTr="00635315">
        <w:tc>
          <w:tcPr>
            <w:tcW w:w="452" w:type="pct"/>
          </w:tcPr>
          <w:p w14:paraId="28636AAD" w14:textId="36CAC7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R4-2301295</w:t>
            </w:r>
          </w:p>
        </w:tc>
        <w:tc>
          <w:tcPr>
            <w:tcW w:w="1069" w:type="pct"/>
          </w:tcPr>
          <w:p w14:paraId="090025EC" w14:textId="1C48B9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FRC number corrections (Rel-18)</w:t>
            </w:r>
          </w:p>
        </w:tc>
        <w:tc>
          <w:tcPr>
            <w:tcW w:w="600" w:type="pct"/>
          </w:tcPr>
          <w:p w14:paraId="65BB959D" w14:textId="2CF508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NTT DOCOMO INC.</w:t>
            </w:r>
          </w:p>
        </w:tc>
        <w:tc>
          <w:tcPr>
            <w:tcW w:w="379" w:type="pct"/>
          </w:tcPr>
          <w:p w14:paraId="6867A1CB" w14:textId="4F5DB5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6AB6C8F4" w14:textId="5900EE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0449</w:t>
            </w:r>
          </w:p>
        </w:tc>
        <w:tc>
          <w:tcPr>
            <w:tcW w:w="220" w:type="pct"/>
          </w:tcPr>
          <w:p w14:paraId="01481B2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6473B5B" w14:textId="13CFCE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5BCD9C4" w14:textId="263AF5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8FB12FD" w14:textId="3EDEF1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513" w:type="pct"/>
          </w:tcPr>
          <w:p w14:paraId="43144522" w14:textId="09D2CC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6541DAD" w14:textId="77777777" w:rsidTr="00635315">
        <w:tc>
          <w:tcPr>
            <w:tcW w:w="452" w:type="pct"/>
          </w:tcPr>
          <w:p w14:paraId="470DC4E7" w14:textId="140361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R4-2301488</w:t>
            </w:r>
          </w:p>
        </w:tc>
        <w:tc>
          <w:tcPr>
            <w:tcW w:w="1069" w:type="pct"/>
          </w:tcPr>
          <w:p w14:paraId="7647A68C" w14:textId="60CC85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38.104: Adding channel BW support in existing NR bands</w:t>
            </w:r>
          </w:p>
        </w:tc>
        <w:tc>
          <w:tcPr>
            <w:tcW w:w="600" w:type="pct"/>
          </w:tcPr>
          <w:p w14:paraId="35CD3C1A" w14:textId="212607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1D877303" w14:textId="4AF984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7053EB17" w14:textId="617014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0450</w:t>
            </w:r>
          </w:p>
        </w:tc>
        <w:tc>
          <w:tcPr>
            <w:tcW w:w="220" w:type="pct"/>
          </w:tcPr>
          <w:p w14:paraId="5E6EC99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B397A67" w14:textId="23DE11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719B09D" w14:textId="1958B8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3F993FCA" w14:textId="7BB33E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NR_bands_R18_BWs</w:t>
            </w:r>
          </w:p>
        </w:tc>
        <w:tc>
          <w:tcPr>
            <w:tcW w:w="513" w:type="pct"/>
          </w:tcPr>
          <w:p w14:paraId="75311088" w14:textId="266D4A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C1984DA" w14:textId="77777777" w:rsidTr="00635315">
        <w:tc>
          <w:tcPr>
            <w:tcW w:w="452" w:type="pct"/>
          </w:tcPr>
          <w:p w14:paraId="377ACE19" w14:textId="4A0A66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R4-2301583</w:t>
            </w:r>
          </w:p>
        </w:tc>
        <w:tc>
          <w:tcPr>
            <w:tcW w:w="1069" w:type="pct"/>
          </w:tcPr>
          <w:p w14:paraId="7D416D58" w14:textId="0C0380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BS Conformance, OBUE correction for 6G licensed band</w:t>
            </w:r>
          </w:p>
        </w:tc>
        <w:tc>
          <w:tcPr>
            <w:tcW w:w="600" w:type="pct"/>
          </w:tcPr>
          <w:p w14:paraId="520CC81F" w14:textId="7D5CD1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4F66308B" w14:textId="6CD54E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1E6111D3" w14:textId="4E216B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0451</w:t>
            </w:r>
          </w:p>
        </w:tc>
        <w:tc>
          <w:tcPr>
            <w:tcW w:w="220" w:type="pct"/>
          </w:tcPr>
          <w:p w14:paraId="0CF5908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3B5C8A8" w14:textId="733707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FDFB16B" w14:textId="212937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3A62E4A" w14:textId="45360D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NR_6GHz-Perf</w:t>
            </w:r>
          </w:p>
        </w:tc>
        <w:tc>
          <w:tcPr>
            <w:tcW w:w="513" w:type="pct"/>
          </w:tcPr>
          <w:p w14:paraId="094A8D40" w14:textId="45BCD0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F3A1683" w14:textId="77777777" w:rsidTr="00635315">
        <w:tc>
          <w:tcPr>
            <w:tcW w:w="452" w:type="pct"/>
          </w:tcPr>
          <w:p w14:paraId="309D8504" w14:textId="227E8B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R4-2301584</w:t>
            </w:r>
          </w:p>
        </w:tc>
        <w:tc>
          <w:tcPr>
            <w:tcW w:w="1069" w:type="pct"/>
          </w:tcPr>
          <w:p w14:paraId="2604B6A8" w14:textId="6BB163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BS Conformance, OBUE correction for 6G licensed band</w:t>
            </w:r>
          </w:p>
        </w:tc>
        <w:tc>
          <w:tcPr>
            <w:tcW w:w="600" w:type="pct"/>
          </w:tcPr>
          <w:p w14:paraId="1DE01A75" w14:textId="0F536C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3963C2A9" w14:textId="0E6684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432FA429" w14:textId="0E053D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0452</w:t>
            </w:r>
          </w:p>
        </w:tc>
        <w:tc>
          <w:tcPr>
            <w:tcW w:w="220" w:type="pct"/>
          </w:tcPr>
          <w:p w14:paraId="15B99FC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333178" w14:textId="7A1632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FFD8774" w14:textId="40AD2B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C427C8E" w14:textId="4E7099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NR_6GHz-Perf</w:t>
            </w:r>
          </w:p>
        </w:tc>
        <w:tc>
          <w:tcPr>
            <w:tcW w:w="513" w:type="pct"/>
          </w:tcPr>
          <w:p w14:paraId="5DB12089" w14:textId="50B543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110E6B3" w14:textId="77777777" w:rsidTr="00635315">
        <w:tc>
          <w:tcPr>
            <w:tcW w:w="452" w:type="pct"/>
          </w:tcPr>
          <w:p w14:paraId="6285AE66" w14:textId="706F25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R4-2301778</w:t>
            </w:r>
          </w:p>
        </w:tc>
        <w:tc>
          <w:tcPr>
            <w:tcW w:w="1069" w:type="pct"/>
          </w:tcPr>
          <w:p w14:paraId="3D80670E" w14:textId="72F64D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BS Conformance, FRC numbering alignment between BS specs</w:t>
            </w:r>
          </w:p>
        </w:tc>
        <w:tc>
          <w:tcPr>
            <w:tcW w:w="600" w:type="pct"/>
          </w:tcPr>
          <w:p w14:paraId="01FE626D" w14:textId="6E0A8A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17129703" w14:textId="257C57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3F381666" w14:textId="2E3019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0453</w:t>
            </w:r>
          </w:p>
        </w:tc>
        <w:tc>
          <w:tcPr>
            <w:tcW w:w="220" w:type="pct"/>
          </w:tcPr>
          <w:p w14:paraId="65C01C6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60E4AA0" w14:textId="064B21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D51A03C" w14:textId="0B5664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F7CFBE7" w14:textId="0C51A7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NR_2step_RACH-Perf</w:t>
            </w:r>
          </w:p>
        </w:tc>
        <w:tc>
          <w:tcPr>
            <w:tcW w:w="513" w:type="pct"/>
          </w:tcPr>
          <w:p w14:paraId="78D8D283" w14:textId="33862E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00AE8740" w14:textId="77777777" w:rsidTr="00635315">
        <w:tc>
          <w:tcPr>
            <w:tcW w:w="452" w:type="pct"/>
          </w:tcPr>
          <w:p w14:paraId="073B9F35" w14:textId="42875A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R4-2301779</w:t>
            </w:r>
          </w:p>
        </w:tc>
        <w:tc>
          <w:tcPr>
            <w:tcW w:w="1069" w:type="pct"/>
          </w:tcPr>
          <w:p w14:paraId="155760D7" w14:textId="5DB9C9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BS Conformance, FRC numbering alignment between BS specs</w:t>
            </w:r>
          </w:p>
        </w:tc>
        <w:tc>
          <w:tcPr>
            <w:tcW w:w="600" w:type="pct"/>
          </w:tcPr>
          <w:p w14:paraId="542ACE81" w14:textId="3B682D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0940FFC3" w14:textId="26AEF2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1DA0879A" w14:textId="209F4E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0454</w:t>
            </w:r>
          </w:p>
        </w:tc>
        <w:tc>
          <w:tcPr>
            <w:tcW w:w="220" w:type="pct"/>
          </w:tcPr>
          <w:p w14:paraId="327ED56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6CE45BC" w14:textId="1A9924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2560B4B" w14:textId="0020C9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9FC3FD1" w14:textId="04E5E0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NR_2step_RACH-Perf, NR_demod_enh2-Perf</w:t>
            </w:r>
          </w:p>
        </w:tc>
        <w:tc>
          <w:tcPr>
            <w:tcW w:w="513" w:type="pct"/>
          </w:tcPr>
          <w:p w14:paraId="0D2933A2" w14:textId="01F44B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4970A77D" w14:textId="77777777" w:rsidTr="00635315">
        <w:tc>
          <w:tcPr>
            <w:tcW w:w="452" w:type="pct"/>
          </w:tcPr>
          <w:p w14:paraId="0B9AD5E3" w14:textId="01D642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R4-2301780</w:t>
            </w:r>
          </w:p>
        </w:tc>
        <w:tc>
          <w:tcPr>
            <w:tcW w:w="1069" w:type="pct"/>
          </w:tcPr>
          <w:p w14:paraId="4E0C0A2E" w14:textId="13B945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BS Conformance, FRC numbering alignment between BS specs</w:t>
            </w:r>
          </w:p>
        </w:tc>
        <w:tc>
          <w:tcPr>
            <w:tcW w:w="600" w:type="pct"/>
          </w:tcPr>
          <w:p w14:paraId="3EEF60B3" w14:textId="45A96A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005D92A4" w14:textId="0F5B09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20CF485D" w14:textId="3281B2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0455</w:t>
            </w:r>
          </w:p>
        </w:tc>
        <w:tc>
          <w:tcPr>
            <w:tcW w:w="220" w:type="pct"/>
          </w:tcPr>
          <w:p w14:paraId="4B17E6C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EFC99EF" w14:textId="349E7B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BAA5085" w14:textId="3EE7C0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FDFF154" w14:textId="5BE0B5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NR_2step_RACH-Perf, NR_demod_enh2-Perf</w:t>
            </w:r>
          </w:p>
        </w:tc>
        <w:tc>
          <w:tcPr>
            <w:tcW w:w="513" w:type="pct"/>
          </w:tcPr>
          <w:p w14:paraId="4D3A1CD3" w14:textId="56ADA5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4C4AC22D" w14:textId="77777777" w:rsidTr="00635315">
        <w:tc>
          <w:tcPr>
            <w:tcW w:w="452" w:type="pct"/>
          </w:tcPr>
          <w:p w14:paraId="7BA04C35" w14:textId="6B0815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R4-2302183</w:t>
            </w:r>
          </w:p>
        </w:tc>
        <w:tc>
          <w:tcPr>
            <w:tcW w:w="1069" w:type="pct"/>
          </w:tcPr>
          <w:p w14:paraId="4F987661" w14:textId="302A27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test setup for PF0 sub-slot repetition in TS 38.104 (Rel-17)</w:t>
            </w:r>
          </w:p>
        </w:tc>
        <w:tc>
          <w:tcPr>
            <w:tcW w:w="600" w:type="pct"/>
          </w:tcPr>
          <w:p w14:paraId="27023B16" w14:textId="5C3C0D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1BA17849" w14:textId="06EF6F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1C905254" w14:textId="2A870E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0456</w:t>
            </w:r>
          </w:p>
        </w:tc>
        <w:tc>
          <w:tcPr>
            <w:tcW w:w="220" w:type="pct"/>
          </w:tcPr>
          <w:p w14:paraId="67B310C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B972E81" w14:textId="1A4998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1DFFC01" w14:textId="1470EC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8D396D8" w14:textId="4B3EC9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NR_IIOT_URLLC_enh-Perf</w:t>
            </w:r>
          </w:p>
        </w:tc>
        <w:tc>
          <w:tcPr>
            <w:tcW w:w="513" w:type="pct"/>
          </w:tcPr>
          <w:p w14:paraId="084EA634" w14:textId="42D60E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50DA39CC" w14:textId="77777777" w:rsidTr="00635315">
        <w:tc>
          <w:tcPr>
            <w:tcW w:w="452" w:type="pct"/>
          </w:tcPr>
          <w:p w14:paraId="1C2770AF" w14:textId="5EE81A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R4-2302184</w:t>
            </w:r>
          </w:p>
        </w:tc>
        <w:tc>
          <w:tcPr>
            <w:tcW w:w="1069" w:type="pct"/>
          </w:tcPr>
          <w:p w14:paraId="301A97A8" w14:textId="095926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test setup for PF0 sub-slot repetition in TS 38.104 (Rel-18)</w:t>
            </w:r>
          </w:p>
        </w:tc>
        <w:tc>
          <w:tcPr>
            <w:tcW w:w="600" w:type="pct"/>
          </w:tcPr>
          <w:p w14:paraId="0738D6B6" w14:textId="3C28E7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2A91ACF4" w14:textId="084B07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31A4E642" w14:textId="4173FD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0457</w:t>
            </w:r>
          </w:p>
        </w:tc>
        <w:tc>
          <w:tcPr>
            <w:tcW w:w="220" w:type="pct"/>
          </w:tcPr>
          <w:p w14:paraId="1E222EB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6814C7" w14:textId="19DD7B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3F1E365" w14:textId="60DD23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1AD7003" w14:textId="1EA07A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NR_IIOT_URLLC_enh-Perf</w:t>
            </w:r>
          </w:p>
        </w:tc>
        <w:tc>
          <w:tcPr>
            <w:tcW w:w="513" w:type="pct"/>
          </w:tcPr>
          <w:p w14:paraId="75AEE027" w14:textId="0D8DE9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2E411668" w14:textId="77777777" w:rsidTr="00635315">
        <w:tc>
          <w:tcPr>
            <w:tcW w:w="452" w:type="pct"/>
          </w:tcPr>
          <w:p w14:paraId="7BEE5B93" w14:textId="12055F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R4-2302260</w:t>
            </w:r>
          </w:p>
        </w:tc>
        <w:tc>
          <w:tcPr>
            <w:tcW w:w="1069" w:type="pct"/>
          </w:tcPr>
          <w:p w14:paraId="023C085F" w14:textId="731D97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table references for OTA operating band unwanted emission limits</w:t>
            </w:r>
          </w:p>
        </w:tc>
        <w:tc>
          <w:tcPr>
            <w:tcW w:w="600" w:type="pct"/>
          </w:tcPr>
          <w:p w14:paraId="5419E2A0" w14:textId="514AC2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00180439" w14:textId="3C24D0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3466BEFF" w14:textId="6B5D70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0458</w:t>
            </w:r>
          </w:p>
        </w:tc>
        <w:tc>
          <w:tcPr>
            <w:tcW w:w="220" w:type="pct"/>
          </w:tcPr>
          <w:p w14:paraId="64BA10A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11CEFB7" w14:textId="7ABCEB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E2529A7" w14:textId="3C999F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2BBD444" w14:textId="6C78E8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3" w:type="pct"/>
          </w:tcPr>
          <w:p w14:paraId="0ACB246D" w14:textId="758345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41CEAA1" w14:textId="77777777" w:rsidTr="00635315">
        <w:tc>
          <w:tcPr>
            <w:tcW w:w="452" w:type="pct"/>
          </w:tcPr>
          <w:p w14:paraId="600D0971" w14:textId="44621B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R4-2302461</w:t>
            </w:r>
          </w:p>
        </w:tc>
        <w:tc>
          <w:tcPr>
            <w:tcW w:w="1069" w:type="pct"/>
          </w:tcPr>
          <w:p w14:paraId="6F301C80" w14:textId="02BFFE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NR-ARFCN table reference correction for band n263, Rel-17</w:t>
            </w:r>
          </w:p>
        </w:tc>
        <w:tc>
          <w:tcPr>
            <w:tcW w:w="600" w:type="pct"/>
          </w:tcPr>
          <w:p w14:paraId="23C23C49" w14:textId="1A98ED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6D8F71A4" w14:textId="77DE7D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33079877" w14:textId="2D757D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0459</w:t>
            </w:r>
          </w:p>
        </w:tc>
        <w:tc>
          <w:tcPr>
            <w:tcW w:w="220" w:type="pct"/>
          </w:tcPr>
          <w:p w14:paraId="4570D8A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535880B" w14:textId="0F4AEA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1B0D900" w14:textId="480CA8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736" w:type="pct"/>
          </w:tcPr>
          <w:p w14:paraId="3881A805" w14:textId="28B5A0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3" w:type="pct"/>
          </w:tcPr>
          <w:p w14:paraId="6117AB8B" w14:textId="5AE33B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5915F26" w14:textId="77777777" w:rsidTr="00635315">
        <w:tc>
          <w:tcPr>
            <w:tcW w:w="452" w:type="pct"/>
          </w:tcPr>
          <w:p w14:paraId="6ED2C6AF" w14:textId="34FBD9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R4-2302462</w:t>
            </w:r>
          </w:p>
        </w:tc>
        <w:tc>
          <w:tcPr>
            <w:tcW w:w="1069" w:type="pct"/>
          </w:tcPr>
          <w:p w14:paraId="271D2C14" w14:textId="3CC91D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NR-ARFCN table reference correction for band n263, Rel-18</w:t>
            </w:r>
          </w:p>
        </w:tc>
        <w:tc>
          <w:tcPr>
            <w:tcW w:w="600" w:type="pct"/>
          </w:tcPr>
          <w:p w14:paraId="2530BBA2" w14:textId="0A89F1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599AEA73" w14:textId="68FE0C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27212B40" w14:textId="7528D0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0460</w:t>
            </w:r>
          </w:p>
        </w:tc>
        <w:tc>
          <w:tcPr>
            <w:tcW w:w="220" w:type="pct"/>
          </w:tcPr>
          <w:p w14:paraId="3E84F83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E321D49" w14:textId="39CC57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39A36D0" w14:textId="6F4458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E35935E" w14:textId="2BFC8D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3" w:type="pct"/>
          </w:tcPr>
          <w:p w14:paraId="286353C4" w14:textId="12D296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3E0B69F" w14:textId="77777777" w:rsidTr="00635315">
        <w:tc>
          <w:tcPr>
            <w:tcW w:w="452" w:type="pct"/>
          </w:tcPr>
          <w:p w14:paraId="2D53855D" w14:textId="2ECAA5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R4-2303782</w:t>
            </w:r>
          </w:p>
        </w:tc>
        <w:tc>
          <w:tcPr>
            <w:tcW w:w="1069" w:type="pct"/>
          </w:tcPr>
          <w:p w14:paraId="782FFF1F" w14:textId="2F4BC5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Correction on Rx intermodulation requirements for FR2-2 (Rel-17)</w:t>
            </w:r>
          </w:p>
        </w:tc>
        <w:tc>
          <w:tcPr>
            <w:tcW w:w="600" w:type="pct"/>
          </w:tcPr>
          <w:p w14:paraId="645B4D42" w14:textId="08EB0B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379" w:type="pct"/>
          </w:tcPr>
          <w:p w14:paraId="1DAFC6B4" w14:textId="3C2FEF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7B66A62D" w14:textId="160852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0461</w:t>
            </w:r>
          </w:p>
        </w:tc>
        <w:tc>
          <w:tcPr>
            <w:tcW w:w="220" w:type="pct"/>
          </w:tcPr>
          <w:p w14:paraId="2C0214C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6E480BE" w14:textId="585E14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72BE06C" w14:textId="2C4A7C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94D828D" w14:textId="409AA2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3" w:type="pct"/>
          </w:tcPr>
          <w:p w14:paraId="4D96239A" w14:textId="07613B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62B28E5B" w14:textId="77777777" w:rsidTr="00635315">
        <w:tc>
          <w:tcPr>
            <w:tcW w:w="452" w:type="pct"/>
          </w:tcPr>
          <w:p w14:paraId="42DF4B16" w14:textId="770C26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R4-2303783</w:t>
            </w:r>
          </w:p>
        </w:tc>
        <w:tc>
          <w:tcPr>
            <w:tcW w:w="1069" w:type="pct"/>
          </w:tcPr>
          <w:p w14:paraId="0B50677A" w14:textId="282C11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Correction on Rx intermodulation requirements for FR2-2 (Rel-18)</w:t>
            </w:r>
          </w:p>
        </w:tc>
        <w:tc>
          <w:tcPr>
            <w:tcW w:w="600" w:type="pct"/>
          </w:tcPr>
          <w:p w14:paraId="269E647A" w14:textId="3DA727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379" w:type="pct"/>
          </w:tcPr>
          <w:p w14:paraId="258155CB" w14:textId="508FEE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6DC50C6F" w14:textId="3CCC43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0462</w:t>
            </w:r>
          </w:p>
        </w:tc>
        <w:tc>
          <w:tcPr>
            <w:tcW w:w="220" w:type="pct"/>
          </w:tcPr>
          <w:p w14:paraId="3B7AE74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083AE1" w14:textId="034CE2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7C7B5A2" w14:textId="37A280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38FF746" w14:textId="702444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3" w:type="pct"/>
          </w:tcPr>
          <w:p w14:paraId="650DEFBA" w14:textId="3A55D7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397A2261" w14:textId="77777777" w:rsidTr="00635315">
        <w:tc>
          <w:tcPr>
            <w:tcW w:w="452" w:type="pct"/>
          </w:tcPr>
          <w:p w14:paraId="2E1C4917" w14:textId="1D85C4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R4-2302872</w:t>
            </w:r>
          </w:p>
        </w:tc>
        <w:tc>
          <w:tcPr>
            <w:tcW w:w="1069" w:type="pct"/>
          </w:tcPr>
          <w:p w14:paraId="0E2CCB94" w14:textId="2FD5CC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Correction on Rx intermodulation requirements for FR2-2 (Rel-17)</w:t>
            </w:r>
          </w:p>
        </w:tc>
        <w:tc>
          <w:tcPr>
            <w:tcW w:w="600" w:type="pct"/>
          </w:tcPr>
          <w:p w14:paraId="678AA689" w14:textId="38218C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379" w:type="pct"/>
          </w:tcPr>
          <w:p w14:paraId="4D23B155" w14:textId="7A1931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6D56E25E" w14:textId="338BB0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0463</w:t>
            </w:r>
          </w:p>
        </w:tc>
        <w:tc>
          <w:tcPr>
            <w:tcW w:w="220" w:type="pct"/>
          </w:tcPr>
          <w:p w14:paraId="39371DD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280BE50" w14:textId="10F716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011CA8B" w14:textId="72168E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5941B46" w14:textId="667115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3" w:type="pct"/>
          </w:tcPr>
          <w:p w14:paraId="4DE7321B" w14:textId="1B4A37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B08DA0C" w14:textId="77777777" w:rsidTr="00635315">
        <w:tc>
          <w:tcPr>
            <w:tcW w:w="452" w:type="pct"/>
          </w:tcPr>
          <w:p w14:paraId="4C597EE3" w14:textId="3DA1AF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R4-2302873</w:t>
            </w:r>
          </w:p>
        </w:tc>
        <w:tc>
          <w:tcPr>
            <w:tcW w:w="1069" w:type="pct"/>
          </w:tcPr>
          <w:p w14:paraId="2065A56E" w14:textId="7EDCD4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Correction on Rx intermodulation requirements for FR2-2 (Rel-18)</w:t>
            </w:r>
          </w:p>
        </w:tc>
        <w:tc>
          <w:tcPr>
            <w:tcW w:w="600" w:type="pct"/>
          </w:tcPr>
          <w:p w14:paraId="76883411" w14:textId="78C42D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379" w:type="pct"/>
          </w:tcPr>
          <w:p w14:paraId="62425879" w14:textId="1901CE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2649142B" w14:textId="756B32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0464</w:t>
            </w:r>
          </w:p>
        </w:tc>
        <w:tc>
          <w:tcPr>
            <w:tcW w:w="220" w:type="pct"/>
          </w:tcPr>
          <w:p w14:paraId="5C9772E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92044D0" w14:textId="2C880B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5FCB62E" w14:textId="7A35EB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AE5DBA6" w14:textId="01A047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3" w:type="pct"/>
          </w:tcPr>
          <w:p w14:paraId="0F286073" w14:textId="7CD5CF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7D8F581" w14:textId="77777777" w:rsidTr="00635315">
        <w:tc>
          <w:tcPr>
            <w:tcW w:w="452" w:type="pct"/>
          </w:tcPr>
          <w:p w14:paraId="3F99FBCA" w14:textId="294F12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R4-2300566</w:t>
            </w:r>
          </w:p>
        </w:tc>
        <w:tc>
          <w:tcPr>
            <w:tcW w:w="1069" w:type="pct"/>
          </w:tcPr>
          <w:p w14:paraId="115D5AAA" w14:textId="597951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38.106: Correction of some errors in 3.2</w:t>
            </w:r>
          </w:p>
        </w:tc>
        <w:tc>
          <w:tcPr>
            <w:tcW w:w="600" w:type="pct"/>
          </w:tcPr>
          <w:p w14:paraId="456BDCE9" w14:textId="1E25EC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</w:t>
            </w:r>
          </w:p>
        </w:tc>
        <w:tc>
          <w:tcPr>
            <w:tcW w:w="379" w:type="pct"/>
          </w:tcPr>
          <w:p w14:paraId="5606B67A" w14:textId="2FE65A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5A934C5F" w14:textId="332035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220" w:type="pct"/>
          </w:tcPr>
          <w:p w14:paraId="5FE5C17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C3C9E3F" w14:textId="75A855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C8F9575" w14:textId="55E533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B655050" w14:textId="55077F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3" w:type="pct"/>
          </w:tcPr>
          <w:p w14:paraId="78C710B5" w14:textId="1BB4D8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AEB8F0B" w14:textId="77777777" w:rsidTr="00635315">
        <w:tc>
          <w:tcPr>
            <w:tcW w:w="452" w:type="pct"/>
          </w:tcPr>
          <w:p w14:paraId="739FBEA6" w14:textId="79DB73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R4-2302962</w:t>
            </w:r>
          </w:p>
        </w:tc>
        <w:tc>
          <w:tcPr>
            <w:tcW w:w="1069" w:type="pct"/>
          </w:tcPr>
          <w:p w14:paraId="5261E109" w14:textId="72F0EB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38.106: Correction of some errors in 3.2</w:t>
            </w:r>
          </w:p>
        </w:tc>
        <w:tc>
          <w:tcPr>
            <w:tcW w:w="600" w:type="pct"/>
          </w:tcPr>
          <w:p w14:paraId="1003047E" w14:textId="1F9A41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5ED010AA" w14:textId="7BD9FB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6F1C411E" w14:textId="74A3B4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220" w:type="pct"/>
          </w:tcPr>
          <w:p w14:paraId="29FB034D" w14:textId="47460730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DBA6DED" w14:textId="648E88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417E57B" w14:textId="4B170B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3CB64FD" w14:textId="4E17D9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3" w:type="pct"/>
          </w:tcPr>
          <w:p w14:paraId="5CEE3EC9" w14:textId="0408FD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3160F11" w14:textId="77777777" w:rsidTr="00635315">
        <w:tc>
          <w:tcPr>
            <w:tcW w:w="452" w:type="pct"/>
          </w:tcPr>
          <w:p w14:paraId="3AA897AC" w14:textId="304CF1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R4-2300682</w:t>
            </w:r>
          </w:p>
        </w:tc>
        <w:tc>
          <w:tcPr>
            <w:tcW w:w="1069" w:type="pct"/>
          </w:tcPr>
          <w:p w14:paraId="70CF68D0" w14:textId="12C8F6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 on introduction of Band n54</w:t>
            </w:r>
          </w:p>
        </w:tc>
        <w:tc>
          <w:tcPr>
            <w:tcW w:w="600" w:type="pct"/>
          </w:tcPr>
          <w:p w14:paraId="5FF4F0C4" w14:textId="42A9AB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52C57D1F" w14:textId="023529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7D5DFA01" w14:textId="4C9024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0030</w:t>
            </w:r>
          </w:p>
        </w:tc>
        <w:tc>
          <w:tcPr>
            <w:tcW w:w="220" w:type="pct"/>
          </w:tcPr>
          <w:p w14:paraId="194D003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0DD73B" w14:textId="50D1B2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006D471" w14:textId="17C082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6110BD01" w14:textId="4F5083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NR_TDD_n54-Perf</w:t>
            </w:r>
          </w:p>
        </w:tc>
        <w:tc>
          <w:tcPr>
            <w:tcW w:w="513" w:type="pct"/>
          </w:tcPr>
          <w:p w14:paraId="5A2FB3EA" w14:textId="5ECBC1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2072306A" w14:textId="77777777" w:rsidTr="00635315">
        <w:tc>
          <w:tcPr>
            <w:tcW w:w="452" w:type="pct"/>
          </w:tcPr>
          <w:p w14:paraId="0914FC9A" w14:textId="57B806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R4-2303487</w:t>
            </w:r>
          </w:p>
        </w:tc>
        <w:tc>
          <w:tcPr>
            <w:tcW w:w="1069" w:type="pct"/>
          </w:tcPr>
          <w:p w14:paraId="052B536D" w14:textId="49D025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 on introduction of Band n54</w:t>
            </w:r>
          </w:p>
        </w:tc>
        <w:tc>
          <w:tcPr>
            <w:tcW w:w="600" w:type="pct"/>
          </w:tcPr>
          <w:p w14:paraId="6A2C27E7" w14:textId="514D1F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3B03C8AC" w14:textId="16BED9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1B363CB6" w14:textId="32BB44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0030</w:t>
            </w:r>
          </w:p>
        </w:tc>
        <w:tc>
          <w:tcPr>
            <w:tcW w:w="220" w:type="pct"/>
          </w:tcPr>
          <w:p w14:paraId="0AC3DDE0" w14:textId="5533151D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7237FFE" w14:textId="23BDDE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7F1EDCB" w14:textId="4600C8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273C5944" w14:textId="2728F3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NR_TDD_n54-Perf</w:t>
            </w:r>
          </w:p>
        </w:tc>
        <w:tc>
          <w:tcPr>
            <w:tcW w:w="513" w:type="pct"/>
          </w:tcPr>
          <w:p w14:paraId="51395B58" w14:textId="691279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EBE1091" w14:textId="77777777" w:rsidTr="00635315">
        <w:tc>
          <w:tcPr>
            <w:tcW w:w="452" w:type="pct"/>
          </w:tcPr>
          <w:p w14:paraId="159D5049" w14:textId="1C8E53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R4-2300799</w:t>
            </w:r>
          </w:p>
        </w:tc>
        <w:tc>
          <w:tcPr>
            <w:tcW w:w="1069" w:type="pct"/>
          </w:tcPr>
          <w:p w14:paraId="4F1DBD83" w14:textId="1B1AEB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38.106: adding BW, SCS related requirements for NCR MT part</w:t>
            </w:r>
          </w:p>
        </w:tc>
        <w:tc>
          <w:tcPr>
            <w:tcW w:w="600" w:type="pct"/>
          </w:tcPr>
          <w:p w14:paraId="42FC1EE2" w14:textId="72C95F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79" w:type="pct"/>
          </w:tcPr>
          <w:p w14:paraId="5D39AB34" w14:textId="326BF3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0869C156" w14:textId="726324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0031</w:t>
            </w:r>
          </w:p>
        </w:tc>
        <w:tc>
          <w:tcPr>
            <w:tcW w:w="220" w:type="pct"/>
          </w:tcPr>
          <w:p w14:paraId="5C2AB2B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D180D32" w14:textId="607473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EBF1FC3" w14:textId="6E871F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15326B90" w14:textId="50CA6F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NR_netcon_repeater-Core</w:t>
            </w:r>
          </w:p>
        </w:tc>
        <w:tc>
          <w:tcPr>
            <w:tcW w:w="513" w:type="pct"/>
          </w:tcPr>
          <w:p w14:paraId="4A55201F" w14:textId="0118D7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4139ABDA" w14:textId="77777777" w:rsidTr="00635315">
        <w:tc>
          <w:tcPr>
            <w:tcW w:w="452" w:type="pct"/>
          </w:tcPr>
          <w:p w14:paraId="28C0D218" w14:textId="5C8297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R4-2301726</w:t>
            </w:r>
          </w:p>
        </w:tc>
        <w:tc>
          <w:tcPr>
            <w:tcW w:w="1069" w:type="pct"/>
          </w:tcPr>
          <w:p w14:paraId="0848AE66" w14:textId="18ED55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TS38.106 the introduction of APT600MHz</w:t>
            </w:r>
          </w:p>
        </w:tc>
        <w:tc>
          <w:tcPr>
            <w:tcW w:w="600" w:type="pct"/>
          </w:tcPr>
          <w:p w14:paraId="67574410" w14:textId="63E9D7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19DAFED2" w14:textId="1D0694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016E6C13" w14:textId="208B25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220" w:type="pct"/>
          </w:tcPr>
          <w:p w14:paraId="0434C7B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7DE2412" w14:textId="152D79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01AD084" w14:textId="0C9842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3FBE29DA" w14:textId="483E3A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NR_600MHz_APT-Core</w:t>
            </w:r>
          </w:p>
        </w:tc>
        <w:tc>
          <w:tcPr>
            <w:tcW w:w="513" w:type="pct"/>
          </w:tcPr>
          <w:p w14:paraId="7D585820" w14:textId="165220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7A0E8D1" w14:textId="77777777" w:rsidTr="00635315">
        <w:tc>
          <w:tcPr>
            <w:tcW w:w="452" w:type="pct"/>
          </w:tcPr>
          <w:p w14:paraId="64A77871" w14:textId="431051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R4-2303479</w:t>
            </w:r>
          </w:p>
        </w:tc>
        <w:tc>
          <w:tcPr>
            <w:tcW w:w="1069" w:type="pct"/>
          </w:tcPr>
          <w:p w14:paraId="07C47F9D" w14:textId="640313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TS38.106 the introduction of APT600MHz</w:t>
            </w:r>
          </w:p>
        </w:tc>
        <w:tc>
          <w:tcPr>
            <w:tcW w:w="600" w:type="pct"/>
          </w:tcPr>
          <w:p w14:paraId="1860677B" w14:textId="6519A2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456E8B10" w14:textId="237790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3CD9B330" w14:textId="3CF129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220" w:type="pct"/>
          </w:tcPr>
          <w:p w14:paraId="06BC1221" w14:textId="0AE00FC7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8103FB8" w14:textId="50CA0E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2697DD7" w14:textId="72A969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440D6EA8" w14:textId="683156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NR_600MHz_APT-Core</w:t>
            </w:r>
          </w:p>
        </w:tc>
        <w:tc>
          <w:tcPr>
            <w:tcW w:w="513" w:type="pct"/>
          </w:tcPr>
          <w:p w14:paraId="525AFCCB" w14:textId="47C86B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6EB1A9F5" w14:textId="77777777" w:rsidTr="00635315">
        <w:tc>
          <w:tcPr>
            <w:tcW w:w="452" w:type="pct"/>
          </w:tcPr>
          <w:p w14:paraId="5840624D" w14:textId="30D21E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R4-2300568</w:t>
            </w:r>
          </w:p>
        </w:tc>
        <w:tc>
          <w:tcPr>
            <w:tcW w:w="1069" w:type="pct"/>
          </w:tcPr>
          <w:p w14:paraId="39080887" w14:textId="07E2DB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38.108, On Operating band unwanted emission requirement</w:t>
            </w:r>
          </w:p>
        </w:tc>
        <w:tc>
          <w:tcPr>
            <w:tcW w:w="600" w:type="pct"/>
          </w:tcPr>
          <w:p w14:paraId="043BF3BF" w14:textId="25030D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0B028B8E" w14:textId="012253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368" w:type="pct"/>
          </w:tcPr>
          <w:p w14:paraId="7BB07DA8" w14:textId="1CE4CB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0026</w:t>
            </w:r>
          </w:p>
        </w:tc>
        <w:tc>
          <w:tcPr>
            <w:tcW w:w="220" w:type="pct"/>
          </w:tcPr>
          <w:p w14:paraId="3CD1834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CA60E56" w14:textId="104FDC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980E764" w14:textId="62CE6A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1399B42" w14:textId="23E335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1A05E1BC" w14:textId="5E8023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3EFAEAD" w14:textId="77777777" w:rsidTr="00635315">
        <w:tc>
          <w:tcPr>
            <w:tcW w:w="452" w:type="pct"/>
          </w:tcPr>
          <w:p w14:paraId="14801644" w14:textId="1D0CC4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R4-2300569</w:t>
            </w:r>
          </w:p>
        </w:tc>
        <w:tc>
          <w:tcPr>
            <w:tcW w:w="1069" w:type="pct"/>
          </w:tcPr>
          <w:p w14:paraId="10E2E3AE" w14:textId="0DE09E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38.108, Correct  unwanted emission requirements applicability for SAN type 1-H</w:t>
            </w:r>
          </w:p>
        </w:tc>
        <w:tc>
          <w:tcPr>
            <w:tcW w:w="600" w:type="pct"/>
          </w:tcPr>
          <w:p w14:paraId="6B454DCB" w14:textId="7D277C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5CC65ECE" w14:textId="6EED53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368" w:type="pct"/>
          </w:tcPr>
          <w:p w14:paraId="412FDAA1" w14:textId="21A422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0027</w:t>
            </w:r>
          </w:p>
        </w:tc>
        <w:tc>
          <w:tcPr>
            <w:tcW w:w="220" w:type="pct"/>
          </w:tcPr>
          <w:p w14:paraId="63E32B8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D08C59D" w14:textId="30C7A6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491D207" w14:textId="763821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9334703" w14:textId="62745F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5F380A4A" w14:textId="25770E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CD5B878" w14:textId="77777777" w:rsidTr="00635315">
        <w:tc>
          <w:tcPr>
            <w:tcW w:w="452" w:type="pct"/>
          </w:tcPr>
          <w:p w14:paraId="1AE951FE" w14:textId="6E12A7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R4-2302865</w:t>
            </w:r>
          </w:p>
        </w:tc>
        <w:tc>
          <w:tcPr>
            <w:tcW w:w="1069" w:type="pct"/>
          </w:tcPr>
          <w:p w14:paraId="03FB2D02" w14:textId="5CB417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38.108, Correct unwanted emission requirements applicability for SAN type 1-H</w:t>
            </w:r>
          </w:p>
        </w:tc>
        <w:tc>
          <w:tcPr>
            <w:tcW w:w="600" w:type="pct"/>
          </w:tcPr>
          <w:p w14:paraId="55FA4DE3" w14:textId="03E668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7E8AE516" w14:textId="3945E6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368" w:type="pct"/>
          </w:tcPr>
          <w:p w14:paraId="31838537" w14:textId="49B9F0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0027</w:t>
            </w:r>
          </w:p>
        </w:tc>
        <w:tc>
          <w:tcPr>
            <w:tcW w:w="220" w:type="pct"/>
          </w:tcPr>
          <w:p w14:paraId="1D9A4B26" w14:textId="7D4DA610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341C52D" w14:textId="26E89C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D36170E" w14:textId="44B6F8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F1F4768" w14:textId="3A6B5A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5E033A05" w14:textId="438A08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FF2E42B" w14:textId="77777777" w:rsidTr="00635315">
        <w:tc>
          <w:tcPr>
            <w:tcW w:w="452" w:type="pct"/>
          </w:tcPr>
          <w:p w14:paraId="35E1285F" w14:textId="142807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R4-2301482</w:t>
            </w:r>
          </w:p>
        </w:tc>
        <w:tc>
          <w:tcPr>
            <w:tcW w:w="1069" w:type="pct"/>
          </w:tcPr>
          <w:p w14:paraId="19D68387" w14:textId="5EAE2D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38.108: OBUE and open issues clarifications</w:t>
            </w:r>
          </w:p>
        </w:tc>
        <w:tc>
          <w:tcPr>
            <w:tcW w:w="600" w:type="pct"/>
          </w:tcPr>
          <w:p w14:paraId="5580A2AA" w14:textId="5B082D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Thales</w:t>
            </w:r>
          </w:p>
        </w:tc>
        <w:tc>
          <w:tcPr>
            <w:tcW w:w="379" w:type="pct"/>
          </w:tcPr>
          <w:p w14:paraId="42ED3EAE" w14:textId="63CF27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368" w:type="pct"/>
          </w:tcPr>
          <w:p w14:paraId="228A7AC5" w14:textId="1D2F93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0028</w:t>
            </w:r>
          </w:p>
        </w:tc>
        <w:tc>
          <w:tcPr>
            <w:tcW w:w="220" w:type="pct"/>
          </w:tcPr>
          <w:p w14:paraId="35949E1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18115D2" w14:textId="452F95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02EE7BD" w14:textId="4D8249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27D1E51" w14:textId="1A38AA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2500EF8E" w14:textId="0AFF12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744D0A3" w14:textId="77777777" w:rsidTr="00635315">
        <w:tc>
          <w:tcPr>
            <w:tcW w:w="452" w:type="pct"/>
          </w:tcPr>
          <w:p w14:paraId="0140910F" w14:textId="2604E3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R4-2302864</w:t>
            </w:r>
          </w:p>
        </w:tc>
        <w:tc>
          <w:tcPr>
            <w:tcW w:w="1069" w:type="pct"/>
          </w:tcPr>
          <w:p w14:paraId="2509A206" w14:textId="249B10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38.108: OBUE and open issues clarifications</w:t>
            </w:r>
          </w:p>
        </w:tc>
        <w:tc>
          <w:tcPr>
            <w:tcW w:w="600" w:type="pct"/>
          </w:tcPr>
          <w:p w14:paraId="7D999525" w14:textId="6BCD90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Thales</w:t>
            </w:r>
          </w:p>
        </w:tc>
        <w:tc>
          <w:tcPr>
            <w:tcW w:w="379" w:type="pct"/>
          </w:tcPr>
          <w:p w14:paraId="07FBB766" w14:textId="482784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368" w:type="pct"/>
          </w:tcPr>
          <w:p w14:paraId="5EB7852A" w14:textId="2F13A2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0028</w:t>
            </w:r>
          </w:p>
        </w:tc>
        <w:tc>
          <w:tcPr>
            <w:tcW w:w="220" w:type="pct"/>
          </w:tcPr>
          <w:p w14:paraId="417C968B" w14:textId="1F4388F4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3A816C1" w14:textId="7CE9B2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27DD629" w14:textId="2C62C2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08DB9E2" w14:textId="63C1ED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08210EE3" w14:textId="21CDD8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CA5309B" w14:textId="77777777" w:rsidTr="00635315">
        <w:tc>
          <w:tcPr>
            <w:tcW w:w="452" w:type="pct"/>
          </w:tcPr>
          <w:p w14:paraId="19387288" w14:textId="384673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R4-2302088</w:t>
            </w:r>
          </w:p>
        </w:tc>
        <w:tc>
          <w:tcPr>
            <w:tcW w:w="1069" w:type="pct"/>
          </w:tcPr>
          <w:p w14:paraId="258E7BA9" w14:textId="01C1B4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38.108 to maintain unwanted emissions clause</w:t>
            </w:r>
          </w:p>
        </w:tc>
        <w:tc>
          <w:tcPr>
            <w:tcW w:w="600" w:type="pct"/>
          </w:tcPr>
          <w:p w14:paraId="662ADB55" w14:textId="7F394B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152D3D06" w14:textId="540B02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368" w:type="pct"/>
          </w:tcPr>
          <w:p w14:paraId="038ACD4D" w14:textId="457448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220" w:type="pct"/>
          </w:tcPr>
          <w:p w14:paraId="7EF2A65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DE42741" w14:textId="1915DE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4C2C5BF" w14:textId="7706E9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F29281F" w14:textId="5F3DF1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18F5114B" w14:textId="66563E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68436FF2" w14:textId="77777777" w:rsidTr="00635315">
        <w:tc>
          <w:tcPr>
            <w:tcW w:w="452" w:type="pct"/>
          </w:tcPr>
          <w:p w14:paraId="04602FC0" w14:textId="7E2A89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R4-2302470</w:t>
            </w:r>
          </w:p>
        </w:tc>
        <w:tc>
          <w:tcPr>
            <w:tcW w:w="1069" w:type="pct"/>
          </w:tcPr>
          <w:p w14:paraId="79149E21" w14:textId="40EEC2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38.108: corrections</w:t>
            </w:r>
          </w:p>
        </w:tc>
        <w:tc>
          <w:tcPr>
            <w:tcW w:w="600" w:type="pct"/>
          </w:tcPr>
          <w:p w14:paraId="27035FD6" w14:textId="22B5E5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4780545B" w14:textId="3728FA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368" w:type="pct"/>
          </w:tcPr>
          <w:p w14:paraId="21310911" w14:textId="3A1C25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0030</w:t>
            </w:r>
          </w:p>
        </w:tc>
        <w:tc>
          <w:tcPr>
            <w:tcW w:w="220" w:type="pct"/>
          </w:tcPr>
          <w:p w14:paraId="71359B2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08D258B" w14:textId="64D979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1E61658" w14:textId="0604BD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2F4076E" w14:textId="7ED7C4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46CE0285" w14:textId="369B0A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C353CC6" w14:textId="77777777" w:rsidTr="00635315">
        <w:tc>
          <w:tcPr>
            <w:tcW w:w="452" w:type="pct"/>
          </w:tcPr>
          <w:p w14:paraId="73377AF4" w14:textId="71691D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R4-2302866</w:t>
            </w:r>
          </w:p>
        </w:tc>
        <w:tc>
          <w:tcPr>
            <w:tcW w:w="1069" w:type="pct"/>
          </w:tcPr>
          <w:p w14:paraId="3274E491" w14:textId="688E16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38.108: corrections</w:t>
            </w:r>
          </w:p>
        </w:tc>
        <w:tc>
          <w:tcPr>
            <w:tcW w:w="600" w:type="pct"/>
          </w:tcPr>
          <w:p w14:paraId="49716751" w14:textId="2DF484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1E9563B2" w14:textId="189958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368" w:type="pct"/>
          </w:tcPr>
          <w:p w14:paraId="641E7243" w14:textId="4DF3F7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0030</w:t>
            </w:r>
          </w:p>
        </w:tc>
        <w:tc>
          <w:tcPr>
            <w:tcW w:w="220" w:type="pct"/>
          </w:tcPr>
          <w:p w14:paraId="7F1262EE" w14:textId="2367C6D9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F6A488E" w14:textId="5F4439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B6E78C8" w14:textId="5769D4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81C5A9C" w14:textId="12137F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02CCF73B" w14:textId="110E27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9B83170" w14:textId="77777777" w:rsidTr="00635315">
        <w:tc>
          <w:tcPr>
            <w:tcW w:w="452" w:type="pct"/>
          </w:tcPr>
          <w:p w14:paraId="44B7E8D5" w14:textId="1A4D64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R4-2302216</w:t>
            </w:r>
          </w:p>
        </w:tc>
        <w:tc>
          <w:tcPr>
            <w:tcW w:w="1069" w:type="pct"/>
          </w:tcPr>
          <w:p w14:paraId="5E6C189B" w14:textId="261B92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38.113: Corrections in clause 1 Scope and clause 9 Immunity</w:t>
            </w:r>
          </w:p>
        </w:tc>
        <w:tc>
          <w:tcPr>
            <w:tcW w:w="600" w:type="pct"/>
          </w:tcPr>
          <w:p w14:paraId="73F8DB5B" w14:textId="0ACECE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2D04253A" w14:textId="3ADD73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368" w:type="pct"/>
          </w:tcPr>
          <w:p w14:paraId="1314DC98" w14:textId="5CB1B0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0054</w:t>
            </w:r>
          </w:p>
        </w:tc>
        <w:tc>
          <w:tcPr>
            <w:tcW w:w="220" w:type="pct"/>
          </w:tcPr>
          <w:p w14:paraId="225F616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0277585" w14:textId="27C973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4D43A65" w14:textId="7662C6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CD10EAF" w14:textId="46540A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1B2D08D2" w14:textId="2128A7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298340D8" w14:textId="77777777" w:rsidTr="00635315">
        <w:tc>
          <w:tcPr>
            <w:tcW w:w="452" w:type="pct"/>
          </w:tcPr>
          <w:p w14:paraId="1A7B1E9C" w14:textId="2B5B6E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R4-2302217</w:t>
            </w:r>
          </w:p>
        </w:tc>
        <w:tc>
          <w:tcPr>
            <w:tcW w:w="1069" w:type="pct"/>
          </w:tcPr>
          <w:p w14:paraId="0052186C" w14:textId="6DA4F1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38.113: Corrections in clause 1 Scope and clause 9 Immunity</w:t>
            </w:r>
          </w:p>
        </w:tc>
        <w:tc>
          <w:tcPr>
            <w:tcW w:w="600" w:type="pct"/>
          </w:tcPr>
          <w:p w14:paraId="687FA13A" w14:textId="6BD452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03591E8B" w14:textId="4B6BA2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368" w:type="pct"/>
          </w:tcPr>
          <w:p w14:paraId="0CF56EA6" w14:textId="7B396C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0055</w:t>
            </w:r>
          </w:p>
        </w:tc>
        <w:tc>
          <w:tcPr>
            <w:tcW w:w="220" w:type="pct"/>
          </w:tcPr>
          <w:p w14:paraId="3EA299F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EF97364" w14:textId="64F877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2CCBB4A" w14:textId="2B0B8D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339D861" w14:textId="753EA6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1D2EDA8E" w14:textId="7F755E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3C07713" w14:textId="77777777" w:rsidTr="00635315">
        <w:tc>
          <w:tcPr>
            <w:tcW w:w="452" w:type="pct"/>
          </w:tcPr>
          <w:p w14:paraId="75399FF7" w14:textId="19A4F0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R4-2302218</w:t>
            </w:r>
          </w:p>
        </w:tc>
        <w:tc>
          <w:tcPr>
            <w:tcW w:w="1069" w:type="pct"/>
          </w:tcPr>
          <w:p w14:paraId="3EBAC73C" w14:textId="67A5FF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38.113: Corrections in clause 1 Scope and clause 9 Immunity</w:t>
            </w:r>
          </w:p>
        </w:tc>
        <w:tc>
          <w:tcPr>
            <w:tcW w:w="600" w:type="pct"/>
          </w:tcPr>
          <w:p w14:paraId="1E7A100E" w14:textId="663AF7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4BC6B8F6" w14:textId="7F2B47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368" w:type="pct"/>
          </w:tcPr>
          <w:p w14:paraId="21B280F9" w14:textId="3A5F4A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0056</w:t>
            </w:r>
          </w:p>
        </w:tc>
        <w:tc>
          <w:tcPr>
            <w:tcW w:w="220" w:type="pct"/>
          </w:tcPr>
          <w:p w14:paraId="580A8E7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8098743" w14:textId="74C2BB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096E91D" w14:textId="6DAAA4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879B3DD" w14:textId="4686C8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3FF5CCD9" w14:textId="3BBC64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684BC77" w14:textId="77777777" w:rsidTr="00635315">
        <w:tc>
          <w:tcPr>
            <w:tcW w:w="452" w:type="pct"/>
          </w:tcPr>
          <w:p w14:paraId="7853B40B" w14:textId="5D3F1A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R4-2302325</w:t>
            </w:r>
          </w:p>
        </w:tc>
        <w:tc>
          <w:tcPr>
            <w:tcW w:w="1069" w:type="pct"/>
          </w:tcPr>
          <w:p w14:paraId="3E2EF97D" w14:textId="58E9FC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38.113: Corrections in clause 1 Scope and clause 9 Immunity</w:t>
            </w:r>
          </w:p>
        </w:tc>
        <w:tc>
          <w:tcPr>
            <w:tcW w:w="600" w:type="pct"/>
          </w:tcPr>
          <w:p w14:paraId="2B26150A" w14:textId="239A91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6F01F84C" w14:textId="7BDE32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368" w:type="pct"/>
          </w:tcPr>
          <w:p w14:paraId="399F6961" w14:textId="16312D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0057</w:t>
            </w:r>
          </w:p>
        </w:tc>
        <w:tc>
          <w:tcPr>
            <w:tcW w:w="220" w:type="pct"/>
          </w:tcPr>
          <w:p w14:paraId="339A8C2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AFE71F4" w14:textId="77AE38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1E667EAD" w14:textId="71C3B0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D166EF0" w14:textId="7B61C7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40AAE0F4" w14:textId="713E4A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C4782A4" w14:textId="77777777" w:rsidTr="00635315">
        <w:tc>
          <w:tcPr>
            <w:tcW w:w="452" w:type="pct"/>
          </w:tcPr>
          <w:p w14:paraId="4E0C4A14" w14:textId="0E6BC0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R4-2300564</w:t>
            </w:r>
          </w:p>
        </w:tc>
        <w:tc>
          <w:tcPr>
            <w:tcW w:w="1069" w:type="pct"/>
          </w:tcPr>
          <w:p w14:paraId="4882C944" w14:textId="56B9FA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38.115-1: Correction of some errors</w:t>
            </w:r>
          </w:p>
        </w:tc>
        <w:tc>
          <w:tcPr>
            <w:tcW w:w="600" w:type="pct"/>
          </w:tcPr>
          <w:p w14:paraId="5C701409" w14:textId="37DAA8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</w:t>
            </w:r>
          </w:p>
        </w:tc>
        <w:tc>
          <w:tcPr>
            <w:tcW w:w="379" w:type="pct"/>
          </w:tcPr>
          <w:p w14:paraId="52BD9168" w14:textId="5A7C9F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368" w:type="pct"/>
          </w:tcPr>
          <w:p w14:paraId="4D803173" w14:textId="7A0321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20" w:type="pct"/>
          </w:tcPr>
          <w:p w14:paraId="49F5ED7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AA46651" w14:textId="652CB7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FF61B14" w14:textId="7F954A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F79863C" w14:textId="1D5FE3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513" w:type="pct"/>
          </w:tcPr>
          <w:p w14:paraId="241F9FF0" w14:textId="02B739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80CA765" w14:textId="77777777" w:rsidTr="00635315">
        <w:tc>
          <w:tcPr>
            <w:tcW w:w="452" w:type="pct"/>
          </w:tcPr>
          <w:p w14:paraId="53D4E489" w14:textId="487ECA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R4-2302963</w:t>
            </w:r>
          </w:p>
        </w:tc>
        <w:tc>
          <w:tcPr>
            <w:tcW w:w="1069" w:type="pct"/>
          </w:tcPr>
          <w:p w14:paraId="29503A41" w14:textId="431B02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38.115-1: Correction of some errors</w:t>
            </w:r>
          </w:p>
        </w:tc>
        <w:tc>
          <w:tcPr>
            <w:tcW w:w="600" w:type="pct"/>
          </w:tcPr>
          <w:p w14:paraId="05D7AB54" w14:textId="7E3A2E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3DD47594" w14:textId="190D2EB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368" w:type="pct"/>
          </w:tcPr>
          <w:p w14:paraId="1AAF9439" w14:textId="29C6A1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20" w:type="pct"/>
          </w:tcPr>
          <w:p w14:paraId="5CD5FFEF" w14:textId="443E49A7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8C85AA1" w14:textId="249C55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9498E0E" w14:textId="1C8D99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5DB986F" w14:textId="7F3F89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513" w:type="pct"/>
          </w:tcPr>
          <w:p w14:paraId="0473C301" w14:textId="437C5C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655313B" w14:textId="77777777" w:rsidTr="00635315">
        <w:tc>
          <w:tcPr>
            <w:tcW w:w="452" w:type="pct"/>
          </w:tcPr>
          <w:p w14:paraId="5D242FF3" w14:textId="4D4E8E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R4-2300681</w:t>
            </w:r>
          </w:p>
        </w:tc>
        <w:tc>
          <w:tcPr>
            <w:tcW w:w="1069" w:type="pct"/>
          </w:tcPr>
          <w:p w14:paraId="50506EDE" w14:textId="59BBF9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38.115-1 on introduction of Band n54</w:t>
            </w:r>
          </w:p>
        </w:tc>
        <w:tc>
          <w:tcPr>
            <w:tcW w:w="600" w:type="pct"/>
          </w:tcPr>
          <w:p w14:paraId="38BA2293" w14:textId="1B52B8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57CD38C5" w14:textId="4F720E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368" w:type="pct"/>
          </w:tcPr>
          <w:p w14:paraId="7707AF76" w14:textId="65AD47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220" w:type="pct"/>
          </w:tcPr>
          <w:p w14:paraId="7CE3302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2BB7D1F" w14:textId="439EB7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DBBDB36" w14:textId="3AF65E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0AD5955D" w14:textId="18920A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NR_TDD_n54-Perf</w:t>
            </w:r>
          </w:p>
        </w:tc>
        <w:tc>
          <w:tcPr>
            <w:tcW w:w="513" w:type="pct"/>
          </w:tcPr>
          <w:p w14:paraId="3ECFD618" w14:textId="35AB22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CA4478A" w14:textId="77777777" w:rsidTr="00635315">
        <w:tc>
          <w:tcPr>
            <w:tcW w:w="452" w:type="pct"/>
          </w:tcPr>
          <w:p w14:paraId="72773F11" w14:textId="755973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R4-2301723</w:t>
            </w:r>
          </w:p>
        </w:tc>
        <w:tc>
          <w:tcPr>
            <w:tcW w:w="1069" w:type="pct"/>
          </w:tcPr>
          <w:p w14:paraId="63BB6BB4" w14:textId="03B633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TS38.106 the introduction of band n104</w:t>
            </w:r>
          </w:p>
        </w:tc>
        <w:tc>
          <w:tcPr>
            <w:tcW w:w="600" w:type="pct"/>
          </w:tcPr>
          <w:p w14:paraId="281FD466" w14:textId="7FEEBF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68241821" w14:textId="053B44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368" w:type="pct"/>
          </w:tcPr>
          <w:p w14:paraId="4BBEAA57" w14:textId="4DC4C2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220" w:type="pct"/>
          </w:tcPr>
          <w:p w14:paraId="6C99AB3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E4A2E20" w14:textId="10577C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ED87709" w14:textId="073EA3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315B8650" w14:textId="0924F8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513" w:type="pct"/>
          </w:tcPr>
          <w:p w14:paraId="1F3C7013" w14:textId="6A6886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1E49557A" w14:textId="77777777" w:rsidTr="00635315">
        <w:tc>
          <w:tcPr>
            <w:tcW w:w="452" w:type="pct"/>
          </w:tcPr>
          <w:p w14:paraId="19B6D941" w14:textId="7E60F1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R4-2302965</w:t>
            </w:r>
          </w:p>
        </w:tc>
        <w:tc>
          <w:tcPr>
            <w:tcW w:w="1069" w:type="pct"/>
          </w:tcPr>
          <w:p w14:paraId="16B9529B" w14:textId="6816EC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TS38.106 the introduction of band n104</w:t>
            </w:r>
          </w:p>
        </w:tc>
        <w:tc>
          <w:tcPr>
            <w:tcW w:w="600" w:type="pct"/>
          </w:tcPr>
          <w:p w14:paraId="5EA2BC6E" w14:textId="5275DB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2423A3AD" w14:textId="0E62C3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368" w:type="pct"/>
          </w:tcPr>
          <w:p w14:paraId="064AE3EA" w14:textId="7DE528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220" w:type="pct"/>
          </w:tcPr>
          <w:p w14:paraId="0216471A" w14:textId="5B49CA3A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BB261AD" w14:textId="38E002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559EA49" w14:textId="04CC53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157DEB75" w14:textId="2D9BB5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513" w:type="pct"/>
          </w:tcPr>
          <w:p w14:paraId="1ABEA193" w14:textId="49881E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EB1D743" w14:textId="77777777" w:rsidTr="00635315">
        <w:tc>
          <w:tcPr>
            <w:tcW w:w="452" w:type="pct"/>
          </w:tcPr>
          <w:p w14:paraId="4212DC12" w14:textId="779C00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R4-2301725</w:t>
            </w:r>
          </w:p>
        </w:tc>
        <w:tc>
          <w:tcPr>
            <w:tcW w:w="1069" w:type="pct"/>
          </w:tcPr>
          <w:p w14:paraId="68918351" w14:textId="36DE56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TS38.115-1 the introduction of APT600MHz</w:t>
            </w:r>
          </w:p>
        </w:tc>
        <w:tc>
          <w:tcPr>
            <w:tcW w:w="600" w:type="pct"/>
          </w:tcPr>
          <w:p w14:paraId="3167A008" w14:textId="0AA0CB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6F731211" w14:textId="55AC6C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368" w:type="pct"/>
          </w:tcPr>
          <w:p w14:paraId="2C891B1A" w14:textId="52BC29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220" w:type="pct"/>
          </w:tcPr>
          <w:p w14:paraId="22E170E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DB58AE3" w14:textId="179FE0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89E040C" w14:textId="6B7E06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610E3B8A" w14:textId="5CC00A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NR_600MHz_APT-Perf</w:t>
            </w:r>
          </w:p>
        </w:tc>
        <w:tc>
          <w:tcPr>
            <w:tcW w:w="513" w:type="pct"/>
          </w:tcPr>
          <w:p w14:paraId="7A0F0EA5" w14:textId="4E521B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3E534F4" w14:textId="77777777" w:rsidTr="00635315">
        <w:tc>
          <w:tcPr>
            <w:tcW w:w="452" w:type="pct"/>
          </w:tcPr>
          <w:p w14:paraId="265C6453" w14:textId="5B2D1D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R4-2303478</w:t>
            </w:r>
          </w:p>
        </w:tc>
        <w:tc>
          <w:tcPr>
            <w:tcW w:w="1069" w:type="pct"/>
          </w:tcPr>
          <w:p w14:paraId="41819201" w14:textId="6CDC2A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TS38.115-1 the introduction of APT600MHz</w:t>
            </w:r>
          </w:p>
        </w:tc>
        <w:tc>
          <w:tcPr>
            <w:tcW w:w="600" w:type="pct"/>
          </w:tcPr>
          <w:p w14:paraId="22CAFFA4" w14:textId="55541D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60BDF0CC" w14:textId="16FD38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368" w:type="pct"/>
          </w:tcPr>
          <w:p w14:paraId="71CBA11E" w14:textId="0B64E8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220" w:type="pct"/>
          </w:tcPr>
          <w:p w14:paraId="2BF0E207" w14:textId="392A7995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31BF032" w14:textId="2D870E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1DA9D34" w14:textId="313359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6ACDDB6F" w14:textId="1A0AB2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NR_600MHz_APT-Perf</w:t>
            </w:r>
          </w:p>
        </w:tc>
        <w:tc>
          <w:tcPr>
            <w:tcW w:w="513" w:type="pct"/>
          </w:tcPr>
          <w:p w14:paraId="766821CA" w14:textId="275F41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2BFAAF6F" w14:textId="77777777" w:rsidTr="00635315">
        <w:tc>
          <w:tcPr>
            <w:tcW w:w="452" w:type="pct"/>
          </w:tcPr>
          <w:p w14:paraId="4A025105" w14:textId="4B28FE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R4-2301907</w:t>
            </w:r>
          </w:p>
        </w:tc>
        <w:tc>
          <w:tcPr>
            <w:tcW w:w="1069" w:type="pct"/>
          </w:tcPr>
          <w:p w14:paraId="55EAFA84" w14:textId="7EB983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38.115-1: Correction on repeater EVM test procedure</w:t>
            </w:r>
          </w:p>
        </w:tc>
        <w:tc>
          <w:tcPr>
            <w:tcW w:w="600" w:type="pct"/>
          </w:tcPr>
          <w:p w14:paraId="329981A8" w14:textId="2DFC1B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379" w:type="pct"/>
          </w:tcPr>
          <w:p w14:paraId="460FCC7E" w14:textId="3BB4C6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368" w:type="pct"/>
          </w:tcPr>
          <w:p w14:paraId="6724DC08" w14:textId="2142C0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220" w:type="pct"/>
          </w:tcPr>
          <w:p w14:paraId="0C1A0C1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E4E27B1" w14:textId="18CEEB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75595A0" w14:textId="5535DD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95A23A5" w14:textId="0E888B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513" w:type="pct"/>
          </w:tcPr>
          <w:p w14:paraId="021648FC" w14:textId="274C5B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5281D19" w14:textId="77777777" w:rsidTr="00635315">
        <w:tc>
          <w:tcPr>
            <w:tcW w:w="452" w:type="pct"/>
          </w:tcPr>
          <w:p w14:paraId="7402A736" w14:textId="7EF13A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R4-2301910</w:t>
            </w:r>
          </w:p>
        </w:tc>
        <w:tc>
          <w:tcPr>
            <w:tcW w:w="1069" w:type="pct"/>
          </w:tcPr>
          <w:p w14:paraId="24D5C4B2" w14:textId="075282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38.115-1: Correction on repeater ACLR requirement</w:t>
            </w:r>
          </w:p>
        </w:tc>
        <w:tc>
          <w:tcPr>
            <w:tcW w:w="600" w:type="pct"/>
          </w:tcPr>
          <w:p w14:paraId="37E7A0BB" w14:textId="03656F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379" w:type="pct"/>
          </w:tcPr>
          <w:p w14:paraId="4C0DE506" w14:textId="658286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368" w:type="pct"/>
          </w:tcPr>
          <w:p w14:paraId="4C17EEC5" w14:textId="5B745B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220" w:type="pct"/>
          </w:tcPr>
          <w:p w14:paraId="4D2FE25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0C1214" w14:textId="19EEFA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71E729E" w14:textId="000FF9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61FD9B6" w14:textId="7FD32A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513" w:type="pct"/>
          </w:tcPr>
          <w:p w14:paraId="7EEFEB70" w14:textId="631890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8C8D153" w14:textId="77777777" w:rsidTr="00635315">
        <w:tc>
          <w:tcPr>
            <w:tcW w:w="452" w:type="pct"/>
          </w:tcPr>
          <w:p w14:paraId="627A6DB0" w14:textId="1B1307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R4-2301912</w:t>
            </w:r>
          </w:p>
        </w:tc>
        <w:tc>
          <w:tcPr>
            <w:tcW w:w="1069" w:type="pct"/>
          </w:tcPr>
          <w:p w14:paraId="0DCEE9B5" w14:textId="440D52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38.115-1: NR repeater measurement system set-up</w:t>
            </w:r>
          </w:p>
        </w:tc>
        <w:tc>
          <w:tcPr>
            <w:tcW w:w="600" w:type="pct"/>
          </w:tcPr>
          <w:p w14:paraId="55E88664" w14:textId="4E172D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379" w:type="pct"/>
          </w:tcPr>
          <w:p w14:paraId="547888A9" w14:textId="6A467D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368" w:type="pct"/>
          </w:tcPr>
          <w:p w14:paraId="2F1FAF89" w14:textId="2D4D57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220" w:type="pct"/>
          </w:tcPr>
          <w:p w14:paraId="6D9DE31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D1D349B" w14:textId="0B1E2D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477FCF1" w14:textId="1FCA64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A2F9333" w14:textId="328A77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513" w:type="pct"/>
          </w:tcPr>
          <w:p w14:paraId="1E2EE9B7" w14:textId="0509C2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0C1E85A" w14:textId="77777777" w:rsidTr="00635315">
        <w:tc>
          <w:tcPr>
            <w:tcW w:w="452" w:type="pct"/>
          </w:tcPr>
          <w:p w14:paraId="67BD7996" w14:textId="79FB84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R4-2300565</w:t>
            </w:r>
          </w:p>
        </w:tc>
        <w:tc>
          <w:tcPr>
            <w:tcW w:w="1069" w:type="pct"/>
          </w:tcPr>
          <w:p w14:paraId="6AEE5F6F" w14:textId="410FAC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38.115-2: Correction of some errors</w:t>
            </w:r>
          </w:p>
        </w:tc>
        <w:tc>
          <w:tcPr>
            <w:tcW w:w="600" w:type="pct"/>
          </w:tcPr>
          <w:p w14:paraId="55D00D66" w14:textId="116165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</w:t>
            </w:r>
          </w:p>
        </w:tc>
        <w:tc>
          <w:tcPr>
            <w:tcW w:w="379" w:type="pct"/>
          </w:tcPr>
          <w:p w14:paraId="299EE76F" w14:textId="6087B5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38.115-2</w:t>
            </w:r>
          </w:p>
        </w:tc>
        <w:tc>
          <w:tcPr>
            <w:tcW w:w="368" w:type="pct"/>
          </w:tcPr>
          <w:p w14:paraId="50215DF2" w14:textId="514368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20" w:type="pct"/>
          </w:tcPr>
          <w:p w14:paraId="2B1DF7D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7B9AE4D" w14:textId="2208DC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960867A" w14:textId="49031D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713F39A" w14:textId="17920A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513" w:type="pct"/>
          </w:tcPr>
          <w:p w14:paraId="13752966" w14:textId="58ABE3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261ECDB5" w14:textId="77777777" w:rsidTr="00635315">
        <w:tc>
          <w:tcPr>
            <w:tcW w:w="452" w:type="pct"/>
          </w:tcPr>
          <w:p w14:paraId="272AEA6B" w14:textId="06C64F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R4-2302964</w:t>
            </w:r>
          </w:p>
        </w:tc>
        <w:tc>
          <w:tcPr>
            <w:tcW w:w="1069" w:type="pct"/>
          </w:tcPr>
          <w:p w14:paraId="346FCB29" w14:textId="00E5BF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38.115-2: Correction of some errors</w:t>
            </w:r>
          </w:p>
        </w:tc>
        <w:tc>
          <w:tcPr>
            <w:tcW w:w="600" w:type="pct"/>
          </w:tcPr>
          <w:p w14:paraId="3FD1B7E4" w14:textId="08ED29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6B88710E" w14:textId="0D5999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38.115-2</w:t>
            </w:r>
          </w:p>
        </w:tc>
        <w:tc>
          <w:tcPr>
            <w:tcW w:w="368" w:type="pct"/>
          </w:tcPr>
          <w:p w14:paraId="6C660E02" w14:textId="416957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20" w:type="pct"/>
          </w:tcPr>
          <w:p w14:paraId="22346089" w14:textId="015297A9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E681A58" w14:textId="5890EE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AC7931D" w14:textId="4B2D03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5637DA7" w14:textId="18DAF6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513" w:type="pct"/>
          </w:tcPr>
          <w:p w14:paraId="74D83965" w14:textId="23277C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DE7A51E" w14:textId="77777777" w:rsidTr="00635315">
        <w:tc>
          <w:tcPr>
            <w:tcW w:w="452" w:type="pct"/>
          </w:tcPr>
          <w:p w14:paraId="5B445693" w14:textId="2AB63F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R4-2301908</w:t>
            </w:r>
          </w:p>
        </w:tc>
        <w:tc>
          <w:tcPr>
            <w:tcW w:w="1069" w:type="pct"/>
          </w:tcPr>
          <w:p w14:paraId="67BA21C9" w14:textId="2CB95A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38.115-2: Correction on OTA repeater EVM test requirements</w:t>
            </w:r>
          </w:p>
        </w:tc>
        <w:tc>
          <w:tcPr>
            <w:tcW w:w="600" w:type="pct"/>
          </w:tcPr>
          <w:p w14:paraId="6AAF1ACC" w14:textId="5DD2F7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379" w:type="pct"/>
          </w:tcPr>
          <w:p w14:paraId="5AA3EAD6" w14:textId="0179A9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38.115-2</w:t>
            </w:r>
          </w:p>
        </w:tc>
        <w:tc>
          <w:tcPr>
            <w:tcW w:w="368" w:type="pct"/>
          </w:tcPr>
          <w:p w14:paraId="5D74EEB4" w14:textId="3361A8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220" w:type="pct"/>
          </w:tcPr>
          <w:p w14:paraId="69F65CD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554C39" w14:textId="449A42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259FA8E" w14:textId="6CF302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0EDD6E0" w14:textId="41B9F2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513" w:type="pct"/>
          </w:tcPr>
          <w:p w14:paraId="4F593F8B" w14:textId="158F47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82B7474" w14:textId="77777777" w:rsidTr="00635315">
        <w:tc>
          <w:tcPr>
            <w:tcW w:w="452" w:type="pct"/>
          </w:tcPr>
          <w:p w14:paraId="141D1B9B" w14:textId="561F3C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R4-2301909</w:t>
            </w:r>
          </w:p>
        </w:tc>
        <w:tc>
          <w:tcPr>
            <w:tcW w:w="1069" w:type="pct"/>
          </w:tcPr>
          <w:p w14:paraId="3BB8CF4B" w14:textId="0753EF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38.115-2: Correction on derivation of test requirements</w:t>
            </w:r>
          </w:p>
        </w:tc>
        <w:tc>
          <w:tcPr>
            <w:tcW w:w="600" w:type="pct"/>
          </w:tcPr>
          <w:p w14:paraId="3BF53CC0" w14:textId="3A1E80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379" w:type="pct"/>
          </w:tcPr>
          <w:p w14:paraId="4A2856AF" w14:textId="3F2972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38.115-2</w:t>
            </w:r>
          </w:p>
        </w:tc>
        <w:tc>
          <w:tcPr>
            <w:tcW w:w="368" w:type="pct"/>
          </w:tcPr>
          <w:p w14:paraId="0892559D" w14:textId="341D85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220" w:type="pct"/>
          </w:tcPr>
          <w:p w14:paraId="70EB19E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64EE4FB" w14:textId="6B8D37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BB32E1A" w14:textId="23878D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3FC68C5" w14:textId="225CA0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513" w:type="pct"/>
          </w:tcPr>
          <w:p w14:paraId="454C38CA" w14:textId="5692B5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EE36A95" w14:textId="77777777" w:rsidTr="00635315">
        <w:tc>
          <w:tcPr>
            <w:tcW w:w="452" w:type="pct"/>
          </w:tcPr>
          <w:p w14:paraId="4C794A9D" w14:textId="557CBC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R4-2301911</w:t>
            </w:r>
          </w:p>
        </w:tc>
        <w:tc>
          <w:tcPr>
            <w:tcW w:w="1069" w:type="pct"/>
          </w:tcPr>
          <w:p w14:paraId="6430457F" w14:textId="2D6038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38.115-2: Correction of repeater ACLR test procedure</w:t>
            </w:r>
          </w:p>
        </w:tc>
        <w:tc>
          <w:tcPr>
            <w:tcW w:w="600" w:type="pct"/>
          </w:tcPr>
          <w:p w14:paraId="2AE70F86" w14:textId="5F6F20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379" w:type="pct"/>
          </w:tcPr>
          <w:p w14:paraId="7D4B6137" w14:textId="452BAD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38.115-2</w:t>
            </w:r>
          </w:p>
        </w:tc>
        <w:tc>
          <w:tcPr>
            <w:tcW w:w="368" w:type="pct"/>
          </w:tcPr>
          <w:p w14:paraId="4FDD7D81" w14:textId="37BBC4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220" w:type="pct"/>
          </w:tcPr>
          <w:p w14:paraId="7F24A7E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498A21" w14:textId="397D6B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C44E5BC" w14:textId="1B9951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A2E3DA8" w14:textId="63E0F9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513" w:type="pct"/>
          </w:tcPr>
          <w:p w14:paraId="4B002049" w14:textId="48D749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FD1767C" w14:textId="77777777" w:rsidTr="00635315">
        <w:tc>
          <w:tcPr>
            <w:tcW w:w="452" w:type="pct"/>
          </w:tcPr>
          <w:p w14:paraId="7A28D0A3" w14:textId="21BB60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R4-2303300</w:t>
            </w:r>
          </w:p>
        </w:tc>
        <w:tc>
          <w:tcPr>
            <w:tcW w:w="1069" w:type="pct"/>
          </w:tcPr>
          <w:p w14:paraId="0AD8E645" w14:textId="2C7850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to38.133: Complement the assistance information for NTN neighbour cell measurement</w:t>
            </w:r>
          </w:p>
        </w:tc>
        <w:tc>
          <w:tcPr>
            <w:tcW w:w="600" w:type="pct"/>
          </w:tcPr>
          <w:p w14:paraId="3E068BA8" w14:textId="1EA495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1C28746A" w14:textId="2AF933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706CBD1" w14:textId="77777777" w:rsidR="009A339A" w:rsidRDefault="009A339A" w:rsidP="009A339A">
            <w:pPr>
              <w:pStyle w:val="TAL"/>
              <w:rPr>
                <w:sz w:val="16"/>
              </w:rPr>
            </w:pPr>
          </w:p>
        </w:tc>
        <w:tc>
          <w:tcPr>
            <w:tcW w:w="220" w:type="pct"/>
          </w:tcPr>
          <w:p w14:paraId="3AC5EB7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5E611B6" w14:textId="3537D2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6424DC7" w14:textId="3998AD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8AEC340" w14:textId="315166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1385671D" w14:textId="1AC69C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4D50219" w14:textId="77777777" w:rsidTr="00635315">
        <w:tc>
          <w:tcPr>
            <w:tcW w:w="452" w:type="pct"/>
          </w:tcPr>
          <w:p w14:paraId="3F77C119" w14:textId="5ABE6F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R4-2300433</w:t>
            </w:r>
          </w:p>
        </w:tc>
        <w:tc>
          <w:tcPr>
            <w:tcW w:w="1069" w:type="pct"/>
          </w:tcPr>
          <w:p w14:paraId="7037ABBA" w14:textId="56C448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Cat-F CR CLI measurement testcase correction</w:t>
            </w:r>
          </w:p>
        </w:tc>
        <w:tc>
          <w:tcPr>
            <w:tcW w:w="600" w:type="pct"/>
          </w:tcPr>
          <w:p w14:paraId="22C401FF" w14:textId="431512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548D5E30" w14:textId="1A7847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E634D60" w14:textId="1352A5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2696</w:t>
            </w:r>
          </w:p>
        </w:tc>
        <w:tc>
          <w:tcPr>
            <w:tcW w:w="220" w:type="pct"/>
          </w:tcPr>
          <w:p w14:paraId="529C31F8" w14:textId="64A759EF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69" w:type="pct"/>
          </w:tcPr>
          <w:p w14:paraId="4D35C59E" w14:textId="03321B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2EB2607" w14:textId="34687D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21E960A" w14:textId="27A526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5A6EB9A6" w14:textId="05B08D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284291A4" w14:textId="77777777" w:rsidTr="00635315">
        <w:tc>
          <w:tcPr>
            <w:tcW w:w="452" w:type="pct"/>
          </w:tcPr>
          <w:p w14:paraId="73F2012B" w14:textId="1CDA00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R4-2303202</w:t>
            </w:r>
          </w:p>
        </w:tc>
        <w:tc>
          <w:tcPr>
            <w:tcW w:w="1069" w:type="pct"/>
          </w:tcPr>
          <w:p w14:paraId="2623B9B2" w14:textId="725779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Cat-F CR CLI measurement testcase correction</w:t>
            </w:r>
          </w:p>
        </w:tc>
        <w:tc>
          <w:tcPr>
            <w:tcW w:w="600" w:type="pct"/>
          </w:tcPr>
          <w:p w14:paraId="4397AADE" w14:textId="20CAFF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2C82F23F" w14:textId="26B892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6942E6F" w14:textId="11C665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2696</w:t>
            </w:r>
          </w:p>
        </w:tc>
        <w:tc>
          <w:tcPr>
            <w:tcW w:w="220" w:type="pct"/>
          </w:tcPr>
          <w:p w14:paraId="6DC6201A" w14:textId="03438024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369" w:type="pct"/>
          </w:tcPr>
          <w:p w14:paraId="64CA8618" w14:textId="4F97A7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8874246" w14:textId="080BD7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806656E" w14:textId="494439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786DD2F2" w14:textId="595237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A959E6F" w14:textId="77777777" w:rsidTr="00635315">
        <w:tc>
          <w:tcPr>
            <w:tcW w:w="452" w:type="pct"/>
          </w:tcPr>
          <w:p w14:paraId="130C70DE" w14:textId="28EBC5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R4-2300045</w:t>
            </w:r>
          </w:p>
        </w:tc>
        <w:tc>
          <w:tcPr>
            <w:tcW w:w="1069" w:type="pct"/>
          </w:tcPr>
          <w:p w14:paraId="5F52B649" w14:textId="780628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feMIMO for scheduling restriction in inter cell beam management in R17</w:t>
            </w:r>
          </w:p>
        </w:tc>
        <w:tc>
          <w:tcPr>
            <w:tcW w:w="600" w:type="pct"/>
          </w:tcPr>
          <w:p w14:paraId="0327ECDC" w14:textId="1F461F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2DB65B56" w14:textId="6037C9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7DABA8D" w14:textId="572859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2791</w:t>
            </w:r>
          </w:p>
        </w:tc>
        <w:tc>
          <w:tcPr>
            <w:tcW w:w="220" w:type="pct"/>
          </w:tcPr>
          <w:p w14:paraId="2D33889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D0AF83F" w14:textId="420DC1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8E24D00" w14:textId="24C5D3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CB0B0BF" w14:textId="54517F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3" w:type="pct"/>
          </w:tcPr>
          <w:p w14:paraId="61796E9E" w14:textId="5598CC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F962F59" w14:textId="77777777" w:rsidTr="00635315">
        <w:tc>
          <w:tcPr>
            <w:tcW w:w="452" w:type="pct"/>
          </w:tcPr>
          <w:p w14:paraId="68AE262E" w14:textId="6FA363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R4-2303277</w:t>
            </w:r>
          </w:p>
        </w:tc>
        <w:tc>
          <w:tcPr>
            <w:tcW w:w="1069" w:type="pct"/>
          </w:tcPr>
          <w:p w14:paraId="7BFB8FD8" w14:textId="6A310C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feMIMO for scheduling restriction in inter cell beam management in R17</w:t>
            </w:r>
          </w:p>
        </w:tc>
        <w:tc>
          <w:tcPr>
            <w:tcW w:w="600" w:type="pct"/>
          </w:tcPr>
          <w:p w14:paraId="7CCA4933" w14:textId="76C4BF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379" w:type="pct"/>
          </w:tcPr>
          <w:p w14:paraId="776733EB" w14:textId="74FB55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D3FAB17" w14:textId="68FF71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2791</w:t>
            </w:r>
          </w:p>
        </w:tc>
        <w:tc>
          <w:tcPr>
            <w:tcW w:w="220" w:type="pct"/>
          </w:tcPr>
          <w:p w14:paraId="1E9380C7" w14:textId="2AB9851E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BC00998" w14:textId="2A34A6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13CC1A5" w14:textId="40DF2F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2DD9DFA" w14:textId="4D20BE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3" w:type="pct"/>
          </w:tcPr>
          <w:p w14:paraId="0B023ACB" w14:textId="7C2D1B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6CC32FD" w14:textId="77777777" w:rsidTr="00635315">
        <w:tc>
          <w:tcPr>
            <w:tcW w:w="452" w:type="pct"/>
          </w:tcPr>
          <w:p w14:paraId="771F4ED8" w14:textId="22CCF1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R4-2300046</w:t>
            </w:r>
          </w:p>
        </w:tc>
        <w:tc>
          <w:tcPr>
            <w:tcW w:w="1069" w:type="pct"/>
          </w:tcPr>
          <w:p w14:paraId="0720B9C5" w14:textId="2B5F29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feMIMO for scheduling restriction in inter cell beam management in R18</w:t>
            </w:r>
          </w:p>
        </w:tc>
        <w:tc>
          <w:tcPr>
            <w:tcW w:w="600" w:type="pct"/>
          </w:tcPr>
          <w:p w14:paraId="0D837371" w14:textId="7CCF7A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06F0645C" w14:textId="3EAC2A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F46DAA3" w14:textId="6DF667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2792</w:t>
            </w:r>
          </w:p>
        </w:tc>
        <w:tc>
          <w:tcPr>
            <w:tcW w:w="220" w:type="pct"/>
          </w:tcPr>
          <w:p w14:paraId="6C3E886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604253F" w14:textId="20F2A6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815BA87" w14:textId="17F948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4A1A24F" w14:textId="5152CD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3" w:type="pct"/>
          </w:tcPr>
          <w:p w14:paraId="57DCA5A9" w14:textId="70B1CB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E3BBC3A" w14:textId="77777777" w:rsidTr="00635315">
        <w:tc>
          <w:tcPr>
            <w:tcW w:w="452" w:type="pct"/>
          </w:tcPr>
          <w:p w14:paraId="0A1B3A67" w14:textId="04B0ED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R4-2300047</w:t>
            </w:r>
          </w:p>
        </w:tc>
        <w:tc>
          <w:tcPr>
            <w:tcW w:w="1069" w:type="pct"/>
          </w:tcPr>
          <w:p w14:paraId="519C36B1" w14:textId="128CF3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for FR2 inter-frequency relative accuracy in R15</w:t>
            </w:r>
          </w:p>
        </w:tc>
        <w:tc>
          <w:tcPr>
            <w:tcW w:w="600" w:type="pct"/>
          </w:tcPr>
          <w:p w14:paraId="70EB03C2" w14:textId="4471BB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02FC130E" w14:textId="5A40F6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B73B104" w14:textId="093FAD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2793</w:t>
            </w:r>
          </w:p>
        </w:tc>
        <w:tc>
          <w:tcPr>
            <w:tcW w:w="220" w:type="pct"/>
          </w:tcPr>
          <w:p w14:paraId="405AB16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253DFA7" w14:textId="6AF5DA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16B80ED2" w14:textId="74CB48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E1D3939" w14:textId="35BC2D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32291C9F" w14:textId="0F3D04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142E375B" w14:textId="77777777" w:rsidTr="00635315">
        <w:tc>
          <w:tcPr>
            <w:tcW w:w="452" w:type="pct"/>
          </w:tcPr>
          <w:p w14:paraId="6C440B09" w14:textId="4C0E56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R4-2303149</w:t>
            </w:r>
          </w:p>
        </w:tc>
        <w:tc>
          <w:tcPr>
            <w:tcW w:w="1069" w:type="pct"/>
          </w:tcPr>
          <w:p w14:paraId="096857CD" w14:textId="5D29BD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for FR2 inter-frequency relative accuracy in R15</w:t>
            </w:r>
          </w:p>
        </w:tc>
        <w:tc>
          <w:tcPr>
            <w:tcW w:w="600" w:type="pct"/>
          </w:tcPr>
          <w:p w14:paraId="02FD0CF2" w14:textId="25497E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</w:t>
            </w:r>
          </w:p>
        </w:tc>
        <w:tc>
          <w:tcPr>
            <w:tcW w:w="379" w:type="pct"/>
          </w:tcPr>
          <w:p w14:paraId="40E65F9A" w14:textId="0F8969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0EE7FEC" w14:textId="25AF91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2793</w:t>
            </w:r>
          </w:p>
        </w:tc>
        <w:tc>
          <w:tcPr>
            <w:tcW w:w="220" w:type="pct"/>
          </w:tcPr>
          <w:p w14:paraId="38AE5D92" w14:textId="5B5EDE19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44885E7" w14:textId="617B59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3D45BCEB" w14:textId="542EC7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76D6095" w14:textId="219945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7A1F0C77" w14:textId="0FF9FE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3F65742" w14:textId="77777777" w:rsidTr="00635315">
        <w:tc>
          <w:tcPr>
            <w:tcW w:w="452" w:type="pct"/>
          </w:tcPr>
          <w:p w14:paraId="3454ECED" w14:textId="5C7E63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R4-2300048</w:t>
            </w:r>
          </w:p>
        </w:tc>
        <w:tc>
          <w:tcPr>
            <w:tcW w:w="1069" w:type="pct"/>
          </w:tcPr>
          <w:p w14:paraId="39120B7A" w14:textId="77C8A8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for FR2 inter-frequency relative accuracy in R16</w:t>
            </w:r>
          </w:p>
        </w:tc>
        <w:tc>
          <w:tcPr>
            <w:tcW w:w="600" w:type="pct"/>
          </w:tcPr>
          <w:p w14:paraId="044F16D3" w14:textId="67F863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692B4569" w14:textId="3F1D4D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C12C627" w14:textId="623293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2794</w:t>
            </w:r>
          </w:p>
        </w:tc>
        <w:tc>
          <w:tcPr>
            <w:tcW w:w="220" w:type="pct"/>
          </w:tcPr>
          <w:p w14:paraId="3748AD6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A31C73F" w14:textId="495415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2B5B2DF" w14:textId="39D2DB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F9BFFEF" w14:textId="693641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4EB65561" w14:textId="6171EC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688A4E1" w14:textId="77777777" w:rsidTr="00635315">
        <w:tc>
          <w:tcPr>
            <w:tcW w:w="452" w:type="pct"/>
          </w:tcPr>
          <w:p w14:paraId="6999D0BB" w14:textId="032A2A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R4-2300049</w:t>
            </w:r>
          </w:p>
        </w:tc>
        <w:tc>
          <w:tcPr>
            <w:tcW w:w="1069" w:type="pct"/>
          </w:tcPr>
          <w:p w14:paraId="4CE98F04" w14:textId="03B3E7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for FR2 inter-frequency relative accuracy in R17</w:t>
            </w:r>
          </w:p>
        </w:tc>
        <w:tc>
          <w:tcPr>
            <w:tcW w:w="600" w:type="pct"/>
          </w:tcPr>
          <w:p w14:paraId="37207AAC" w14:textId="27CA72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740EF9BD" w14:textId="1C9CFC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D8FBF04" w14:textId="4D86D9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2795</w:t>
            </w:r>
          </w:p>
        </w:tc>
        <w:tc>
          <w:tcPr>
            <w:tcW w:w="220" w:type="pct"/>
          </w:tcPr>
          <w:p w14:paraId="0EA00A4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CB7B33E" w14:textId="4963BF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E641CC1" w14:textId="12C36F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1AFD9AE" w14:textId="6E9E22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523E9937" w14:textId="43A8AA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9951929" w14:textId="77777777" w:rsidTr="00635315">
        <w:tc>
          <w:tcPr>
            <w:tcW w:w="452" w:type="pct"/>
          </w:tcPr>
          <w:p w14:paraId="768C0618" w14:textId="77F304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R4-2300050</w:t>
            </w:r>
          </w:p>
        </w:tc>
        <w:tc>
          <w:tcPr>
            <w:tcW w:w="1069" w:type="pct"/>
          </w:tcPr>
          <w:p w14:paraId="74D2ADE4" w14:textId="41043F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for FR2 inter-frequency relative accuracy in R18</w:t>
            </w:r>
          </w:p>
        </w:tc>
        <w:tc>
          <w:tcPr>
            <w:tcW w:w="600" w:type="pct"/>
          </w:tcPr>
          <w:p w14:paraId="516608AD" w14:textId="5AF549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5267B0A2" w14:textId="0F1435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EF0243F" w14:textId="154E1E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2796</w:t>
            </w:r>
          </w:p>
        </w:tc>
        <w:tc>
          <w:tcPr>
            <w:tcW w:w="220" w:type="pct"/>
          </w:tcPr>
          <w:p w14:paraId="0DAB663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37D4A63" w14:textId="70FA7E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89B7BD9" w14:textId="54E516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FEB2366" w14:textId="73995D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7AB9EBB9" w14:textId="5DA25A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54583C4" w14:textId="77777777" w:rsidTr="00635315">
        <w:tc>
          <w:tcPr>
            <w:tcW w:w="452" w:type="pct"/>
          </w:tcPr>
          <w:p w14:paraId="7F6FF42A" w14:textId="36DCD7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R4-2300051</w:t>
            </w:r>
          </w:p>
        </w:tc>
        <w:tc>
          <w:tcPr>
            <w:tcW w:w="1069" w:type="pct"/>
          </w:tcPr>
          <w:p w14:paraId="04F6F442" w14:textId="513FBA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for known PSCell addition in R15</w:t>
            </w:r>
          </w:p>
        </w:tc>
        <w:tc>
          <w:tcPr>
            <w:tcW w:w="600" w:type="pct"/>
          </w:tcPr>
          <w:p w14:paraId="11054B57" w14:textId="14F58D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13280766" w14:textId="2B4D97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1B08FC7" w14:textId="5AC106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2797</w:t>
            </w:r>
          </w:p>
        </w:tc>
        <w:tc>
          <w:tcPr>
            <w:tcW w:w="220" w:type="pct"/>
          </w:tcPr>
          <w:p w14:paraId="6D886FD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637DEA2" w14:textId="3A3040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864AE90" w14:textId="6814D8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989AF9D" w14:textId="02C0D5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12230A0E" w14:textId="3AD5DB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35DD31B" w14:textId="77777777" w:rsidTr="00635315">
        <w:tc>
          <w:tcPr>
            <w:tcW w:w="452" w:type="pct"/>
          </w:tcPr>
          <w:p w14:paraId="7D694746" w14:textId="317883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R4-2300052</w:t>
            </w:r>
          </w:p>
        </w:tc>
        <w:tc>
          <w:tcPr>
            <w:tcW w:w="1069" w:type="pct"/>
          </w:tcPr>
          <w:p w14:paraId="4AE04A5B" w14:textId="77655D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for known PSCell addition in R16</w:t>
            </w:r>
          </w:p>
        </w:tc>
        <w:tc>
          <w:tcPr>
            <w:tcW w:w="600" w:type="pct"/>
          </w:tcPr>
          <w:p w14:paraId="19915DB4" w14:textId="06B6BA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78C4714B" w14:textId="2B0EB2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33B3F36" w14:textId="6DF586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2798</w:t>
            </w:r>
          </w:p>
        </w:tc>
        <w:tc>
          <w:tcPr>
            <w:tcW w:w="220" w:type="pct"/>
          </w:tcPr>
          <w:p w14:paraId="32F4C2E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2E6BC6F" w14:textId="7F37A5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8D7F353" w14:textId="14D962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F9E7A84" w14:textId="72A4F3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6DCED8BE" w14:textId="3D1AE9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ED0B476" w14:textId="77777777" w:rsidTr="00635315">
        <w:tc>
          <w:tcPr>
            <w:tcW w:w="452" w:type="pct"/>
          </w:tcPr>
          <w:p w14:paraId="037E8F73" w14:textId="37A7E4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R4-2300053</w:t>
            </w:r>
          </w:p>
        </w:tc>
        <w:tc>
          <w:tcPr>
            <w:tcW w:w="1069" w:type="pct"/>
          </w:tcPr>
          <w:p w14:paraId="2951E986" w14:textId="3EEBDC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for known PSCell addition in R17</w:t>
            </w:r>
          </w:p>
        </w:tc>
        <w:tc>
          <w:tcPr>
            <w:tcW w:w="600" w:type="pct"/>
          </w:tcPr>
          <w:p w14:paraId="46787CBE" w14:textId="79654A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17564E4E" w14:textId="3DE1DC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506D289" w14:textId="1CCA50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2799</w:t>
            </w:r>
          </w:p>
        </w:tc>
        <w:tc>
          <w:tcPr>
            <w:tcW w:w="220" w:type="pct"/>
          </w:tcPr>
          <w:p w14:paraId="51C7C78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83F811A" w14:textId="188C5C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748BF94" w14:textId="5BB2CE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CEA516D" w14:textId="75A36F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4442B96F" w14:textId="19EBC2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528D5B1" w14:textId="77777777" w:rsidTr="00635315">
        <w:tc>
          <w:tcPr>
            <w:tcW w:w="452" w:type="pct"/>
          </w:tcPr>
          <w:p w14:paraId="1C608529" w14:textId="0A9A88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R4-2300054</w:t>
            </w:r>
          </w:p>
        </w:tc>
        <w:tc>
          <w:tcPr>
            <w:tcW w:w="1069" w:type="pct"/>
          </w:tcPr>
          <w:p w14:paraId="3DE13B47" w14:textId="656D75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for known PSCell addition in R18</w:t>
            </w:r>
          </w:p>
        </w:tc>
        <w:tc>
          <w:tcPr>
            <w:tcW w:w="600" w:type="pct"/>
          </w:tcPr>
          <w:p w14:paraId="04ABF447" w14:textId="334C3D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53C70755" w14:textId="0ECDA7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57122EB" w14:textId="02A3C7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2800</w:t>
            </w:r>
          </w:p>
        </w:tc>
        <w:tc>
          <w:tcPr>
            <w:tcW w:w="220" w:type="pct"/>
          </w:tcPr>
          <w:p w14:paraId="30555F7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63B7C98" w14:textId="602518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327A770" w14:textId="0A202F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34F53D2" w14:textId="0FD234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754F7AD9" w14:textId="0E3AA9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162ABCE" w14:textId="77777777" w:rsidTr="00635315">
        <w:tc>
          <w:tcPr>
            <w:tcW w:w="452" w:type="pct"/>
          </w:tcPr>
          <w:p w14:paraId="1C23935A" w14:textId="2165DA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R4-2300109</w:t>
            </w:r>
          </w:p>
        </w:tc>
        <w:tc>
          <w:tcPr>
            <w:tcW w:w="1069" w:type="pct"/>
          </w:tcPr>
          <w:p w14:paraId="1BD897EC" w14:textId="5B6EB5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SNR on RLM-RS2 for FR2 CSI-RS based RLM OOS/IS tests</w:t>
            </w:r>
          </w:p>
        </w:tc>
        <w:tc>
          <w:tcPr>
            <w:tcW w:w="600" w:type="pct"/>
          </w:tcPr>
          <w:p w14:paraId="5F49035D" w14:textId="412C43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79" w:type="pct"/>
          </w:tcPr>
          <w:p w14:paraId="0F12DD55" w14:textId="5A16F0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1C1B17C" w14:textId="3D1BC1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2801</w:t>
            </w:r>
          </w:p>
        </w:tc>
        <w:tc>
          <w:tcPr>
            <w:tcW w:w="220" w:type="pct"/>
          </w:tcPr>
          <w:p w14:paraId="5EC2D74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CAD5CD" w14:textId="6CCC4C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7790D16" w14:textId="748F6D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9F7E953" w14:textId="3D5E8C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06BED0F3" w14:textId="6F35BF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5899F19" w14:textId="77777777" w:rsidTr="00635315">
        <w:tc>
          <w:tcPr>
            <w:tcW w:w="452" w:type="pct"/>
          </w:tcPr>
          <w:p w14:paraId="4C1A067F" w14:textId="5BA944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R4-2300110</w:t>
            </w:r>
          </w:p>
        </w:tc>
        <w:tc>
          <w:tcPr>
            <w:tcW w:w="1069" w:type="pct"/>
          </w:tcPr>
          <w:p w14:paraId="1D781C57" w14:textId="07B766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SNR on RLM-RS2 for FR2 CSI-RS based RLM OOS/IS tests</w:t>
            </w:r>
          </w:p>
        </w:tc>
        <w:tc>
          <w:tcPr>
            <w:tcW w:w="600" w:type="pct"/>
          </w:tcPr>
          <w:p w14:paraId="23E40628" w14:textId="21EDE7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79" w:type="pct"/>
          </w:tcPr>
          <w:p w14:paraId="7DCCEA1E" w14:textId="3ECEA7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93E8CF1" w14:textId="190DD3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2802</w:t>
            </w:r>
          </w:p>
        </w:tc>
        <w:tc>
          <w:tcPr>
            <w:tcW w:w="220" w:type="pct"/>
          </w:tcPr>
          <w:p w14:paraId="2FB1BFC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11656E2" w14:textId="426DD3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10FFB09" w14:textId="0A5E92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D1E676E" w14:textId="6917CB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5272B4A9" w14:textId="50F0A2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9D332EC" w14:textId="77777777" w:rsidTr="00635315">
        <w:tc>
          <w:tcPr>
            <w:tcW w:w="452" w:type="pct"/>
          </w:tcPr>
          <w:p w14:paraId="42BCB5AE" w14:textId="165566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R4-2300111</w:t>
            </w:r>
          </w:p>
        </w:tc>
        <w:tc>
          <w:tcPr>
            <w:tcW w:w="1069" w:type="pct"/>
          </w:tcPr>
          <w:p w14:paraId="5C929E8A" w14:textId="65536D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SNR on RLM-RS2 for FR2 CSI-RS based RLM OOS/IS tests</w:t>
            </w:r>
          </w:p>
        </w:tc>
        <w:tc>
          <w:tcPr>
            <w:tcW w:w="600" w:type="pct"/>
          </w:tcPr>
          <w:p w14:paraId="7FD8F529" w14:textId="4C8F3A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79" w:type="pct"/>
          </w:tcPr>
          <w:p w14:paraId="41422EB7" w14:textId="2DCD99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306F009" w14:textId="438529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2803</w:t>
            </w:r>
          </w:p>
        </w:tc>
        <w:tc>
          <w:tcPr>
            <w:tcW w:w="220" w:type="pct"/>
          </w:tcPr>
          <w:p w14:paraId="5C333CA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AB5D30" w14:textId="668946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D22D7F3" w14:textId="3B67CA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CC35321" w14:textId="17C727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5C58E843" w14:textId="4E3619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8C00EDB" w14:textId="77777777" w:rsidTr="00635315">
        <w:tc>
          <w:tcPr>
            <w:tcW w:w="452" w:type="pct"/>
          </w:tcPr>
          <w:p w14:paraId="5F270F51" w14:textId="2B06CC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R4-2300112</w:t>
            </w:r>
          </w:p>
        </w:tc>
        <w:tc>
          <w:tcPr>
            <w:tcW w:w="1069" w:type="pct"/>
          </w:tcPr>
          <w:p w14:paraId="78839294" w14:textId="3EDFA4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SNR on RLM-RS2 for FR2 CSI-RS based RLM OOS/IS tests</w:t>
            </w:r>
          </w:p>
        </w:tc>
        <w:tc>
          <w:tcPr>
            <w:tcW w:w="600" w:type="pct"/>
          </w:tcPr>
          <w:p w14:paraId="6A9B3724" w14:textId="24B9EB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79" w:type="pct"/>
          </w:tcPr>
          <w:p w14:paraId="5F9F5830" w14:textId="0B9710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F0709CB" w14:textId="3D64BF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2804</w:t>
            </w:r>
          </w:p>
        </w:tc>
        <w:tc>
          <w:tcPr>
            <w:tcW w:w="220" w:type="pct"/>
          </w:tcPr>
          <w:p w14:paraId="4C0FA13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EA88730" w14:textId="5D1696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256E57F" w14:textId="469BE2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AAF27A9" w14:textId="653C7D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7C912EDF" w14:textId="5CA34F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B2462FE" w14:textId="77777777" w:rsidTr="00635315">
        <w:tc>
          <w:tcPr>
            <w:tcW w:w="452" w:type="pct"/>
          </w:tcPr>
          <w:p w14:paraId="74E11419" w14:textId="0DF669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R4-2300113</w:t>
            </w:r>
          </w:p>
        </w:tc>
        <w:tc>
          <w:tcPr>
            <w:tcW w:w="1069" w:type="pct"/>
          </w:tcPr>
          <w:p w14:paraId="79CD068A" w14:textId="414BEB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SNR of q0 level for BFD and LR in FR2</w:t>
            </w:r>
          </w:p>
        </w:tc>
        <w:tc>
          <w:tcPr>
            <w:tcW w:w="600" w:type="pct"/>
          </w:tcPr>
          <w:p w14:paraId="4980E3AE" w14:textId="189054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79" w:type="pct"/>
          </w:tcPr>
          <w:p w14:paraId="70AB5450" w14:textId="741221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7CE738D" w14:textId="769839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2805</w:t>
            </w:r>
          </w:p>
        </w:tc>
        <w:tc>
          <w:tcPr>
            <w:tcW w:w="220" w:type="pct"/>
          </w:tcPr>
          <w:p w14:paraId="4633D70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DCD8D59" w14:textId="48E659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61B46CB1" w14:textId="480A48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1BAA893" w14:textId="4D9EEC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50E20D48" w14:textId="64DB15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44C0AD9E" w14:textId="77777777" w:rsidTr="00635315">
        <w:tc>
          <w:tcPr>
            <w:tcW w:w="452" w:type="pct"/>
          </w:tcPr>
          <w:p w14:paraId="68B08332" w14:textId="2ED157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R4-2303204</w:t>
            </w:r>
          </w:p>
        </w:tc>
        <w:tc>
          <w:tcPr>
            <w:tcW w:w="1069" w:type="pct"/>
          </w:tcPr>
          <w:p w14:paraId="56A60F5F" w14:textId="302104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SNR of q0 level for BFD and LR in FR2</w:t>
            </w:r>
          </w:p>
        </w:tc>
        <w:tc>
          <w:tcPr>
            <w:tcW w:w="600" w:type="pct"/>
          </w:tcPr>
          <w:p w14:paraId="3BA8932B" w14:textId="7DB468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</w:t>
            </w:r>
          </w:p>
        </w:tc>
        <w:tc>
          <w:tcPr>
            <w:tcW w:w="379" w:type="pct"/>
          </w:tcPr>
          <w:p w14:paraId="4D22A26D" w14:textId="0D0B5D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4BE0637" w14:textId="081D5A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2805</w:t>
            </w:r>
          </w:p>
        </w:tc>
        <w:tc>
          <w:tcPr>
            <w:tcW w:w="220" w:type="pct"/>
          </w:tcPr>
          <w:p w14:paraId="490144EC" w14:textId="693430EB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0BDDC83" w14:textId="124596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1EC17212" w14:textId="12B0E1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E41E644" w14:textId="26C02B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412BB4B7" w14:textId="353E8B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74626F5" w14:textId="77777777" w:rsidTr="00635315">
        <w:tc>
          <w:tcPr>
            <w:tcW w:w="452" w:type="pct"/>
          </w:tcPr>
          <w:p w14:paraId="06351DD8" w14:textId="795147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R4-2300114</w:t>
            </w:r>
          </w:p>
        </w:tc>
        <w:tc>
          <w:tcPr>
            <w:tcW w:w="1069" w:type="pct"/>
          </w:tcPr>
          <w:p w14:paraId="3EC6A237" w14:textId="3E381E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SNR of q0 level for BFD and LR in FR2</w:t>
            </w:r>
          </w:p>
        </w:tc>
        <w:tc>
          <w:tcPr>
            <w:tcW w:w="600" w:type="pct"/>
          </w:tcPr>
          <w:p w14:paraId="6549DB0A" w14:textId="09E7AC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79" w:type="pct"/>
          </w:tcPr>
          <w:p w14:paraId="5D64FE46" w14:textId="17CAE7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67BB600" w14:textId="5E0E19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2806</w:t>
            </w:r>
          </w:p>
        </w:tc>
        <w:tc>
          <w:tcPr>
            <w:tcW w:w="220" w:type="pct"/>
          </w:tcPr>
          <w:p w14:paraId="5301C70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63E78F9" w14:textId="5E04F1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5B398DD" w14:textId="7EA1B2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5FC16CC" w14:textId="1C5C26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NR_eMIMO-Perf</w:t>
            </w:r>
          </w:p>
        </w:tc>
        <w:tc>
          <w:tcPr>
            <w:tcW w:w="513" w:type="pct"/>
          </w:tcPr>
          <w:p w14:paraId="63037902" w14:textId="16490A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4936AD2C" w14:textId="77777777" w:rsidTr="00635315">
        <w:tc>
          <w:tcPr>
            <w:tcW w:w="452" w:type="pct"/>
          </w:tcPr>
          <w:p w14:paraId="612B913A" w14:textId="519E4D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R4-2303205</w:t>
            </w:r>
          </w:p>
        </w:tc>
        <w:tc>
          <w:tcPr>
            <w:tcW w:w="1069" w:type="pct"/>
          </w:tcPr>
          <w:p w14:paraId="5F6F3E80" w14:textId="41026E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SNR of q0 level for BFD and LR in FR2</w:t>
            </w:r>
          </w:p>
        </w:tc>
        <w:tc>
          <w:tcPr>
            <w:tcW w:w="600" w:type="pct"/>
          </w:tcPr>
          <w:p w14:paraId="49BDABEF" w14:textId="154EE6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</w:t>
            </w:r>
          </w:p>
        </w:tc>
        <w:tc>
          <w:tcPr>
            <w:tcW w:w="379" w:type="pct"/>
          </w:tcPr>
          <w:p w14:paraId="0C79DE32" w14:textId="0EE040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A4DECFF" w14:textId="4C045E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2806</w:t>
            </w:r>
          </w:p>
        </w:tc>
        <w:tc>
          <w:tcPr>
            <w:tcW w:w="220" w:type="pct"/>
          </w:tcPr>
          <w:p w14:paraId="5A89BB64" w14:textId="5EA64871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0E6D37A" w14:textId="2C360B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24BDB97" w14:textId="30695E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3341BD5" w14:textId="5554AE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NR_eMIMO-Perf</w:t>
            </w:r>
          </w:p>
        </w:tc>
        <w:tc>
          <w:tcPr>
            <w:tcW w:w="513" w:type="pct"/>
          </w:tcPr>
          <w:p w14:paraId="511C640A" w14:textId="2CC4E8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7532D16" w14:textId="77777777" w:rsidTr="00635315">
        <w:tc>
          <w:tcPr>
            <w:tcW w:w="452" w:type="pct"/>
          </w:tcPr>
          <w:p w14:paraId="52FA4EC3" w14:textId="6CF55D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R4-2300115</w:t>
            </w:r>
          </w:p>
        </w:tc>
        <w:tc>
          <w:tcPr>
            <w:tcW w:w="1069" w:type="pct"/>
          </w:tcPr>
          <w:p w14:paraId="67AC6E5F" w14:textId="1C0A9C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SNR of q0 level for BFD and LR in FR2</w:t>
            </w:r>
          </w:p>
        </w:tc>
        <w:tc>
          <w:tcPr>
            <w:tcW w:w="600" w:type="pct"/>
          </w:tcPr>
          <w:p w14:paraId="5D13230D" w14:textId="5E307E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79" w:type="pct"/>
          </w:tcPr>
          <w:p w14:paraId="4234A32E" w14:textId="0560F3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8650668" w14:textId="7356E9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2807</w:t>
            </w:r>
          </w:p>
        </w:tc>
        <w:tc>
          <w:tcPr>
            <w:tcW w:w="220" w:type="pct"/>
          </w:tcPr>
          <w:p w14:paraId="56B3B6C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78830E" w14:textId="684A49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5488CD8" w14:textId="04E7CD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B5035B9" w14:textId="4BBEA2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NR_eMIMO-Perf</w:t>
            </w:r>
          </w:p>
        </w:tc>
        <w:tc>
          <w:tcPr>
            <w:tcW w:w="513" w:type="pct"/>
          </w:tcPr>
          <w:p w14:paraId="4F29F2C4" w14:textId="6B5FC0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5131C3C" w14:textId="77777777" w:rsidTr="00635315">
        <w:tc>
          <w:tcPr>
            <w:tcW w:w="452" w:type="pct"/>
          </w:tcPr>
          <w:p w14:paraId="51A34185" w14:textId="592F0F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R4-2300116</w:t>
            </w:r>
          </w:p>
        </w:tc>
        <w:tc>
          <w:tcPr>
            <w:tcW w:w="1069" w:type="pct"/>
          </w:tcPr>
          <w:p w14:paraId="7F157C28" w14:textId="7D7FE0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SNR of q0 level for BFD and LR in FR2</w:t>
            </w:r>
          </w:p>
        </w:tc>
        <w:tc>
          <w:tcPr>
            <w:tcW w:w="600" w:type="pct"/>
          </w:tcPr>
          <w:p w14:paraId="7648F97F" w14:textId="2DE02B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79" w:type="pct"/>
          </w:tcPr>
          <w:p w14:paraId="68987DC9" w14:textId="0BDFB6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D1E8394" w14:textId="2075FC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2808</w:t>
            </w:r>
          </w:p>
        </w:tc>
        <w:tc>
          <w:tcPr>
            <w:tcW w:w="220" w:type="pct"/>
          </w:tcPr>
          <w:p w14:paraId="56AA8C6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7D8F168" w14:textId="6974A0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8B20025" w14:textId="3A442C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FBC4B5B" w14:textId="6465E1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NR_eMIMO-Perf</w:t>
            </w:r>
          </w:p>
        </w:tc>
        <w:tc>
          <w:tcPr>
            <w:tcW w:w="513" w:type="pct"/>
          </w:tcPr>
          <w:p w14:paraId="65A3B993" w14:textId="337EE6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E2B5912" w14:textId="77777777" w:rsidTr="00635315">
        <w:tc>
          <w:tcPr>
            <w:tcW w:w="452" w:type="pct"/>
          </w:tcPr>
          <w:p w14:paraId="63090F96" w14:textId="3004CB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R4-2300117</w:t>
            </w:r>
          </w:p>
        </w:tc>
        <w:tc>
          <w:tcPr>
            <w:tcW w:w="1069" w:type="pct"/>
          </w:tcPr>
          <w:p w14:paraId="6DA7D3D7" w14:textId="430B3D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ConfigNo of SSB Configuration and CSI-RS for tracking in redirection test</w:t>
            </w:r>
          </w:p>
        </w:tc>
        <w:tc>
          <w:tcPr>
            <w:tcW w:w="600" w:type="pct"/>
          </w:tcPr>
          <w:p w14:paraId="5A76E3F4" w14:textId="2135FE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79" w:type="pct"/>
          </w:tcPr>
          <w:p w14:paraId="1E13E36E" w14:textId="2F7230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C08B9FD" w14:textId="4AAC0B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2809</w:t>
            </w:r>
          </w:p>
        </w:tc>
        <w:tc>
          <w:tcPr>
            <w:tcW w:w="220" w:type="pct"/>
          </w:tcPr>
          <w:p w14:paraId="75D4269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6D9E059" w14:textId="454692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F80A0A8" w14:textId="3F78AE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4A01D35" w14:textId="13C10F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5D8D3B5D" w14:textId="707CD4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01D6C84" w14:textId="77777777" w:rsidTr="00635315">
        <w:tc>
          <w:tcPr>
            <w:tcW w:w="452" w:type="pct"/>
          </w:tcPr>
          <w:p w14:paraId="6B29CCDB" w14:textId="63D8E5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R4-2300118</w:t>
            </w:r>
          </w:p>
        </w:tc>
        <w:tc>
          <w:tcPr>
            <w:tcW w:w="1069" w:type="pct"/>
          </w:tcPr>
          <w:p w14:paraId="3DA4DACE" w14:textId="12D859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ConfigNo of SSB Configuration and CSI-RS for tracking in redirection test</w:t>
            </w:r>
          </w:p>
        </w:tc>
        <w:tc>
          <w:tcPr>
            <w:tcW w:w="600" w:type="pct"/>
          </w:tcPr>
          <w:p w14:paraId="786AE461" w14:textId="10FCAF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79" w:type="pct"/>
          </w:tcPr>
          <w:p w14:paraId="37C84B62" w14:textId="48EB8C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A00C90B" w14:textId="0F6FA9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2810</w:t>
            </w:r>
          </w:p>
        </w:tc>
        <w:tc>
          <w:tcPr>
            <w:tcW w:w="220" w:type="pct"/>
          </w:tcPr>
          <w:p w14:paraId="2B2D67B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7EFA9BA" w14:textId="49BBB7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04EEF6F" w14:textId="418970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F4424E7" w14:textId="509C89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344898DF" w14:textId="20579B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050AA13" w14:textId="77777777" w:rsidTr="00635315">
        <w:tc>
          <w:tcPr>
            <w:tcW w:w="452" w:type="pct"/>
          </w:tcPr>
          <w:p w14:paraId="47D67BBB" w14:textId="51995B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R4-2300119</w:t>
            </w:r>
          </w:p>
        </w:tc>
        <w:tc>
          <w:tcPr>
            <w:tcW w:w="1069" w:type="pct"/>
          </w:tcPr>
          <w:p w14:paraId="0A559F73" w14:textId="035D91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ConfigNo of SSB Configuration and CSI-RS for tracking in redirection test</w:t>
            </w:r>
          </w:p>
        </w:tc>
        <w:tc>
          <w:tcPr>
            <w:tcW w:w="600" w:type="pct"/>
          </w:tcPr>
          <w:p w14:paraId="11D2A6CB" w14:textId="379162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79" w:type="pct"/>
          </w:tcPr>
          <w:p w14:paraId="59556D12" w14:textId="5F8EFB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D4635A3" w14:textId="0B5F69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2811</w:t>
            </w:r>
          </w:p>
        </w:tc>
        <w:tc>
          <w:tcPr>
            <w:tcW w:w="220" w:type="pct"/>
          </w:tcPr>
          <w:p w14:paraId="49848FD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D8F454E" w14:textId="665D49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C62BA7E" w14:textId="23DA97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2996909" w14:textId="13EC89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025F6274" w14:textId="745729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38AF726" w14:textId="77777777" w:rsidTr="00635315">
        <w:tc>
          <w:tcPr>
            <w:tcW w:w="452" w:type="pct"/>
          </w:tcPr>
          <w:p w14:paraId="09FC1F94" w14:textId="253845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R4-2300120</w:t>
            </w:r>
          </w:p>
        </w:tc>
        <w:tc>
          <w:tcPr>
            <w:tcW w:w="1069" w:type="pct"/>
          </w:tcPr>
          <w:p w14:paraId="285428AA" w14:textId="7ACA32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ConfigNo of SSB Configuration and CSI-RS for tracking in redirection test</w:t>
            </w:r>
          </w:p>
        </w:tc>
        <w:tc>
          <w:tcPr>
            <w:tcW w:w="600" w:type="pct"/>
          </w:tcPr>
          <w:p w14:paraId="3FA8C891" w14:textId="3A0C45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79" w:type="pct"/>
          </w:tcPr>
          <w:p w14:paraId="49232F1A" w14:textId="03D62D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5D2DCC6" w14:textId="4AAB1F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2812</w:t>
            </w:r>
          </w:p>
        </w:tc>
        <w:tc>
          <w:tcPr>
            <w:tcW w:w="220" w:type="pct"/>
          </w:tcPr>
          <w:p w14:paraId="656C7A1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9475E3" w14:textId="21DAC6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37B3B6B" w14:textId="60FEC8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9A322F4" w14:textId="2953AF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0280D57E" w14:textId="0A6EC9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C0E2BF6" w14:textId="77777777" w:rsidTr="00635315">
        <w:tc>
          <w:tcPr>
            <w:tcW w:w="452" w:type="pct"/>
          </w:tcPr>
          <w:p w14:paraId="7DD20AFC" w14:textId="36B947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R4-2300216</w:t>
            </w:r>
          </w:p>
        </w:tc>
        <w:tc>
          <w:tcPr>
            <w:tcW w:w="1069" w:type="pct"/>
          </w:tcPr>
          <w:p w14:paraId="7DFC50FE" w14:textId="7CEB46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HST test case - SA event triggered reporting tests without gap under DRX for UE configured with highSpeedMeasCA-Scell-r17</w:t>
            </w:r>
          </w:p>
        </w:tc>
        <w:tc>
          <w:tcPr>
            <w:tcW w:w="600" w:type="pct"/>
          </w:tcPr>
          <w:p w14:paraId="53BC0C65" w14:textId="68F975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70345CB9" w14:textId="452348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3D623D7" w14:textId="758F35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2813</w:t>
            </w:r>
          </w:p>
        </w:tc>
        <w:tc>
          <w:tcPr>
            <w:tcW w:w="220" w:type="pct"/>
          </w:tcPr>
          <w:p w14:paraId="6929A1A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D2C8159" w14:textId="121273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F6B3E2D" w14:textId="68D72E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03D0E27" w14:textId="22170E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513" w:type="pct"/>
          </w:tcPr>
          <w:p w14:paraId="0154C4CA" w14:textId="698A40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53B16F81" w14:textId="77777777" w:rsidTr="00635315">
        <w:tc>
          <w:tcPr>
            <w:tcW w:w="452" w:type="pct"/>
          </w:tcPr>
          <w:p w14:paraId="2BF26F2B" w14:textId="590F95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R4-2300217</w:t>
            </w:r>
          </w:p>
        </w:tc>
        <w:tc>
          <w:tcPr>
            <w:tcW w:w="1069" w:type="pct"/>
          </w:tcPr>
          <w:p w14:paraId="0E9F8E94" w14:textId="45F7DC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HST test case - SA event triggered reporting tests without gap under DRX for UE configured with highSpeedMeasCA-Scell-r17 Cat-A</w:t>
            </w:r>
          </w:p>
        </w:tc>
        <w:tc>
          <w:tcPr>
            <w:tcW w:w="600" w:type="pct"/>
          </w:tcPr>
          <w:p w14:paraId="1A2D81F5" w14:textId="50C56D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5EDF64B3" w14:textId="4118F7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B2718EB" w14:textId="75D3F2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2814</w:t>
            </w:r>
          </w:p>
        </w:tc>
        <w:tc>
          <w:tcPr>
            <w:tcW w:w="220" w:type="pct"/>
          </w:tcPr>
          <w:p w14:paraId="65F3CCC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504E815" w14:textId="5F0C0F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8484106" w14:textId="6CC1D8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6F36363" w14:textId="63AA0D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513" w:type="pct"/>
          </w:tcPr>
          <w:p w14:paraId="0238AF80" w14:textId="0DDC5D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47719F1" w14:textId="77777777" w:rsidTr="00635315">
        <w:tc>
          <w:tcPr>
            <w:tcW w:w="452" w:type="pct"/>
          </w:tcPr>
          <w:p w14:paraId="43946A46" w14:textId="282B06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R4-2300249</w:t>
            </w:r>
          </w:p>
        </w:tc>
        <w:tc>
          <w:tcPr>
            <w:tcW w:w="1069" w:type="pct"/>
          </w:tcPr>
          <w:p w14:paraId="2FBDC6C3" w14:textId="15A9D3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MRTD/MTTD requirement for intra-band non-collocated CA</w:t>
            </w:r>
          </w:p>
        </w:tc>
        <w:tc>
          <w:tcPr>
            <w:tcW w:w="600" w:type="pct"/>
          </w:tcPr>
          <w:p w14:paraId="1E7EFDAF" w14:textId="2F3541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08D6EA0F" w14:textId="292A79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7DDFFDE" w14:textId="5D94E0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2815</w:t>
            </w:r>
          </w:p>
        </w:tc>
        <w:tc>
          <w:tcPr>
            <w:tcW w:w="220" w:type="pct"/>
          </w:tcPr>
          <w:p w14:paraId="5AADA6E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2E837FE" w14:textId="3385BD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1B8E9D6" w14:textId="2CCEB2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1DEF7310" w14:textId="10940A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513" w:type="pct"/>
          </w:tcPr>
          <w:p w14:paraId="061DE8C2" w14:textId="1A64D0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281D676F" w14:textId="77777777" w:rsidTr="00635315">
        <w:tc>
          <w:tcPr>
            <w:tcW w:w="452" w:type="pct"/>
          </w:tcPr>
          <w:p w14:paraId="703594C2" w14:textId="0B15CF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R4-2300251</w:t>
            </w:r>
          </w:p>
        </w:tc>
        <w:tc>
          <w:tcPr>
            <w:tcW w:w="1069" w:type="pct"/>
          </w:tcPr>
          <w:p w14:paraId="5298BAA8" w14:textId="5EB471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Unified TCI State switching requirements</w:t>
            </w:r>
          </w:p>
        </w:tc>
        <w:tc>
          <w:tcPr>
            <w:tcW w:w="600" w:type="pct"/>
          </w:tcPr>
          <w:p w14:paraId="483D9353" w14:textId="4B75DE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7D49BE40" w14:textId="03D4AE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1149B0F" w14:textId="112909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2816</w:t>
            </w:r>
          </w:p>
        </w:tc>
        <w:tc>
          <w:tcPr>
            <w:tcW w:w="220" w:type="pct"/>
          </w:tcPr>
          <w:p w14:paraId="5E8D410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C047452" w14:textId="6E51A7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1EF5246" w14:textId="4D8109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533EADF" w14:textId="6A5A98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3" w:type="pct"/>
          </w:tcPr>
          <w:p w14:paraId="43C643A2" w14:textId="30A06A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84196E7" w14:textId="77777777" w:rsidTr="00635315">
        <w:tc>
          <w:tcPr>
            <w:tcW w:w="452" w:type="pct"/>
          </w:tcPr>
          <w:p w14:paraId="11E0CF9C" w14:textId="5746DB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R4-2300259</w:t>
            </w:r>
          </w:p>
        </w:tc>
        <w:tc>
          <w:tcPr>
            <w:tcW w:w="1069" w:type="pct"/>
          </w:tcPr>
          <w:p w14:paraId="788950A9" w14:textId="547211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L3-RSSI measurement for NR up to 71GHz</w:t>
            </w:r>
          </w:p>
        </w:tc>
        <w:tc>
          <w:tcPr>
            <w:tcW w:w="600" w:type="pct"/>
          </w:tcPr>
          <w:p w14:paraId="46E85E0D" w14:textId="371B71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5B6CFFE6" w14:textId="32E9D2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FA1F8F6" w14:textId="4F4299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2817</w:t>
            </w:r>
          </w:p>
        </w:tc>
        <w:tc>
          <w:tcPr>
            <w:tcW w:w="220" w:type="pct"/>
          </w:tcPr>
          <w:p w14:paraId="03D8F07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8E3C95" w14:textId="48FA09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FB6E5D0" w14:textId="3B5673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69B338E" w14:textId="7E88D6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3" w:type="pct"/>
          </w:tcPr>
          <w:p w14:paraId="7B15A400" w14:textId="62A438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49C9320" w14:textId="77777777" w:rsidTr="00635315">
        <w:tc>
          <w:tcPr>
            <w:tcW w:w="452" w:type="pct"/>
          </w:tcPr>
          <w:p w14:paraId="0737D67A" w14:textId="55C4E6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R4-2300260</w:t>
            </w:r>
          </w:p>
        </w:tc>
        <w:tc>
          <w:tcPr>
            <w:tcW w:w="1069" w:type="pct"/>
          </w:tcPr>
          <w:p w14:paraId="042BAE1C" w14:textId="7DCD84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L3-RSSI measurement for NR up to 71GHz</w:t>
            </w:r>
          </w:p>
        </w:tc>
        <w:tc>
          <w:tcPr>
            <w:tcW w:w="600" w:type="pct"/>
          </w:tcPr>
          <w:p w14:paraId="1AC32CF5" w14:textId="505AE4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4CA0831A" w14:textId="4A01EB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4D25CF4" w14:textId="46B08C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2818</w:t>
            </w:r>
          </w:p>
        </w:tc>
        <w:tc>
          <w:tcPr>
            <w:tcW w:w="220" w:type="pct"/>
          </w:tcPr>
          <w:p w14:paraId="5544D4A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CA00175" w14:textId="7DF80E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164D513" w14:textId="304D71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44EFF24" w14:textId="2617F8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3" w:type="pct"/>
          </w:tcPr>
          <w:p w14:paraId="659EB542" w14:textId="00A310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422592F" w14:textId="77777777" w:rsidTr="00635315">
        <w:tc>
          <w:tcPr>
            <w:tcW w:w="452" w:type="pct"/>
          </w:tcPr>
          <w:p w14:paraId="11031533" w14:textId="54C41C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R4-2300264</w:t>
            </w:r>
          </w:p>
        </w:tc>
        <w:tc>
          <w:tcPr>
            <w:tcW w:w="1069" w:type="pct"/>
          </w:tcPr>
          <w:p w14:paraId="3E510E48" w14:textId="029909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updates for R17 per-FR gap capability</w:t>
            </w:r>
          </w:p>
        </w:tc>
        <w:tc>
          <w:tcPr>
            <w:tcW w:w="600" w:type="pct"/>
          </w:tcPr>
          <w:p w14:paraId="469DC84E" w14:textId="44121D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2E1A449C" w14:textId="060E3E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0C6DA35" w14:textId="6B9017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2819</w:t>
            </w:r>
          </w:p>
        </w:tc>
        <w:tc>
          <w:tcPr>
            <w:tcW w:w="220" w:type="pct"/>
          </w:tcPr>
          <w:p w14:paraId="27ADEC5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64F705C" w14:textId="11DB01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0965536" w14:textId="19C410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24FBFA6" w14:textId="11CC75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287824A3" w14:textId="6BC0D2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1ABBE28A" w14:textId="77777777" w:rsidTr="00635315">
        <w:tc>
          <w:tcPr>
            <w:tcW w:w="452" w:type="pct"/>
          </w:tcPr>
          <w:p w14:paraId="1D458B10" w14:textId="34EE7D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R4-2300265</w:t>
            </w:r>
          </w:p>
        </w:tc>
        <w:tc>
          <w:tcPr>
            <w:tcW w:w="1069" w:type="pct"/>
          </w:tcPr>
          <w:p w14:paraId="0FF495BE" w14:textId="3C4555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updates for R17 per-FR gap capability</w:t>
            </w:r>
          </w:p>
        </w:tc>
        <w:tc>
          <w:tcPr>
            <w:tcW w:w="600" w:type="pct"/>
          </w:tcPr>
          <w:p w14:paraId="352164F4" w14:textId="4AF2EE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5D2AB0B1" w14:textId="64AF16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9C95E27" w14:textId="2BF8D6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2820</w:t>
            </w:r>
          </w:p>
        </w:tc>
        <w:tc>
          <w:tcPr>
            <w:tcW w:w="220" w:type="pct"/>
          </w:tcPr>
          <w:p w14:paraId="4D2DCE9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15A66B1" w14:textId="0438B7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4228239" w14:textId="0EEDDA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AEA8A2B" w14:textId="55D114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02C355B6" w14:textId="50F95A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AA1E5C6" w14:textId="77777777" w:rsidTr="00635315">
        <w:tc>
          <w:tcPr>
            <w:tcW w:w="452" w:type="pct"/>
          </w:tcPr>
          <w:p w14:paraId="171C960D" w14:textId="3FF8C4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R4-2300276</w:t>
            </w:r>
          </w:p>
        </w:tc>
        <w:tc>
          <w:tcPr>
            <w:tcW w:w="1069" w:type="pct"/>
          </w:tcPr>
          <w:p w14:paraId="3EB52399" w14:textId="459F1D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RedCap measurement requirement in IDLE mode with eDRX R17</w:t>
            </w:r>
          </w:p>
        </w:tc>
        <w:tc>
          <w:tcPr>
            <w:tcW w:w="600" w:type="pct"/>
          </w:tcPr>
          <w:p w14:paraId="46238B3C" w14:textId="042F6E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5CA150CA" w14:textId="2AA3FB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3A546FA" w14:textId="6FE743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2821</w:t>
            </w:r>
          </w:p>
        </w:tc>
        <w:tc>
          <w:tcPr>
            <w:tcW w:w="220" w:type="pct"/>
          </w:tcPr>
          <w:p w14:paraId="66A0A66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1BD4F8" w14:textId="160871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2C5FFFE" w14:textId="5D098E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0FA7B34" w14:textId="52A19A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3455621E" w14:textId="1CA7E4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2FF22661" w14:textId="77777777" w:rsidTr="00635315">
        <w:tc>
          <w:tcPr>
            <w:tcW w:w="452" w:type="pct"/>
          </w:tcPr>
          <w:p w14:paraId="6D62C6C4" w14:textId="77B71F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R4-2303255</w:t>
            </w:r>
          </w:p>
        </w:tc>
        <w:tc>
          <w:tcPr>
            <w:tcW w:w="1069" w:type="pct"/>
          </w:tcPr>
          <w:p w14:paraId="01703B34" w14:textId="4741FC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RedCap measurement requirement in IDLE mode with eDRX R17</w:t>
            </w:r>
          </w:p>
        </w:tc>
        <w:tc>
          <w:tcPr>
            <w:tcW w:w="600" w:type="pct"/>
          </w:tcPr>
          <w:p w14:paraId="499BDFE1" w14:textId="49750F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7BE89819" w14:textId="2AD381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51FE8D3" w14:textId="0F1D8F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2821</w:t>
            </w:r>
          </w:p>
        </w:tc>
        <w:tc>
          <w:tcPr>
            <w:tcW w:w="220" w:type="pct"/>
          </w:tcPr>
          <w:p w14:paraId="5433B64D" w14:textId="7C1DEC69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EE58508" w14:textId="23036F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62D74AD" w14:textId="55C850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8E1D27C" w14:textId="00B655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4A54BD62" w14:textId="6DEEAE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1C9FF47" w14:textId="77777777" w:rsidTr="00635315">
        <w:tc>
          <w:tcPr>
            <w:tcW w:w="452" w:type="pct"/>
          </w:tcPr>
          <w:p w14:paraId="575E904A" w14:textId="5D52F8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R4-2300277</w:t>
            </w:r>
          </w:p>
        </w:tc>
        <w:tc>
          <w:tcPr>
            <w:tcW w:w="1069" w:type="pct"/>
          </w:tcPr>
          <w:p w14:paraId="61D250AE" w14:textId="530D3E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RedCap measurement requirement in IDLE mode with eDRX R18</w:t>
            </w:r>
          </w:p>
        </w:tc>
        <w:tc>
          <w:tcPr>
            <w:tcW w:w="600" w:type="pct"/>
          </w:tcPr>
          <w:p w14:paraId="5C6E0F55" w14:textId="3E143C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054F0DD8" w14:textId="2970E1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4D2C267" w14:textId="6A8E84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2822</w:t>
            </w:r>
          </w:p>
        </w:tc>
        <w:tc>
          <w:tcPr>
            <w:tcW w:w="220" w:type="pct"/>
          </w:tcPr>
          <w:p w14:paraId="6478C65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85D675A" w14:textId="787B87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2528B37" w14:textId="360304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3B37434" w14:textId="2CE270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067DC3B7" w14:textId="05F4EA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40CADB0" w14:textId="77777777" w:rsidTr="00635315">
        <w:tc>
          <w:tcPr>
            <w:tcW w:w="452" w:type="pct"/>
          </w:tcPr>
          <w:p w14:paraId="1EC1DA49" w14:textId="656FFE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R4-2300385</w:t>
            </w:r>
          </w:p>
        </w:tc>
        <w:tc>
          <w:tcPr>
            <w:tcW w:w="1069" w:type="pct"/>
          </w:tcPr>
          <w:p w14:paraId="0DDFD9AC" w14:textId="1473D1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inter-frequency measurement with measurement gaps</w:t>
            </w:r>
          </w:p>
        </w:tc>
        <w:tc>
          <w:tcPr>
            <w:tcW w:w="600" w:type="pct"/>
          </w:tcPr>
          <w:p w14:paraId="5FAE42F8" w14:textId="3A3F0C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3B4C19BB" w14:textId="1FC799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183FB83" w14:textId="475982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2823</w:t>
            </w:r>
          </w:p>
        </w:tc>
        <w:tc>
          <w:tcPr>
            <w:tcW w:w="220" w:type="pct"/>
          </w:tcPr>
          <w:p w14:paraId="6F54D5F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4A1247F" w14:textId="4FE959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501E5CA" w14:textId="460A63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4D9656D" w14:textId="1786B1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6314E7C7" w14:textId="2565BB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2D8704D1" w14:textId="77777777" w:rsidTr="00635315">
        <w:tc>
          <w:tcPr>
            <w:tcW w:w="452" w:type="pct"/>
          </w:tcPr>
          <w:p w14:paraId="7922B7AA" w14:textId="2FD088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R4-2300386</w:t>
            </w:r>
          </w:p>
        </w:tc>
        <w:tc>
          <w:tcPr>
            <w:tcW w:w="1069" w:type="pct"/>
          </w:tcPr>
          <w:p w14:paraId="43ECE680" w14:textId="6E075C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SMTC collision</w:t>
            </w:r>
          </w:p>
        </w:tc>
        <w:tc>
          <w:tcPr>
            <w:tcW w:w="600" w:type="pct"/>
          </w:tcPr>
          <w:p w14:paraId="72538C25" w14:textId="2B73D0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0A346ADF" w14:textId="15031A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7F49134" w14:textId="33294F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2824</w:t>
            </w:r>
          </w:p>
        </w:tc>
        <w:tc>
          <w:tcPr>
            <w:tcW w:w="220" w:type="pct"/>
          </w:tcPr>
          <w:p w14:paraId="1C73477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897654" w14:textId="52E426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D8D1CAD" w14:textId="15AE82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9920079" w14:textId="62C181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512903E3" w14:textId="34A505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9297667" w14:textId="77777777" w:rsidTr="00635315">
        <w:tc>
          <w:tcPr>
            <w:tcW w:w="452" w:type="pct"/>
          </w:tcPr>
          <w:p w14:paraId="51FB65A5" w14:textId="66AFF9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R4-2300396</w:t>
            </w:r>
          </w:p>
        </w:tc>
        <w:tc>
          <w:tcPr>
            <w:tcW w:w="1069" w:type="pct"/>
          </w:tcPr>
          <w:p w14:paraId="347750C5" w14:textId="0810EF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inter-frequency measurement with measurement gaps in R18</w:t>
            </w:r>
          </w:p>
        </w:tc>
        <w:tc>
          <w:tcPr>
            <w:tcW w:w="600" w:type="pct"/>
          </w:tcPr>
          <w:p w14:paraId="606269A2" w14:textId="0CAE6F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3A7B6469" w14:textId="1B09B5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AC7F3F3" w14:textId="5E7217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2825</w:t>
            </w:r>
          </w:p>
        </w:tc>
        <w:tc>
          <w:tcPr>
            <w:tcW w:w="220" w:type="pct"/>
          </w:tcPr>
          <w:p w14:paraId="53E6890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E235331" w14:textId="5A0E63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C3B587E" w14:textId="7517A0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BBE9D82" w14:textId="26656C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6AAD65DB" w14:textId="1BFD2B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3691E7F2" w14:textId="77777777" w:rsidTr="00635315">
        <w:tc>
          <w:tcPr>
            <w:tcW w:w="452" w:type="pct"/>
          </w:tcPr>
          <w:p w14:paraId="45D6083A" w14:textId="167BFB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R4-2300397</w:t>
            </w:r>
          </w:p>
        </w:tc>
        <w:tc>
          <w:tcPr>
            <w:tcW w:w="1069" w:type="pct"/>
          </w:tcPr>
          <w:p w14:paraId="3F0668B8" w14:textId="2D6BF3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SMTC collision in R18</w:t>
            </w:r>
          </w:p>
        </w:tc>
        <w:tc>
          <w:tcPr>
            <w:tcW w:w="600" w:type="pct"/>
          </w:tcPr>
          <w:p w14:paraId="73EC37E7" w14:textId="21702B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482989AF" w14:textId="6730B7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C93E6A5" w14:textId="530C61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2826</w:t>
            </w:r>
          </w:p>
        </w:tc>
        <w:tc>
          <w:tcPr>
            <w:tcW w:w="220" w:type="pct"/>
          </w:tcPr>
          <w:p w14:paraId="5104539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E085154" w14:textId="1CF9CF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024CC33" w14:textId="369B14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EBA7B58" w14:textId="765C54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031ACF5D" w14:textId="4F199A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7FB60D4" w14:textId="77777777" w:rsidTr="00635315">
        <w:tc>
          <w:tcPr>
            <w:tcW w:w="452" w:type="pct"/>
          </w:tcPr>
          <w:p w14:paraId="4B719394" w14:textId="61BE7E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R4-2300434</w:t>
            </w:r>
          </w:p>
        </w:tc>
        <w:tc>
          <w:tcPr>
            <w:tcW w:w="1069" w:type="pct"/>
          </w:tcPr>
          <w:p w14:paraId="5F376C0E" w14:textId="6409E9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Cat-A CR CLI measurement testcase correction</w:t>
            </w:r>
          </w:p>
        </w:tc>
        <w:tc>
          <w:tcPr>
            <w:tcW w:w="600" w:type="pct"/>
          </w:tcPr>
          <w:p w14:paraId="6C394660" w14:textId="6B592E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6C4DC34A" w14:textId="57508D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E49D5CE" w14:textId="48409F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2827</w:t>
            </w:r>
          </w:p>
        </w:tc>
        <w:tc>
          <w:tcPr>
            <w:tcW w:w="220" w:type="pct"/>
          </w:tcPr>
          <w:p w14:paraId="719C3DA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1F59585" w14:textId="72212E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575DA2C" w14:textId="7DF35B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53F8F11" w14:textId="7BF776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52606B26" w14:textId="5F939C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C59E1B4" w14:textId="77777777" w:rsidTr="00635315">
        <w:tc>
          <w:tcPr>
            <w:tcW w:w="452" w:type="pct"/>
          </w:tcPr>
          <w:p w14:paraId="2C199189" w14:textId="0F3472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R4-2300435</w:t>
            </w:r>
          </w:p>
        </w:tc>
        <w:tc>
          <w:tcPr>
            <w:tcW w:w="1069" w:type="pct"/>
          </w:tcPr>
          <w:p w14:paraId="6BF10F0E" w14:textId="6A272B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Cat-F CR SA NR-LTE HO testcase correction</w:t>
            </w:r>
          </w:p>
        </w:tc>
        <w:tc>
          <w:tcPr>
            <w:tcW w:w="600" w:type="pct"/>
          </w:tcPr>
          <w:p w14:paraId="19DB8792" w14:textId="7BC835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15ECACB4" w14:textId="4AA855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3AA45DD" w14:textId="36DC03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2828</w:t>
            </w:r>
          </w:p>
        </w:tc>
        <w:tc>
          <w:tcPr>
            <w:tcW w:w="220" w:type="pct"/>
          </w:tcPr>
          <w:p w14:paraId="26470C4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EAE9CDE" w14:textId="31745C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5BC4B668" w14:textId="5805D1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49691BE" w14:textId="72416D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3F61F752" w14:textId="530E60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B5C2546" w14:textId="77777777" w:rsidTr="00635315">
        <w:tc>
          <w:tcPr>
            <w:tcW w:w="452" w:type="pct"/>
          </w:tcPr>
          <w:p w14:paraId="02E00AEF" w14:textId="590ED1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R4-2302741</w:t>
            </w:r>
          </w:p>
        </w:tc>
        <w:tc>
          <w:tcPr>
            <w:tcW w:w="1069" w:type="pct"/>
          </w:tcPr>
          <w:p w14:paraId="681011C4" w14:textId="288A40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Cat-F CR SA NR-LTE HO testcase correction</w:t>
            </w:r>
          </w:p>
        </w:tc>
        <w:tc>
          <w:tcPr>
            <w:tcW w:w="600" w:type="pct"/>
          </w:tcPr>
          <w:p w14:paraId="4B868D15" w14:textId="5AE106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03DF394C" w14:textId="05C2E6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5A5C3D8" w14:textId="2101E3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2828</w:t>
            </w:r>
          </w:p>
        </w:tc>
        <w:tc>
          <w:tcPr>
            <w:tcW w:w="220" w:type="pct"/>
          </w:tcPr>
          <w:p w14:paraId="635707E3" w14:textId="608C7148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CD6882D" w14:textId="06E2BA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6D32F1B9" w14:textId="430BA8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6703C11" w14:textId="314D3E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2ABD4DBD" w14:textId="7B6D21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58D11AB9" w14:textId="77777777" w:rsidTr="00635315">
        <w:tc>
          <w:tcPr>
            <w:tcW w:w="452" w:type="pct"/>
          </w:tcPr>
          <w:p w14:paraId="613678A4" w14:textId="68FB05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R4-2302758</w:t>
            </w:r>
          </w:p>
        </w:tc>
        <w:tc>
          <w:tcPr>
            <w:tcW w:w="1069" w:type="pct"/>
          </w:tcPr>
          <w:p w14:paraId="01BF087E" w14:textId="01118E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Cat-F CR SA NR-LTE HO testcase correction</w:t>
            </w:r>
          </w:p>
        </w:tc>
        <w:tc>
          <w:tcPr>
            <w:tcW w:w="600" w:type="pct"/>
          </w:tcPr>
          <w:p w14:paraId="18B5863E" w14:textId="198644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06EBC269" w14:textId="4EFFE6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D8DDE02" w14:textId="4A3130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2828</w:t>
            </w:r>
          </w:p>
        </w:tc>
        <w:tc>
          <w:tcPr>
            <w:tcW w:w="220" w:type="pct"/>
          </w:tcPr>
          <w:p w14:paraId="668ABE7A" w14:textId="5C218192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69" w:type="pct"/>
          </w:tcPr>
          <w:p w14:paraId="73BA40A8" w14:textId="0C7495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B4F7447" w14:textId="6FA2E8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22C9C63" w14:textId="57AC54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44785E94" w14:textId="093635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6850853" w14:textId="77777777" w:rsidTr="00635315">
        <w:tc>
          <w:tcPr>
            <w:tcW w:w="452" w:type="pct"/>
          </w:tcPr>
          <w:p w14:paraId="6236007B" w14:textId="489D30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R4-2300436</w:t>
            </w:r>
          </w:p>
        </w:tc>
        <w:tc>
          <w:tcPr>
            <w:tcW w:w="1069" w:type="pct"/>
          </w:tcPr>
          <w:p w14:paraId="4CBD4D9E" w14:textId="515751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Cat-A CR SA NR-LTE HO testcase correction</w:t>
            </w:r>
          </w:p>
        </w:tc>
        <w:tc>
          <w:tcPr>
            <w:tcW w:w="600" w:type="pct"/>
          </w:tcPr>
          <w:p w14:paraId="1557858F" w14:textId="1DE4A3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59AB8CA6" w14:textId="676511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53FA402" w14:textId="2B55A6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2829</w:t>
            </w:r>
          </w:p>
        </w:tc>
        <w:tc>
          <w:tcPr>
            <w:tcW w:w="220" w:type="pct"/>
          </w:tcPr>
          <w:p w14:paraId="1583A33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61846B2" w14:textId="0FDA48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C5D07D6" w14:textId="440D86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802693F" w14:textId="55F979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4F8C5AD2" w14:textId="5EC4AB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894C046" w14:textId="77777777" w:rsidTr="00635315">
        <w:tc>
          <w:tcPr>
            <w:tcW w:w="452" w:type="pct"/>
          </w:tcPr>
          <w:p w14:paraId="6F805FD2" w14:textId="5DA12E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R4-2300437</w:t>
            </w:r>
          </w:p>
        </w:tc>
        <w:tc>
          <w:tcPr>
            <w:tcW w:w="1069" w:type="pct"/>
          </w:tcPr>
          <w:p w14:paraId="2AE900BD" w14:textId="0B7EBB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Cat-A CR SA NR-LTE HO testcase correction</w:t>
            </w:r>
          </w:p>
        </w:tc>
        <w:tc>
          <w:tcPr>
            <w:tcW w:w="600" w:type="pct"/>
          </w:tcPr>
          <w:p w14:paraId="47CE1978" w14:textId="17F693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48B3DD05" w14:textId="697C66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732ED25" w14:textId="647906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2830</w:t>
            </w:r>
          </w:p>
        </w:tc>
        <w:tc>
          <w:tcPr>
            <w:tcW w:w="220" w:type="pct"/>
          </w:tcPr>
          <w:p w14:paraId="37C0869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FF87378" w14:textId="11E9ED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972C545" w14:textId="565B4D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306B984" w14:textId="07C11A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2407C171" w14:textId="161AFE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8BA36EC" w14:textId="77777777" w:rsidTr="00635315">
        <w:tc>
          <w:tcPr>
            <w:tcW w:w="452" w:type="pct"/>
          </w:tcPr>
          <w:p w14:paraId="4CBC22ED" w14:textId="6AD9AE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R4-2300450</w:t>
            </w:r>
          </w:p>
        </w:tc>
        <w:tc>
          <w:tcPr>
            <w:tcW w:w="1069" w:type="pct"/>
          </w:tcPr>
          <w:p w14:paraId="6894BA7B" w14:textId="3C123D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 on MTTD/MRTD requirements for non-collocated inter-band EN-DC/NE-DC with overlapping DL bands for Rel-16 Type-2 UE</w:t>
            </w:r>
          </w:p>
        </w:tc>
        <w:tc>
          <w:tcPr>
            <w:tcW w:w="600" w:type="pct"/>
          </w:tcPr>
          <w:p w14:paraId="2CC2FF77" w14:textId="22BD80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4FCF3898" w14:textId="5B07F6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BBAFA2E" w14:textId="5B8607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2831</w:t>
            </w:r>
          </w:p>
        </w:tc>
        <w:tc>
          <w:tcPr>
            <w:tcW w:w="220" w:type="pct"/>
          </w:tcPr>
          <w:p w14:paraId="2F1CA42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8D36102" w14:textId="3FDD40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03D83EF" w14:textId="260283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2FB4B8E" w14:textId="497F29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3" w:type="pct"/>
          </w:tcPr>
          <w:p w14:paraId="6D8E575B" w14:textId="2E6022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74E78899" w14:textId="77777777" w:rsidTr="00635315">
        <w:tc>
          <w:tcPr>
            <w:tcW w:w="452" w:type="pct"/>
          </w:tcPr>
          <w:p w14:paraId="5378499B" w14:textId="71704B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R4-2300451</w:t>
            </w:r>
          </w:p>
        </w:tc>
        <w:tc>
          <w:tcPr>
            <w:tcW w:w="1069" w:type="pct"/>
          </w:tcPr>
          <w:p w14:paraId="48ACA164" w14:textId="7C1F42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 on MTTD/MRTD requirements for non-collocated inter-band EN-DC/NE-DC with overlapping DL bands for Rel-16 Type-2 UE</w:t>
            </w:r>
          </w:p>
        </w:tc>
        <w:tc>
          <w:tcPr>
            <w:tcW w:w="600" w:type="pct"/>
          </w:tcPr>
          <w:p w14:paraId="21B84A41" w14:textId="564C1D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360559AF" w14:textId="4104C5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64E5FA7" w14:textId="6F294B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2832</w:t>
            </w:r>
          </w:p>
        </w:tc>
        <w:tc>
          <w:tcPr>
            <w:tcW w:w="220" w:type="pct"/>
          </w:tcPr>
          <w:p w14:paraId="07B82B5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F6264E5" w14:textId="1E3779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CC56DF3" w14:textId="513A8C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D17C510" w14:textId="4E24BB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3" w:type="pct"/>
          </w:tcPr>
          <w:p w14:paraId="13EFE316" w14:textId="722B25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33370B78" w14:textId="77777777" w:rsidTr="00635315">
        <w:tc>
          <w:tcPr>
            <w:tcW w:w="452" w:type="pct"/>
          </w:tcPr>
          <w:p w14:paraId="0656E54B" w14:textId="61BFC0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R4-2300452</w:t>
            </w:r>
          </w:p>
        </w:tc>
        <w:tc>
          <w:tcPr>
            <w:tcW w:w="1069" w:type="pct"/>
          </w:tcPr>
          <w:p w14:paraId="4EA715A8" w14:textId="14517A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 on MTTD/MRTD requirements for non-collocated inter-band EN-DC/NE-DC with overlapping DL bands for Rel-16 Type-2 UE</w:t>
            </w:r>
          </w:p>
        </w:tc>
        <w:tc>
          <w:tcPr>
            <w:tcW w:w="600" w:type="pct"/>
          </w:tcPr>
          <w:p w14:paraId="7AF6BCB2" w14:textId="14C281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66B203BB" w14:textId="04F9B4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645FB91" w14:textId="7A8C24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2833</w:t>
            </w:r>
          </w:p>
        </w:tc>
        <w:tc>
          <w:tcPr>
            <w:tcW w:w="220" w:type="pct"/>
          </w:tcPr>
          <w:p w14:paraId="55D0D35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47F556" w14:textId="6D5867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E9BCA72" w14:textId="73828E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9B247F7" w14:textId="72A314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3" w:type="pct"/>
          </w:tcPr>
          <w:p w14:paraId="377F8C53" w14:textId="755D3B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7FFD4714" w14:textId="77777777" w:rsidTr="00635315">
        <w:tc>
          <w:tcPr>
            <w:tcW w:w="452" w:type="pct"/>
          </w:tcPr>
          <w:p w14:paraId="659AD3C0" w14:textId="329CC7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R4-2300458</w:t>
            </w:r>
          </w:p>
        </w:tc>
        <w:tc>
          <w:tcPr>
            <w:tcW w:w="1069" w:type="pct"/>
          </w:tcPr>
          <w:p w14:paraId="7FBA4995" w14:textId="43AE73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Unified TCI State switching requirements for UL</w:t>
            </w:r>
          </w:p>
        </w:tc>
        <w:tc>
          <w:tcPr>
            <w:tcW w:w="600" w:type="pct"/>
          </w:tcPr>
          <w:p w14:paraId="28A5DB5B" w14:textId="169AEC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79" w:type="pct"/>
          </w:tcPr>
          <w:p w14:paraId="7DDD0035" w14:textId="5076B2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25DDC67" w14:textId="74BB98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2834</w:t>
            </w:r>
          </w:p>
        </w:tc>
        <w:tc>
          <w:tcPr>
            <w:tcW w:w="220" w:type="pct"/>
          </w:tcPr>
          <w:p w14:paraId="05DD2BA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0E10735" w14:textId="5BCF7A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3DE25B1" w14:textId="41A10B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C58BBF0" w14:textId="5A4A79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3" w:type="pct"/>
          </w:tcPr>
          <w:p w14:paraId="132EA85A" w14:textId="7632EB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16373C0" w14:textId="77777777" w:rsidTr="00635315">
        <w:tc>
          <w:tcPr>
            <w:tcW w:w="452" w:type="pct"/>
          </w:tcPr>
          <w:p w14:paraId="6BF33542" w14:textId="3F5C69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R4-2300459</w:t>
            </w:r>
          </w:p>
        </w:tc>
        <w:tc>
          <w:tcPr>
            <w:tcW w:w="1069" w:type="pct"/>
          </w:tcPr>
          <w:p w14:paraId="6C4F19B6" w14:textId="57541A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Unified TCI State switching requirements for UL</w:t>
            </w:r>
          </w:p>
        </w:tc>
        <w:tc>
          <w:tcPr>
            <w:tcW w:w="600" w:type="pct"/>
          </w:tcPr>
          <w:p w14:paraId="319A5B52" w14:textId="509B5D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79" w:type="pct"/>
          </w:tcPr>
          <w:p w14:paraId="09AE2A8A" w14:textId="7367AD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9A2AA20" w14:textId="6B6EFD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2835</w:t>
            </w:r>
          </w:p>
        </w:tc>
        <w:tc>
          <w:tcPr>
            <w:tcW w:w="220" w:type="pct"/>
          </w:tcPr>
          <w:p w14:paraId="70657E1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0A32AED" w14:textId="1C0D0F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EB26F3D" w14:textId="3C28C3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E621FEB" w14:textId="02DEF0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3" w:type="pct"/>
          </w:tcPr>
          <w:p w14:paraId="456F7EE2" w14:textId="3DAF54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3238269" w14:textId="77777777" w:rsidTr="00635315">
        <w:tc>
          <w:tcPr>
            <w:tcW w:w="452" w:type="pct"/>
          </w:tcPr>
          <w:p w14:paraId="43ECF91A" w14:textId="544E9F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R4-2300479</w:t>
            </w:r>
          </w:p>
        </w:tc>
        <w:tc>
          <w:tcPr>
            <w:tcW w:w="1069" w:type="pct"/>
          </w:tcPr>
          <w:p w14:paraId="751D284B" w14:textId="6738BC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CG-SDT test cases for RedCap UEs</w:t>
            </w:r>
          </w:p>
        </w:tc>
        <w:tc>
          <w:tcPr>
            <w:tcW w:w="600" w:type="pct"/>
          </w:tcPr>
          <w:p w14:paraId="7A9FBAE1" w14:textId="06AACB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79" w:type="pct"/>
          </w:tcPr>
          <w:p w14:paraId="5CD150D5" w14:textId="613F97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516E866" w14:textId="5F9523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2836</w:t>
            </w:r>
          </w:p>
        </w:tc>
        <w:tc>
          <w:tcPr>
            <w:tcW w:w="220" w:type="pct"/>
          </w:tcPr>
          <w:p w14:paraId="3ADE75E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35E31DB" w14:textId="777EE7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FAB599A" w14:textId="5A7FF2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B9947E0" w14:textId="7999EA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426761E6" w14:textId="20BE07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18E9163" w14:textId="77777777" w:rsidTr="00635315">
        <w:tc>
          <w:tcPr>
            <w:tcW w:w="452" w:type="pct"/>
          </w:tcPr>
          <w:p w14:paraId="66BF6A09" w14:textId="556C27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R4-2303184</w:t>
            </w:r>
          </w:p>
        </w:tc>
        <w:tc>
          <w:tcPr>
            <w:tcW w:w="1069" w:type="pct"/>
          </w:tcPr>
          <w:p w14:paraId="5853D181" w14:textId="3129D8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CG-SDT test cases for RedCap UEs</w:t>
            </w:r>
          </w:p>
        </w:tc>
        <w:tc>
          <w:tcPr>
            <w:tcW w:w="600" w:type="pct"/>
          </w:tcPr>
          <w:p w14:paraId="229933D5" w14:textId="2D75CC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79" w:type="pct"/>
          </w:tcPr>
          <w:p w14:paraId="6A66306B" w14:textId="1B29C6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D5C61FE" w14:textId="2CBEB9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2836</w:t>
            </w:r>
          </w:p>
        </w:tc>
        <w:tc>
          <w:tcPr>
            <w:tcW w:w="220" w:type="pct"/>
          </w:tcPr>
          <w:p w14:paraId="0C284769" w14:textId="2BD838A3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0483D9F" w14:textId="210181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E70B242" w14:textId="51CD60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4738257" w14:textId="4F0DF8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0E5C2F48" w14:textId="65F636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C40284D" w14:textId="77777777" w:rsidTr="00635315">
        <w:tc>
          <w:tcPr>
            <w:tcW w:w="452" w:type="pct"/>
          </w:tcPr>
          <w:p w14:paraId="00DE9084" w14:textId="1456D1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R4-2300480</w:t>
            </w:r>
          </w:p>
        </w:tc>
        <w:tc>
          <w:tcPr>
            <w:tcW w:w="1069" w:type="pct"/>
          </w:tcPr>
          <w:p w14:paraId="755AC8F4" w14:textId="619F2A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CG-SDT test cases for RedCap UEs</w:t>
            </w:r>
          </w:p>
        </w:tc>
        <w:tc>
          <w:tcPr>
            <w:tcW w:w="600" w:type="pct"/>
          </w:tcPr>
          <w:p w14:paraId="36DC30E7" w14:textId="322A98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79" w:type="pct"/>
          </w:tcPr>
          <w:p w14:paraId="384CE177" w14:textId="271E7E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8725A02" w14:textId="57DF2C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2837</w:t>
            </w:r>
          </w:p>
        </w:tc>
        <w:tc>
          <w:tcPr>
            <w:tcW w:w="220" w:type="pct"/>
          </w:tcPr>
          <w:p w14:paraId="55F3FF6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C99016F" w14:textId="27C5B6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4D8C6F4" w14:textId="670918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B55715B" w14:textId="62FA8F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47EA8D6B" w14:textId="41701C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9F2E2BF" w14:textId="77777777" w:rsidTr="00635315">
        <w:tc>
          <w:tcPr>
            <w:tcW w:w="452" w:type="pct"/>
          </w:tcPr>
          <w:p w14:paraId="61D26AA2" w14:textId="35F18F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R4-2300510</w:t>
            </w:r>
          </w:p>
        </w:tc>
        <w:tc>
          <w:tcPr>
            <w:tcW w:w="1069" w:type="pct"/>
          </w:tcPr>
          <w:p w14:paraId="6051A503" w14:textId="0F25AF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SDT test cases</w:t>
            </w:r>
          </w:p>
        </w:tc>
        <w:tc>
          <w:tcPr>
            <w:tcW w:w="600" w:type="pct"/>
          </w:tcPr>
          <w:p w14:paraId="37344DF7" w14:textId="33D1F0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6C9FC974" w14:textId="180202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9006758" w14:textId="202324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2838</w:t>
            </w:r>
          </w:p>
        </w:tc>
        <w:tc>
          <w:tcPr>
            <w:tcW w:w="220" w:type="pct"/>
          </w:tcPr>
          <w:p w14:paraId="2F896CB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61C88D7" w14:textId="7F2BD4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FBA6A35" w14:textId="4F7101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D8965BF" w14:textId="3D5F14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NR_SmallData_INACTIVE-Perf</w:t>
            </w:r>
          </w:p>
        </w:tc>
        <w:tc>
          <w:tcPr>
            <w:tcW w:w="513" w:type="pct"/>
          </w:tcPr>
          <w:p w14:paraId="5B1118D7" w14:textId="03ACE1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34590ED" w14:textId="77777777" w:rsidTr="00635315">
        <w:tc>
          <w:tcPr>
            <w:tcW w:w="452" w:type="pct"/>
          </w:tcPr>
          <w:p w14:paraId="1E2055CE" w14:textId="7ED5B5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R4-2303160</w:t>
            </w:r>
          </w:p>
        </w:tc>
        <w:tc>
          <w:tcPr>
            <w:tcW w:w="1069" w:type="pct"/>
          </w:tcPr>
          <w:p w14:paraId="59888644" w14:textId="67A6B4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SDT test cases</w:t>
            </w:r>
          </w:p>
        </w:tc>
        <w:tc>
          <w:tcPr>
            <w:tcW w:w="600" w:type="pct"/>
          </w:tcPr>
          <w:p w14:paraId="6593D503" w14:textId="0168E9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</w:t>
            </w:r>
          </w:p>
        </w:tc>
        <w:tc>
          <w:tcPr>
            <w:tcW w:w="379" w:type="pct"/>
          </w:tcPr>
          <w:p w14:paraId="735FCD05" w14:textId="30C446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D493F77" w14:textId="74BFF0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2838</w:t>
            </w:r>
          </w:p>
        </w:tc>
        <w:tc>
          <w:tcPr>
            <w:tcW w:w="220" w:type="pct"/>
          </w:tcPr>
          <w:p w14:paraId="3E147B71" w14:textId="027B8344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2D07545" w14:textId="576768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22F9C08" w14:textId="351346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78188B7" w14:textId="3F7A40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NR_SmallData_INACTIVE-Perf</w:t>
            </w:r>
          </w:p>
        </w:tc>
        <w:tc>
          <w:tcPr>
            <w:tcW w:w="513" w:type="pct"/>
          </w:tcPr>
          <w:p w14:paraId="3F66BBF6" w14:textId="501378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1CB94CF" w14:textId="77777777" w:rsidTr="00635315">
        <w:tc>
          <w:tcPr>
            <w:tcW w:w="452" w:type="pct"/>
          </w:tcPr>
          <w:p w14:paraId="37B4C5C5" w14:textId="3A18A0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R4-2300511</w:t>
            </w:r>
          </w:p>
        </w:tc>
        <w:tc>
          <w:tcPr>
            <w:tcW w:w="1069" w:type="pct"/>
          </w:tcPr>
          <w:p w14:paraId="2D13DFC6" w14:textId="5DE30B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SDT test cases</w:t>
            </w:r>
          </w:p>
        </w:tc>
        <w:tc>
          <w:tcPr>
            <w:tcW w:w="600" w:type="pct"/>
          </w:tcPr>
          <w:p w14:paraId="6E7C7429" w14:textId="6A4D5C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378142CE" w14:textId="34ED75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4ECA0B0" w14:textId="14B2E1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2839</w:t>
            </w:r>
          </w:p>
        </w:tc>
        <w:tc>
          <w:tcPr>
            <w:tcW w:w="220" w:type="pct"/>
          </w:tcPr>
          <w:p w14:paraId="34DD878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1A64A19" w14:textId="2D82EB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375700E" w14:textId="12A00F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B58B428" w14:textId="218EB9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NR_SmallData_INACTIVE-Perf</w:t>
            </w:r>
          </w:p>
        </w:tc>
        <w:tc>
          <w:tcPr>
            <w:tcW w:w="513" w:type="pct"/>
          </w:tcPr>
          <w:p w14:paraId="75045206" w14:textId="7B6A9B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BAB1B1B" w14:textId="77777777" w:rsidTr="00635315">
        <w:tc>
          <w:tcPr>
            <w:tcW w:w="452" w:type="pct"/>
          </w:tcPr>
          <w:p w14:paraId="0FFDFD4D" w14:textId="0E3B8B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R4-2300592</w:t>
            </w:r>
          </w:p>
        </w:tc>
        <w:tc>
          <w:tcPr>
            <w:tcW w:w="1069" w:type="pct"/>
          </w:tcPr>
          <w:p w14:paraId="1DEB397C" w14:textId="1D587D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applicability of PRS measurement</w:t>
            </w:r>
          </w:p>
        </w:tc>
        <w:tc>
          <w:tcPr>
            <w:tcW w:w="600" w:type="pct"/>
          </w:tcPr>
          <w:p w14:paraId="6408FA99" w14:textId="66D333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4782B465" w14:textId="4F7232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C4F6758" w14:textId="6B1059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2840</w:t>
            </w:r>
          </w:p>
        </w:tc>
        <w:tc>
          <w:tcPr>
            <w:tcW w:w="220" w:type="pct"/>
          </w:tcPr>
          <w:p w14:paraId="0D3CA75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AEB63C7" w14:textId="6D3993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35FC094" w14:textId="54D977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B6BCE32" w14:textId="35BB8E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3" w:type="pct"/>
          </w:tcPr>
          <w:p w14:paraId="21D24B9A" w14:textId="775654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41963834" w14:textId="77777777" w:rsidTr="00635315">
        <w:tc>
          <w:tcPr>
            <w:tcW w:w="452" w:type="pct"/>
          </w:tcPr>
          <w:p w14:paraId="1EF54342" w14:textId="3AF6F0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R4-2303208</w:t>
            </w:r>
          </w:p>
        </w:tc>
        <w:tc>
          <w:tcPr>
            <w:tcW w:w="1069" w:type="pct"/>
          </w:tcPr>
          <w:p w14:paraId="4222072E" w14:textId="2E7304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applicability of PRS measurement</w:t>
            </w:r>
          </w:p>
        </w:tc>
        <w:tc>
          <w:tcPr>
            <w:tcW w:w="600" w:type="pct"/>
          </w:tcPr>
          <w:p w14:paraId="2E7A3F23" w14:textId="0D7800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22D4E9DF" w14:textId="4FC52B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D1CE6C7" w14:textId="5A19D6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2840</w:t>
            </w:r>
          </w:p>
        </w:tc>
        <w:tc>
          <w:tcPr>
            <w:tcW w:w="220" w:type="pct"/>
          </w:tcPr>
          <w:p w14:paraId="38CE472C" w14:textId="2C551CED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C8D2585" w14:textId="584389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DE5448C" w14:textId="320CAD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F83718C" w14:textId="2B7BA0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3" w:type="pct"/>
          </w:tcPr>
          <w:p w14:paraId="00A7D4AA" w14:textId="40C61D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7672317" w14:textId="77777777" w:rsidTr="00635315">
        <w:tc>
          <w:tcPr>
            <w:tcW w:w="452" w:type="pct"/>
          </w:tcPr>
          <w:p w14:paraId="339B933A" w14:textId="1AB9CE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R4-2300593</w:t>
            </w:r>
          </w:p>
        </w:tc>
        <w:tc>
          <w:tcPr>
            <w:tcW w:w="1069" w:type="pct"/>
          </w:tcPr>
          <w:p w14:paraId="726BDDAD" w14:textId="653D41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applicability of PRS measurement</w:t>
            </w:r>
          </w:p>
        </w:tc>
        <w:tc>
          <w:tcPr>
            <w:tcW w:w="600" w:type="pct"/>
          </w:tcPr>
          <w:p w14:paraId="2F242C3C" w14:textId="7A016D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19C1D357" w14:textId="23D90D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BD56668" w14:textId="58ED22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2841</w:t>
            </w:r>
          </w:p>
        </w:tc>
        <w:tc>
          <w:tcPr>
            <w:tcW w:w="220" w:type="pct"/>
          </w:tcPr>
          <w:p w14:paraId="04C6674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A7574F9" w14:textId="1C46AF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7154E4D" w14:textId="5ED28C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7698B48" w14:textId="4E5208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3" w:type="pct"/>
          </w:tcPr>
          <w:p w14:paraId="1711228C" w14:textId="3C169C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66AB581" w14:textId="77777777" w:rsidTr="00635315">
        <w:tc>
          <w:tcPr>
            <w:tcW w:w="452" w:type="pct"/>
          </w:tcPr>
          <w:p w14:paraId="15B09B66" w14:textId="46C1D8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R4-2300595</w:t>
            </w:r>
          </w:p>
        </w:tc>
        <w:tc>
          <w:tcPr>
            <w:tcW w:w="1069" w:type="pct"/>
          </w:tcPr>
          <w:p w14:paraId="334655DF" w14:textId="15A605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PUCCH SCell activation requirement</w:t>
            </w:r>
          </w:p>
        </w:tc>
        <w:tc>
          <w:tcPr>
            <w:tcW w:w="600" w:type="pct"/>
          </w:tcPr>
          <w:p w14:paraId="2C59203C" w14:textId="1D3312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72365790" w14:textId="4B5FAC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9CA313D" w14:textId="3058FD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2842</w:t>
            </w:r>
          </w:p>
        </w:tc>
        <w:tc>
          <w:tcPr>
            <w:tcW w:w="220" w:type="pct"/>
          </w:tcPr>
          <w:p w14:paraId="4CCFC9C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A7D92BD" w14:textId="610B15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E7351A0" w14:textId="013C01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90F2F5B" w14:textId="7614B0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3" w:type="pct"/>
          </w:tcPr>
          <w:p w14:paraId="669893CB" w14:textId="12CBB6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581E6E9" w14:textId="77777777" w:rsidTr="00635315">
        <w:tc>
          <w:tcPr>
            <w:tcW w:w="452" w:type="pct"/>
          </w:tcPr>
          <w:p w14:paraId="6C34FFC3" w14:textId="13846A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R4-2303274</w:t>
            </w:r>
          </w:p>
        </w:tc>
        <w:tc>
          <w:tcPr>
            <w:tcW w:w="1069" w:type="pct"/>
          </w:tcPr>
          <w:p w14:paraId="4844D633" w14:textId="59E6A8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PUCCH SCell activation requirement</w:t>
            </w:r>
          </w:p>
        </w:tc>
        <w:tc>
          <w:tcPr>
            <w:tcW w:w="600" w:type="pct"/>
          </w:tcPr>
          <w:p w14:paraId="13DA2DD5" w14:textId="00CCE7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341D0CE9" w14:textId="4FDB3B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98519E3" w14:textId="288D2B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2842</w:t>
            </w:r>
          </w:p>
        </w:tc>
        <w:tc>
          <w:tcPr>
            <w:tcW w:w="220" w:type="pct"/>
          </w:tcPr>
          <w:p w14:paraId="623F1219" w14:textId="4ACD6F88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8A633DB" w14:textId="463C99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B202C2F" w14:textId="1DC7C5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C4BAF75" w14:textId="14014F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3" w:type="pct"/>
          </w:tcPr>
          <w:p w14:paraId="2E971809" w14:textId="115758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9EEB689" w14:textId="77777777" w:rsidTr="00635315">
        <w:tc>
          <w:tcPr>
            <w:tcW w:w="452" w:type="pct"/>
          </w:tcPr>
          <w:p w14:paraId="3DF13B46" w14:textId="75DD59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R4-2300596</w:t>
            </w:r>
          </w:p>
        </w:tc>
        <w:tc>
          <w:tcPr>
            <w:tcW w:w="1069" w:type="pct"/>
          </w:tcPr>
          <w:p w14:paraId="6A7BD1F5" w14:textId="47B597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PUCCH SCell activation requirement</w:t>
            </w:r>
          </w:p>
        </w:tc>
        <w:tc>
          <w:tcPr>
            <w:tcW w:w="600" w:type="pct"/>
          </w:tcPr>
          <w:p w14:paraId="2B328291" w14:textId="1C8422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4BC7B0FE" w14:textId="142BF1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6DDE294" w14:textId="74DF57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2843</w:t>
            </w:r>
          </w:p>
        </w:tc>
        <w:tc>
          <w:tcPr>
            <w:tcW w:w="220" w:type="pct"/>
          </w:tcPr>
          <w:p w14:paraId="494A2D9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DC3F44A" w14:textId="373C78B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17F8D15" w14:textId="25F09E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5541C12" w14:textId="1AEF76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3" w:type="pct"/>
          </w:tcPr>
          <w:p w14:paraId="76C5B647" w14:textId="6F9D8D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EC3F8F8" w14:textId="77777777" w:rsidTr="00635315">
        <w:tc>
          <w:tcPr>
            <w:tcW w:w="452" w:type="pct"/>
          </w:tcPr>
          <w:p w14:paraId="79F45438" w14:textId="6F3328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R4-2300598</w:t>
            </w:r>
          </w:p>
        </w:tc>
        <w:tc>
          <w:tcPr>
            <w:tcW w:w="1069" w:type="pct"/>
          </w:tcPr>
          <w:p w14:paraId="2D4FD36B" w14:textId="18A09C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for UE acquiring system information during handover</w:t>
            </w:r>
          </w:p>
        </w:tc>
        <w:tc>
          <w:tcPr>
            <w:tcW w:w="600" w:type="pct"/>
          </w:tcPr>
          <w:p w14:paraId="6A6E7913" w14:textId="649178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2B27B980" w14:textId="3BC1CA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E04370C" w14:textId="1489A7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2844</w:t>
            </w:r>
          </w:p>
        </w:tc>
        <w:tc>
          <w:tcPr>
            <w:tcW w:w="220" w:type="pct"/>
          </w:tcPr>
          <w:p w14:paraId="72C08F2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40325D" w14:textId="7FDEDF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9D91558" w14:textId="2429A6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814989A" w14:textId="6CE55D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092F184D" w14:textId="363C4D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D08DA1E" w14:textId="77777777" w:rsidTr="00635315">
        <w:tc>
          <w:tcPr>
            <w:tcW w:w="452" w:type="pct"/>
          </w:tcPr>
          <w:p w14:paraId="6AAF0610" w14:textId="27A468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R4-2303275</w:t>
            </w:r>
          </w:p>
        </w:tc>
        <w:tc>
          <w:tcPr>
            <w:tcW w:w="1069" w:type="pct"/>
          </w:tcPr>
          <w:p w14:paraId="5788737F" w14:textId="693B42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for UE acquiring system information during handover</w:t>
            </w:r>
          </w:p>
        </w:tc>
        <w:tc>
          <w:tcPr>
            <w:tcW w:w="600" w:type="pct"/>
          </w:tcPr>
          <w:p w14:paraId="28C3A741" w14:textId="2162EA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74F43377" w14:textId="6AD5DB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76747AD" w14:textId="2956F1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2844</w:t>
            </w:r>
          </w:p>
        </w:tc>
        <w:tc>
          <w:tcPr>
            <w:tcW w:w="220" w:type="pct"/>
          </w:tcPr>
          <w:p w14:paraId="3035A3F8" w14:textId="077C7348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4E03F0F" w14:textId="4C5F3D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9DFCD61" w14:textId="7CBC39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9D70584" w14:textId="5BF016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68FB556B" w14:textId="24AB1E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C17BBAA" w14:textId="77777777" w:rsidTr="00635315">
        <w:tc>
          <w:tcPr>
            <w:tcW w:w="452" w:type="pct"/>
          </w:tcPr>
          <w:p w14:paraId="362E7DBA" w14:textId="65875C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R4-2300599</w:t>
            </w:r>
          </w:p>
        </w:tc>
        <w:tc>
          <w:tcPr>
            <w:tcW w:w="1069" w:type="pct"/>
          </w:tcPr>
          <w:p w14:paraId="309A2AE1" w14:textId="14FB0C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for UE acquiring system information during handover</w:t>
            </w:r>
          </w:p>
        </w:tc>
        <w:tc>
          <w:tcPr>
            <w:tcW w:w="600" w:type="pct"/>
          </w:tcPr>
          <w:p w14:paraId="256BB934" w14:textId="7E149D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30ACD3F6" w14:textId="77F781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14C5690" w14:textId="6D1E51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2845</w:t>
            </w:r>
          </w:p>
        </w:tc>
        <w:tc>
          <w:tcPr>
            <w:tcW w:w="220" w:type="pct"/>
          </w:tcPr>
          <w:p w14:paraId="18A1B61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ED474A5" w14:textId="3F21A3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78B85F5" w14:textId="08869B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E9EBB55" w14:textId="2F0F46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7A856F9C" w14:textId="78095E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E8A167F" w14:textId="77777777" w:rsidTr="00635315">
        <w:tc>
          <w:tcPr>
            <w:tcW w:w="452" w:type="pct"/>
          </w:tcPr>
          <w:p w14:paraId="73C61BFB" w14:textId="328DC3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R4-2300606</w:t>
            </w:r>
          </w:p>
        </w:tc>
        <w:tc>
          <w:tcPr>
            <w:tcW w:w="1069" w:type="pct"/>
          </w:tcPr>
          <w:p w14:paraId="122C5ED4" w14:textId="038F1C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applicability of timing error margin  in positioning accuracy requirements</w:t>
            </w:r>
          </w:p>
        </w:tc>
        <w:tc>
          <w:tcPr>
            <w:tcW w:w="600" w:type="pct"/>
          </w:tcPr>
          <w:p w14:paraId="4B3E9B32" w14:textId="244F61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3BD49F23" w14:textId="14688E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6E9D09D" w14:textId="0A2538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2846</w:t>
            </w:r>
          </w:p>
        </w:tc>
        <w:tc>
          <w:tcPr>
            <w:tcW w:w="220" w:type="pct"/>
          </w:tcPr>
          <w:p w14:paraId="32F4FB2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B536153" w14:textId="50EA54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8C9B7C5" w14:textId="48A90C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D9BDBE7" w14:textId="185D57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513" w:type="pct"/>
          </w:tcPr>
          <w:p w14:paraId="5F5016DD" w14:textId="4FE78F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5FF4BB7B" w14:textId="77777777" w:rsidTr="00635315">
        <w:tc>
          <w:tcPr>
            <w:tcW w:w="452" w:type="pct"/>
          </w:tcPr>
          <w:p w14:paraId="0942390E" w14:textId="4AC935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R4-2303245</w:t>
            </w:r>
          </w:p>
        </w:tc>
        <w:tc>
          <w:tcPr>
            <w:tcW w:w="1069" w:type="pct"/>
          </w:tcPr>
          <w:p w14:paraId="4C9396EA" w14:textId="241C04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applicability of timing error margin  in positioning accuracy requirements</w:t>
            </w:r>
          </w:p>
        </w:tc>
        <w:tc>
          <w:tcPr>
            <w:tcW w:w="600" w:type="pct"/>
          </w:tcPr>
          <w:p w14:paraId="55117E20" w14:textId="61E8BB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1B2079C7" w14:textId="387A2C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7EC8D33" w14:textId="41FC84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2846</w:t>
            </w:r>
          </w:p>
        </w:tc>
        <w:tc>
          <w:tcPr>
            <w:tcW w:w="220" w:type="pct"/>
          </w:tcPr>
          <w:p w14:paraId="58F1C96C" w14:textId="0F823B67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EC923A7" w14:textId="122D90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5699B55" w14:textId="790C32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F78C14E" w14:textId="63F34E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513" w:type="pct"/>
          </w:tcPr>
          <w:p w14:paraId="269C945F" w14:textId="082109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EB12F84" w14:textId="77777777" w:rsidTr="00635315">
        <w:tc>
          <w:tcPr>
            <w:tcW w:w="452" w:type="pct"/>
          </w:tcPr>
          <w:p w14:paraId="16ECABCF" w14:textId="2E78AB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R4-2300607</w:t>
            </w:r>
          </w:p>
        </w:tc>
        <w:tc>
          <w:tcPr>
            <w:tcW w:w="1069" w:type="pct"/>
          </w:tcPr>
          <w:p w14:paraId="1087EE9B" w14:textId="666970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applicability of timing error margin  in positioning accuracy requirements</w:t>
            </w:r>
          </w:p>
        </w:tc>
        <w:tc>
          <w:tcPr>
            <w:tcW w:w="600" w:type="pct"/>
          </w:tcPr>
          <w:p w14:paraId="49D971F2" w14:textId="761490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35F52F40" w14:textId="0DEB63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A227807" w14:textId="1A5A50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2847</w:t>
            </w:r>
          </w:p>
        </w:tc>
        <w:tc>
          <w:tcPr>
            <w:tcW w:w="220" w:type="pct"/>
          </w:tcPr>
          <w:p w14:paraId="37636CD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C53A588" w14:textId="15BD51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0025768" w14:textId="1AF4E1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4DFF424" w14:textId="3F8092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513" w:type="pct"/>
          </w:tcPr>
          <w:p w14:paraId="7EA5EE3A" w14:textId="428282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DA63A94" w14:textId="77777777" w:rsidTr="00635315">
        <w:tc>
          <w:tcPr>
            <w:tcW w:w="452" w:type="pct"/>
          </w:tcPr>
          <w:p w14:paraId="255438A8" w14:textId="4D221E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R4-2300609</w:t>
            </w:r>
          </w:p>
        </w:tc>
        <w:tc>
          <w:tcPr>
            <w:tcW w:w="1069" w:type="pct"/>
          </w:tcPr>
          <w:p w14:paraId="2B0E3D4E" w14:textId="310098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positioning test case in R16</w:t>
            </w:r>
          </w:p>
        </w:tc>
        <w:tc>
          <w:tcPr>
            <w:tcW w:w="600" w:type="pct"/>
          </w:tcPr>
          <w:p w14:paraId="5C529C9F" w14:textId="7EDB37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684F5DF2" w14:textId="3ADF21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7D3F31E" w14:textId="1D11C8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2848</w:t>
            </w:r>
          </w:p>
        </w:tc>
        <w:tc>
          <w:tcPr>
            <w:tcW w:w="220" w:type="pct"/>
          </w:tcPr>
          <w:p w14:paraId="2922967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EF2775F" w14:textId="4E3F43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6DA36D4" w14:textId="6BFF82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C762927" w14:textId="444D0A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513" w:type="pct"/>
          </w:tcPr>
          <w:p w14:paraId="7C15713D" w14:textId="5AA7B1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477030D" w14:textId="77777777" w:rsidTr="00635315">
        <w:tc>
          <w:tcPr>
            <w:tcW w:w="452" w:type="pct"/>
          </w:tcPr>
          <w:p w14:paraId="7A64997B" w14:textId="44BCF8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R4-2303207</w:t>
            </w:r>
          </w:p>
        </w:tc>
        <w:tc>
          <w:tcPr>
            <w:tcW w:w="1069" w:type="pct"/>
          </w:tcPr>
          <w:p w14:paraId="0060FD26" w14:textId="20A8F8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positioning test case in R16</w:t>
            </w:r>
          </w:p>
        </w:tc>
        <w:tc>
          <w:tcPr>
            <w:tcW w:w="600" w:type="pct"/>
          </w:tcPr>
          <w:p w14:paraId="23DC38DA" w14:textId="0D3ED5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527DD6D1" w14:textId="3E97C7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0A6ED10" w14:textId="5FC9A2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2848</w:t>
            </w:r>
          </w:p>
        </w:tc>
        <w:tc>
          <w:tcPr>
            <w:tcW w:w="220" w:type="pct"/>
          </w:tcPr>
          <w:p w14:paraId="5EE1502F" w14:textId="5577208F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4CDFEF5" w14:textId="5628ED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DBAB559" w14:textId="7B2B78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ECC07F3" w14:textId="4DB01C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513" w:type="pct"/>
          </w:tcPr>
          <w:p w14:paraId="6459CF6A" w14:textId="783562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C8AE71F" w14:textId="77777777" w:rsidTr="00635315">
        <w:tc>
          <w:tcPr>
            <w:tcW w:w="452" w:type="pct"/>
          </w:tcPr>
          <w:p w14:paraId="6DB0F2CF" w14:textId="77D197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R4-2300610</w:t>
            </w:r>
          </w:p>
        </w:tc>
        <w:tc>
          <w:tcPr>
            <w:tcW w:w="1069" w:type="pct"/>
          </w:tcPr>
          <w:p w14:paraId="385FD4A7" w14:textId="3EA9DA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positioning test case in R16</w:t>
            </w:r>
          </w:p>
        </w:tc>
        <w:tc>
          <w:tcPr>
            <w:tcW w:w="600" w:type="pct"/>
          </w:tcPr>
          <w:p w14:paraId="4F6DE269" w14:textId="154288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4593A485" w14:textId="347015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C1B5C01" w14:textId="4AF584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2849</w:t>
            </w:r>
          </w:p>
        </w:tc>
        <w:tc>
          <w:tcPr>
            <w:tcW w:w="220" w:type="pct"/>
          </w:tcPr>
          <w:p w14:paraId="50A57C7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7A49C7F" w14:textId="47E7FF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114A7FB" w14:textId="2A513A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07CF4C5" w14:textId="09505E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513" w:type="pct"/>
          </w:tcPr>
          <w:p w14:paraId="24C6DFF8" w14:textId="6B47A6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C8C6E9F" w14:textId="77777777" w:rsidTr="00635315">
        <w:tc>
          <w:tcPr>
            <w:tcW w:w="452" w:type="pct"/>
          </w:tcPr>
          <w:p w14:paraId="12B7734C" w14:textId="427CA9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R4-2300611</w:t>
            </w:r>
          </w:p>
        </w:tc>
        <w:tc>
          <w:tcPr>
            <w:tcW w:w="1069" w:type="pct"/>
          </w:tcPr>
          <w:p w14:paraId="22CEE714" w14:textId="438312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positioning test case in R16</w:t>
            </w:r>
          </w:p>
        </w:tc>
        <w:tc>
          <w:tcPr>
            <w:tcW w:w="600" w:type="pct"/>
          </w:tcPr>
          <w:p w14:paraId="7683B424" w14:textId="1660CA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35A2CD07" w14:textId="1A33CD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1A05A70" w14:textId="506C22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2850</w:t>
            </w:r>
          </w:p>
        </w:tc>
        <w:tc>
          <w:tcPr>
            <w:tcW w:w="220" w:type="pct"/>
          </w:tcPr>
          <w:p w14:paraId="3FBA4CC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9217E08" w14:textId="5F856B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4ECFB22" w14:textId="1C6A2E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26B155A" w14:textId="308C28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513" w:type="pct"/>
          </w:tcPr>
          <w:p w14:paraId="711EFAE7" w14:textId="0C0968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1055383" w14:textId="77777777" w:rsidTr="00635315">
        <w:tc>
          <w:tcPr>
            <w:tcW w:w="452" w:type="pct"/>
          </w:tcPr>
          <w:p w14:paraId="32519048" w14:textId="64618A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R4-2300764</w:t>
            </w:r>
          </w:p>
        </w:tc>
        <w:tc>
          <w:tcPr>
            <w:tcW w:w="1069" w:type="pct"/>
          </w:tcPr>
          <w:p w14:paraId="7E18DEA3" w14:textId="0D11F0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38133CR on PUCCH SCell activation delay requirement</w:t>
            </w:r>
          </w:p>
        </w:tc>
        <w:tc>
          <w:tcPr>
            <w:tcW w:w="600" w:type="pct"/>
          </w:tcPr>
          <w:p w14:paraId="1B22142B" w14:textId="04492B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056C8054" w14:textId="062607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E83CDAA" w14:textId="7BF97C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2851</w:t>
            </w:r>
          </w:p>
        </w:tc>
        <w:tc>
          <w:tcPr>
            <w:tcW w:w="220" w:type="pct"/>
          </w:tcPr>
          <w:p w14:paraId="1175C09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D6AEFF2" w14:textId="2D2B43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A83F77F" w14:textId="6FC954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3BAA238" w14:textId="19AC31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3" w:type="pct"/>
          </w:tcPr>
          <w:p w14:paraId="59EE2B70" w14:textId="7DFA97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57DBE0F4" w14:textId="77777777" w:rsidTr="00635315">
        <w:tc>
          <w:tcPr>
            <w:tcW w:w="452" w:type="pct"/>
          </w:tcPr>
          <w:p w14:paraId="1986593D" w14:textId="2951D6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R4-2300765</w:t>
            </w:r>
          </w:p>
        </w:tc>
        <w:tc>
          <w:tcPr>
            <w:tcW w:w="1069" w:type="pct"/>
          </w:tcPr>
          <w:p w14:paraId="521A45F6" w14:textId="43A90D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Cat.A 38.133 CR on PUCCH SCell activation delay requirement</w:t>
            </w:r>
          </w:p>
        </w:tc>
        <w:tc>
          <w:tcPr>
            <w:tcW w:w="600" w:type="pct"/>
          </w:tcPr>
          <w:p w14:paraId="54FACF2C" w14:textId="476A2C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34EABEE6" w14:textId="4F3AA9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CAA5752" w14:textId="187C12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2852</w:t>
            </w:r>
          </w:p>
        </w:tc>
        <w:tc>
          <w:tcPr>
            <w:tcW w:w="220" w:type="pct"/>
          </w:tcPr>
          <w:p w14:paraId="1DE4AF7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92D5248" w14:textId="6AE399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ABA8860" w14:textId="3885D7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10E73C9" w14:textId="01AC85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3" w:type="pct"/>
          </w:tcPr>
          <w:p w14:paraId="127CC69B" w14:textId="529BFA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325AE6C" w14:textId="77777777" w:rsidTr="00635315">
        <w:tc>
          <w:tcPr>
            <w:tcW w:w="452" w:type="pct"/>
          </w:tcPr>
          <w:p w14:paraId="4C931D1F" w14:textId="17A12E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R4-2300771</w:t>
            </w:r>
          </w:p>
        </w:tc>
        <w:tc>
          <w:tcPr>
            <w:tcW w:w="1069" w:type="pct"/>
          </w:tcPr>
          <w:p w14:paraId="42D0FECF" w14:textId="1D90A9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PSCell SSB-based BFD and CBD test maintenance for UE fulfilling relaxed measurement criterion</w:t>
            </w:r>
          </w:p>
        </w:tc>
        <w:tc>
          <w:tcPr>
            <w:tcW w:w="600" w:type="pct"/>
          </w:tcPr>
          <w:p w14:paraId="66CC2F27" w14:textId="51C3C1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Qualcomm Incorporated</w:t>
            </w:r>
          </w:p>
        </w:tc>
        <w:tc>
          <w:tcPr>
            <w:tcW w:w="379" w:type="pct"/>
          </w:tcPr>
          <w:p w14:paraId="4239D0D9" w14:textId="5DDFA3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F0DDAF7" w14:textId="6783BA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2853</w:t>
            </w:r>
          </w:p>
        </w:tc>
        <w:tc>
          <w:tcPr>
            <w:tcW w:w="220" w:type="pct"/>
          </w:tcPr>
          <w:p w14:paraId="1196102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4F724AD" w14:textId="4396D9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846DFA1" w14:textId="0D2E7F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1FE1B13" w14:textId="4BE74F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NR_UE_pow_sav_enh-Perf</w:t>
            </w:r>
          </w:p>
        </w:tc>
        <w:tc>
          <w:tcPr>
            <w:tcW w:w="513" w:type="pct"/>
          </w:tcPr>
          <w:p w14:paraId="7C617DD7" w14:textId="03E493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4A155E39" w14:textId="77777777" w:rsidTr="00635315">
        <w:tc>
          <w:tcPr>
            <w:tcW w:w="452" w:type="pct"/>
          </w:tcPr>
          <w:p w14:paraId="4EE0CB08" w14:textId="30CC7B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R4-2303195</w:t>
            </w:r>
          </w:p>
        </w:tc>
        <w:tc>
          <w:tcPr>
            <w:tcW w:w="1069" w:type="pct"/>
          </w:tcPr>
          <w:p w14:paraId="20D9DE68" w14:textId="2FB887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PSCell SSB-based BFD and CBD test maintenance for UE fulfilling relaxed measurement criterion</w:t>
            </w:r>
          </w:p>
        </w:tc>
        <w:tc>
          <w:tcPr>
            <w:tcW w:w="600" w:type="pct"/>
          </w:tcPr>
          <w:p w14:paraId="6135EFDB" w14:textId="55419E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Qualcomm Incorporate</w:t>
            </w:r>
          </w:p>
        </w:tc>
        <w:tc>
          <w:tcPr>
            <w:tcW w:w="379" w:type="pct"/>
          </w:tcPr>
          <w:p w14:paraId="6D3F879D" w14:textId="515FE8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94270D2" w14:textId="676ADA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2853</w:t>
            </w:r>
          </w:p>
        </w:tc>
        <w:tc>
          <w:tcPr>
            <w:tcW w:w="220" w:type="pct"/>
          </w:tcPr>
          <w:p w14:paraId="44EEF996" w14:textId="0953CEF5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EE9CC68" w14:textId="6F3731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A536E41" w14:textId="337859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DB95721" w14:textId="2B2016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NR_UE_pow_sav_enh-Perf</w:t>
            </w:r>
          </w:p>
        </w:tc>
        <w:tc>
          <w:tcPr>
            <w:tcW w:w="513" w:type="pct"/>
          </w:tcPr>
          <w:p w14:paraId="0A506A94" w14:textId="08FC8D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AB81279" w14:textId="77777777" w:rsidTr="00635315">
        <w:tc>
          <w:tcPr>
            <w:tcW w:w="452" w:type="pct"/>
          </w:tcPr>
          <w:p w14:paraId="0EE585A3" w14:textId="72A968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R4-2300772</w:t>
            </w:r>
          </w:p>
        </w:tc>
        <w:tc>
          <w:tcPr>
            <w:tcW w:w="1069" w:type="pct"/>
          </w:tcPr>
          <w:p w14:paraId="16447EBB" w14:textId="682087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PSCell SSB-based BFD and CBD test maintenance for UE fulfilling relaxed measurement criterion</w:t>
            </w:r>
          </w:p>
        </w:tc>
        <w:tc>
          <w:tcPr>
            <w:tcW w:w="600" w:type="pct"/>
          </w:tcPr>
          <w:p w14:paraId="5CBE8E78" w14:textId="42EB4E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Qualcomm Incorporated</w:t>
            </w:r>
          </w:p>
        </w:tc>
        <w:tc>
          <w:tcPr>
            <w:tcW w:w="379" w:type="pct"/>
          </w:tcPr>
          <w:p w14:paraId="156C76D3" w14:textId="583539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D173F56" w14:textId="0CEEC5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2854</w:t>
            </w:r>
          </w:p>
        </w:tc>
        <w:tc>
          <w:tcPr>
            <w:tcW w:w="220" w:type="pct"/>
          </w:tcPr>
          <w:p w14:paraId="7FE5B96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06ABAA" w14:textId="3F1F48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9F46D5A" w14:textId="2E2BB4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113F24E" w14:textId="5DB69A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NR_UE_pow_sav_enh-Perf</w:t>
            </w:r>
          </w:p>
        </w:tc>
        <w:tc>
          <w:tcPr>
            <w:tcW w:w="513" w:type="pct"/>
          </w:tcPr>
          <w:p w14:paraId="254387A9" w14:textId="41639A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6B0BC1C" w14:textId="77777777" w:rsidTr="00635315">
        <w:tc>
          <w:tcPr>
            <w:tcW w:w="452" w:type="pct"/>
          </w:tcPr>
          <w:p w14:paraId="4914A4D3" w14:textId="252D7C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R4-2300776</w:t>
            </w:r>
          </w:p>
        </w:tc>
        <w:tc>
          <w:tcPr>
            <w:tcW w:w="1069" w:type="pct"/>
          </w:tcPr>
          <w:p w14:paraId="38042046" w14:textId="5D1C7D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timing advance adjustment accuracy test for NTN</w:t>
            </w:r>
          </w:p>
        </w:tc>
        <w:tc>
          <w:tcPr>
            <w:tcW w:w="600" w:type="pct"/>
          </w:tcPr>
          <w:p w14:paraId="1156ED4E" w14:textId="28F960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79" w:type="pct"/>
          </w:tcPr>
          <w:p w14:paraId="4EDA94F0" w14:textId="01F56F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2909F98" w14:textId="3FC047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2855</w:t>
            </w:r>
          </w:p>
        </w:tc>
        <w:tc>
          <w:tcPr>
            <w:tcW w:w="220" w:type="pct"/>
          </w:tcPr>
          <w:p w14:paraId="71474CF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7610CF4" w14:textId="4E8B39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13AC97A" w14:textId="4E3373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7502930" w14:textId="26E421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513" w:type="pct"/>
          </w:tcPr>
          <w:p w14:paraId="2948BE14" w14:textId="18D747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29262B6E" w14:textId="77777777" w:rsidTr="00635315">
        <w:tc>
          <w:tcPr>
            <w:tcW w:w="452" w:type="pct"/>
          </w:tcPr>
          <w:p w14:paraId="084730A4" w14:textId="385CF5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R4-2303294</w:t>
            </w:r>
          </w:p>
        </w:tc>
        <w:tc>
          <w:tcPr>
            <w:tcW w:w="1069" w:type="pct"/>
          </w:tcPr>
          <w:p w14:paraId="2E21BA5A" w14:textId="61506C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timing advance adjustment accuracy test for NTN</w:t>
            </w:r>
          </w:p>
        </w:tc>
        <w:tc>
          <w:tcPr>
            <w:tcW w:w="600" w:type="pct"/>
          </w:tcPr>
          <w:p w14:paraId="5EF6E011" w14:textId="6558E5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79" w:type="pct"/>
          </w:tcPr>
          <w:p w14:paraId="3FFED00E" w14:textId="1E618E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D8087CC" w14:textId="1FA26C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2855</w:t>
            </w:r>
          </w:p>
        </w:tc>
        <w:tc>
          <w:tcPr>
            <w:tcW w:w="220" w:type="pct"/>
          </w:tcPr>
          <w:p w14:paraId="36E6675D" w14:textId="351ECB7B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01834D9" w14:textId="797102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BB04F68" w14:textId="7F76FA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5E33C2C" w14:textId="126742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513" w:type="pct"/>
          </w:tcPr>
          <w:p w14:paraId="69883355" w14:textId="1E7583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8A34B5" w14:paraId="689246C2" w14:textId="77777777" w:rsidTr="00635315">
        <w:tc>
          <w:tcPr>
            <w:tcW w:w="452" w:type="pct"/>
          </w:tcPr>
          <w:p w14:paraId="6ACD54FC" w14:textId="4EB16A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R4-2300777</w:t>
            </w:r>
          </w:p>
        </w:tc>
        <w:tc>
          <w:tcPr>
            <w:tcW w:w="1069" w:type="pct"/>
          </w:tcPr>
          <w:p w14:paraId="62422AFA" w14:textId="0746EB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timing advance adjustment accuracy test for NTN</w:t>
            </w:r>
          </w:p>
        </w:tc>
        <w:tc>
          <w:tcPr>
            <w:tcW w:w="600" w:type="pct"/>
          </w:tcPr>
          <w:p w14:paraId="1F779429" w14:textId="46C75E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79" w:type="pct"/>
          </w:tcPr>
          <w:p w14:paraId="497BAC7B" w14:textId="697502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894BE61" w14:textId="48E8D3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2856</w:t>
            </w:r>
          </w:p>
        </w:tc>
        <w:tc>
          <w:tcPr>
            <w:tcW w:w="220" w:type="pct"/>
          </w:tcPr>
          <w:p w14:paraId="6D5864F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25DD0C" w14:textId="2703B9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E9E11AB" w14:textId="54DF8B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1188DC8" w14:textId="1EE675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513" w:type="pct"/>
          </w:tcPr>
          <w:p w14:paraId="0604287F" w14:textId="0A3D1C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8A34B5" w14:paraId="579AE6A7" w14:textId="77777777" w:rsidTr="00635315">
        <w:tc>
          <w:tcPr>
            <w:tcW w:w="452" w:type="pct"/>
          </w:tcPr>
          <w:p w14:paraId="5E58063E" w14:textId="6C8F7F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R4-2300840</w:t>
            </w:r>
          </w:p>
        </w:tc>
        <w:tc>
          <w:tcPr>
            <w:tcW w:w="1069" w:type="pct"/>
          </w:tcPr>
          <w:p w14:paraId="71F4731A" w14:textId="582185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Sidelinek R16 resource selection test configuration correction</w:t>
            </w:r>
          </w:p>
        </w:tc>
        <w:tc>
          <w:tcPr>
            <w:tcW w:w="600" w:type="pct"/>
          </w:tcPr>
          <w:p w14:paraId="49F0B2F1" w14:textId="190303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379" w:type="pct"/>
          </w:tcPr>
          <w:p w14:paraId="320DA330" w14:textId="23BC92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03A47E5" w14:textId="144AE6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2857</w:t>
            </w:r>
          </w:p>
        </w:tc>
        <w:tc>
          <w:tcPr>
            <w:tcW w:w="220" w:type="pct"/>
          </w:tcPr>
          <w:p w14:paraId="66E505C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B1B076B" w14:textId="186EE5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6F87E31" w14:textId="71592D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60E146A" w14:textId="053A4E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</w:t>
            </w:r>
          </w:p>
        </w:tc>
        <w:tc>
          <w:tcPr>
            <w:tcW w:w="513" w:type="pct"/>
          </w:tcPr>
          <w:p w14:paraId="3531EE97" w14:textId="28DD44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CF18825" w14:textId="77777777" w:rsidTr="00635315">
        <w:tc>
          <w:tcPr>
            <w:tcW w:w="452" w:type="pct"/>
          </w:tcPr>
          <w:p w14:paraId="30B2B258" w14:textId="1900C2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R4-2300841</w:t>
            </w:r>
          </w:p>
        </w:tc>
        <w:tc>
          <w:tcPr>
            <w:tcW w:w="1069" w:type="pct"/>
          </w:tcPr>
          <w:p w14:paraId="5270AE0A" w14:textId="4D2987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Sidelinek R16 resource selection test configuration correction R17 mirror</w:t>
            </w:r>
          </w:p>
        </w:tc>
        <w:tc>
          <w:tcPr>
            <w:tcW w:w="600" w:type="pct"/>
          </w:tcPr>
          <w:p w14:paraId="47D187D4" w14:textId="4D4D14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379" w:type="pct"/>
          </w:tcPr>
          <w:p w14:paraId="4C54B3D2" w14:textId="211770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8835707" w14:textId="1B3833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2858</w:t>
            </w:r>
          </w:p>
        </w:tc>
        <w:tc>
          <w:tcPr>
            <w:tcW w:w="220" w:type="pct"/>
          </w:tcPr>
          <w:p w14:paraId="11AE9C4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2AE4FD8" w14:textId="561275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439FB92" w14:textId="1D2F3D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F74CB4E" w14:textId="3859F0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</w:t>
            </w:r>
          </w:p>
        </w:tc>
        <w:tc>
          <w:tcPr>
            <w:tcW w:w="513" w:type="pct"/>
          </w:tcPr>
          <w:p w14:paraId="1EA8632D" w14:textId="6D70AA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C7D56A3" w14:textId="77777777" w:rsidTr="00635315">
        <w:tc>
          <w:tcPr>
            <w:tcW w:w="452" w:type="pct"/>
          </w:tcPr>
          <w:p w14:paraId="7530C163" w14:textId="0F7178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R4-2300842</w:t>
            </w:r>
          </w:p>
        </w:tc>
        <w:tc>
          <w:tcPr>
            <w:tcW w:w="1069" w:type="pct"/>
          </w:tcPr>
          <w:p w14:paraId="6A77E920" w14:textId="0F1612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Sidelinek R16 resource selection test configuration correction R18 mirror</w:t>
            </w:r>
          </w:p>
        </w:tc>
        <w:tc>
          <w:tcPr>
            <w:tcW w:w="600" w:type="pct"/>
          </w:tcPr>
          <w:p w14:paraId="15375BB3" w14:textId="5CC761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379" w:type="pct"/>
          </w:tcPr>
          <w:p w14:paraId="07C5AB29" w14:textId="680341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5440229" w14:textId="5FF82E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2859</w:t>
            </w:r>
          </w:p>
        </w:tc>
        <w:tc>
          <w:tcPr>
            <w:tcW w:w="220" w:type="pct"/>
          </w:tcPr>
          <w:p w14:paraId="5D13B68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84F79B8" w14:textId="4F2CF1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BFD65A7" w14:textId="0A2FCB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331A164" w14:textId="66A7E0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</w:t>
            </w:r>
          </w:p>
        </w:tc>
        <w:tc>
          <w:tcPr>
            <w:tcW w:w="513" w:type="pct"/>
          </w:tcPr>
          <w:p w14:paraId="62095E8E" w14:textId="516D11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5C9D849" w14:textId="77777777" w:rsidTr="00635315">
        <w:tc>
          <w:tcPr>
            <w:tcW w:w="452" w:type="pct"/>
          </w:tcPr>
          <w:p w14:paraId="5E0F213F" w14:textId="7B7B2E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R4-2300843</w:t>
            </w:r>
          </w:p>
        </w:tc>
        <w:tc>
          <w:tcPr>
            <w:tcW w:w="1069" w:type="pct"/>
          </w:tcPr>
          <w:p w14:paraId="057B5C2F" w14:textId="3FBF56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Sidelinek R17 resource selection test configuration correction</w:t>
            </w:r>
          </w:p>
        </w:tc>
        <w:tc>
          <w:tcPr>
            <w:tcW w:w="600" w:type="pct"/>
          </w:tcPr>
          <w:p w14:paraId="688C38EF" w14:textId="2A739D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379" w:type="pct"/>
          </w:tcPr>
          <w:p w14:paraId="66711C10" w14:textId="307682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C4E7997" w14:textId="4D7356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2860</w:t>
            </w:r>
          </w:p>
        </w:tc>
        <w:tc>
          <w:tcPr>
            <w:tcW w:w="220" w:type="pct"/>
          </w:tcPr>
          <w:p w14:paraId="099B5F4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8A34DA9" w14:textId="5CC60D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BE71394" w14:textId="350C32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AE6DDAD" w14:textId="2FF1F8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</w:t>
            </w:r>
          </w:p>
        </w:tc>
        <w:tc>
          <w:tcPr>
            <w:tcW w:w="513" w:type="pct"/>
          </w:tcPr>
          <w:p w14:paraId="55D2DF35" w14:textId="70E797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1FF4E1C" w14:textId="77777777" w:rsidTr="00635315">
        <w:tc>
          <w:tcPr>
            <w:tcW w:w="452" w:type="pct"/>
          </w:tcPr>
          <w:p w14:paraId="679450ED" w14:textId="4A6463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R4-2300844</w:t>
            </w:r>
          </w:p>
        </w:tc>
        <w:tc>
          <w:tcPr>
            <w:tcW w:w="1069" w:type="pct"/>
          </w:tcPr>
          <w:p w14:paraId="3FF191C1" w14:textId="083EDC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Sidelinek R17 resource selection test configuration correction R18 mirror</w:t>
            </w:r>
          </w:p>
        </w:tc>
        <w:tc>
          <w:tcPr>
            <w:tcW w:w="600" w:type="pct"/>
          </w:tcPr>
          <w:p w14:paraId="3171640B" w14:textId="6EA556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379" w:type="pct"/>
          </w:tcPr>
          <w:p w14:paraId="6617C60C" w14:textId="57F380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915A236" w14:textId="33A4FE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2861</w:t>
            </w:r>
          </w:p>
        </w:tc>
        <w:tc>
          <w:tcPr>
            <w:tcW w:w="220" w:type="pct"/>
          </w:tcPr>
          <w:p w14:paraId="0DFCC20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ABE979" w14:textId="5BB314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2288E84" w14:textId="001E0D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8F02357" w14:textId="1BE5F3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</w:t>
            </w:r>
          </w:p>
        </w:tc>
        <w:tc>
          <w:tcPr>
            <w:tcW w:w="513" w:type="pct"/>
          </w:tcPr>
          <w:p w14:paraId="1F887BBA" w14:textId="5FB84D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C200B54" w14:textId="77777777" w:rsidTr="00635315">
        <w:tc>
          <w:tcPr>
            <w:tcW w:w="452" w:type="pct"/>
          </w:tcPr>
          <w:p w14:paraId="2128AB96" w14:textId="745F9B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R4-2300845</w:t>
            </w:r>
          </w:p>
        </w:tc>
        <w:tc>
          <w:tcPr>
            <w:tcW w:w="1069" w:type="pct"/>
          </w:tcPr>
          <w:p w14:paraId="304B6C70" w14:textId="12D71B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maintenance CR</w:t>
            </w:r>
          </w:p>
        </w:tc>
        <w:tc>
          <w:tcPr>
            <w:tcW w:w="600" w:type="pct"/>
          </w:tcPr>
          <w:p w14:paraId="588BE173" w14:textId="6158B7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379" w:type="pct"/>
          </w:tcPr>
          <w:p w14:paraId="0954CDAD" w14:textId="23961B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563119C" w14:textId="5098B4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2862</w:t>
            </w:r>
          </w:p>
        </w:tc>
        <w:tc>
          <w:tcPr>
            <w:tcW w:w="220" w:type="pct"/>
          </w:tcPr>
          <w:p w14:paraId="14A7442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FEE1B4D" w14:textId="0D6049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C9A4D57" w14:textId="41E7CF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695B987" w14:textId="7522A9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513" w:type="pct"/>
          </w:tcPr>
          <w:p w14:paraId="18FB4F5B" w14:textId="4DDE99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77EC3E50" w14:textId="77777777" w:rsidTr="00635315">
        <w:tc>
          <w:tcPr>
            <w:tcW w:w="452" w:type="pct"/>
          </w:tcPr>
          <w:p w14:paraId="27D7506F" w14:textId="3D1F72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R4-2300846</w:t>
            </w:r>
          </w:p>
        </w:tc>
        <w:tc>
          <w:tcPr>
            <w:tcW w:w="1069" w:type="pct"/>
          </w:tcPr>
          <w:p w14:paraId="0A358426" w14:textId="7A74D6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HST TCI state change test configuration correction R18 mirror</w:t>
            </w:r>
          </w:p>
        </w:tc>
        <w:tc>
          <w:tcPr>
            <w:tcW w:w="600" w:type="pct"/>
          </w:tcPr>
          <w:p w14:paraId="421B66C5" w14:textId="6F5A7F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379" w:type="pct"/>
          </w:tcPr>
          <w:p w14:paraId="3042598D" w14:textId="7DDE42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C7242B9" w14:textId="529FEB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2863</w:t>
            </w:r>
          </w:p>
        </w:tc>
        <w:tc>
          <w:tcPr>
            <w:tcW w:w="220" w:type="pct"/>
          </w:tcPr>
          <w:p w14:paraId="46769E8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FAB98E6" w14:textId="5C16FF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51587D3" w14:textId="7953A7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6085C15" w14:textId="193EDB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513" w:type="pct"/>
          </w:tcPr>
          <w:p w14:paraId="29C14E79" w14:textId="1B74C0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4D43573" w14:textId="77777777" w:rsidTr="00635315">
        <w:tc>
          <w:tcPr>
            <w:tcW w:w="452" w:type="pct"/>
          </w:tcPr>
          <w:p w14:paraId="205140FF" w14:textId="1C1352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R4-2300847</w:t>
            </w:r>
          </w:p>
        </w:tc>
        <w:tc>
          <w:tcPr>
            <w:tcW w:w="1069" w:type="pct"/>
          </w:tcPr>
          <w:p w14:paraId="683742C3" w14:textId="2C4244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FR1 HST L1-RSRP test configuration correction</w:t>
            </w:r>
          </w:p>
        </w:tc>
        <w:tc>
          <w:tcPr>
            <w:tcW w:w="600" w:type="pct"/>
          </w:tcPr>
          <w:p w14:paraId="2B0921A9" w14:textId="055763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379" w:type="pct"/>
          </w:tcPr>
          <w:p w14:paraId="185D1CAD" w14:textId="049090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721C8E0" w14:textId="39051D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2864</w:t>
            </w:r>
          </w:p>
        </w:tc>
        <w:tc>
          <w:tcPr>
            <w:tcW w:w="220" w:type="pct"/>
          </w:tcPr>
          <w:p w14:paraId="762423C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37D3A12" w14:textId="144B7E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629A7F8" w14:textId="2F4FD4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71DB05C" w14:textId="249482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</w:t>
            </w:r>
          </w:p>
        </w:tc>
        <w:tc>
          <w:tcPr>
            <w:tcW w:w="513" w:type="pct"/>
          </w:tcPr>
          <w:p w14:paraId="69037609" w14:textId="7071B1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50B346F" w14:textId="77777777" w:rsidTr="00635315">
        <w:tc>
          <w:tcPr>
            <w:tcW w:w="452" w:type="pct"/>
          </w:tcPr>
          <w:p w14:paraId="4767FD90" w14:textId="29E75D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R4-2300848</w:t>
            </w:r>
          </w:p>
        </w:tc>
        <w:tc>
          <w:tcPr>
            <w:tcW w:w="1069" w:type="pct"/>
          </w:tcPr>
          <w:p w14:paraId="7B776097" w14:textId="2C0AC0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FR1 HST L1-RSRP test configuration correction R17 mirror</w:t>
            </w:r>
          </w:p>
        </w:tc>
        <w:tc>
          <w:tcPr>
            <w:tcW w:w="600" w:type="pct"/>
          </w:tcPr>
          <w:p w14:paraId="2DC1748C" w14:textId="3393A7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379" w:type="pct"/>
          </w:tcPr>
          <w:p w14:paraId="71A0E3B7" w14:textId="427F86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44CE0E9" w14:textId="315179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2865</w:t>
            </w:r>
          </w:p>
        </w:tc>
        <w:tc>
          <w:tcPr>
            <w:tcW w:w="220" w:type="pct"/>
          </w:tcPr>
          <w:p w14:paraId="545D272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4B4F611" w14:textId="1DBEFC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D50A24B" w14:textId="42F107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96F1953" w14:textId="33C1C3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</w:t>
            </w:r>
          </w:p>
        </w:tc>
        <w:tc>
          <w:tcPr>
            <w:tcW w:w="513" w:type="pct"/>
          </w:tcPr>
          <w:p w14:paraId="562B4537" w14:textId="2B68C0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C7646C5" w14:textId="77777777" w:rsidTr="00635315">
        <w:tc>
          <w:tcPr>
            <w:tcW w:w="452" w:type="pct"/>
          </w:tcPr>
          <w:p w14:paraId="3AC5836E" w14:textId="4085E5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R4-2300849</w:t>
            </w:r>
          </w:p>
        </w:tc>
        <w:tc>
          <w:tcPr>
            <w:tcW w:w="1069" w:type="pct"/>
          </w:tcPr>
          <w:p w14:paraId="464FE2FC" w14:textId="6BC376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FR1 HST L1-RSRP test configuration correction R18 mirror</w:t>
            </w:r>
          </w:p>
        </w:tc>
        <w:tc>
          <w:tcPr>
            <w:tcW w:w="600" w:type="pct"/>
          </w:tcPr>
          <w:p w14:paraId="01C3B717" w14:textId="44B1CC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379" w:type="pct"/>
          </w:tcPr>
          <w:p w14:paraId="4C53A327" w14:textId="73F85F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FA6F90B" w14:textId="1A879D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2866</w:t>
            </w:r>
          </w:p>
        </w:tc>
        <w:tc>
          <w:tcPr>
            <w:tcW w:w="220" w:type="pct"/>
          </w:tcPr>
          <w:p w14:paraId="03ACFEB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EB4F658" w14:textId="5FAA10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F5B6078" w14:textId="1A3C59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F908E8C" w14:textId="18324B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</w:t>
            </w:r>
          </w:p>
        </w:tc>
        <w:tc>
          <w:tcPr>
            <w:tcW w:w="513" w:type="pct"/>
          </w:tcPr>
          <w:p w14:paraId="37B9581E" w14:textId="5C80A1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DE4126C" w14:textId="77777777" w:rsidTr="00635315">
        <w:tc>
          <w:tcPr>
            <w:tcW w:w="452" w:type="pct"/>
          </w:tcPr>
          <w:p w14:paraId="461BB0C7" w14:textId="11A3AF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R4-2300862</w:t>
            </w:r>
          </w:p>
        </w:tc>
        <w:tc>
          <w:tcPr>
            <w:tcW w:w="1069" w:type="pct"/>
          </w:tcPr>
          <w:p w14:paraId="2F598967" w14:textId="4F86E0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when deriveSSB-IndexFromCellInter is configured</w:t>
            </w:r>
          </w:p>
        </w:tc>
        <w:tc>
          <w:tcPr>
            <w:tcW w:w="600" w:type="pct"/>
          </w:tcPr>
          <w:p w14:paraId="18F8F65C" w14:textId="047094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79" w:type="pct"/>
          </w:tcPr>
          <w:p w14:paraId="220FD4E8" w14:textId="6E04BF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4678592" w14:textId="472858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2867</w:t>
            </w:r>
          </w:p>
        </w:tc>
        <w:tc>
          <w:tcPr>
            <w:tcW w:w="220" w:type="pct"/>
          </w:tcPr>
          <w:p w14:paraId="227C223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F3921E0" w14:textId="71E956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DD540F4" w14:textId="1FA7EF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9299B6C" w14:textId="088A80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6C3C3C59" w14:textId="4460DF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1A20C1EE" w14:textId="77777777" w:rsidTr="00635315">
        <w:tc>
          <w:tcPr>
            <w:tcW w:w="452" w:type="pct"/>
          </w:tcPr>
          <w:p w14:paraId="6B578C59" w14:textId="75BC8A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R4-2301873</w:t>
            </w:r>
          </w:p>
        </w:tc>
        <w:tc>
          <w:tcPr>
            <w:tcW w:w="1069" w:type="pct"/>
          </w:tcPr>
          <w:p w14:paraId="18B03070" w14:textId="5D0F80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when deriveSSB-IndexFromCellInter is configured</w:t>
            </w:r>
          </w:p>
        </w:tc>
        <w:tc>
          <w:tcPr>
            <w:tcW w:w="600" w:type="pct"/>
          </w:tcPr>
          <w:p w14:paraId="3A3F0723" w14:textId="36C0A5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79" w:type="pct"/>
          </w:tcPr>
          <w:p w14:paraId="1F01AA60" w14:textId="178CCB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DF1E47E" w14:textId="0F63AF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2867</w:t>
            </w:r>
          </w:p>
        </w:tc>
        <w:tc>
          <w:tcPr>
            <w:tcW w:w="220" w:type="pct"/>
          </w:tcPr>
          <w:p w14:paraId="63D7716A" w14:textId="7E57F682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B26DFD3" w14:textId="0F98D7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D658634" w14:textId="75A0A5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ADA6FF4" w14:textId="2EF214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6905AF3E" w14:textId="180190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4F45712" w14:textId="77777777" w:rsidTr="00635315">
        <w:tc>
          <w:tcPr>
            <w:tcW w:w="452" w:type="pct"/>
          </w:tcPr>
          <w:p w14:paraId="50BCAEB2" w14:textId="3CBD2A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R4-2300863</w:t>
            </w:r>
          </w:p>
        </w:tc>
        <w:tc>
          <w:tcPr>
            <w:tcW w:w="1069" w:type="pct"/>
          </w:tcPr>
          <w:p w14:paraId="7186B4B5" w14:textId="400121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when deriveSSB-IndexFromCellInter is configured</w:t>
            </w:r>
          </w:p>
        </w:tc>
        <w:tc>
          <w:tcPr>
            <w:tcW w:w="600" w:type="pct"/>
          </w:tcPr>
          <w:p w14:paraId="57CF7FFC" w14:textId="066A8F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79" w:type="pct"/>
          </w:tcPr>
          <w:p w14:paraId="4E6DC6AE" w14:textId="4104BF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46BDCC5" w14:textId="6E36ED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2868</w:t>
            </w:r>
          </w:p>
        </w:tc>
        <w:tc>
          <w:tcPr>
            <w:tcW w:w="220" w:type="pct"/>
          </w:tcPr>
          <w:p w14:paraId="1901706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742A690" w14:textId="4C4DCB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2FCDF86" w14:textId="5F85F6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A17B8CC" w14:textId="3142DB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3B194EE4" w14:textId="6CED35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308313F" w14:textId="77777777" w:rsidTr="00635315">
        <w:tc>
          <w:tcPr>
            <w:tcW w:w="452" w:type="pct"/>
          </w:tcPr>
          <w:p w14:paraId="3717BE8D" w14:textId="5C5605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R4-2300896</w:t>
            </w:r>
          </w:p>
        </w:tc>
        <w:tc>
          <w:tcPr>
            <w:tcW w:w="1069" w:type="pct"/>
          </w:tcPr>
          <w:p w14:paraId="24F602F0" w14:textId="6B1BAB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cell reselection requirements for satellite access</w:t>
            </w:r>
          </w:p>
        </w:tc>
        <w:tc>
          <w:tcPr>
            <w:tcW w:w="600" w:type="pct"/>
          </w:tcPr>
          <w:p w14:paraId="0CDB7141" w14:textId="1F9A92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79" w:type="pct"/>
          </w:tcPr>
          <w:p w14:paraId="599489B4" w14:textId="07F690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27395FC" w14:textId="191F1D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2869</w:t>
            </w:r>
          </w:p>
        </w:tc>
        <w:tc>
          <w:tcPr>
            <w:tcW w:w="220" w:type="pct"/>
          </w:tcPr>
          <w:p w14:paraId="174DA4F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8BF397B" w14:textId="59B728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B0CE6AB" w14:textId="62A9A3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8FA16CC" w14:textId="21028B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6D496081" w14:textId="79B9DC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521AFDC" w14:textId="77777777" w:rsidTr="00635315">
        <w:tc>
          <w:tcPr>
            <w:tcW w:w="452" w:type="pct"/>
          </w:tcPr>
          <w:p w14:paraId="7C29B960" w14:textId="586484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R4-2303292</w:t>
            </w:r>
          </w:p>
        </w:tc>
        <w:tc>
          <w:tcPr>
            <w:tcW w:w="1069" w:type="pct"/>
          </w:tcPr>
          <w:p w14:paraId="67B9856B" w14:textId="2348A7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cell reselection requirements for satellite access</w:t>
            </w:r>
          </w:p>
        </w:tc>
        <w:tc>
          <w:tcPr>
            <w:tcW w:w="600" w:type="pct"/>
          </w:tcPr>
          <w:p w14:paraId="5340494A" w14:textId="3541AA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79" w:type="pct"/>
          </w:tcPr>
          <w:p w14:paraId="6448798B" w14:textId="332AA2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B6BA548" w14:textId="059D18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2869</w:t>
            </w:r>
          </w:p>
        </w:tc>
        <w:tc>
          <w:tcPr>
            <w:tcW w:w="220" w:type="pct"/>
          </w:tcPr>
          <w:p w14:paraId="7BB0A88C" w14:textId="76CE4D7C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33F0A8E" w14:textId="637F91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84C1A0" w14:textId="2FF9B9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405015F" w14:textId="1A50BC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5F128914" w14:textId="265895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DB5CB2C" w14:textId="77777777" w:rsidTr="00635315">
        <w:tc>
          <w:tcPr>
            <w:tcW w:w="452" w:type="pct"/>
          </w:tcPr>
          <w:p w14:paraId="27EC2BE4" w14:textId="22404B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R4-2300920</w:t>
            </w:r>
          </w:p>
        </w:tc>
        <w:tc>
          <w:tcPr>
            <w:tcW w:w="1069" w:type="pct"/>
          </w:tcPr>
          <w:p w14:paraId="2A5C9AFA" w14:textId="17A012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R17 MR-DC Enh on 38.133</w:t>
            </w:r>
          </w:p>
        </w:tc>
        <w:tc>
          <w:tcPr>
            <w:tcW w:w="600" w:type="pct"/>
          </w:tcPr>
          <w:p w14:paraId="3DB237CC" w14:textId="72E554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</w:t>
            </w:r>
          </w:p>
        </w:tc>
        <w:tc>
          <w:tcPr>
            <w:tcW w:w="379" w:type="pct"/>
          </w:tcPr>
          <w:p w14:paraId="791351D1" w14:textId="62E7E0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536AE6B" w14:textId="748D66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2870</w:t>
            </w:r>
          </w:p>
        </w:tc>
        <w:tc>
          <w:tcPr>
            <w:tcW w:w="220" w:type="pct"/>
          </w:tcPr>
          <w:p w14:paraId="4DCE238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834BD3D" w14:textId="6FAC49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A4CC1E7" w14:textId="3F989D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DB76E66" w14:textId="5CEDC1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3" w:type="pct"/>
          </w:tcPr>
          <w:p w14:paraId="5112EA5D" w14:textId="2826AE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F765187" w14:textId="77777777" w:rsidTr="00635315">
        <w:tc>
          <w:tcPr>
            <w:tcW w:w="452" w:type="pct"/>
          </w:tcPr>
          <w:p w14:paraId="4CA470B2" w14:textId="49225C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R4-2303269</w:t>
            </w:r>
          </w:p>
        </w:tc>
        <w:tc>
          <w:tcPr>
            <w:tcW w:w="1069" w:type="pct"/>
          </w:tcPr>
          <w:p w14:paraId="5B84408B" w14:textId="46432D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R17 MR-DC Enh on 38.133</w:t>
            </w:r>
          </w:p>
        </w:tc>
        <w:tc>
          <w:tcPr>
            <w:tcW w:w="600" w:type="pct"/>
          </w:tcPr>
          <w:p w14:paraId="7BACF334" w14:textId="1A2DF9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379" w:type="pct"/>
          </w:tcPr>
          <w:p w14:paraId="34FB0282" w14:textId="70D7FF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C9C0F5E" w14:textId="297E79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2870</w:t>
            </w:r>
          </w:p>
        </w:tc>
        <w:tc>
          <w:tcPr>
            <w:tcW w:w="220" w:type="pct"/>
          </w:tcPr>
          <w:p w14:paraId="2A065055" w14:textId="73F7C0EA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F4495C9" w14:textId="02B0CA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5330FBF" w14:textId="534B82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2EFD00D" w14:textId="12D8F6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3" w:type="pct"/>
          </w:tcPr>
          <w:p w14:paraId="250D6F5F" w14:textId="286949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C4BBD0D" w14:textId="77777777" w:rsidTr="00635315">
        <w:tc>
          <w:tcPr>
            <w:tcW w:w="452" w:type="pct"/>
          </w:tcPr>
          <w:p w14:paraId="1E35C269" w14:textId="10A071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R4-2300921</w:t>
            </w:r>
          </w:p>
        </w:tc>
        <w:tc>
          <w:tcPr>
            <w:tcW w:w="1069" w:type="pct"/>
          </w:tcPr>
          <w:p w14:paraId="0F6FF9A9" w14:textId="7629EE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R17 MR-DC Enh on R18 38.133</w:t>
            </w:r>
          </w:p>
        </w:tc>
        <w:tc>
          <w:tcPr>
            <w:tcW w:w="600" w:type="pct"/>
          </w:tcPr>
          <w:p w14:paraId="55C96EC2" w14:textId="41A501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2BAAE251" w14:textId="72267C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5B90F19" w14:textId="4974FC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2871</w:t>
            </w:r>
          </w:p>
        </w:tc>
        <w:tc>
          <w:tcPr>
            <w:tcW w:w="220" w:type="pct"/>
          </w:tcPr>
          <w:p w14:paraId="37850B7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615EF30" w14:textId="280652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285A9D4" w14:textId="1595CA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CD0F5FF" w14:textId="2E9445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3" w:type="pct"/>
          </w:tcPr>
          <w:p w14:paraId="6779F227" w14:textId="094A32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7510845" w14:textId="77777777" w:rsidTr="00635315">
        <w:tc>
          <w:tcPr>
            <w:tcW w:w="452" w:type="pct"/>
          </w:tcPr>
          <w:p w14:paraId="1F8D4493" w14:textId="4AB704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R4-2300922</w:t>
            </w:r>
          </w:p>
        </w:tc>
        <w:tc>
          <w:tcPr>
            <w:tcW w:w="1069" w:type="pct"/>
          </w:tcPr>
          <w:p w14:paraId="098C8583" w14:textId="6A43D0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SA TC on UE configured with highSpeedMeasCA-Scell-r17</w:t>
            </w:r>
          </w:p>
        </w:tc>
        <w:tc>
          <w:tcPr>
            <w:tcW w:w="600" w:type="pct"/>
          </w:tcPr>
          <w:p w14:paraId="6EEA985A" w14:textId="46A1F2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</w:t>
            </w:r>
          </w:p>
        </w:tc>
        <w:tc>
          <w:tcPr>
            <w:tcW w:w="379" w:type="pct"/>
          </w:tcPr>
          <w:p w14:paraId="38E3A384" w14:textId="4DD651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004CB4F" w14:textId="32145C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2872</w:t>
            </w:r>
          </w:p>
        </w:tc>
        <w:tc>
          <w:tcPr>
            <w:tcW w:w="220" w:type="pct"/>
          </w:tcPr>
          <w:p w14:paraId="22F84CB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A32EF1" w14:textId="52309B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14CAB11" w14:textId="2DD48D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54B8B03" w14:textId="4E4B75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513" w:type="pct"/>
          </w:tcPr>
          <w:p w14:paraId="3E20B1C8" w14:textId="3FF982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015616C2" w14:textId="77777777" w:rsidTr="00635315">
        <w:tc>
          <w:tcPr>
            <w:tcW w:w="452" w:type="pct"/>
          </w:tcPr>
          <w:p w14:paraId="2E3EA787" w14:textId="5EB3BF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R4-2300923</w:t>
            </w:r>
          </w:p>
        </w:tc>
        <w:tc>
          <w:tcPr>
            <w:tcW w:w="1069" w:type="pct"/>
          </w:tcPr>
          <w:p w14:paraId="34ADBEE9" w14:textId="30CA80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SA TC on UE configured with highSpeedMeasCA-Scell-r17 on R18 38.133</w:t>
            </w:r>
          </w:p>
        </w:tc>
        <w:tc>
          <w:tcPr>
            <w:tcW w:w="600" w:type="pct"/>
          </w:tcPr>
          <w:p w14:paraId="0881B475" w14:textId="63BC99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72F4AEBD" w14:textId="55504F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FE07861" w14:textId="0512F2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2873</w:t>
            </w:r>
          </w:p>
        </w:tc>
        <w:tc>
          <w:tcPr>
            <w:tcW w:w="220" w:type="pct"/>
          </w:tcPr>
          <w:p w14:paraId="5176F47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B8E0B51" w14:textId="42F854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3550D32" w14:textId="4BC899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0E83126" w14:textId="69B85B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513" w:type="pct"/>
          </w:tcPr>
          <w:p w14:paraId="06B24D8F" w14:textId="609DA8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1E6E7CB3" w14:textId="77777777" w:rsidTr="00635315">
        <w:tc>
          <w:tcPr>
            <w:tcW w:w="452" w:type="pct"/>
          </w:tcPr>
          <w:p w14:paraId="737CC46A" w14:textId="0FB298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R4-2300924</w:t>
            </w:r>
          </w:p>
        </w:tc>
        <w:tc>
          <w:tcPr>
            <w:tcW w:w="1069" w:type="pct"/>
          </w:tcPr>
          <w:p w14:paraId="14880A5A" w14:textId="519126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R17 SL in SL-DRX mode</w:t>
            </w:r>
          </w:p>
        </w:tc>
        <w:tc>
          <w:tcPr>
            <w:tcW w:w="600" w:type="pct"/>
          </w:tcPr>
          <w:p w14:paraId="4201CB47" w14:textId="4872E8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</w:t>
            </w:r>
          </w:p>
        </w:tc>
        <w:tc>
          <w:tcPr>
            <w:tcW w:w="379" w:type="pct"/>
          </w:tcPr>
          <w:p w14:paraId="59E03F8E" w14:textId="7B4AF0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AF2FF7C" w14:textId="04F31E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2874</w:t>
            </w:r>
          </w:p>
        </w:tc>
        <w:tc>
          <w:tcPr>
            <w:tcW w:w="220" w:type="pct"/>
          </w:tcPr>
          <w:p w14:paraId="273FE3C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91332AC" w14:textId="7DE73B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08BCC59" w14:textId="2AD013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E2B4056" w14:textId="0B7874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NR_SL_enh-Perf</w:t>
            </w:r>
          </w:p>
        </w:tc>
        <w:tc>
          <w:tcPr>
            <w:tcW w:w="513" w:type="pct"/>
          </w:tcPr>
          <w:p w14:paraId="7C4FDA16" w14:textId="27289F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DADCA01" w14:textId="77777777" w:rsidTr="00635315">
        <w:tc>
          <w:tcPr>
            <w:tcW w:w="452" w:type="pct"/>
          </w:tcPr>
          <w:p w14:paraId="1E583684" w14:textId="3F2B68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R4-2303165</w:t>
            </w:r>
          </w:p>
        </w:tc>
        <w:tc>
          <w:tcPr>
            <w:tcW w:w="1069" w:type="pct"/>
          </w:tcPr>
          <w:p w14:paraId="3930220C" w14:textId="7F51CB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R17 SL in SL-DRX mode</w:t>
            </w:r>
          </w:p>
        </w:tc>
        <w:tc>
          <w:tcPr>
            <w:tcW w:w="600" w:type="pct"/>
          </w:tcPr>
          <w:p w14:paraId="0696F3C4" w14:textId="000B20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</w:t>
            </w:r>
          </w:p>
        </w:tc>
        <w:tc>
          <w:tcPr>
            <w:tcW w:w="379" w:type="pct"/>
          </w:tcPr>
          <w:p w14:paraId="68124BAA" w14:textId="45E59B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0EDB212" w14:textId="14869A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2874</w:t>
            </w:r>
          </w:p>
        </w:tc>
        <w:tc>
          <w:tcPr>
            <w:tcW w:w="220" w:type="pct"/>
          </w:tcPr>
          <w:p w14:paraId="59D512F0" w14:textId="0AF2508A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E445614" w14:textId="0D087A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EA735BF" w14:textId="195CCF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FC5E395" w14:textId="188ECC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NR_SL_enh-Perf</w:t>
            </w:r>
          </w:p>
        </w:tc>
        <w:tc>
          <w:tcPr>
            <w:tcW w:w="513" w:type="pct"/>
          </w:tcPr>
          <w:p w14:paraId="15B8CD6F" w14:textId="3957DC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00818E0" w14:textId="77777777" w:rsidTr="00635315">
        <w:tc>
          <w:tcPr>
            <w:tcW w:w="452" w:type="pct"/>
          </w:tcPr>
          <w:p w14:paraId="0A631A93" w14:textId="41AF28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R4-2300925</w:t>
            </w:r>
          </w:p>
        </w:tc>
        <w:tc>
          <w:tcPr>
            <w:tcW w:w="1069" w:type="pct"/>
          </w:tcPr>
          <w:p w14:paraId="16FF41A3" w14:textId="77C13C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R17 SL in SL-DRX mode on R18 38.133</w:t>
            </w:r>
          </w:p>
        </w:tc>
        <w:tc>
          <w:tcPr>
            <w:tcW w:w="600" w:type="pct"/>
          </w:tcPr>
          <w:p w14:paraId="5985C196" w14:textId="4B473D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7B607A3F" w14:textId="0718B3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F3EAC29" w14:textId="599DFF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2875</w:t>
            </w:r>
          </w:p>
        </w:tc>
        <w:tc>
          <w:tcPr>
            <w:tcW w:w="220" w:type="pct"/>
          </w:tcPr>
          <w:p w14:paraId="625F82A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5250244" w14:textId="1D6039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7D48EE4" w14:textId="0F9284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07AB6C4" w14:textId="02F437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NR_SL_enh-Perf</w:t>
            </w:r>
          </w:p>
        </w:tc>
        <w:tc>
          <w:tcPr>
            <w:tcW w:w="513" w:type="pct"/>
          </w:tcPr>
          <w:p w14:paraId="6EC25371" w14:textId="6DFFCD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F4D74CE" w14:textId="77777777" w:rsidTr="00635315">
        <w:tc>
          <w:tcPr>
            <w:tcW w:w="452" w:type="pct"/>
          </w:tcPr>
          <w:p w14:paraId="26DEE61C" w14:textId="098701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R4-2300978</w:t>
            </w:r>
          </w:p>
        </w:tc>
        <w:tc>
          <w:tcPr>
            <w:tcW w:w="1069" w:type="pct"/>
          </w:tcPr>
          <w:p w14:paraId="502E931E" w14:textId="1B476B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test cases for direct SCell activation delay</w:t>
            </w:r>
          </w:p>
        </w:tc>
        <w:tc>
          <w:tcPr>
            <w:tcW w:w="600" w:type="pct"/>
          </w:tcPr>
          <w:p w14:paraId="25CEC2A9" w14:textId="1DF344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080EA24B" w14:textId="188CFF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474C301" w14:textId="743EEF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2876</w:t>
            </w:r>
          </w:p>
        </w:tc>
        <w:tc>
          <w:tcPr>
            <w:tcW w:w="220" w:type="pct"/>
          </w:tcPr>
          <w:p w14:paraId="7E69DA3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DE4B264" w14:textId="2D6BAE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99C747B" w14:textId="1720B3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22D5778" w14:textId="5C92ED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513" w:type="pct"/>
          </w:tcPr>
          <w:p w14:paraId="308166B2" w14:textId="0B9EA9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22C9D22" w14:textId="77777777" w:rsidTr="00635315">
        <w:tc>
          <w:tcPr>
            <w:tcW w:w="452" w:type="pct"/>
          </w:tcPr>
          <w:p w14:paraId="738638B2" w14:textId="0494DD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R4-2300979</w:t>
            </w:r>
          </w:p>
        </w:tc>
        <w:tc>
          <w:tcPr>
            <w:tcW w:w="1069" w:type="pct"/>
          </w:tcPr>
          <w:p w14:paraId="7F39EEFC" w14:textId="5DFA6C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TCs for direct scell activation in R17(Cat-A)</w:t>
            </w:r>
          </w:p>
        </w:tc>
        <w:tc>
          <w:tcPr>
            <w:tcW w:w="600" w:type="pct"/>
          </w:tcPr>
          <w:p w14:paraId="6C923028" w14:textId="6B10FF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3F4E5D0D" w14:textId="063886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C549291" w14:textId="419D87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2877</w:t>
            </w:r>
          </w:p>
        </w:tc>
        <w:tc>
          <w:tcPr>
            <w:tcW w:w="220" w:type="pct"/>
          </w:tcPr>
          <w:p w14:paraId="13878C2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218BF4F" w14:textId="536C72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A701F4E" w14:textId="02666F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A6DB280" w14:textId="2ED786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513" w:type="pct"/>
          </w:tcPr>
          <w:p w14:paraId="3D65B70F" w14:textId="1D466B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8628D19" w14:textId="77777777" w:rsidTr="00635315">
        <w:tc>
          <w:tcPr>
            <w:tcW w:w="452" w:type="pct"/>
          </w:tcPr>
          <w:p w14:paraId="66E50DE7" w14:textId="67CBC3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R4-2300980</w:t>
            </w:r>
          </w:p>
        </w:tc>
        <w:tc>
          <w:tcPr>
            <w:tcW w:w="1069" w:type="pct"/>
          </w:tcPr>
          <w:p w14:paraId="7C534B5A" w14:textId="0F1375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TCs for direct scell activation in R18(Cat-A)</w:t>
            </w:r>
          </w:p>
        </w:tc>
        <w:tc>
          <w:tcPr>
            <w:tcW w:w="600" w:type="pct"/>
          </w:tcPr>
          <w:p w14:paraId="227EC63D" w14:textId="788F5C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7487E674" w14:textId="2ED7ED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CA0D73F" w14:textId="2CCD6E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2878</w:t>
            </w:r>
          </w:p>
        </w:tc>
        <w:tc>
          <w:tcPr>
            <w:tcW w:w="220" w:type="pct"/>
          </w:tcPr>
          <w:p w14:paraId="616E3CF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D25A898" w14:textId="6025A8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8C1B965" w14:textId="1FB97E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AF219EE" w14:textId="2A27CF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513" w:type="pct"/>
          </w:tcPr>
          <w:p w14:paraId="04D988D2" w14:textId="544073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86807D3" w14:textId="77777777" w:rsidTr="00635315">
        <w:tc>
          <w:tcPr>
            <w:tcW w:w="452" w:type="pct"/>
          </w:tcPr>
          <w:p w14:paraId="77C226BF" w14:textId="3A00EF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R4-2301003</w:t>
            </w:r>
          </w:p>
        </w:tc>
        <w:tc>
          <w:tcPr>
            <w:tcW w:w="1069" w:type="pct"/>
          </w:tcPr>
          <w:p w14:paraId="6E555E60" w14:textId="50FEAC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RRM core requirements of FeMIMO</w:t>
            </w:r>
          </w:p>
        </w:tc>
        <w:tc>
          <w:tcPr>
            <w:tcW w:w="600" w:type="pct"/>
          </w:tcPr>
          <w:p w14:paraId="5C1285C7" w14:textId="5525F1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4DA31BB4" w14:textId="2BACA7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56A9E43" w14:textId="19B36F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2879</w:t>
            </w:r>
          </w:p>
        </w:tc>
        <w:tc>
          <w:tcPr>
            <w:tcW w:w="220" w:type="pct"/>
          </w:tcPr>
          <w:p w14:paraId="664629F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CC48FFF" w14:textId="13D83F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BD4E402" w14:textId="69FC17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13BE750" w14:textId="070E5E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3" w:type="pct"/>
          </w:tcPr>
          <w:p w14:paraId="72259F95" w14:textId="4D5B17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157CB2CA" w14:textId="77777777" w:rsidTr="00635315">
        <w:tc>
          <w:tcPr>
            <w:tcW w:w="452" w:type="pct"/>
          </w:tcPr>
          <w:p w14:paraId="66BF0901" w14:textId="6BE3BD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R4-2303203</w:t>
            </w:r>
          </w:p>
        </w:tc>
        <w:tc>
          <w:tcPr>
            <w:tcW w:w="1069" w:type="pct"/>
          </w:tcPr>
          <w:p w14:paraId="49C956CF" w14:textId="1AEDD5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RRM core requirements of FeMIMO</w:t>
            </w:r>
          </w:p>
        </w:tc>
        <w:tc>
          <w:tcPr>
            <w:tcW w:w="600" w:type="pct"/>
          </w:tcPr>
          <w:p w14:paraId="4C142F2C" w14:textId="312182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3D627B02" w14:textId="6D9E02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615D545" w14:textId="61C588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2879</w:t>
            </w:r>
          </w:p>
        </w:tc>
        <w:tc>
          <w:tcPr>
            <w:tcW w:w="220" w:type="pct"/>
          </w:tcPr>
          <w:p w14:paraId="0EA36DDE" w14:textId="7222E88D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EBAA129" w14:textId="40405E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8C56E9F" w14:textId="00673F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931A399" w14:textId="140756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3" w:type="pct"/>
          </w:tcPr>
          <w:p w14:paraId="605E1C9E" w14:textId="78A024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4D7C388" w14:textId="77777777" w:rsidTr="00635315">
        <w:tc>
          <w:tcPr>
            <w:tcW w:w="452" w:type="pct"/>
          </w:tcPr>
          <w:p w14:paraId="2AAEA5E3" w14:textId="247506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R4-2301004</w:t>
            </w:r>
          </w:p>
        </w:tc>
        <w:tc>
          <w:tcPr>
            <w:tcW w:w="1069" w:type="pct"/>
          </w:tcPr>
          <w:p w14:paraId="091EB5AF" w14:textId="3883A0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RRM core requirements of FeMIMO</w:t>
            </w:r>
          </w:p>
        </w:tc>
        <w:tc>
          <w:tcPr>
            <w:tcW w:w="600" w:type="pct"/>
          </w:tcPr>
          <w:p w14:paraId="7A2CA13C" w14:textId="2CC408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1D327083" w14:textId="778B4E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31312DA" w14:textId="365AA0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2880</w:t>
            </w:r>
          </w:p>
        </w:tc>
        <w:tc>
          <w:tcPr>
            <w:tcW w:w="220" w:type="pct"/>
          </w:tcPr>
          <w:p w14:paraId="7DC7170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9CC301A" w14:textId="4DD8D2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95E4252" w14:textId="120447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022F459" w14:textId="4945CD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3" w:type="pct"/>
          </w:tcPr>
          <w:p w14:paraId="5804A26B" w14:textId="15EDE2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432B942F" w14:textId="77777777" w:rsidTr="00635315">
        <w:tc>
          <w:tcPr>
            <w:tcW w:w="452" w:type="pct"/>
          </w:tcPr>
          <w:p w14:paraId="763AF2F1" w14:textId="79E095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R4-2301036</w:t>
            </w:r>
          </w:p>
        </w:tc>
        <w:tc>
          <w:tcPr>
            <w:tcW w:w="1069" w:type="pct"/>
          </w:tcPr>
          <w:p w14:paraId="4E86EBCE" w14:textId="37DA2B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core part CR on of MG enh R17</w:t>
            </w:r>
          </w:p>
        </w:tc>
        <w:tc>
          <w:tcPr>
            <w:tcW w:w="600" w:type="pct"/>
          </w:tcPr>
          <w:p w14:paraId="2911192D" w14:textId="47D3A0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0FFF96F0" w14:textId="1CCBB3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B4E2285" w14:textId="4DC28F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2881</w:t>
            </w:r>
          </w:p>
        </w:tc>
        <w:tc>
          <w:tcPr>
            <w:tcW w:w="220" w:type="pct"/>
          </w:tcPr>
          <w:p w14:paraId="5F8F1E0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0801152" w14:textId="3C1352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C25264C" w14:textId="4C5F96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83AEB3A" w14:textId="0A27E8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3" w:type="pct"/>
          </w:tcPr>
          <w:p w14:paraId="675F040F" w14:textId="38067D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26A53C4" w14:textId="77777777" w:rsidTr="00635315">
        <w:tc>
          <w:tcPr>
            <w:tcW w:w="452" w:type="pct"/>
          </w:tcPr>
          <w:p w14:paraId="454C81E4" w14:textId="441C3D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R4-2303218</w:t>
            </w:r>
          </w:p>
        </w:tc>
        <w:tc>
          <w:tcPr>
            <w:tcW w:w="1069" w:type="pct"/>
          </w:tcPr>
          <w:p w14:paraId="231FE903" w14:textId="0A7313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core part CR on of MG enh R17</w:t>
            </w:r>
          </w:p>
        </w:tc>
        <w:tc>
          <w:tcPr>
            <w:tcW w:w="600" w:type="pct"/>
          </w:tcPr>
          <w:p w14:paraId="1A3AE21F" w14:textId="7BB2E5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379" w:type="pct"/>
          </w:tcPr>
          <w:p w14:paraId="6001846B" w14:textId="19270E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541EFD0" w14:textId="0A7123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2881</w:t>
            </w:r>
          </w:p>
        </w:tc>
        <w:tc>
          <w:tcPr>
            <w:tcW w:w="220" w:type="pct"/>
          </w:tcPr>
          <w:p w14:paraId="3D99CA77" w14:textId="3169C859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FF91125" w14:textId="4237C2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1139115" w14:textId="702B47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6B1A7E7" w14:textId="4755CF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3" w:type="pct"/>
          </w:tcPr>
          <w:p w14:paraId="6882F127" w14:textId="41F7F9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A9CC842" w14:textId="77777777" w:rsidTr="00635315">
        <w:tc>
          <w:tcPr>
            <w:tcW w:w="452" w:type="pct"/>
          </w:tcPr>
          <w:p w14:paraId="67F42A71" w14:textId="2BBB5F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R4-2301037</w:t>
            </w:r>
          </w:p>
        </w:tc>
        <w:tc>
          <w:tcPr>
            <w:tcW w:w="1069" w:type="pct"/>
          </w:tcPr>
          <w:p w14:paraId="1D0D1289" w14:textId="4E3B20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core part CR on of MG enh R18</w:t>
            </w:r>
          </w:p>
        </w:tc>
        <w:tc>
          <w:tcPr>
            <w:tcW w:w="600" w:type="pct"/>
          </w:tcPr>
          <w:p w14:paraId="198CD150" w14:textId="4D5090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4A469EBD" w14:textId="26D04E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24486BD" w14:textId="205DCE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2882</w:t>
            </w:r>
          </w:p>
        </w:tc>
        <w:tc>
          <w:tcPr>
            <w:tcW w:w="220" w:type="pct"/>
          </w:tcPr>
          <w:p w14:paraId="69F1BE7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A252289" w14:textId="49B92D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DAAE843" w14:textId="60233B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09D5458" w14:textId="42B83B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3" w:type="pct"/>
          </w:tcPr>
          <w:p w14:paraId="4EB96D23" w14:textId="30CE5B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133AD5C" w14:textId="77777777" w:rsidTr="00635315">
        <w:tc>
          <w:tcPr>
            <w:tcW w:w="452" w:type="pct"/>
          </w:tcPr>
          <w:p w14:paraId="19DA851D" w14:textId="568E79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R4-2301038</w:t>
            </w:r>
          </w:p>
        </w:tc>
        <w:tc>
          <w:tcPr>
            <w:tcW w:w="1069" w:type="pct"/>
          </w:tcPr>
          <w:p w14:paraId="6F317C1B" w14:textId="32D4AC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perf part CR on of MG enh R17</w:t>
            </w:r>
          </w:p>
        </w:tc>
        <w:tc>
          <w:tcPr>
            <w:tcW w:w="600" w:type="pct"/>
          </w:tcPr>
          <w:p w14:paraId="5872F817" w14:textId="23FADC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4DA473EE" w14:textId="69EF19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90048AE" w14:textId="14A6BE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2883</w:t>
            </w:r>
          </w:p>
        </w:tc>
        <w:tc>
          <w:tcPr>
            <w:tcW w:w="220" w:type="pct"/>
          </w:tcPr>
          <w:p w14:paraId="5AF0FF2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A7A0B28" w14:textId="5BE244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70AE501" w14:textId="126E14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80051A6" w14:textId="242560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NR_MG_enh-Perf</w:t>
            </w:r>
          </w:p>
        </w:tc>
        <w:tc>
          <w:tcPr>
            <w:tcW w:w="513" w:type="pct"/>
          </w:tcPr>
          <w:p w14:paraId="2F491191" w14:textId="490056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ADFEB9B" w14:textId="77777777" w:rsidTr="00635315">
        <w:tc>
          <w:tcPr>
            <w:tcW w:w="452" w:type="pct"/>
          </w:tcPr>
          <w:p w14:paraId="786A2A0B" w14:textId="3B5E67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R4-2303219</w:t>
            </w:r>
          </w:p>
        </w:tc>
        <w:tc>
          <w:tcPr>
            <w:tcW w:w="1069" w:type="pct"/>
          </w:tcPr>
          <w:p w14:paraId="1BDBCE33" w14:textId="2FC51D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perf part CR on of MG enh R17</w:t>
            </w:r>
          </w:p>
        </w:tc>
        <w:tc>
          <w:tcPr>
            <w:tcW w:w="600" w:type="pct"/>
          </w:tcPr>
          <w:p w14:paraId="5A824B13" w14:textId="3817F8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379" w:type="pct"/>
          </w:tcPr>
          <w:p w14:paraId="5386FBDB" w14:textId="0A962C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C78E63C" w14:textId="3E4669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2883</w:t>
            </w:r>
          </w:p>
        </w:tc>
        <w:tc>
          <w:tcPr>
            <w:tcW w:w="220" w:type="pct"/>
          </w:tcPr>
          <w:p w14:paraId="4525784B" w14:textId="2E454338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984AFAF" w14:textId="32308F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254AFA2" w14:textId="0C0907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5E29247" w14:textId="516099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NR_MG_enh-Perf</w:t>
            </w:r>
          </w:p>
        </w:tc>
        <w:tc>
          <w:tcPr>
            <w:tcW w:w="513" w:type="pct"/>
          </w:tcPr>
          <w:p w14:paraId="601258A7" w14:textId="01F34E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985689F" w14:textId="77777777" w:rsidTr="00635315">
        <w:tc>
          <w:tcPr>
            <w:tcW w:w="452" w:type="pct"/>
          </w:tcPr>
          <w:p w14:paraId="6B882566" w14:textId="4E0B6E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R4-2301039</w:t>
            </w:r>
          </w:p>
        </w:tc>
        <w:tc>
          <w:tcPr>
            <w:tcW w:w="1069" w:type="pct"/>
          </w:tcPr>
          <w:p w14:paraId="610FABB8" w14:textId="27AB92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perf part CR on of MG enh R18</w:t>
            </w:r>
          </w:p>
        </w:tc>
        <w:tc>
          <w:tcPr>
            <w:tcW w:w="600" w:type="pct"/>
          </w:tcPr>
          <w:p w14:paraId="313BA0D0" w14:textId="7C11C4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579525C6" w14:textId="50ACF5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FD71172" w14:textId="165567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2884</w:t>
            </w:r>
          </w:p>
        </w:tc>
        <w:tc>
          <w:tcPr>
            <w:tcW w:w="220" w:type="pct"/>
          </w:tcPr>
          <w:p w14:paraId="48C5073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9B1FFA0" w14:textId="657689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CA87DA2" w14:textId="0F9040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6E887E4" w14:textId="2C048B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NR_MG_enh-Perf</w:t>
            </w:r>
          </w:p>
        </w:tc>
        <w:tc>
          <w:tcPr>
            <w:tcW w:w="513" w:type="pct"/>
          </w:tcPr>
          <w:p w14:paraId="51B22013" w14:textId="45589D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858F642" w14:textId="77777777" w:rsidTr="00635315">
        <w:tc>
          <w:tcPr>
            <w:tcW w:w="452" w:type="pct"/>
          </w:tcPr>
          <w:p w14:paraId="4E998C7A" w14:textId="67EC1A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R4-2301205</w:t>
            </w:r>
          </w:p>
        </w:tc>
        <w:tc>
          <w:tcPr>
            <w:tcW w:w="1069" w:type="pct"/>
          </w:tcPr>
          <w:p w14:paraId="73AEF7A3" w14:textId="67D174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SSB based BFD and LR for FR2 PSCell (TC 13)</w:t>
            </w:r>
          </w:p>
        </w:tc>
        <w:tc>
          <w:tcPr>
            <w:tcW w:w="600" w:type="pct"/>
          </w:tcPr>
          <w:p w14:paraId="1A5F27D2" w14:textId="6961BA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4F8763A7" w14:textId="65344C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806D8A2" w14:textId="225E02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2885</w:t>
            </w:r>
          </w:p>
        </w:tc>
        <w:tc>
          <w:tcPr>
            <w:tcW w:w="220" w:type="pct"/>
          </w:tcPr>
          <w:p w14:paraId="59B185F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A6CF04F" w14:textId="0BA20E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04BB42F" w14:textId="63178D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34C2C5E" w14:textId="19A7D9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NR_UE_pow_sav_enh-Perf</w:t>
            </w:r>
          </w:p>
        </w:tc>
        <w:tc>
          <w:tcPr>
            <w:tcW w:w="513" w:type="pct"/>
          </w:tcPr>
          <w:p w14:paraId="5C4EDBF4" w14:textId="574ED5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775458A8" w14:textId="77777777" w:rsidTr="00635315">
        <w:tc>
          <w:tcPr>
            <w:tcW w:w="452" w:type="pct"/>
          </w:tcPr>
          <w:p w14:paraId="325DDDC4" w14:textId="79DA25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R4-2301290</w:t>
            </w:r>
          </w:p>
        </w:tc>
        <w:tc>
          <w:tcPr>
            <w:tcW w:w="1069" w:type="pct"/>
          </w:tcPr>
          <w:p w14:paraId="56116844" w14:textId="40D340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margin for 1 Rx RedCap UEs</w:t>
            </w:r>
          </w:p>
        </w:tc>
        <w:tc>
          <w:tcPr>
            <w:tcW w:w="600" w:type="pct"/>
          </w:tcPr>
          <w:p w14:paraId="74D9DE27" w14:textId="035FF4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652C7C1F" w14:textId="13441F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6A29823" w14:textId="377A92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2886</w:t>
            </w:r>
          </w:p>
        </w:tc>
        <w:tc>
          <w:tcPr>
            <w:tcW w:w="220" w:type="pct"/>
          </w:tcPr>
          <w:p w14:paraId="56B35F9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67EF44" w14:textId="745DA5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052C664" w14:textId="479485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291B721" w14:textId="27CDC2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6B2B4DCB" w14:textId="1BAA1C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71CDC176" w14:textId="77777777" w:rsidTr="00635315">
        <w:tc>
          <w:tcPr>
            <w:tcW w:w="452" w:type="pct"/>
          </w:tcPr>
          <w:p w14:paraId="7656C510" w14:textId="7D83C8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R4-2301291</w:t>
            </w:r>
          </w:p>
        </w:tc>
        <w:tc>
          <w:tcPr>
            <w:tcW w:w="1069" w:type="pct"/>
          </w:tcPr>
          <w:p w14:paraId="79D2E76D" w14:textId="43AEA6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margin for 1 Rx RedCap UEs</w:t>
            </w:r>
          </w:p>
        </w:tc>
        <w:tc>
          <w:tcPr>
            <w:tcW w:w="600" w:type="pct"/>
          </w:tcPr>
          <w:p w14:paraId="2B05411A" w14:textId="1E3616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039F49B5" w14:textId="1BFE87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0DB4E44" w14:textId="0EB37F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2887</w:t>
            </w:r>
          </w:p>
        </w:tc>
        <w:tc>
          <w:tcPr>
            <w:tcW w:w="220" w:type="pct"/>
          </w:tcPr>
          <w:p w14:paraId="4856524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2A05EBE" w14:textId="1739B5B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D5F61C9" w14:textId="1BFDA8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F372FCA" w14:textId="6D440F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63313511" w14:textId="6718A2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34810DFD" w14:textId="77777777" w:rsidTr="00635315">
        <w:tc>
          <w:tcPr>
            <w:tcW w:w="452" w:type="pct"/>
          </w:tcPr>
          <w:p w14:paraId="64B90CC6" w14:textId="56027C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R4-2301293</w:t>
            </w:r>
          </w:p>
        </w:tc>
        <w:tc>
          <w:tcPr>
            <w:tcW w:w="1069" w:type="pct"/>
          </w:tcPr>
          <w:p w14:paraId="2A2C0510" w14:textId="387E63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editorial change for CSI-RS based intra-frequency measurements</w:t>
            </w:r>
          </w:p>
        </w:tc>
        <w:tc>
          <w:tcPr>
            <w:tcW w:w="600" w:type="pct"/>
          </w:tcPr>
          <w:p w14:paraId="75CAF753" w14:textId="63AF13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067F140E" w14:textId="4E884B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4311BF3" w14:textId="5DCF16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2888</w:t>
            </w:r>
          </w:p>
        </w:tc>
        <w:tc>
          <w:tcPr>
            <w:tcW w:w="220" w:type="pct"/>
          </w:tcPr>
          <w:p w14:paraId="7B0A225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ED3BD51" w14:textId="6C92F8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C12AD4F" w14:textId="5D56B7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38F8437" w14:textId="62C303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3" w:type="pct"/>
          </w:tcPr>
          <w:p w14:paraId="13D02DFD" w14:textId="6E59E4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788AF15" w14:textId="77777777" w:rsidTr="00635315">
        <w:tc>
          <w:tcPr>
            <w:tcW w:w="452" w:type="pct"/>
          </w:tcPr>
          <w:p w14:paraId="1BFBCE40" w14:textId="11B18B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R4-2301294</w:t>
            </w:r>
          </w:p>
        </w:tc>
        <w:tc>
          <w:tcPr>
            <w:tcW w:w="1069" w:type="pct"/>
          </w:tcPr>
          <w:p w14:paraId="26242C44" w14:textId="6338E3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editorial change for CSI-RS based intra-frequency measurements</w:t>
            </w:r>
          </w:p>
        </w:tc>
        <w:tc>
          <w:tcPr>
            <w:tcW w:w="600" w:type="pct"/>
          </w:tcPr>
          <w:p w14:paraId="54C2FD53" w14:textId="18836F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577D4413" w14:textId="055CC4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BA96E75" w14:textId="52EA67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2889</w:t>
            </w:r>
          </w:p>
        </w:tc>
        <w:tc>
          <w:tcPr>
            <w:tcW w:w="220" w:type="pct"/>
          </w:tcPr>
          <w:p w14:paraId="2DFF6B6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C718DE" w14:textId="058797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311D212" w14:textId="3DBBC7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DB4B2B6" w14:textId="67D360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3" w:type="pct"/>
          </w:tcPr>
          <w:p w14:paraId="7838D678" w14:textId="332EF5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0FAD00B" w14:textId="77777777" w:rsidTr="00635315">
        <w:tc>
          <w:tcPr>
            <w:tcW w:w="452" w:type="pct"/>
          </w:tcPr>
          <w:p w14:paraId="4AE357BC" w14:textId="710C1C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R4-2301334</w:t>
            </w:r>
          </w:p>
        </w:tc>
        <w:tc>
          <w:tcPr>
            <w:tcW w:w="1069" w:type="pct"/>
          </w:tcPr>
          <w:p w14:paraId="0EA9941A" w14:textId="789FC1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to measurement core requirements for PDC</w:t>
            </w:r>
          </w:p>
        </w:tc>
        <w:tc>
          <w:tcPr>
            <w:tcW w:w="600" w:type="pct"/>
          </w:tcPr>
          <w:p w14:paraId="1AA363E4" w14:textId="23C3D0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093BEF62" w14:textId="2A13DB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B5B3600" w14:textId="56E602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2890</w:t>
            </w:r>
          </w:p>
        </w:tc>
        <w:tc>
          <w:tcPr>
            <w:tcW w:w="220" w:type="pct"/>
          </w:tcPr>
          <w:p w14:paraId="55338F1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6045CB0" w14:textId="50FDAD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06499C9" w14:textId="2EE58C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E6CA9A9" w14:textId="3748A8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NR_IIOT_URLLC_enh-Core</w:t>
            </w:r>
          </w:p>
        </w:tc>
        <w:tc>
          <w:tcPr>
            <w:tcW w:w="513" w:type="pct"/>
          </w:tcPr>
          <w:p w14:paraId="79B5729C" w14:textId="797644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7E76EBA2" w14:textId="77777777" w:rsidTr="00635315">
        <w:tc>
          <w:tcPr>
            <w:tcW w:w="452" w:type="pct"/>
          </w:tcPr>
          <w:p w14:paraId="742C2ACA" w14:textId="333AB3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R4-2301335</w:t>
            </w:r>
          </w:p>
        </w:tc>
        <w:tc>
          <w:tcPr>
            <w:tcW w:w="1069" w:type="pct"/>
          </w:tcPr>
          <w:p w14:paraId="5D726F62" w14:textId="6E0981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Correction to measurements core requirements for PDC</w:t>
            </w:r>
          </w:p>
        </w:tc>
        <w:tc>
          <w:tcPr>
            <w:tcW w:w="600" w:type="pct"/>
          </w:tcPr>
          <w:p w14:paraId="0A27E0F1" w14:textId="7DB422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36ED24F7" w14:textId="028C1E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2AFE009" w14:textId="548387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2891</w:t>
            </w:r>
          </w:p>
        </w:tc>
        <w:tc>
          <w:tcPr>
            <w:tcW w:w="220" w:type="pct"/>
          </w:tcPr>
          <w:p w14:paraId="70329DF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E33817" w14:textId="54FAF9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7EBB415" w14:textId="3B499C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868486A" w14:textId="1213D8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NR_IIOT_URLLC_enh-Core</w:t>
            </w:r>
          </w:p>
        </w:tc>
        <w:tc>
          <w:tcPr>
            <w:tcW w:w="513" w:type="pct"/>
          </w:tcPr>
          <w:p w14:paraId="53AF12F4" w14:textId="1E73D6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52E9F32A" w14:textId="77777777" w:rsidTr="00635315">
        <w:tc>
          <w:tcPr>
            <w:tcW w:w="452" w:type="pct"/>
          </w:tcPr>
          <w:p w14:paraId="1B36866C" w14:textId="74227F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R4-2301343</w:t>
            </w:r>
          </w:p>
        </w:tc>
        <w:tc>
          <w:tcPr>
            <w:tcW w:w="1069" w:type="pct"/>
          </w:tcPr>
          <w:p w14:paraId="15CFA29F" w14:textId="6A938A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to CHO and CPC requirements(Rel-16)</w:t>
            </w:r>
          </w:p>
        </w:tc>
        <w:tc>
          <w:tcPr>
            <w:tcW w:w="600" w:type="pct"/>
          </w:tcPr>
          <w:p w14:paraId="599E68E1" w14:textId="39347E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2D2A65A4" w14:textId="2DE9C5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E8A1F9E" w14:textId="7C51F8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2892</w:t>
            </w:r>
          </w:p>
        </w:tc>
        <w:tc>
          <w:tcPr>
            <w:tcW w:w="220" w:type="pct"/>
          </w:tcPr>
          <w:p w14:paraId="23EBBE7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5F70C23" w14:textId="6FC1F6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1996EF0" w14:textId="7F1CA6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641A6F5" w14:textId="093F06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513" w:type="pct"/>
          </w:tcPr>
          <w:p w14:paraId="5FAEE091" w14:textId="51D858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578BAC43" w14:textId="77777777" w:rsidTr="00635315">
        <w:tc>
          <w:tcPr>
            <w:tcW w:w="452" w:type="pct"/>
          </w:tcPr>
          <w:p w14:paraId="7A343980" w14:textId="245C68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R4-2301344</w:t>
            </w:r>
          </w:p>
        </w:tc>
        <w:tc>
          <w:tcPr>
            <w:tcW w:w="1069" w:type="pct"/>
          </w:tcPr>
          <w:p w14:paraId="408EDEC2" w14:textId="082D27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Correction to CHO and CPC requirements(Rel-17)</w:t>
            </w:r>
          </w:p>
        </w:tc>
        <w:tc>
          <w:tcPr>
            <w:tcW w:w="600" w:type="pct"/>
          </w:tcPr>
          <w:p w14:paraId="44048AAC" w14:textId="475198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7D48CC49" w14:textId="205113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CD20A9F" w14:textId="617215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2893</w:t>
            </w:r>
          </w:p>
        </w:tc>
        <w:tc>
          <w:tcPr>
            <w:tcW w:w="220" w:type="pct"/>
          </w:tcPr>
          <w:p w14:paraId="50EE6A9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57B6A22" w14:textId="70B6D5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AA3874C" w14:textId="31361E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E8A4C7E" w14:textId="043CF1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513" w:type="pct"/>
          </w:tcPr>
          <w:p w14:paraId="1AA56E78" w14:textId="31034C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748A22A0" w14:textId="77777777" w:rsidTr="00635315">
        <w:tc>
          <w:tcPr>
            <w:tcW w:w="452" w:type="pct"/>
          </w:tcPr>
          <w:p w14:paraId="19D2353B" w14:textId="725F39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R4-2301345</w:t>
            </w:r>
          </w:p>
        </w:tc>
        <w:tc>
          <w:tcPr>
            <w:tcW w:w="1069" w:type="pct"/>
          </w:tcPr>
          <w:p w14:paraId="3050D547" w14:textId="4A395A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Correction to CHO and CPC requirements(Rel-18)</w:t>
            </w:r>
          </w:p>
        </w:tc>
        <w:tc>
          <w:tcPr>
            <w:tcW w:w="600" w:type="pct"/>
          </w:tcPr>
          <w:p w14:paraId="2812CB27" w14:textId="154039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74086025" w14:textId="5BE9E3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05D6880" w14:textId="36BEDC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2894</w:t>
            </w:r>
          </w:p>
        </w:tc>
        <w:tc>
          <w:tcPr>
            <w:tcW w:w="220" w:type="pct"/>
          </w:tcPr>
          <w:p w14:paraId="1A7EB01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93762E4" w14:textId="532759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CD98D91" w14:textId="279FE8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118BD50" w14:textId="3C95E8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513" w:type="pct"/>
          </w:tcPr>
          <w:p w14:paraId="1D23769D" w14:textId="5E0855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B966FBD" w14:textId="77777777" w:rsidTr="00635315">
        <w:tc>
          <w:tcPr>
            <w:tcW w:w="452" w:type="pct"/>
          </w:tcPr>
          <w:p w14:paraId="20780D83" w14:textId="254959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R4-2301349</w:t>
            </w:r>
          </w:p>
        </w:tc>
        <w:tc>
          <w:tcPr>
            <w:tcW w:w="1069" w:type="pct"/>
          </w:tcPr>
          <w:p w14:paraId="38AB1A34" w14:textId="09FEA4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Rel-17 HST FR2 RRM and Measurement Accuracy</w:t>
            </w:r>
          </w:p>
        </w:tc>
        <w:tc>
          <w:tcPr>
            <w:tcW w:w="600" w:type="pct"/>
          </w:tcPr>
          <w:p w14:paraId="17191EE6" w14:textId="08FDDB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39C32782" w14:textId="0DE232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ECF8AC9" w14:textId="39B835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2895</w:t>
            </w:r>
          </w:p>
        </w:tc>
        <w:tc>
          <w:tcPr>
            <w:tcW w:w="220" w:type="pct"/>
          </w:tcPr>
          <w:p w14:paraId="4B0BEB5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350CD97" w14:textId="6AE8BF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DEBD0ED" w14:textId="7E14AD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ABB0159" w14:textId="7A5457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513" w:type="pct"/>
          </w:tcPr>
          <w:p w14:paraId="432F6084" w14:textId="10BC9E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0EC78DF" w14:textId="77777777" w:rsidTr="00635315">
        <w:tc>
          <w:tcPr>
            <w:tcW w:w="452" w:type="pct"/>
          </w:tcPr>
          <w:p w14:paraId="2954BDC7" w14:textId="0AE5B8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R4-2303166</w:t>
            </w:r>
          </w:p>
        </w:tc>
        <w:tc>
          <w:tcPr>
            <w:tcW w:w="1069" w:type="pct"/>
          </w:tcPr>
          <w:p w14:paraId="33014A32" w14:textId="29F2A6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Rel-17 HST FR2 RRM and Measurement Accuracy</w:t>
            </w:r>
          </w:p>
        </w:tc>
        <w:tc>
          <w:tcPr>
            <w:tcW w:w="600" w:type="pct"/>
          </w:tcPr>
          <w:p w14:paraId="53881DE7" w14:textId="5CFB66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27F01A89" w14:textId="3385B6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136B7A9" w14:textId="2BBDFF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2895</w:t>
            </w:r>
          </w:p>
        </w:tc>
        <w:tc>
          <w:tcPr>
            <w:tcW w:w="220" w:type="pct"/>
          </w:tcPr>
          <w:p w14:paraId="6B30A994" w14:textId="3308B6EC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4E69524" w14:textId="705E5D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CF46204" w14:textId="6F394C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661086C" w14:textId="042E86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513" w:type="pct"/>
          </w:tcPr>
          <w:p w14:paraId="738CF052" w14:textId="07F125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14BFA97" w14:textId="77777777" w:rsidTr="00635315">
        <w:tc>
          <w:tcPr>
            <w:tcW w:w="452" w:type="pct"/>
          </w:tcPr>
          <w:p w14:paraId="7CF5E9D9" w14:textId="4AD950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R4-2301350</w:t>
            </w:r>
          </w:p>
        </w:tc>
        <w:tc>
          <w:tcPr>
            <w:tcW w:w="1069" w:type="pct"/>
          </w:tcPr>
          <w:p w14:paraId="01191283" w14:textId="0DE734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Rel-17 HST FR2 UL TX Timing</w:t>
            </w:r>
          </w:p>
        </w:tc>
        <w:tc>
          <w:tcPr>
            <w:tcW w:w="600" w:type="pct"/>
          </w:tcPr>
          <w:p w14:paraId="39E7D5A0" w14:textId="79CC9F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0DFB3126" w14:textId="3A0F84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8992B75" w14:textId="005F14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2896</w:t>
            </w:r>
          </w:p>
        </w:tc>
        <w:tc>
          <w:tcPr>
            <w:tcW w:w="220" w:type="pct"/>
          </w:tcPr>
          <w:p w14:paraId="2725319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8EC8B6E" w14:textId="5A9FD6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5ADD46E" w14:textId="40EBD6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8BB2ECA" w14:textId="329B83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513" w:type="pct"/>
          </w:tcPr>
          <w:p w14:paraId="3FFEE961" w14:textId="13231F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64520F73" w14:textId="77777777" w:rsidTr="00635315">
        <w:tc>
          <w:tcPr>
            <w:tcW w:w="452" w:type="pct"/>
          </w:tcPr>
          <w:p w14:paraId="02040CB8" w14:textId="3B278A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R4-2301393</w:t>
            </w:r>
          </w:p>
        </w:tc>
        <w:tc>
          <w:tcPr>
            <w:tcW w:w="1069" w:type="pct"/>
          </w:tcPr>
          <w:p w14:paraId="7068B367" w14:textId="76F5E3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TS38.133: Revise the Measured quantity value(ZoA)</w:t>
            </w:r>
          </w:p>
        </w:tc>
        <w:tc>
          <w:tcPr>
            <w:tcW w:w="600" w:type="pct"/>
          </w:tcPr>
          <w:p w14:paraId="7BB757F9" w14:textId="523764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43B6EF68" w14:textId="320FDB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C0B3DAC" w14:textId="25697A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2897</w:t>
            </w:r>
          </w:p>
        </w:tc>
        <w:tc>
          <w:tcPr>
            <w:tcW w:w="220" w:type="pct"/>
          </w:tcPr>
          <w:p w14:paraId="3649E7F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C54F1EE" w14:textId="5A8A26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1D21352" w14:textId="010413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33C2528" w14:textId="147031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3" w:type="pct"/>
          </w:tcPr>
          <w:p w14:paraId="556A2674" w14:textId="2F36CD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6F331411" w14:textId="77777777" w:rsidTr="00635315">
        <w:tc>
          <w:tcPr>
            <w:tcW w:w="452" w:type="pct"/>
          </w:tcPr>
          <w:p w14:paraId="56B99A6D" w14:textId="1595BE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R4-2301395</w:t>
            </w:r>
          </w:p>
        </w:tc>
        <w:tc>
          <w:tcPr>
            <w:tcW w:w="1069" w:type="pct"/>
          </w:tcPr>
          <w:p w14:paraId="29663DC3" w14:textId="2CAA8A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to38.133: Complement the assistance information for NTN neighbour cell measurement</w:t>
            </w:r>
          </w:p>
        </w:tc>
        <w:tc>
          <w:tcPr>
            <w:tcW w:w="600" w:type="pct"/>
          </w:tcPr>
          <w:p w14:paraId="525C2679" w14:textId="2591B8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343CD87C" w14:textId="62630D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D49CF70" w14:textId="0D197F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2898</w:t>
            </w:r>
          </w:p>
        </w:tc>
        <w:tc>
          <w:tcPr>
            <w:tcW w:w="220" w:type="pct"/>
          </w:tcPr>
          <w:p w14:paraId="33A7AC9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295F454" w14:textId="262C2D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DCB0692" w14:textId="07C74E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0C7D087" w14:textId="042C23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4C979B71" w14:textId="2C524F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58AA3670" w14:textId="77777777" w:rsidTr="00635315">
        <w:tc>
          <w:tcPr>
            <w:tcW w:w="452" w:type="pct"/>
          </w:tcPr>
          <w:p w14:paraId="27CA1A48" w14:textId="14F74D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R4-2303299</w:t>
            </w:r>
          </w:p>
        </w:tc>
        <w:tc>
          <w:tcPr>
            <w:tcW w:w="1069" w:type="pct"/>
          </w:tcPr>
          <w:p w14:paraId="0F5F0ECE" w14:textId="6E5357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to38.133: Complement the assistance information for NTN neighbour cell measurement</w:t>
            </w:r>
          </w:p>
        </w:tc>
        <w:tc>
          <w:tcPr>
            <w:tcW w:w="600" w:type="pct"/>
          </w:tcPr>
          <w:p w14:paraId="4CC7B5B9" w14:textId="0E41F5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24935F96" w14:textId="137848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4C6CE1D" w14:textId="0872CC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2898</w:t>
            </w:r>
          </w:p>
        </w:tc>
        <w:tc>
          <w:tcPr>
            <w:tcW w:w="220" w:type="pct"/>
          </w:tcPr>
          <w:p w14:paraId="19DE1976" w14:textId="371D7B5D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8837F0F" w14:textId="01125F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7AE4F51" w14:textId="38DBEF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525D3C8" w14:textId="688529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373A7513" w14:textId="57986D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1A28426" w14:textId="77777777" w:rsidTr="00635315">
        <w:tc>
          <w:tcPr>
            <w:tcW w:w="452" w:type="pct"/>
          </w:tcPr>
          <w:p w14:paraId="486D7D15" w14:textId="42B46D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R4-2301397</w:t>
            </w:r>
          </w:p>
        </w:tc>
        <w:tc>
          <w:tcPr>
            <w:tcW w:w="1069" w:type="pct"/>
          </w:tcPr>
          <w:p w14:paraId="2B6457B0" w14:textId="1EDFCD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TS38.133:Revise the abbreviation of AoA, A-AoA and ZoA</w:t>
            </w:r>
          </w:p>
        </w:tc>
        <w:tc>
          <w:tcPr>
            <w:tcW w:w="600" w:type="pct"/>
          </w:tcPr>
          <w:p w14:paraId="4384B23C" w14:textId="0AE150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54B68395" w14:textId="00E071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8E2D885" w14:textId="3D61FE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2899</w:t>
            </w:r>
          </w:p>
        </w:tc>
        <w:tc>
          <w:tcPr>
            <w:tcW w:w="220" w:type="pct"/>
          </w:tcPr>
          <w:p w14:paraId="31996E0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61E4121" w14:textId="737A93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1B5793D" w14:textId="406E75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9F8E25E" w14:textId="68A83F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3" w:type="pct"/>
          </w:tcPr>
          <w:p w14:paraId="7C10F561" w14:textId="19A2DC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44899CD7" w14:textId="77777777" w:rsidTr="00635315">
        <w:tc>
          <w:tcPr>
            <w:tcW w:w="452" w:type="pct"/>
          </w:tcPr>
          <w:p w14:paraId="4A519520" w14:textId="6E52BF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R4-2301415</w:t>
            </w:r>
          </w:p>
        </w:tc>
        <w:tc>
          <w:tcPr>
            <w:tcW w:w="1069" w:type="pct"/>
          </w:tcPr>
          <w:p w14:paraId="36D2D0CE" w14:textId="777BBC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measurement restriction</w:t>
            </w:r>
          </w:p>
        </w:tc>
        <w:tc>
          <w:tcPr>
            <w:tcW w:w="600" w:type="pct"/>
          </w:tcPr>
          <w:p w14:paraId="50A1430E" w14:textId="60FBF8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55965038" w14:textId="3D70C4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2904FE9" w14:textId="2A2AE8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2900</w:t>
            </w:r>
          </w:p>
        </w:tc>
        <w:tc>
          <w:tcPr>
            <w:tcW w:w="220" w:type="pct"/>
          </w:tcPr>
          <w:p w14:paraId="75564FC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B3F2644" w14:textId="4B32BE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0ABC643" w14:textId="74D036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8E1BDBA" w14:textId="72BF9C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3" w:type="pct"/>
          </w:tcPr>
          <w:p w14:paraId="773843B0" w14:textId="3BD889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2B1E1F8" w14:textId="77777777" w:rsidTr="00635315">
        <w:tc>
          <w:tcPr>
            <w:tcW w:w="452" w:type="pct"/>
          </w:tcPr>
          <w:p w14:paraId="5FBD4D0C" w14:textId="5D36C5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R4-2301416</w:t>
            </w:r>
          </w:p>
        </w:tc>
        <w:tc>
          <w:tcPr>
            <w:tcW w:w="1069" w:type="pct"/>
          </w:tcPr>
          <w:p w14:paraId="7C41B4B3" w14:textId="19355B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HST FR2 test case of SSB based L1-RSRP measurement</w:t>
            </w:r>
          </w:p>
        </w:tc>
        <w:tc>
          <w:tcPr>
            <w:tcW w:w="600" w:type="pct"/>
          </w:tcPr>
          <w:p w14:paraId="7FBE3414" w14:textId="2EFAA5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Qualcomm</w:t>
            </w:r>
          </w:p>
        </w:tc>
        <w:tc>
          <w:tcPr>
            <w:tcW w:w="379" w:type="pct"/>
          </w:tcPr>
          <w:p w14:paraId="3EE0E99D" w14:textId="60A843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56EF9BC" w14:textId="323717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2901</w:t>
            </w:r>
          </w:p>
        </w:tc>
        <w:tc>
          <w:tcPr>
            <w:tcW w:w="220" w:type="pct"/>
          </w:tcPr>
          <w:p w14:paraId="1D6F890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AE78776" w14:textId="068CB9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F449820" w14:textId="5FA318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58CF0CD" w14:textId="0EE595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513" w:type="pct"/>
          </w:tcPr>
          <w:p w14:paraId="0AFE8E9D" w14:textId="18AD07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64EFB78" w14:textId="77777777" w:rsidTr="00635315">
        <w:tc>
          <w:tcPr>
            <w:tcW w:w="452" w:type="pct"/>
          </w:tcPr>
          <w:p w14:paraId="47EE2219" w14:textId="7F1216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R4-2301417</w:t>
            </w:r>
          </w:p>
        </w:tc>
        <w:tc>
          <w:tcPr>
            <w:tcW w:w="1069" w:type="pct"/>
          </w:tcPr>
          <w:p w14:paraId="159EFD6A" w14:textId="740408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Measurement Gap enhancement</w:t>
            </w:r>
          </w:p>
        </w:tc>
        <w:tc>
          <w:tcPr>
            <w:tcW w:w="600" w:type="pct"/>
          </w:tcPr>
          <w:p w14:paraId="0F6C874E" w14:textId="59BABC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518F6CDD" w14:textId="6BD01B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650369A" w14:textId="29C46A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2902</w:t>
            </w:r>
          </w:p>
        </w:tc>
        <w:tc>
          <w:tcPr>
            <w:tcW w:w="220" w:type="pct"/>
          </w:tcPr>
          <w:p w14:paraId="4E4B5D0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3CC064" w14:textId="6F4848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1AD96EC" w14:textId="431D5D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B837FFF" w14:textId="5886A1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3" w:type="pct"/>
          </w:tcPr>
          <w:p w14:paraId="7ED2568A" w14:textId="3FFDAB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CD5046B" w14:textId="77777777" w:rsidTr="00635315">
        <w:tc>
          <w:tcPr>
            <w:tcW w:w="452" w:type="pct"/>
          </w:tcPr>
          <w:p w14:paraId="54C724A5" w14:textId="531748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R4-2303220</w:t>
            </w:r>
          </w:p>
        </w:tc>
        <w:tc>
          <w:tcPr>
            <w:tcW w:w="1069" w:type="pct"/>
          </w:tcPr>
          <w:p w14:paraId="76D5A561" w14:textId="3F49EE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Measurement Gap enhancement</w:t>
            </w:r>
          </w:p>
        </w:tc>
        <w:tc>
          <w:tcPr>
            <w:tcW w:w="600" w:type="pct"/>
          </w:tcPr>
          <w:p w14:paraId="7D367977" w14:textId="12403C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2DDEB48E" w14:textId="455737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3C17BD5" w14:textId="3DE729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2902</w:t>
            </w:r>
          </w:p>
        </w:tc>
        <w:tc>
          <w:tcPr>
            <w:tcW w:w="220" w:type="pct"/>
          </w:tcPr>
          <w:p w14:paraId="40B888D3" w14:textId="683FC115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265D674" w14:textId="70DF42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7E0E4C7" w14:textId="401976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9B56875" w14:textId="2BEF1A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3" w:type="pct"/>
          </w:tcPr>
          <w:p w14:paraId="2F7529E5" w14:textId="0EE792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76DFA97" w14:textId="77777777" w:rsidTr="00635315">
        <w:tc>
          <w:tcPr>
            <w:tcW w:w="452" w:type="pct"/>
          </w:tcPr>
          <w:p w14:paraId="6B02B92D" w14:textId="21332E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R4-2301477</w:t>
            </w:r>
          </w:p>
        </w:tc>
        <w:tc>
          <w:tcPr>
            <w:tcW w:w="1069" w:type="pct"/>
          </w:tcPr>
          <w:p w14:paraId="6286F160" w14:textId="437A6F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related to Introduction of NR TDD Band n54</w:t>
            </w:r>
          </w:p>
        </w:tc>
        <w:tc>
          <w:tcPr>
            <w:tcW w:w="600" w:type="pct"/>
          </w:tcPr>
          <w:p w14:paraId="6DE6DDCB" w14:textId="4B0A01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Networks</w:t>
            </w:r>
          </w:p>
        </w:tc>
        <w:tc>
          <w:tcPr>
            <w:tcW w:w="379" w:type="pct"/>
          </w:tcPr>
          <w:p w14:paraId="4CD7A07E" w14:textId="59E2A8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734E369" w14:textId="675974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2903</w:t>
            </w:r>
          </w:p>
        </w:tc>
        <w:tc>
          <w:tcPr>
            <w:tcW w:w="220" w:type="pct"/>
          </w:tcPr>
          <w:p w14:paraId="1304DA4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35E8C6" w14:textId="6DC7C9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B2FC2C0" w14:textId="247926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724F433F" w14:textId="56C520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NR_TDD_n54-Core</w:t>
            </w:r>
          </w:p>
        </w:tc>
        <w:tc>
          <w:tcPr>
            <w:tcW w:w="513" w:type="pct"/>
          </w:tcPr>
          <w:p w14:paraId="65D3BFB2" w14:textId="637B0D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27635D6" w14:textId="77777777" w:rsidTr="00635315">
        <w:tc>
          <w:tcPr>
            <w:tcW w:w="452" w:type="pct"/>
          </w:tcPr>
          <w:p w14:paraId="6609BDD4" w14:textId="3BFC37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R4-2303475</w:t>
            </w:r>
          </w:p>
        </w:tc>
        <w:tc>
          <w:tcPr>
            <w:tcW w:w="1069" w:type="pct"/>
          </w:tcPr>
          <w:p w14:paraId="1EC46946" w14:textId="55DF4F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38.174: Addition of band n105</w:t>
            </w:r>
          </w:p>
        </w:tc>
        <w:tc>
          <w:tcPr>
            <w:tcW w:w="600" w:type="pct"/>
          </w:tcPr>
          <w:p w14:paraId="7007748C" w14:textId="72FA2B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690F220E" w14:textId="025869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49A7564" w14:textId="14C86E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2903</w:t>
            </w:r>
          </w:p>
        </w:tc>
        <w:tc>
          <w:tcPr>
            <w:tcW w:w="220" w:type="pct"/>
          </w:tcPr>
          <w:p w14:paraId="34962BEF" w14:textId="68317AE7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02048EB" w14:textId="4D44CC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19A11B8" w14:textId="636744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3EA6C272" w14:textId="0BB67E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NR_TDD_n54-Core</w:t>
            </w:r>
          </w:p>
        </w:tc>
        <w:tc>
          <w:tcPr>
            <w:tcW w:w="513" w:type="pct"/>
          </w:tcPr>
          <w:p w14:paraId="1E7E685B" w14:textId="731253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2F41C4E0" w14:textId="77777777" w:rsidTr="00635315">
        <w:tc>
          <w:tcPr>
            <w:tcW w:w="452" w:type="pct"/>
          </w:tcPr>
          <w:p w14:paraId="2B0FE08E" w14:textId="092A8A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R4-2301662</w:t>
            </w:r>
          </w:p>
        </w:tc>
        <w:tc>
          <w:tcPr>
            <w:tcW w:w="1069" w:type="pct"/>
          </w:tcPr>
          <w:p w14:paraId="1B266D7F" w14:textId="400316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RACH-less based SCG Activation Delay Requirement</w:t>
            </w:r>
          </w:p>
        </w:tc>
        <w:tc>
          <w:tcPr>
            <w:tcW w:w="600" w:type="pct"/>
          </w:tcPr>
          <w:p w14:paraId="2C4366AC" w14:textId="5195EE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79" w:type="pct"/>
          </w:tcPr>
          <w:p w14:paraId="30C69D8A" w14:textId="7FF646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E9694CB" w14:textId="260304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2904</w:t>
            </w:r>
          </w:p>
        </w:tc>
        <w:tc>
          <w:tcPr>
            <w:tcW w:w="220" w:type="pct"/>
          </w:tcPr>
          <w:p w14:paraId="01D70B8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1E24DCE" w14:textId="5CE04E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1CF92CE" w14:textId="242B18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33FD7CF" w14:textId="24693A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3" w:type="pct"/>
          </w:tcPr>
          <w:p w14:paraId="6346D40C" w14:textId="73EEB1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071F5AE" w14:textId="77777777" w:rsidTr="00635315">
        <w:tc>
          <w:tcPr>
            <w:tcW w:w="452" w:type="pct"/>
          </w:tcPr>
          <w:p w14:paraId="2028D828" w14:textId="2EEABD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R4-2301787</w:t>
            </w:r>
          </w:p>
        </w:tc>
        <w:tc>
          <w:tcPr>
            <w:tcW w:w="1069" w:type="pct"/>
          </w:tcPr>
          <w:p w14:paraId="59F92908" w14:textId="7E85CD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RACH-less based SCG Activation Delay Requirement</w:t>
            </w:r>
          </w:p>
        </w:tc>
        <w:tc>
          <w:tcPr>
            <w:tcW w:w="600" w:type="pct"/>
          </w:tcPr>
          <w:p w14:paraId="46A80214" w14:textId="6E268B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79" w:type="pct"/>
          </w:tcPr>
          <w:p w14:paraId="3664A1DE" w14:textId="57CD23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DA28B01" w14:textId="73E895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2904</w:t>
            </w:r>
          </w:p>
        </w:tc>
        <w:tc>
          <w:tcPr>
            <w:tcW w:w="220" w:type="pct"/>
          </w:tcPr>
          <w:p w14:paraId="6FBB7888" w14:textId="3CBCAEF0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60BEB14" w14:textId="2D8FF9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2460083" w14:textId="07707F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28E5571" w14:textId="01EA6F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3" w:type="pct"/>
          </w:tcPr>
          <w:p w14:paraId="49709E33" w14:textId="19C8B3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62A5C597" w14:textId="77777777" w:rsidTr="00635315">
        <w:tc>
          <w:tcPr>
            <w:tcW w:w="452" w:type="pct"/>
          </w:tcPr>
          <w:p w14:paraId="68696A42" w14:textId="0C9A1A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R4-2301697</w:t>
            </w:r>
          </w:p>
        </w:tc>
        <w:tc>
          <w:tcPr>
            <w:tcW w:w="1069" w:type="pct"/>
          </w:tcPr>
          <w:p w14:paraId="2F1E65A8" w14:textId="0EFA13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feMIMO RRM requirements in R17</w:t>
            </w:r>
          </w:p>
        </w:tc>
        <w:tc>
          <w:tcPr>
            <w:tcW w:w="600" w:type="pct"/>
          </w:tcPr>
          <w:p w14:paraId="3C2EA54A" w14:textId="2ACFD0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6487D7C1" w14:textId="019181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A6CF914" w14:textId="461D4F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2905</w:t>
            </w:r>
          </w:p>
        </w:tc>
        <w:tc>
          <w:tcPr>
            <w:tcW w:w="220" w:type="pct"/>
          </w:tcPr>
          <w:p w14:paraId="519C58A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602813E" w14:textId="6D85F6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92521A8" w14:textId="473CB5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08906DF" w14:textId="7F0412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3" w:type="pct"/>
          </w:tcPr>
          <w:p w14:paraId="23D94E83" w14:textId="5A47B0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2EE8C2A2" w14:textId="77777777" w:rsidTr="00635315">
        <w:tc>
          <w:tcPr>
            <w:tcW w:w="452" w:type="pct"/>
          </w:tcPr>
          <w:p w14:paraId="5A3B262A" w14:textId="327F88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R4-2303278</w:t>
            </w:r>
          </w:p>
        </w:tc>
        <w:tc>
          <w:tcPr>
            <w:tcW w:w="1069" w:type="pct"/>
          </w:tcPr>
          <w:p w14:paraId="2A340A1A" w14:textId="619E09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feMIMO RRM requirements in R17</w:t>
            </w:r>
          </w:p>
        </w:tc>
        <w:tc>
          <w:tcPr>
            <w:tcW w:w="600" w:type="pct"/>
          </w:tcPr>
          <w:p w14:paraId="2974500D" w14:textId="06E557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6E2FDCEF" w14:textId="275FC7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D3BB157" w14:textId="2070B2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2905</w:t>
            </w:r>
          </w:p>
        </w:tc>
        <w:tc>
          <w:tcPr>
            <w:tcW w:w="220" w:type="pct"/>
          </w:tcPr>
          <w:p w14:paraId="360F1B77" w14:textId="1E881ECB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C9D7B4B" w14:textId="67120D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08FEEFF" w14:textId="3AA3FE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CD08520" w14:textId="407179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3" w:type="pct"/>
          </w:tcPr>
          <w:p w14:paraId="16900A53" w14:textId="5C4644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5BF7F28E" w14:textId="77777777" w:rsidTr="00635315">
        <w:tc>
          <w:tcPr>
            <w:tcW w:w="452" w:type="pct"/>
          </w:tcPr>
          <w:p w14:paraId="4AFDD30C" w14:textId="52210C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R4-2301698</w:t>
            </w:r>
          </w:p>
        </w:tc>
        <w:tc>
          <w:tcPr>
            <w:tcW w:w="1069" w:type="pct"/>
          </w:tcPr>
          <w:p w14:paraId="069656A5" w14:textId="58E584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R17 feMIMO RRM requirements in R18</w:t>
            </w:r>
          </w:p>
        </w:tc>
        <w:tc>
          <w:tcPr>
            <w:tcW w:w="600" w:type="pct"/>
          </w:tcPr>
          <w:p w14:paraId="50869EE7" w14:textId="781C5F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578AEF24" w14:textId="7376AF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8050F26" w14:textId="2B326D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2906</w:t>
            </w:r>
          </w:p>
        </w:tc>
        <w:tc>
          <w:tcPr>
            <w:tcW w:w="220" w:type="pct"/>
          </w:tcPr>
          <w:p w14:paraId="4522DAD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531CF6E" w14:textId="48A1DA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2EF95B0" w14:textId="044DC1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C4E5BE6" w14:textId="360B42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3" w:type="pct"/>
          </w:tcPr>
          <w:p w14:paraId="65287406" w14:textId="6900BE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BA87EEC" w14:textId="77777777" w:rsidTr="00635315">
        <w:tc>
          <w:tcPr>
            <w:tcW w:w="452" w:type="pct"/>
          </w:tcPr>
          <w:p w14:paraId="535F19C5" w14:textId="5A19CA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R4-2301699</w:t>
            </w:r>
          </w:p>
        </w:tc>
        <w:tc>
          <w:tcPr>
            <w:tcW w:w="1069" w:type="pct"/>
          </w:tcPr>
          <w:p w14:paraId="026C862B" w14:textId="2A70BA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configurations for SRS antenna switching test cases in R17</w:t>
            </w:r>
          </w:p>
        </w:tc>
        <w:tc>
          <w:tcPr>
            <w:tcW w:w="600" w:type="pct"/>
          </w:tcPr>
          <w:p w14:paraId="1863CCCE" w14:textId="41B5D5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47B4C29F" w14:textId="77C06C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C9B18B0" w14:textId="2C1230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2907</w:t>
            </w:r>
          </w:p>
        </w:tc>
        <w:tc>
          <w:tcPr>
            <w:tcW w:w="220" w:type="pct"/>
          </w:tcPr>
          <w:p w14:paraId="650F0A5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0D06A0" w14:textId="50ECA3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7C3D921" w14:textId="2142D1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F6D98E3" w14:textId="1B6D76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NR_RRM_enh2-Perf</w:t>
            </w:r>
          </w:p>
        </w:tc>
        <w:tc>
          <w:tcPr>
            <w:tcW w:w="513" w:type="pct"/>
          </w:tcPr>
          <w:p w14:paraId="6A8F0465" w14:textId="517802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63515AF" w14:textId="77777777" w:rsidTr="00635315">
        <w:tc>
          <w:tcPr>
            <w:tcW w:w="452" w:type="pct"/>
          </w:tcPr>
          <w:p w14:paraId="4050DEB3" w14:textId="6D8DCB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R4-2301700</w:t>
            </w:r>
          </w:p>
        </w:tc>
        <w:tc>
          <w:tcPr>
            <w:tcW w:w="1069" w:type="pct"/>
          </w:tcPr>
          <w:p w14:paraId="797C5E7A" w14:textId="73CA30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configurations for SRS antenna switching test cases in R18</w:t>
            </w:r>
          </w:p>
        </w:tc>
        <w:tc>
          <w:tcPr>
            <w:tcW w:w="600" w:type="pct"/>
          </w:tcPr>
          <w:p w14:paraId="33416C47" w14:textId="2EA690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6FE3A04E" w14:textId="46F4FA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A89B93D" w14:textId="3F35A5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2908</w:t>
            </w:r>
          </w:p>
        </w:tc>
        <w:tc>
          <w:tcPr>
            <w:tcW w:w="220" w:type="pct"/>
          </w:tcPr>
          <w:p w14:paraId="6094180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C6A873B" w14:textId="081E69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DD2AF3D" w14:textId="11C5E0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699719A" w14:textId="6F53F0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NR_RRM_enh2-Perf</w:t>
            </w:r>
          </w:p>
        </w:tc>
        <w:tc>
          <w:tcPr>
            <w:tcW w:w="513" w:type="pct"/>
          </w:tcPr>
          <w:p w14:paraId="27A814DC" w14:textId="0245A0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36332B3" w14:textId="77777777" w:rsidTr="00635315">
        <w:tc>
          <w:tcPr>
            <w:tcW w:w="452" w:type="pct"/>
          </w:tcPr>
          <w:p w14:paraId="247E9614" w14:textId="1F9CCE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R4-2301788</w:t>
            </w:r>
          </w:p>
        </w:tc>
        <w:tc>
          <w:tcPr>
            <w:tcW w:w="1069" w:type="pct"/>
          </w:tcPr>
          <w:p w14:paraId="2750402E" w14:textId="5DB282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maintenance for NR-U R16</w:t>
            </w:r>
          </w:p>
        </w:tc>
        <w:tc>
          <w:tcPr>
            <w:tcW w:w="600" w:type="pct"/>
          </w:tcPr>
          <w:p w14:paraId="4CBAE00E" w14:textId="244211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8324D88" w14:textId="1596B7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CD52914" w14:textId="521758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2909</w:t>
            </w:r>
          </w:p>
        </w:tc>
        <w:tc>
          <w:tcPr>
            <w:tcW w:w="220" w:type="pct"/>
          </w:tcPr>
          <w:p w14:paraId="1895D9D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D273B4" w14:textId="64B36B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FADAA7D" w14:textId="523893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4725F0A" w14:textId="5F6FAE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3" w:type="pct"/>
          </w:tcPr>
          <w:p w14:paraId="62B4F68C" w14:textId="5A995E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03ADD8E" w14:textId="77777777" w:rsidTr="00635315">
        <w:tc>
          <w:tcPr>
            <w:tcW w:w="452" w:type="pct"/>
          </w:tcPr>
          <w:p w14:paraId="44EE1FCB" w14:textId="1D528B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R4-2303196</w:t>
            </w:r>
          </w:p>
        </w:tc>
        <w:tc>
          <w:tcPr>
            <w:tcW w:w="1069" w:type="pct"/>
          </w:tcPr>
          <w:p w14:paraId="7E468FC6" w14:textId="02BD50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maintenance for NR-U R16</w:t>
            </w:r>
          </w:p>
        </w:tc>
        <w:tc>
          <w:tcPr>
            <w:tcW w:w="600" w:type="pct"/>
          </w:tcPr>
          <w:p w14:paraId="7406A7BF" w14:textId="33BBFF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E5E3E4D" w14:textId="4E3BA1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088E9D0" w14:textId="60A225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2909</w:t>
            </w:r>
          </w:p>
        </w:tc>
        <w:tc>
          <w:tcPr>
            <w:tcW w:w="220" w:type="pct"/>
          </w:tcPr>
          <w:p w14:paraId="5F7EA23C" w14:textId="478241F4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822B130" w14:textId="6B28FD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5F44CAB" w14:textId="1E8F9C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82DE184" w14:textId="067ACE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3" w:type="pct"/>
          </w:tcPr>
          <w:p w14:paraId="63312A91" w14:textId="30417D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224DB00" w14:textId="77777777" w:rsidTr="00635315">
        <w:tc>
          <w:tcPr>
            <w:tcW w:w="452" w:type="pct"/>
          </w:tcPr>
          <w:p w14:paraId="4266C2B4" w14:textId="2AF251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R4-2301789</w:t>
            </w:r>
          </w:p>
        </w:tc>
        <w:tc>
          <w:tcPr>
            <w:tcW w:w="1069" w:type="pct"/>
          </w:tcPr>
          <w:p w14:paraId="7B4846DC" w14:textId="2D263A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maintenance for NR-U R17</w:t>
            </w:r>
          </w:p>
        </w:tc>
        <w:tc>
          <w:tcPr>
            <w:tcW w:w="600" w:type="pct"/>
          </w:tcPr>
          <w:p w14:paraId="1ED34D1A" w14:textId="2E9AB7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2B419691" w14:textId="006BE0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E3A1464" w14:textId="45823D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2910</w:t>
            </w:r>
          </w:p>
        </w:tc>
        <w:tc>
          <w:tcPr>
            <w:tcW w:w="220" w:type="pct"/>
          </w:tcPr>
          <w:p w14:paraId="652D006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A74E1C9" w14:textId="3078D7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1068D3F" w14:textId="26ED50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36590B0" w14:textId="792AD2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3" w:type="pct"/>
          </w:tcPr>
          <w:p w14:paraId="5A6C91DE" w14:textId="7AD688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12FCC03" w14:textId="77777777" w:rsidTr="00635315">
        <w:tc>
          <w:tcPr>
            <w:tcW w:w="452" w:type="pct"/>
          </w:tcPr>
          <w:p w14:paraId="5377B1C7" w14:textId="11B24D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R4-2301790</w:t>
            </w:r>
          </w:p>
        </w:tc>
        <w:tc>
          <w:tcPr>
            <w:tcW w:w="1069" w:type="pct"/>
          </w:tcPr>
          <w:p w14:paraId="31EC09EB" w14:textId="006572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maintenance for NR-U R18</w:t>
            </w:r>
          </w:p>
        </w:tc>
        <w:tc>
          <w:tcPr>
            <w:tcW w:w="600" w:type="pct"/>
          </w:tcPr>
          <w:p w14:paraId="4745420E" w14:textId="4EEDBD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4703EA14" w14:textId="117C6F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C37D6AE" w14:textId="6DC4EC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2911</w:t>
            </w:r>
          </w:p>
        </w:tc>
        <w:tc>
          <w:tcPr>
            <w:tcW w:w="220" w:type="pct"/>
          </w:tcPr>
          <w:p w14:paraId="0533D41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05D1C9A" w14:textId="36B3B2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F1EFF08" w14:textId="26C7DB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32AD3DC" w14:textId="5C2AF5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3" w:type="pct"/>
          </w:tcPr>
          <w:p w14:paraId="7D0E85CC" w14:textId="7710C5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71FA7FC" w14:textId="77777777" w:rsidTr="00635315">
        <w:tc>
          <w:tcPr>
            <w:tcW w:w="452" w:type="pct"/>
          </w:tcPr>
          <w:p w14:paraId="3060DC45" w14:textId="247C41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R4-2301791</w:t>
            </w:r>
          </w:p>
        </w:tc>
        <w:tc>
          <w:tcPr>
            <w:tcW w:w="1069" w:type="pct"/>
          </w:tcPr>
          <w:p w14:paraId="0EEF1DBC" w14:textId="4DE67B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RSSI measurement for FR2-2 R17</w:t>
            </w:r>
          </w:p>
        </w:tc>
        <w:tc>
          <w:tcPr>
            <w:tcW w:w="600" w:type="pct"/>
          </w:tcPr>
          <w:p w14:paraId="06546089" w14:textId="1E2301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6E0813D3" w14:textId="4007DA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6ED7E5D" w14:textId="085CFF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2912</w:t>
            </w:r>
          </w:p>
        </w:tc>
        <w:tc>
          <w:tcPr>
            <w:tcW w:w="220" w:type="pct"/>
          </w:tcPr>
          <w:p w14:paraId="2015813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40BD7A0" w14:textId="72B75E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55C067F" w14:textId="7FABBB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671E2DF" w14:textId="7A46D8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3" w:type="pct"/>
          </w:tcPr>
          <w:p w14:paraId="4A194959" w14:textId="0AF357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28C6D580" w14:textId="77777777" w:rsidTr="00635315">
        <w:tc>
          <w:tcPr>
            <w:tcW w:w="452" w:type="pct"/>
          </w:tcPr>
          <w:p w14:paraId="3B4AC147" w14:textId="6EF95C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R4-2301792</w:t>
            </w:r>
          </w:p>
        </w:tc>
        <w:tc>
          <w:tcPr>
            <w:tcW w:w="1069" w:type="pct"/>
          </w:tcPr>
          <w:p w14:paraId="3DE599F5" w14:textId="6F53F6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RSSI measurement for FR2-2 R18</w:t>
            </w:r>
          </w:p>
        </w:tc>
        <w:tc>
          <w:tcPr>
            <w:tcW w:w="600" w:type="pct"/>
          </w:tcPr>
          <w:p w14:paraId="2C502BB0" w14:textId="03341A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1AA8D70E" w14:textId="00E54E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A4EFEF0" w14:textId="780B5F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2913</w:t>
            </w:r>
          </w:p>
        </w:tc>
        <w:tc>
          <w:tcPr>
            <w:tcW w:w="220" w:type="pct"/>
          </w:tcPr>
          <w:p w14:paraId="239728A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8FEBAD2" w14:textId="676B73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F5200AD" w14:textId="20280D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7F0C663" w14:textId="3B8EAE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3" w:type="pct"/>
          </w:tcPr>
          <w:p w14:paraId="1AF7A021" w14:textId="6BD3AE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1D68904B" w14:textId="77777777" w:rsidTr="00635315">
        <w:tc>
          <w:tcPr>
            <w:tcW w:w="452" w:type="pct"/>
          </w:tcPr>
          <w:p w14:paraId="21D8407D" w14:textId="4F7454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R4-2301793</w:t>
            </w:r>
          </w:p>
        </w:tc>
        <w:tc>
          <w:tcPr>
            <w:tcW w:w="1069" w:type="pct"/>
          </w:tcPr>
          <w:p w14:paraId="002EB1D0" w14:textId="3CD7C8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CCA model for FR2-2 R17</w:t>
            </w:r>
          </w:p>
        </w:tc>
        <w:tc>
          <w:tcPr>
            <w:tcW w:w="600" w:type="pct"/>
          </w:tcPr>
          <w:p w14:paraId="1A682718" w14:textId="3D41BC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28B095D8" w14:textId="1DE46C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9714450" w14:textId="5F24D6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2914</w:t>
            </w:r>
          </w:p>
        </w:tc>
        <w:tc>
          <w:tcPr>
            <w:tcW w:w="220" w:type="pct"/>
          </w:tcPr>
          <w:p w14:paraId="295669A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1F4B02" w14:textId="235078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28D7FCB" w14:textId="613212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96C5028" w14:textId="590D3A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3" w:type="pct"/>
          </w:tcPr>
          <w:p w14:paraId="2B4BFE53" w14:textId="6B84A5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713CBD5" w14:textId="77777777" w:rsidTr="00635315">
        <w:tc>
          <w:tcPr>
            <w:tcW w:w="452" w:type="pct"/>
          </w:tcPr>
          <w:p w14:paraId="0A3A3AE1" w14:textId="5D7F7F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R4-2301794</w:t>
            </w:r>
          </w:p>
        </w:tc>
        <w:tc>
          <w:tcPr>
            <w:tcW w:w="1069" w:type="pct"/>
          </w:tcPr>
          <w:p w14:paraId="76F176FE" w14:textId="7F50D1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CCA model for FR2-2 R18</w:t>
            </w:r>
          </w:p>
        </w:tc>
        <w:tc>
          <w:tcPr>
            <w:tcW w:w="600" w:type="pct"/>
          </w:tcPr>
          <w:p w14:paraId="286EE363" w14:textId="5A9179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41162335" w14:textId="19EF74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95184B8" w14:textId="124E76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2915</w:t>
            </w:r>
          </w:p>
        </w:tc>
        <w:tc>
          <w:tcPr>
            <w:tcW w:w="220" w:type="pct"/>
          </w:tcPr>
          <w:p w14:paraId="175D3FD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F67E3E3" w14:textId="67348B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F9E7D2A" w14:textId="65DAA8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E349E47" w14:textId="107719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3" w:type="pct"/>
          </w:tcPr>
          <w:p w14:paraId="43A90AE5" w14:textId="442169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4B98D6F" w14:textId="77777777" w:rsidTr="00635315">
        <w:tc>
          <w:tcPr>
            <w:tcW w:w="452" w:type="pct"/>
          </w:tcPr>
          <w:p w14:paraId="44E535E8" w14:textId="2D739A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R4-2301795</w:t>
            </w:r>
          </w:p>
        </w:tc>
        <w:tc>
          <w:tcPr>
            <w:tcW w:w="1069" w:type="pct"/>
          </w:tcPr>
          <w:p w14:paraId="2851EB09" w14:textId="46FA8B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maintenance for FR2-2 R17</w:t>
            </w:r>
          </w:p>
        </w:tc>
        <w:tc>
          <w:tcPr>
            <w:tcW w:w="600" w:type="pct"/>
          </w:tcPr>
          <w:p w14:paraId="69B2855E" w14:textId="14D88B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0B363D5" w14:textId="52770D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D099F71" w14:textId="3C439C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2916</w:t>
            </w:r>
          </w:p>
        </w:tc>
        <w:tc>
          <w:tcPr>
            <w:tcW w:w="220" w:type="pct"/>
          </w:tcPr>
          <w:p w14:paraId="7536B3A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E97E25E" w14:textId="08DC7A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3D406FE" w14:textId="0D48A2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81D05C1" w14:textId="368987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3" w:type="pct"/>
          </w:tcPr>
          <w:p w14:paraId="3C72A1E4" w14:textId="551593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109EEA1" w14:textId="77777777" w:rsidTr="00635315">
        <w:tc>
          <w:tcPr>
            <w:tcW w:w="452" w:type="pct"/>
          </w:tcPr>
          <w:p w14:paraId="7136144B" w14:textId="251489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R4-2301796</w:t>
            </w:r>
          </w:p>
        </w:tc>
        <w:tc>
          <w:tcPr>
            <w:tcW w:w="1069" w:type="pct"/>
          </w:tcPr>
          <w:p w14:paraId="42B5869E" w14:textId="1FE90D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maintenance for FR2-2 R18</w:t>
            </w:r>
          </w:p>
        </w:tc>
        <w:tc>
          <w:tcPr>
            <w:tcW w:w="600" w:type="pct"/>
          </w:tcPr>
          <w:p w14:paraId="48FA4187" w14:textId="4AA513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43B0A19F" w14:textId="39FAD4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A3538D6" w14:textId="66C844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2917</w:t>
            </w:r>
          </w:p>
        </w:tc>
        <w:tc>
          <w:tcPr>
            <w:tcW w:w="220" w:type="pct"/>
          </w:tcPr>
          <w:p w14:paraId="16D24F0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D2F4904" w14:textId="2BF0DF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A10E722" w14:textId="52AE3A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57FE489" w14:textId="00F419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3" w:type="pct"/>
          </w:tcPr>
          <w:p w14:paraId="066F25CD" w14:textId="2F9059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14EFA53" w14:textId="77777777" w:rsidTr="00635315">
        <w:tc>
          <w:tcPr>
            <w:tcW w:w="452" w:type="pct"/>
          </w:tcPr>
          <w:p w14:paraId="0E4BEEF7" w14:textId="7DE627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R4-2301797</w:t>
            </w:r>
          </w:p>
        </w:tc>
        <w:tc>
          <w:tcPr>
            <w:tcW w:w="1069" w:type="pct"/>
          </w:tcPr>
          <w:p w14:paraId="121B3EAB" w14:textId="01733E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PL-RS evaluation for PUCCH SCell activation R17</w:t>
            </w:r>
          </w:p>
        </w:tc>
        <w:tc>
          <w:tcPr>
            <w:tcW w:w="600" w:type="pct"/>
          </w:tcPr>
          <w:p w14:paraId="3A3FDDCB" w14:textId="3D219B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F2C8D03" w14:textId="4D45F9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B2A84E2" w14:textId="106F1C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2918</w:t>
            </w:r>
          </w:p>
        </w:tc>
        <w:tc>
          <w:tcPr>
            <w:tcW w:w="220" w:type="pct"/>
          </w:tcPr>
          <w:p w14:paraId="19388EF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D0A046" w14:textId="11949D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3A16669" w14:textId="0D6D21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1E2A0D7" w14:textId="2E9FD9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3" w:type="pct"/>
          </w:tcPr>
          <w:p w14:paraId="0E4111A7" w14:textId="455B74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6734A162" w14:textId="77777777" w:rsidTr="00635315">
        <w:tc>
          <w:tcPr>
            <w:tcW w:w="452" w:type="pct"/>
          </w:tcPr>
          <w:p w14:paraId="48E4E5E0" w14:textId="692021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R4-2301798</w:t>
            </w:r>
          </w:p>
        </w:tc>
        <w:tc>
          <w:tcPr>
            <w:tcW w:w="1069" w:type="pct"/>
          </w:tcPr>
          <w:p w14:paraId="10538B22" w14:textId="10B1A0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PL-RS evaluation in PUCCH SCell activation R18</w:t>
            </w:r>
          </w:p>
        </w:tc>
        <w:tc>
          <w:tcPr>
            <w:tcW w:w="600" w:type="pct"/>
          </w:tcPr>
          <w:p w14:paraId="700D5923" w14:textId="09555B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4B217FFC" w14:textId="2A95BD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F37D284" w14:textId="4D80BC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2919</w:t>
            </w:r>
          </w:p>
        </w:tc>
        <w:tc>
          <w:tcPr>
            <w:tcW w:w="220" w:type="pct"/>
          </w:tcPr>
          <w:p w14:paraId="7B94085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910CB24" w14:textId="5EBF40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44E26AE" w14:textId="6A2771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52EABC4" w14:textId="06286C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3" w:type="pct"/>
          </w:tcPr>
          <w:p w14:paraId="3A804DC7" w14:textId="57E736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3522F095" w14:textId="77777777" w:rsidTr="00635315">
        <w:tc>
          <w:tcPr>
            <w:tcW w:w="452" w:type="pct"/>
          </w:tcPr>
          <w:p w14:paraId="7B83E1ED" w14:textId="187456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R4-2301801</w:t>
            </w:r>
          </w:p>
        </w:tc>
        <w:tc>
          <w:tcPr>
            <w:tcW w:w="1069" w:type="pct"/>
          </w:tcPr>
          <w:p w14:paraId="0D7F3F5B" w14:textId="422C11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PUCCH SCell activation with Multiple SCells requirements R17</w:t>
            </w:r>
          </w:p>
        </w:tc>
        <w:tc>
          <w:tcPr>
            <w:tcW w:w="600" w:type="pct"/>
          </w:tcPr>
          <w:p w14:paraId="65AE3C14" w14:textId="2FA5E3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6843CA0B" w14:textId="0A0E1D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BAAEEBA" w14:textId="5A915C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2920</w:t>
            </w:r>
          </w:p>
        </w:tc>
        <w:tc>
          <w:tcPr>
            <w:tcW w:w="220" w:type="pct"/>
          </w:tcPr>
          <w:p w14:paraId="37950A2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BB40117" w14:textId="158376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39AB7A7" w14:textId="6F7026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1847BE1" w14:textId="3C7B38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NR_RRM_enh2-Perf</w:t>
            </w:r>
          </w:p>
        </w:tc>
        <w:tc>
          <w:tcPr>
            <w:tcW w:w="513" w:type="pct"/>
          </w:tcPr>
          <w:p w14:paraId="2291241B" w14:textId="5E2B25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3AFBAF71" w14:textId="77777777" w:rsidTr="00635315">
        <w:tc>
          <w:tcPr>
            <w:tcW w:w="452" w:type="pct"/>
          </w:tcPr>
          <w:p w14:paraId="3C811927" w14:textId="648645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R4-2303162</w:t>
            </w:r>
          </w:p>
        </w:tc>
        <w:tc>
          <w:tcPr>
            <w:tcW w:w="1069" w:type="pct"/>
          </w:tcPr>
          <w:p w14:paraId="3FAEBB78" w14:textId="0E2D31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rules for FR1+FR2 test R17</w:t>
            </w:r>
          </w:p>
        </w:tc>
        <w:tc>
          <w:tcPr>
            <w:tcW w:w="600" w:type="pct"/>
          </w:tcPr>
          <w:p w14:paraId="2D5ABD51" w14:textId="76DB97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D1D9449" w14:textId="61466B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2CE6F6A" w14:textId="65850A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2920</w:t>
            </w:r>
          </w:p>
        </w:tc>
        <w:tc>
          <w:tcPr>
            <w:tcW w:w="220" w:type="pct"/>
          </w:tcPr>
          <w:p w14:paraId="04950682" w14:textId="3BF51AC7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4276A43" w14:textId="451113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7247FA7" w14:textId="3B3121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E42186A" w14:textId="66ED3A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NR_RRM_enh2-Perf</w:t>
            </w:r>
          </w:p>
        </w:tc>
        <w:tc>
          <w:tcPr>
            <w:tcW w:w="513" w:type="pct"/>
          </w:tcPr>
          <w:p w14:paraId="38AF5FD1" w14:textId="35F026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162A799D" w14:textId="77777777" w:rsidTr="00635315">
        <w:tc>
          <w:tcPr>
            <w:tcW w:w="452" w:type="pct"/>
          </w:tcPr>
          <w:p w14:paraId="7A83514B" w14:textId="768842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R4-2301802</w:t>
            </w:r>
          </w:p>
        </w:tc>
        <w:tc>
          <w:tcPr>
            <w:tcW w:w="1069" w:type="pct"/>
          </w:tcPr>
          <w:p w14:paraId="1AD29ADE" w14:textId="645C66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rules for FR1+FR2 test cases R18</w:t>
            </w:r>
          </w:p>
        </w:tc>
        <w:tc>
          <w:tcPr>
            <w:tcW w:w="600" w:type="pct"/>
          </w:tcPr>
          <w:p w14:paraId="1C8BEA6D" w14:textId="47C926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EAD1EC8" w14:textId="0AE0F3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282A791" w14:textId="72DE44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2921</w:t>
            </w:r>
          </w:p>
        </w:tc>
        <w:tc>
          <w:tcPr>
            <w:tcW w:w="220" w:type="pct"/>
          </w:tcPr>
          <w:p w14:paraId="39630F0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844B04D" w14:textId="540796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E2C4041" w14:textId="4224F1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2A9E5FD" w14:textId="1E418A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NR_RRM_enh2-Perf</w:t>
            </w:r>
          </w:p>
        </w:tc>
        <w:tc>
          <w:tcPr>
            <w:tcW w:w="513" w:type="pct"/>
          </w:tcPr>
          <w:p w14:paraId="3AE8F5CC" w14:textId="537A4B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D4E2C0C" w14:textId="77777777" w:rsidTr="00635315">
        <w:tc>
          <w:tcPr>
            <w:tcW w:w="452" w:type="pct"/>
          </w:tcPr>
          <w:p w14:paraId="2A811B24" w14:textId="4AFCA1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R4-2301817</w:t>
            </w:r>
          </w:p>
        </w:tc>
        <w:tc>
          <w:tcPr>
            <w:tcW w:w="1069" w:type="pct"/>
          </w:tcPr>
          <w:p w14:paraId="35FB08C0" w14:textId="58D610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requirements with eDRX for RedCap UE R17</w:t>
            </w:r>
          </w:p>
        </w:tc>
        <w:tc>
          <w:tcPr>
            <w:tcW w:w="600" w:type="pct"/>
          </w:tcPr>
          <w:p w14:paraId="7A8B7677" w14:textId="275612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534CAB1D" w14:textId="2C135D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F4D695A" w14:textId="7DF233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2922</w:t>
            </w:r>
          </w:p>
        </w:tc>
        <w:tc>
          <w:tcPr>
            <w:tcW w:w="220" w:type="pct"/>
          </w:tcPr>
          <w:p w14:paraId="17CF782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41AE44" w14:textId="4FA000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BC7135D" w14:textId="484ACE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F3E9428" w14:textId="78D92B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6EC66CF0" w14:textId="3E556B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CB1C355" w14:textId="77777777" w:rsidTr="00635315">
        <w:tc>
          <w:tcPr>
            <w:tcW w:w="452" w:type="pct"/>
          </w:tcPr>
          <w:p w14:paraId="0D248ACF" w14:textId="6A9F4D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R4-2301818</w:t>
            </w:r>
          </w:p>
        </w:tc>
        <w:tc>
          <w:tcPr>
            <w:tcW w:w="1069" w:type="pct"/>
          </w:tcPr>
          <w:p w14:paraId="4DEDD282" w14:textId="7C5E95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requirements with eDRX for RedCap UE R18</w:t>
            </w:r>
          </w:p>
        </w:tc>
        <w:tc>
          <w:tcPr>
            <w:tcW w:w="600" w:type="pct"/>
          </w:tcPr>
          <w:p w14:paraId="37B19E9E" w14:textId="53A49B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41EE1A0" w14:textId="6CFDD8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FC282E1" w14:textId="6159B4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2923</w:t>
            </w:r>
          </w:p>
        </w:tc>
        <w:tc>
          <w:tcPr>
            <w:tcW w:w="220" w:type="pct"/>
          </w:tcPr>
          <w:p w14:paraId="0423BDB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A31F65C" w14:textId="4960CB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9C5224F" w14:textId="217E1C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AC1DFFB" w14:textId="7E0BA2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3ABA6B43" w14:textId="1F64B1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228D614" w14:textId="77777777" w:rsidTr="00635315">
        <w:tc>
          <w:tcPr>
            <w:tcW w:w="452" w:type="pct"/>
          </w:tcPr>
          <w:p w14:paraId="770D7A91" w14:textId="33A985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R4-2301819</w:t>
            </w:r>
          </w:p>
        </w:tc>
        <w:tc>
          <w:tcPr>
            <w:tcW w:w="1069" w:type="pct"/>
          </w:tcPr>
          <w:p w14:paraId="5B23FE0A" w14:textId="096A97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requirement in idle mode and connected mode for RedCap UE</w:t>
            </w:r>
          </w:p>
        </w:tc>
        <w:tc>
          <w:tcPr>
            <w:tcW w:w="600" w:type="pct"/>
          </w:tcPr>
          <w:p w14:paraId="0ED5BF18" w14:textId="5939AE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910C00E" w14:textId="14D8B6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2A4A5BD" w14:textId="58EC4E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2924</w:t>
            </w:r>
          </w:p>
        </w:tc>
        <w:tc>
          <w:tcPr>
            <w:tcW w:w="220" w:type="pct"/>
          </w:tcPr>
          <w:p w14:paraId="1177168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A83534" w14:textId="7C9C79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00DBE8A" w14:textId="19E515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A53AC3E" w14:textId="046824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5703A6F4" w14:textId="2A39D0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58E1E4D" w14:textId="77777777" w:rsidTr="00635315">
        <w:tc>
          <w:tcPr>
            <w:tcW w:w="452" w:type="pct"/>
          </w:tcPr>
          <w:p w14:paraId="3727230C" w14:textId="182D50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R4-2303178</w:t>
            </w:r>
          </w:p>
        </w:tc>
        <w:tc>
          <w:tcPr>
            <w:tcW w:w="1069" w:type="pct"/>
          </w:tcPr>
          <w:p w14:paraId="737861D7" w14:textId="1D7B16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requirement in idle mode and connected mode for RedCap UE</w:t>
            </w:r>
          </w:p>
        </w:tc>
        <w:tc>
          <w:tcPr>
            <w:tcW w:w="600" w:type="pct"/>
          </w:tcPr>
          <w:p w14:paraId="6C4E772E" w14:textId="1619B5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193F0624" w14:textId="734AAF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1DB523F" w14:textId="132CD0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2924</w:t>
            </w:r>
          </w:p>
        </w:tc>
        <w:tc>
          <w:tcPr>
            <w:tcW w:w="220" w:type="pct"/>
          </w:tcPr>
          <w:p w14:paraId="75EEF314" w14:textId="3937D334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AF04F4F" w14:textId="2DAE4B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01F6C15" w14:textId="128DB7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0822822" w14:textId="61BC00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4C4A9DA2" w14:textId="04623D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5A2F920" w14:textId="77777777" w:rsidTr="00635315">
        <w:tc>
          <w:tcPr>
            <w:tcW w:w="452" w:type="pct"/>
          </w:tcPr>
          <w:p w14:paraId="7C62EAE2" w14:textId="583BFC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R4-2301820</w:t>
            </w:r>
          </w:p>
        </w:tc>
        <w:tc>
          <w:tcPr>
            <w:tcW w:w="1069" w:type="pct"/>
          </w:tcPr>
          <w:p w14:paraId="79D9DE5A" w14:textId="10638B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requirement in idle mode and connected mode for RedCap UE for RedCap R18</w:t>
            </w:r>
          </w:p>
        </w:tc>
        <w:tc>
          <w:tcPr>
            <w:tcW w:w="600" w:type="pct"/>
          </w:tcPr>
          <w:p w14:paraId="36342572" w14:textId="55F936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98D5EE8" w14:textId="54A848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F7EB19E" w14:textId="56E053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2925</w:t>
            </w:r>
          </w:p>
        </w:tc>
        <w:tc>
          <w:tcPr>
            <w:tcW w:w="220" w:type="pct"/>
          </w:tcPr>
          <w:p w14:paraId="0A70AAE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F584139" w14:textId="76EEE0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7CAE620" w14:textId="451591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DEB18DD" w14:textId="6768EE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1F25BBD1" w14:textId="3F9404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D411A00" w14:textId="77777777" w:rsidTr="00635315">
        <w:tc>
          <w:tcPr>
            <w:tcW w:w="452" w:type="pct"/>
          </w:tcPr>
          <w:p w14:paraId="354038DD" w14:textId="758F6E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R4-2301821</w:t>
            </w:r>
          </w:p>
        </w:tc>
        <w:tc>
          <w:tcPr>
            <w:tcW w:w="1069" w:type="pct"/>
          </w:tcPr>
          <w:p w14:paraId="7BD23A2B" w14:textId="1A9BAC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FR2 RedCap test cases_R17</w:t>
            </w:r>
          </w:p>
        </w:tc>
        <w:tc>
          <w:tcPr>
            <w:tcW w:w="600" w:type="pct"/>
          </w:tcPr>
          <w:p w14:paraId="4B0E7330" w14:textId="6136BE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465E41D" w14:textId="0C34B1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3ECE0AF" w14:textId="5C7CA5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2926</w:t>
            </w:r>
          </w:p>
        </w:tc>
        <w:tc>
          <w:tcPr>
            <w:tcW w:w="220" w:type="pct"/>
          </w:tcPr>
          <w:p w14:paraId="4174839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DE95F3F" w14:textId="34F31B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CF7C57B" w14:textId="6D6B05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85FF877" w14:textId="3DC0F5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14CBE5F1" w14:textId="2E912C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6541B0C" w14:textId="77777777" w:rsidTr="00635315">
        <w:tc>
          <w:tcPr>
            <w:tcW w:w="452" w:type="pct"/>
          </w:tcPr>
          <w:p w14:paraId="6A52DEB5" w14:textId="539E5C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R4-2301822</w:t>
            </w:r>
          </w:p>
        </w:tc>
        <w:tc>
          <w:tcPr>
            <w:tcW w:w="1069" w:type="pct"/>
          </w:tcPr>
          <w:p w14:paraId="0836B4CD" w14:textId="7D5421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FR2 RedCap test cases_R18</w:t>
            </w:r>
          </w:p>
        </w:tc>
        <w:tc>
          <w:tcPr>
            <w:tcW w:w="600" w:type="pct"/>
          </w:tcPr>
          <w:p w14:paraId="35C2D74B" w14:textId="1F9A8C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ECA2247" w14:textId="07179B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B91C2F3" w14:textId="2FA871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2927</w:t>
            </w:r>
          </w:p>
        </w:tc>
        <w:tc>
          <w:tcPr>
            <w:tcW w:w="220" w:type="pct"/>
          </w:tcPr>
          <w:p w14:paraId="21F0D73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F7D4B66" w14:textId="6C0A99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4C2498A" w14:textId="6DBB07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C8C29E5" w14:textId="3B25D0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08300C4A" w14:textId="34B616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866581E" w14:textId="77777777" w:rsidTr="00635315">
        <w:tc>
          <w:tcPr>
            <w:tcW w:w="452" w:type="pct"/>
          </w:tcPr>
          <w:p w14:paraId="1C579772" w14:textId="494F46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R4-2301823</w:t>
            </w:r>
          </w:p>
        </w:tc>
        <w:tc>
          <w:tcPr>
            <w:tcW w:w="1069" w:type="pct"/>
          </w:tcPr>
          <w:p w14:paraId="6759A90F" w14:textId="015525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RedCap RMCs and FR1 RedCap test cases_R17</w:t>
            </w:r>
          </w:p>
        </w:tc>
        <w:tc>
          <w:tcPr>
            <w:tcW w:w="600" w:type="pct"/>
          </w:tcPr>
          <w:p w14:paraId="75B78A93" w14:textId="3A97A3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1D4C1959" w14:textId="66562B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B752D33" w14:textId="12DFBC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2928</w:t>
            </w:r>
          </w:p>
        </w:tc>
        <w:tc>
          <w:tcPr>
            <w:tcW w:w="220" w:type="pct"/>
          </w:tcPr>
          <w:p w14:paraId="2953A40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8C8FB6A" w14:textId="2C5503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161B494" w14:textId="54806F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C59458B" w14:textId="5E33DE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47CDACAE" w14:textId="06E48C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42188E1" w14:textId="77777777" w:rsidTr="00635315">
        <w:tc>
          <w:tcPr>
            <w:tcW w:w="452" w:type="pct"/>
          </w:tcPr>
          <w:p w14:paraId="556A3FE6" w14:textId="758D03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R4-2303185</w:t>
            </w:r>
          </w:p>
        </w:tc>
        <w:tc>
          <w:tcPr>
            <w:tcW w:w="1069" w:type="pct"/>
          </w:tcPr>
          <w:p w14:paraId="682248FF" w14:textId="3DD382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RedCap RMCs and FR1 RedCap test cases_R17</w:t>
            </w:r>
          </w:p>
        </w:tc>
        <w:tc>
          <w:tcPr>
            <w:tcW w:w="600" w:type="pct"/>
          </w:tcPr>
          <w:p w14:paraId="065754CD" w14:textId="76549D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5F5D011B" w14:textId="2726E6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E005156" w14:textId="1A6E99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2928</w:t>
            </w:r>
          </w:p>
        </w:tc>
        <w:tc>
          <w:tcPr>
            <w:tcW w:w="220" w:type="pct"/>
          </w:tcPr>
          <w:p w14:paraId="3D3D12A1" w14:textId="1FF94B98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B0081C7" w14:textId="39D5D3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D7FA097" w14:textId="5B2FC6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440668B" w14:textId="52CE89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65AACA58" w14:textId="587893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E51DF28" w14:textId="77777777" w:rsidTr="00635315">
        <w:tc>
          <w:tcPr>
            <w:tcW w:w="452" w:type="pct"/>
          </w:tcPr>
          <w:p w14:paraId="04E3CE33" w14:textId="45EAD3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R4-2301824</w:t>
            </w:r>
          </w:p>
        </w:tc>
        <w:tc>
          <w:tcPr>
            <w:tcW w:w="1069" w:type="pct"/>
          </w:tcPr>
          <w:p w14:paraId="326A2623" w14:textId="5CAF8B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RedCap RMCs and FR1 RedCap test cases_R18</w:t>
            </w:r>
          </w:p>
        </w:tc>
        <w:tc>
          <w:tcPr>
            <w:tcW w:w="600" w:type="pct"/>
          </w:tcPr>
          <w:p w14:paraId="2D45DB9E" w14:textId="558903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6C06FA23" w14:textId="045BF5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2B70454" w14:textId="56F73E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2929</w:t>
            </w:r>
          </w:p>
        </w:tc>
        <w:tc>
          <w:tcPr>
            <w:tcW w:w="220" w:type="pct"/>
          </w:tcPr>
          <w:p w14:paraId="222DEED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730B6A0" w14:textId="661DCD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2DAF005" w14:textId="205B53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436A5C4" w14:textId="6A9A82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5F8221A7" w14:textId="44963F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9727CE0" w14:textId="77777777" w:rsidTr="00635315">
        <w:tc>
          <w:tcPr>
            <w:tcW w:w="452" w:type="pct"/>
          </w:tcPr>
          <w:p w14:paraId="2C398831" w14:textId="782D65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R4-2301834</w:t>
            </w:r>
          </w:p>
        </w:tc>
        <w:tc>
          <w:tcPr>
            <w:tcW w:w="1069" w:type="pct"/>
          </w:tcPr>
          <w:p w14:paraId="362A7C0B" w14:textId="00A868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DL interruption for Tx switching across 3/4 bands</w:t>
            </w:r>
          </w:p>
        </w:tc>
        <w:tc>
          <w:tcPr>
            <w:tcW w:w="600" w:type="pct"/>
          </w:tcPr>
          <w:p w14:paraId="16E58D56" w14:textId="57C3CB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China Telecom</w:t>
            </w:r>
          </w:p>
        </w:tc>
        <w:tc>
          <w:tcPr>
            <w:tcW w:w="379" w:type="pct"/>
          </w:tcPr>
          <w:p w14:paraId="7F6BDFD3" w14:textId="0D6598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8769BB5" w14:textId="0D9375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2930</w:t>
            </w:r>
          </w:p>
        </w:tc>
        <w:tc>
          <w:tcPr>
            <w:tcW w:w="220" w:type="pct"/>
          </w:tcPr>
          <w:p w14:paraId="29406AE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75245A9" w14:textId="6D0581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A473625" w14:textId="073C30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38F4E370" w14:textId="2B28AC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NR_MC_enh-Core</w:t>
            </w:r>
          </w:p>
        </w:tc>
        <w:tc>
          <w:tcPr>
            <w:tcW w:w="513" w:type="pct"/>
          </w:tcPr>
          <w:p w14:paraId="25C609CB" w14:textId="52721C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88DF0A8" w14:textId="77777777" w:rsidTr="00635315">
        <w:tc>
          <w:tcPr>
            <w:tcW w:w="452" w:type="pct"/>
          </w:tcPr>
          <w:p w14:paraId="1E6A73F0" w14:textId="385626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R4-2303189</w:t>
            </w:r>
          </w:p>
        </w:tc>
        <w:tc>
          <w:tcPr>
            <w:tcW w:w="1069" w:type="pct"/>
          </w:tcPr>
          <w:p w14:paraId="74EE824B" w14:textId="5C1F96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DL interruption for Tx switching across 3/4 bands</w:t>
            </w:r>
          </w:p>
        </w:tc>
        <w:tc>
          <w:tcPr>
            <w:tcW w:w="600" w:type="pct"/>
          </w:tcPr>
          <w:p w14:paraId="7D097BB7" w14:textId="42D32A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China Telecom</w:t>
            </w:r>
          </w:p>
        </w:tc>
        <w:tc>
          <w:tcPr>
            <w:tcW w:w="379" w:type="pct"/>
          </w:tcPr>
          <w:p w14:paraId="6FDC2113" w14:textId="3A08CA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AEDD102" w14:textId="7E57A2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2930</w:t>
            </w:r>
          </w:p>
        </w:tc>
        <w:tc>
          <w:tcPr>
            <w:tcW w:w="220" w:type="pct"/>
          </w:tcPr>
          <w:p w14:paraId="4078245A" w14:textId="02F4DA63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C175674" w14:textId="066AB3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65C7E1B" w14:textId="46697D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255E7CBF" w14:textId="5811BC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NR_MC_enh-Core</w:t>
            </w:r>
          </w:p>
        </w:tc>
        <w:tc>
          <w:tcPr>
            <w:tcW w:w="513" w:type="pct"/>
          </w:tcPr>
          <w:p w14:paraId="34E461EF" w14:textId="3B7DD2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C1A7E8F" w14:textId="77777777" w:rsidTr="00635315">
        <w:tc>
          <w:tcPr>
            <w:tcW w:w="452" w:type="pct"/>
          </w:tcPr>
          <w:p w14:paraId="135CAA44" w14:textId="5F75F4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R4-2301839</w:t>
            </w:r>
          </w:p>
        </w:tc>
        <w:tc>
          <w:tcPr>
            <w:tcW w:w="1069" w:type="pct"/>
          </w:tcPr>
          <w:p w14:paraId="64FCB769" w14:textId="4B445A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relaxation factor on measurement relaxation requirements</w:t>
            </w:r>
          </w:p>
        </w:tc>
        <w:tc>
          <w:tcPr>
            <w:tcW w:w="600" w:type="pct"/>
          </w:tcPr>
          <w:p w14:paraId="4E1526A3" w14:textId="185E98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1C781FD9" w14:textId="00139D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76A7922" w14:textId="0B8B5F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2931</w:t>
            </w:r>
          </w:p>
        </w:tc>
        <w:tc>
          <w:tcPr>
            <w:tcW w:w="220" w:type="pct"/>
          </w:tcPr>
          <w:p w14:paraId="5AB5FB1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26FB213" w14:textId="7CDA8E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20F4643" w14:textId="67AC1B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F075D7D" w14:textId="50A7EF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NR_UE_pow_sav-Core</w:t>
            </w:r>
          </w:p>
        </w:tc>
        <w:tc>
          <w:tcPr>
            <w:tcW w:w="513" w:type="pct"/>
          </w:tcPr>
          <w:p w14:paraId="589A8CDA" w14:textId="55ABCB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13F94DC2" w14:textId="77777777" w:rsidTr="00635315">
        <w:tc>
          <w:tcPr>
            <w:tcW w:w="452" w:type="pct"/>
          </w:tcPr>
          <w:p w14:paraId="24243B54" w14:textId="5E28CC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R4-2301840</w:t>
            </w:r>
          </w:p>
        </w:tc>
        <w:tc>
          <w:tcPr>
            <w:tcW w:w="1069" w:type="pct"/>
          </w:tcPr>
          <w:p w14:paraId="1D04BEFD" w14:textId="5E4BF0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relaxation factor on measurement relaxation requirements R17</w:t>
            </w:r>
          </w:p>
        </w:tc>
        <w:tc>
          <w:tcPr>
            <w:tcW w:w="600" w:type="pct"/>
          </w:tcPr>
          <w:p w14:paraId="5A1FAF99" w14:textId="2247F8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CA0698F" w14:textId="3E022C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0FE58C9" w14:textId="7469B1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2932</w:t>
            </w:r>
          </w:p>
        </w:tc>
        <w:tc>
          <w:tcPr>
            <w:tcW w:w="220" w:type="pct"/>
          </w:tcPr>
          <w:p w14:paraId="38A0D59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2EA8AC" w14:textId="15DACC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20990DF" w14:textId="05E04B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407924D" w14:textId="08AB53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NR_UE_pow_sav-Core</w:t>
            </w:r>
          </w:p>
        </w:tc>
        <w:tc>
          <w:tcPr>
            <w:tcW w:w="513" w:type="pct"/>
          </w:tcPr>
          <w:p w14:paraId="41848544" w14:textId="2FBF01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7969D66" w14:textId="77777777" w:rsidTr="00635315">
        <w:tc>
          <w:tcPr>
            <w:tcW w:w="452" w:type="pct"/>
          </w:tcPr>
          <w:p w14:paraId="2B802144" w14:textId="18214E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R4-2303154</w:t>
            </w:r>
          </w:p>
        </w:tc>
        <w:tc>
          <w:tcPr>
            <w:tcW w:w="1069" w:type="pct"/>
          </w:tcPr>
          <w:p w14:paraId="6D890AB0" w14:textId="50C806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relaxation factor on measurement relaxation requirements R17</w:t>
            </w:r>
          </w:p>
        </w:tc>
        <w:tc>
          <w:tcPr>
            <w:tcW w:w="600" w:type="pct"/>
          </w:tcPr>
          <w:p w14:paraId="3D6BEBBD" w14:textId="24A95A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703F776A" w14:textId="0FFD1C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DD521D5" w14:textId="7C3545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2932</w:t>
            </w:r>
          </w:p>
        </w:tc>
        <w:tc>
          <w:tcPr>
            <w:tcW w:w="220" w:type="pct"/>
          </w:tcPr>
          <w:p w14:paraId="047FB9D4" w14:textId="22B3FCF9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308BE80" w14:textId="6DFCA8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1810F16" w14:textId="10E4EA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F2CAFFB" w14:textId="390756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NR_UE_pow_sav-Core</w:t>
            </w:r>
          </w:p>
        </w:tc>
        <w:tc>
          <w:tcPr>
            <w:tcW w:w="513" w:type="pct"/>
          </w:tcPr>
          <w:p w14:paraId="70682D16" w14:textId="698986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7BDAFF5" w14:textId="77777777" w:rsidTr="00635315">
        <w:tc>
          <w:tcPr>
            <w:tcW w:w="452" w:type="pct"/>
          </w:tcPr>
          <w:p w14:paraId="1C94F3E3" w14:textId="23142E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R4-2301841</w:t>
            </w:r>
          </w:p>
        </w:tc>
        <w:tc>
          <w:tcPr>
            <w:tcW w:w="1069" w:type="pct"/>
          </w:tcPr>
          <w:p w14:paraId="195D0024" w14:textId="585394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relaxation factor on measurement relaxation requirements R18</w:t>
            </w:r>
          </w:p>
        </w:tc>
        <w:tc>
          <w:tcPr>
            <w:tcW w:w="600" w:type="pct"/>
          </w:tcPr>
          <w:p w14:paraId="1FDB3328" w14:textId="196B8D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7464359" w14:textId="4E206C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D92818E" w14:textId="4CEC4D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2933</w:t>
            </w:r>
          </w:p>
        </w:tc>
        <w:tc>
          <w:tcPr>
            <w:tcW w:w="220" w:type="pct"/>
          </w:tcPr>
          <w:p w14:paraId="1880DE5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2DF24A0" w14:textId="2075EC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58CC040" w14:textId="66F79E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3B844F1" w14:textId="449764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NR_UE_pow_sav-Core</w:t>
            </w:r>
          </w:p>
        </w:tc>
        <w:tc>
          <w:tcPr>
            <w:tcW w:w="513" w:type="pct"/>
          </w:tcPr>
          <w:p w14:paraId="2F39CEC2" w14:textId="7F069D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F8D8165" w14:textId="77777777" w:rsidTr="00635315">
        <w:tc>
          <w:tcPr>
            <w:tcW w:w="452" w:type="pct"/>
          </w:tcPr>
          <w:p w14:paraId="2D530397" w14:textId="72AA02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R4-2301843</w:t>
            </w:r>
          </w:p>
        </w:tc>
        <w:tc>
          <w:tcPr>
            <w:tcW w:w="1069" w:type="pct"/>
          </w:tcPr>
          <w:p w14:paraId="64BD80DF" w14:textId="7F1E22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 measurement period for Deferred MT-LR with event “Periodic Location”</w:t>
            </w:r>
          </w:p>
        </w:tc>
        <w:tc>
          <w:tcPr>
            <w:tcW w:w="600" w:type="pct"/>
          </w:tcPr>
          <w:p w14:paraId="5505D85E" w14:textId="420F87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5C4A7F24" w14:textId="68D118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0FC5E9F" w14:textId="38B50B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2934</w:t>
            </w:r>
          </w:p>
        </w:tc>
        <w:tc>
          <w:tcPr>
            <w:tcW w:w="220" w:type="pct"/>
          </w:tcPr>
          <w:p w14:paraId="5CC6CBB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182BA32" w14:textId="147856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F2DF445" w14:textId="679701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100C851" w14:textId="272787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513" w:type="pct"/>
          </w:tcPr>
          <w:p w14:paraId="5611AFAE" w14:textId="327BF6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E829DC7" w14:textId="77777777" w:rsidTr="00635315">
        <w:tc>
          <w:tcPr>
            <w:tcW w:w="452" w:type="pct"/>
          </w:tcPr>
          <w:p w14:paraId="17A08DEE" w14:textId="13EB98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R4-2301844</w:t>
            </w:r>
          </w:p>
        </w:tc>
        <w:tc>
          <w:tcPr>
            <w:tcW w:w="1069" w:type="pct"/>
          </w:tcPr>
          <w:p w14:paraId="0571B4FD" w14:textId="5040DC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 measurement period for Deferred MT-LR with event “Periodic Location”</w:t>
            </w:r>
          </w:p>
        </w:tc>
        <w:tc>
          <w:tcPr>
            <w:tcW w:w="600" w:type="pct"/>
          </w:tcPr>
          <w:p w14:paraId="7638F2FF" w14:textId="635F08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01CF1D79" w14:textId="4FD807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1AA4FC0" w14:textId="2DA0CF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2935</w:t>
            </w:r>
          </w:p>
        </w:tc>
        <w:tc>
          <w:tcPr>
            <w:tcW w:w="220" w:type="pct"/>
          </w:tcPr>
          <w:p w14:paraId="7DC2335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E38A975" w14:textId="0D4F41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EC9A2ED" w14:textId="348D1D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87C4B7F" w14:textId="24A824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513" w:type="pct"/>
          </w:tcPr>
          <w:p w14:paraId="7369021A" w14:textId="6195AC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223B170" w14:textId="77777777" w:rsidTr="00635315">
        <w:tc>
          <w:tcPr>
            <w:tcW w:w="452" w:type="pct"/>
          </w:tcPr>
          <w:p w14:paraId="67BFBAAB" w14:textId="5E5B18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R4-2301845</w:t>
            </w:r>
          </w:p>
        </w:tc>
        <w:tc>
          <w:tcPr>
            <w:tcW w:w="1069" w:type="pct"/>
          </w:tcPr>
          <w:p w14:paraId="41691D32" w14:textId="67D3B8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 measurement period for Deferred MT-LR with event “Periodic Location”</w:t>
            </w:r>
          </w:p>
        </w:tc>
        <w:tc>
          <w:tcPr>
            <w:tcW w:w="600" w:type="pct"/>
          </w:tcPr>
          <w:p w14:paraId="7891D04A" w14:textId="405DF2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0CF0B1E1" w14:textId="6F27D4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8E4B61F" w14:textId="661959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2936</w:t>
            </w:r>
          </w:p>
        </w:tc>
        <w:tc>
          <w:tcPr>
            <w:tcW w:w="220" w:type="pct"/>
          </w:tcPr>
          <w:p w14:paraId="492B6B4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1BF361F" w14:textId="759089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F8C06FF" w14:textId="44EB37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9F54644" w14:textId="0EB72D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513" w:type="pct"/>
          </w:tcPr>
          <w:p w14:paraId="5195928B" w14:textId="245C04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F574396" w14:textId="77777777" w:rsidTr="00635315">
        <w:tc>
          <w:tcPr>
            <w:tcW w:w="452" w:type="pct"/>
          </w:tcPr>
          <w:p w14:paraId="7009F7D4" w14:textId="01C8CE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R4-2301848</w:t>
            </w:r>
          </w:p>
        </w:tc>
        <w:tc>
          <w:tcPr>
            <w:tcW w:w="1069" w:type="pct"/>
          </w:tcPr>
          <w:p w14:paraId="49756E3C" w14:textId="0FAE70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table reference for NR Timing Advance</w:t>
            </w:r>
          </w:p>
        </w:tc>
        <w:tc>
          <w:tcPr>
            <w:tcW w:w="600" w:type="pct"/>
          </w:tcPr>
          <w:p w14:paraId="3912D521" w14:textId="3221EF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22872AF5" w14:textId="5AFC5C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687B5EC" w14:textId="1E8340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2937</w:t>
            </w:r>
          </w:p>
        </w:tc>
        <w:tc>
          <w:tcPr>
            <w:tcW w:w="220" w:type="pct"/>
          </w:tcPr>
          <w:p w14:paraId="0F5AEC1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E1EE6AC" w14:textId="2C582E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2842B8C" w14:textId="4DF68D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3879C9C" w14:textId="06A350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148FE52A" w14:textId="4254D6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B35F646" w14:textId="77777777" w:rsidTr="00635315">
        <w:tc>
          <w:tcPr>
            <w:tcW w:w="452" w:type="pct"/>
          </w:tcPr>
          <w:p w14:paraId="15680629" w14:textId="7035CA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R4-2301849</w:t>
            </w:r>
          </w:p>
        </w:tc>
        <w:tc>
          <w:tcPr>
            <w:tcW w:w="1069" w:type="pct"/>
          </w:tcPr>
          <w:p w14:paraId="52C0FFA0" w14:textId="5A9CC5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table reference for NR Timing Advance</w:t>
            </w:r>
          </w:p>
        </w:tc>
        <w:tc>
          <w:tcPr>
            <w:tcW w:w="600" w:type="pct"/>
          </w:tcPr>
          <w:p w14:paraId="511B87D2" w14:textId="4B52A2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2836764E" w14:textId="3C3426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C656135" w14:textId="37B472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2938</w:t>
            </w:r>
          </w:p>
        </w:tc>
        <w:tc>
          <w:tcPr>
            <w:tcW w:w="220" w:type="pct"/>
          </w:tcPr>
          <w:p w14:paraId="684F040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5B1960" w14:textId="208B40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3E9499F" w14:textId="1926A5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7BA391F" w14:textId="7AB9FF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7E2E245D" w14:textId="4C85D4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E8F38F2" w14:textId="77777777" w:rsidTr="00635315">
        <w:tc>
          <w:tcPr>
            <w:tcW w:w="452" w:type="pct"/>
          </w:tcPr>
          <w:p w14:paraId="2BAB6D6E" w14:textId="47885F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R4-2301865</w:t>
            </w:r>
          </w:p>
        </w:tc>
        <w:tc>
          <w:tcPr>
            <w:tcW w:w="1069" w:type="pct"/>
          </w:tcPr>
          <w:p w14:paraId="6A91D4A6" w14:textId="55CA5B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of measurement period requirements for positioning measurements</w:t>
            </w:r>
          </w:p>
        </w:tc>
        <w:tc>
          <w:tcPr>
            <w:tcW w:w="600" w:type="pct"/>
          </w:tcPr>
          <w:p w14:paraId="7797E447" w14:textId="4F35F0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191D814A" w14:textId="6369E0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BF5B359" w14:textId="6FE918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2939</w:t>
            </w:r>
          </w:p>
        </w:tc>
        <w:tc>
          <w:tcPr>
            <w:tcW w:w="220" w:type="pct"/>
          </w:tcPr>
          <w:p w14:paraId="3BEE316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BEA0E9D" w14:textId="5C63E1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D3F80D8" w14:textId="7ED126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83E8FD9" w14:textId="38D050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3" w:type="pct"/>
          </w:tcPr>
          <w:p w14:paraId="03214636" w14:textId="2A9D0F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1E74D30E" w14:textId="77777777" w:rsidTr="00635315">
        <w:tc>
          <w:tcPr>
            <w:tcW w:w="452" w:type="pct"/>
          </w:tcPr>
          <w:p w14:paraId="728926DA" w14:textId="02D174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R4-2303791</w:t>
            </w:r>
          </w:p>
        </w:tc>
        <w:tc>
          <w:tcPr>
            <w:tcW w:w="1069" w:type="pct"/>
          </w:tcPr>
          <w:p w14:paraId="12A46C97" w14:textId="387C0A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of measurement period requirements for positioning measurements</w:t>
            </w:r>
          </w:p>
        </w:tc>
        <w:tc>
          <w:tcPr>
            <w:tcW w:w="600" w:type="pct"/>
          </w:tcPr>
          <w:p w14:paraId="48E69161" w14:textId="09B6A1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50641CBD" w14:textId="3E4E67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BAF6B15" w14:textId="60F35C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2939</w:t>
            </w:r>
          </w:p>
        </w:tc>
        <w:tc>
          <w:tcPr>
            <w:tcW w:w="220" w:type="pct"/>
          </w:tcPr>
          <w:p w14:paraId="03ABD81A" w14:textId="733D1F28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28E1E41" w14:textId="0AE142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12BA863" w14:textId="7EB4DA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2E7B2B6" w14:textId="7B2650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3" w:type="pct"/>
          </w:tcPr>
          <w:p w14:paraId="5DBFB44D" w14:textId="07F2AF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6B2C85D" w14:textId="77777777" w:rsidTr="00635315">
        <w:tc>
          <w:tcPr>
            <w:tcW w:w="452" w:type="pct"/>
          </w:tcPr>
          <w:p w14:paraId="6A9B9241" w14:textId="33BD4D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R4-2301866</w:t>
            </w:r>
          </w:p>
        </w:tc>
        <w:tc>
          <w:tcPr>
            <w:tcW w:w="1069" w:type="pct"/>
          </w:tcPr>
          <w:p w14:paraId="6D46C56A" w14:textId="006496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of measurement period requirements for positioning measurements</w:t>
            </w:r>
          </w:p>
        </w:tc>
        <w:tc>
          <w:tcPr>
            <w:tcW w:w="600" w:type="pct"/>
          </w:tcPr>
          <w:p w14:paraId="4F1072BC" w14:textId="2DE8FF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450E809F" w14:textId="5EA053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86923EF" w14:textId="47A50D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2940</w:t>
            </w:r>
          </w:p>
        </w:tc>
        <w:tc>
          <w:tcPr>
            <w:tcW w:w="220" w:type="pct"/>
          </w:tcPr>
          <w:p w14:paraId="54946F4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D7EB0E4" w14:textId="21F325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0550573" w14:textId="07FF42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8BEF8D3" w14:textId="66A17F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NR_pos_enh2</w:t>
            </w:r>
          </w:p>
        </w:tc>
        <w:tc>
          <w:tcPr>
            <w:tcW w:w="513" w:type="pct"/>
          </w:tcPr>
          <w:p w14:paraId="115C8DA6" w14:textId="5C9479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D22B4D0" w14:textId="77777777" w:rsidTr="00635315">
        <w:tc>
          <w:tcPr>
            <w:tcW w:w="452" w:type="pct"/>
          </w:tcPr>
          <w:p w14:paraId="24A5DB8F" w14:textId="677F94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R4-2301867</w:t>
            </w:r>
          </w:p>
        </w:tc>
        <w:tc>
          <w:tcPr>
            <w:tcW w:w="1069" w:type="pct"/>
          </w:tcPr>
          <w:p w14:paraId="09E4BA8B" w14:textId="2464BC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performance requirements for positioning measurements</w:t>
            </w:r>
          </w:p>
        </w:tc>
        <w:tc>
          <w:tcPr>
            <w:tcW w:w="600" w:type="pct"/>
          </w:tcPr>
          <w:p w14:paraId="26D525D0" w14:textId="479C49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5A1862B2" w14:textId="51AB7A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48F211A" w14:textId="3A7ACC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2941</w:t>
            </w:r>
          </w:p>
        </w:tc>
        <w:tc>
          <w:tcPr>
            <w:tcW w:w="220" w:type="pct"/>
          </w:tcPr>
          <w:p w14:paraId="31F5C58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A69E6F" w14:textId="141317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F18E77B" w14:textId="3B8021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9754DBF" w14:textId="3D8ACF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513" w:type="pct"/>
          </w:tcPr>
          <w:p w14:paraId="04348017" w14:textId="113DDE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7D09E86" w14:textId="77777777" w:rsidTr="00635315">
        <w:tc>
          <w:tcPr>
            <w:tcW w:w="452" w:type="pct"/>
          </w:tcPr>
          <w:p w14:paraId="48347335" w14:textId="195E6B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R4-2303214</w:t>
            </w:r>
          </w:p>
        </w:tc>
        <w:tc>
          <w:tcPr>
            <w:tcW w:w="1069" w:type="pct"/>
          </w:tcPr>
          <w:p w14:paraId="1F3497CA" w14:textId="56415D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performance requirements for positioning measurements</w:t>
            </w:r>
          </w:p>
        </w:tc>
        <w:tc>
          <w:tcPr>
            <w:tcW w:w="600" w:type="pct"/>
          </w:tcPr>
          <w:p w14:paraId="3FAFEA90" w14:textId="2499E5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5AC66968" w14:textId="3EF8D1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8C6A57C" w14:textId="6A8333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2941</w:t>
            </w:r>
          </w:p>
        </w:tc>
        <w:tc>
          <w:tcPr>
            <w:tcW w:w="220" w:type="pct"/>
          </w:tcPr>
          <w:p w14:paraId="47C72C56" w14:textId="466BA53F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EFCB21D" w14:textId="2AAF4A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F49D853" w14:textId="21D4E6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EFCE788" w14:textId="7F91E7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513" w:type="pct"/>
          </w:tcPr>
          <w:p w14:paraId="574B1E27" w14:textId="1B7BAE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B863CB1" w14:textId="77777777" w:rsidTr="00635315">
        <w:tc>
          <w:tcPr>
            <w:tcW w:w="452" w:type="pct"/>
          </w:tcPr>
          <w:p w14:paraId="7B09A929" w14:textId="47D32D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R4-2301868</w:t>
            </w:r>
          </w:p>
        </w:tc>
        <w:tc>
          <w:tcPr>
            <w:tcW w:w="1069" w:type="pct"/>
          </w:tcPr>
          <w:p w14:paraId="3CAB87ED" w14:textId="0B934F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performance requirements for positioning measurements</w:t>
            </w:r>
          </w:p>
        </w:tc>
        <w:tc>
          <w:tcPr>
            <w:tcW w:w="600" w:type="pct"/>
          </w:tcPr>
          <w:p w14:paraId="1B8A56A8" w14:textId="2D684C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252B306B" w14:textId="15506C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4ED33FE" w14:textId="49712D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2942</w:t>
            </w:r>
          </w:p>
        </w:tc>
        <w:tc>
          <w:tcPr>
            <w:tcW w:w="220" w:type="pct"/>
          </w:tcPr>
          <w:p w14:paraId="1AF056D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13F449B" w14:textId="15EE45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3379605" w14:textId="70E0DB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68321FF" w14:textId="7D4A71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NR_pos_enh2</w:t>
            </w:r>
          </w:p>
        </w:tc>
        <w:tc>
          <w:tcPr>
            <w:tcW w:w="513" w:type="pct"/>
          </w:tcPr>
          <w:p w14:paraId="2FBC07DC" w14:textId="2BF48C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3CBDEFF" w14:textId="77777777" w:rsidTr="00635315">
        <w:tc>
          <w:tcPr>
            <w:tcW w:w="452" w:type="pct"/>
          </w:tcPr>
          <w:p w14:paraId="5BC54A64" w14:textId="4F36CD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R4-2301930</w:t>
            </w:r>
          </w:p>
        </w:tc>
        <w:tc>
          <w:tcPr>
            <w:tcW w:w="1069" w:type="pct"/>
          </w:tcPr>
          <w:p w14:paraId="3AC3C129" w14:textId="047B70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 with per-FR gap R15</w:t>
            </w:r>
          </w:p>
        </w:tc>
        <w:tc>
          <w:tcPr>
            <w:tcW w:w="600" w:type="pct"/>
          </w:tcPr>
          <w:p w14:paraId="02D60BC7" w14:textId="0E85B4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688E8883" w14:textId="3A78EA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F1804C6" w14:textId="4BCE53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2943</w:t>
            </w:r>
          </w:p>
        </w:tc>
        <w:tc>
          <w:tcPr>
            <w:tcW w:w="220" w:type="pct"/>
          </w:tcPr>
          <w:p w14:paraId="177C021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B68DDE3" w14:textId="455F3E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5115036A" w14:textId="71DBE9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E30CAF5" w14:textId="1CA884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20E6DD7E" w14:textId="07F5D6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689D110" w14:textId="77777777" w:rsidTr="00635315">
        <w:tc>
          <w:tcPr>
            <w:tcW w:w="452" w:type="pct"/>
          </w:tcPr>
          <w:p w14:paraId="1037FD75" w14:textId="602611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R4-2303150</w:t>
            </w:r>
          </w:p>
        </w:tc>
        <w:tc>
          <w:tcPr>
            <w:tcW w:w="1069" w:type="pct"/>
          </w:tcPr>
          <w:p w14:paraId="4F033D8E" w14:textId="2F6724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 with per-FR gap R15</w:t>
            </w:r>
          </w:p>
        </w:tc>
        <w:tc>
          <w:tcPr>
            <w:tcW w:w="600" w:type="pct"/>
          </w:tcPr>
          <w:p w14:paraId="4A5D5870" w14:textId="22DF45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7A169115" w14:textId="6A73F8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EC8CF02" w14:textId="7DFF84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2943</w:t>
            </w:r>
          </w:p>
        </w:tc>
        <w:tc>
          <w:tcPr>
            <w:tcW w:w="220" w:type="pct"/>
          </w:tcPr>
          <w:p w14:paraId="08BA6DA6" w14:textId="4E997F22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30D3EAF" w14:textId="71AF1B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5E2AC76B" w14:textId="65C3FF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A3139DA" w14:textId="2B27EF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D851BD7" w14:textId="362CDE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6764424" w14:textId="77777777" w:rsidTr="00635315">
        <w:tc>
          <w:tcPr>
            <w:tcW w:w="452" w:type="pct"/>
          </w:tcPr>
          <w:p w14:paraId="240ABA3C" w14:textId="7220EA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R4-2301931</w:t>
            </w:r>
          </w:p>
        </w:tc>
        <w:tc>
          <w:tcPr>
            <w:tcW w:w="1069" w:type="pct"/>
          </w:tcPr>
          <w:p w14:paraId="4A97545B" w14:textId="73C3A2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 with per-FR gap R16</w:t>
            </w:r>
          </w:p>
        </w:tc>
        <w:tc>
          <w:tcPr>
            <w:tcW w:w="600" w:type="pct"/>
          </w:tcPr>
          <w:p w14:paraId="2A8C089E" w14:textId="333161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59335BE8" w14:textId="086CCA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259AA33" w14:textId="509E09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2944</w:t>
            </w:r>
          </w:p>
        </w:tc>
        <w:tc>
          <w:tcPr>
            <w:tcW w:w="220" w:type="pct"/>
          </w:tcPr>
          <w:p w14:paraId="64E334F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B743B79" w14:textId="59D192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51A9D4C" w14:textId="57F206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9114EB0" w14:textId="7AF7B1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0804AD3A" w14:textId="0B72CE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7819B92" w14:textId="77777777" w:rsidTr="00635315">
        <w:tc>
          <w:tcPr>
            <w:tcW w:w="452" w:type="pct"/>
          </w:tcPr>
          <w:p w14:paraId="6808B856" w14:textId="023A00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R4-2301932</w:t>
            </w:r>
          </w:p>
        </w:tc>
        <w:tc>
          <w:tcPr>
            <w:tcW w:w="1069" w:type="pct"/>
          </w:tcPr>
          <w:p w14:paraId="3194B7B3" w14:textId="0629DE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 with per-FR gap R17</w:t>
            </w:r>
          </w:p>
        </w:tc>
        <w:tc>
          <w:tcPr>
            <w:tcW w:w="600" w:type="pct"/>
          </w:tcPr>
          <w:p w14:paraId="31581C8E" w14:textId="0F5B79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1C4C34DA" w14:textId="435232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2944AB1" w14:textId="435653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2945</w:t>
            </w:r>
          </w:p>
        </w:tc>
        <w:tc>
          <w:tcPr>
            <w:tcW w:w="220" w:type="pct"/>
          </w:tcPr>
          <w:p w14:paraId="7E02245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382439" w14:textId="61CD6D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BD26EA9" w14:textId="20EE9C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2EBF59B" w14:textId="7D03E0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139F53A" w14:textId="18B6A3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7A11C8E" w14:textId="77777777" w:rsidTr="00635315">
        <w:tc>
          <w:tcPr>
            <w:tcW w:w="452" w:type="pct"/>
          </w:tcPr>
          <w:p w14:paraId="217C3482" w14:textId="1AD11F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R4-2301933</w:t>
            </w:r>
          </w:p>
        </w:tc>
        <w:tc>
          <w:tcPr>
            <w:tcW w:w="1069" w:type="pct"/>
          </w:tcPr>
          <w:p w14:paraId="34F71447" w14:textId="63BD9A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 with per-FR gap R18</w:t>
            </w:r>
          </w:p>
        </w:tc>
        <w:tc>
          <w:tcPr>
            <w:tcW w:w="600" w:type="pct"/>
          </w:tcPr>
          <w:p w14:paraId="05D1B25A" w14:textId="7BDE25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58B3CFE8" w14:textId="144599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53BCD61" w14:textId="4D1BAF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2946</w:t>
            </w:r>
          </w:p>
        </w:tc>
        <w:tc>
          <w:tcPr>
            <w:tcW w:w="220" w:type="pct"/>
          </w:tcPr>
          <w:p w14:paraId="6242AA6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28FF2AF" w14:textId="3A1B73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75DDF11" w14:textId="4A1AFF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743718E" w14:textId="08D698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01684163" w14:textId="2B99D1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2D1AB61" w14:textId="77777777" w:rsidTr="00635315">
        <w:tc>
          <w:tcPr>
            <w:tcW w:w="452" w:type="pct"/>
          </w:tcPr>
          <w:p w14:paraId="72C5A327" w14:textId="00A884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R4-2301934</w:t>
            </w:r>
          </w:p>
        </w:tc>
        <w:tc>
          <w:tcPr>
            <w:tcW w:w="1069" w:type="pct"/>
          </w:tcPr>
          <w:p w14:paraId="2310F1B3" w14:textId="5BE667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meausurement period R16</w:t>
            </w:r>
          </w:p>
        </w:tc>
        <w:tc>
          <w:tcPr>
            <w:tcW w:w="600" w:type="pct"/>
          </w:tcPr>
          <w:p w14:paraId="5C153478" w14:textId="311171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48AD4A2" w14:textId="053887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D0C1A0D" w14:textId="64ACBE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2947</w:t>
            </w:r>
          </w:p>
        </w:tc>
        <w:tc>
          <w:tcPr>
            <w:tcW w:w="220" w:type="pct"/>
          </w:tcPr>
          <w:p w14:paraId="64503E5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744C5F" w14:textId="5225EF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9A2BE45" w14:textId="1451AF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36A03F4" w14:textId="1CCE53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513" w:type="pct"/>
          </w:tcPr>
          <w:p w14:paraId="55268BE5" w14:textId="325D77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230B9575" w14:textId="77777777" w:rsidTr="00635315">
        <w:tc>
          <w:tcPr>
            <w:tcW w:w="452" w:type="pct"/>
          </w:tcPr>
          <w:p w14:paraId="77041109" w14:textId="0E7167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R4-2301935</w:t>
            </w:r>
          </w:p>
        </w:tc>
        <w:tc>
          <w:tcPr>
            <w:tcW w:w="1069" w:type="pct"/>
          </w:tcPr>
          <w:p w14:paraId="720E7E87" w14:textId="2FAF67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meausurement period R17</w:t>
            </w:r>
          </w:p>
        </w:tc>
        <w:tc>
          <w:tcPr>
            <w:tcW w:w="600" w:type="pct"/>
          </w:tcPr>
          <w:p w14:paraId="3118EF6A" w14:textId="772FAA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24A57E6A" w14:textId="7ABB32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BEF783A" w14:textId="7A85DF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2948</w:t>
            </w:r>
          </w:p>
        </w:tc>
        <w:tc>
          <w:tcPr>
            <w:tcW w:w="220" w:type="pct"/>
          </w:tcPr>
          <w:p w14:paraId="2CE4537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E62C296" w14:textId="7CECA8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DCFE3D6" w14:textId="1E0BAD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B645F6F" w14:textId="410428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513" w:type="pct"/>
          </w:tcPr>
          <w:p w14:paraId="04AE053D" w14:textId="579B6B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53502CFF" w14:textId="77777777" w:rsidTr="00635315">
        <w:tc>
          <w:tcPr>
            <w:tcW w:w="452" w:type="pct"/>
          </w:tcPr>
          <w:p w14:paraId="5F23258B" w14:textId="45DB0B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R4-2301936</w:t>
            </w:r>
          </w:p>
        </w:tc>
        <w:tc>
          <w:tcPr>
            <w:tcW w:w="1069" w:type="pct"/>
          </w:tcPr>
          <w:p w14:paraId="62643224" w14:textId="7F5DB7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meausurement period R18</w:t>
            </w:r>
          </w:p>
        </w:tc>
        <w:tc>
          <w:tcPr>
            <w:tcW w:w="600" w:type="pct"/>
          </w:tcPr>
          <w:p w14:paraId="38E47774" w14:textId="494D47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2FC777F4" w14:textId="34C6A8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251AB2D" w14:textId="44290A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2949</w:t>
            </w:r>
          </w:p>
        </w:tc>
        <w:tc>
          <w:tcPr>
            <w:tcW w:w="220" w:type="pct"/>
          </w:tcPr>
          <w:p w14:paraId="6220A78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9C7B924" w14:textId="7583E6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E165E6A" w14:textId="60392E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B30D528" w14:textId="0CC5EF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513" w:type="pct"/>
          </w:tcPr>
          <w:p w14:paraId="7B6E58C3" w14:textId="2083D6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902D622" w14:textId="77777777" w:rsidTr="00635315">
        <w:tc>
          <w:tcPr>
            <w:tcW w:w="452" w:type="pct"/>
          </w:tcPr>
          <w:p w14:paraId="35AD889D" w14:textId="4CDD83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R4-2301937</w:t>
            </w:r>
          </w:p>
        </w:tc>
        <w:tc>
          <w:tcPr>
            <w:tcW w:w="1069" w:type="pct"/>
          </w:tcPr>
          <w:p w14:paraId="5D5EB17F" w14:textId="690BE6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positioning test cases R16</w:t>
            </w:r>
          </w:p>
        </w:tc>
        <w:tc>
          <w:tcPr>
            <w:tcW w:w="600" w:type="pct"/>
          </w:tcPr>
          <w:p w14:paraId="14CC3366" w14:textId="089889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78DC96DC" w14:textId="5EE03B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19468B6" w14:textId="5B5F75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2950</w:t>
            </w:r>
          </w:p>
        </w:tc>
        <w:tc>
          <w:tcPr>
            <w:tcW w:w="220" w:type="pct"/>
          </w:tcPr>
          <w:p w14:paraId="7581F27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53EE193" w14:textId="78364A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8607615" w14:textId="55C6B0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79EC784" w14:textId="42802A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513" w:type="pct"/>
          </w:tcPr>
          <w:p w14:paraId="4158DC29" w14:textId="49E4CB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440C4E2" w14:textId="77777777" w:rsidTr="00635315">
        <w:tc>
          <w:tcPr>
            <w:tcW w:w="452" w:type="pct"/>
          </w:tcPr>
          <w:p w14:paraId="6094D75E" w14:textId="33CDEF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R4-2301938</w:t>
            </w:r>
          </w:p>
        </w:tc>
        <w:tc>
          <w:tcPr>
            <w:tcW w:w="1069" w:type="pct"/>
          </w:tcPr>
          <w:p w14:paraId="4917139B" w14:textId="7E62A8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positioning test cases R17</w:t>
            </w:r>
          </w:p>
        </w:tc>
        <w:tc>
          <w:tcPr>
            <w:tcW w:w="600" w:type="pct"/>
          </w:tcPr>
          <w:p w14:paraId="1557EEB6" w14:textId="29E357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696D87F1" w14:textId="119438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A0521DD" w14:textId="7E4B80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2951</w:t>
            </w:r>
          </w:p>
        </w:tc>
        <w:tc>
          <w:tcPr>
            <w:tcW w:w="220" w:type="pct"/>
          </w:tcPr>
          <w:p w14:paraId="21F0D1A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EA8FB78" w14:textId="3198F5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3C3FCB8" w14:textId="54164A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0C2D551" w14:textId="7629DB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513" w:type="pct"/>
          </w:tcPr>
          <w:p w14:paraId="3D7E604A" w14:textId="3ECFD3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1C25607" w14:textId="77777777" w:rsidTr="00635315">
        <w:tc>
          <w:tcPr>
            <w:tcW w:w="452" w:type="pct"/>
          </w:tcPr>
          <w:p w14:paraId="723CB14B" w14:textId="176AEF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R4-2301939</w:t>
            </w:r>
          </w:p>
        </w:tc>
        <w:tc>
          <w:tcPr>
            <w:tcW w:w="1069" w:type="pct"/>
          </w:tcPr>
          <w:p w14:paraId="1D6A7253" w14:textId="7C837E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positioning test cases R18</w:t>
            </w:r>
          </w:p>
        </w:tc>
        <w:tc>
          <w:tcPr>
            <w:tcW w:w="600" w:type="pct"/>
          </w:tcPr>
          <w:p w14:paraId="17B0992B" w14:textId="5B8C60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6CF0D73E" w14:textId="3360B5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E7E5072" w14:textId="201247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2952</w:t>
            </w:r>
          </w:p>
        </w:tc>
        <w:tc>
          <w:tcPr>
            <w:tcW w:w="220" w:type="pct"/>
          </w:tcPr>
          <w:p w14:paraId="7EE1070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9D824EA" w14:textId="785E0F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40CD87D" w14:textId="4B8F7C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BD9DEB8" w14:textId="5AA0E6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513" w:type="pct"/>
          </w:tcPr>
          <w:p w14:paraId="0042123D" w14:textId="69AC03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39C8360" w14:textId="77777777" w:rsidTr="00635315">
        <w:tc>
          <w:tcPr>
            <w:tcW w:w="452" w:type="pct"/>
          </w:tcPr>
          <w:p w14:paraId="4F362966" w14:textId="4668AD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R4-2301940</w:t>
            </w:r>
          </w:p>
        </w:tc>
        <w:tc>
          <w:tcPr>
            <w:tcW w:w="1069" w:type="pct"/>
          </w:tcPr>
          <w:p w14:paraId="6BDEFB9A" w14:textId="38CF27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positioning accuracy requirements R16</w:t>
            </w:r>
          </w:p>
        </w:tc>
        <w:tc>
          <w:tcPr>
            <w:tcW w:w="600" w:type="pct"/>
          </w:tcPr>
          <w:p w14:paraId="64674312" w14:textId="7E261A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6884FAC1" w14:textId="16D4EE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094A98F" w14:textId="01C90B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2953</w:t>
            </w:r>
          </w:p>
        </w:tc>
        <w:tc>
          <w:tcPr>
            <w:tcW w:w="220" w:type="pct"/>
          </w:tcPr>
          <w:p w14:paraId="7239BEE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C5E33C2" w14:textId="18BE89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4F47304" w14:textId="60A716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0ED3C9E" w14:textId="050542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513" w:type="pct"/>
          </w:tcPr>
          <w:p w14:paraId="483B3CE9" w14:textId="35E032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E0C7AE8" w14:textId="77777777" w:rsidTr="00635315">
        <w:tc>
          <w:tcPr>
            <w:tcW w:w="452" w:type="pct"/>
          </w:tcPr>
          <w:p w14:paraId="2EC02CBF" w14:textId="2FD3D0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R4-2301941</w:t>
            </w:r>
          </w:p>
        </w:tc>
        <w:tc>
          <w:tcPr>
            <w:tcW w:w="1069" w:type="pct"/>
          </w:tcPr>
          <w:p w14:paraId="1D8165F1" w14:textId="6BF57D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positioning accuracy requirements R17</w:t>
            </w:r>
          </w:p>
        </w:tc>
        <w:tc>
          <w:tcPr>
            <w:tcW w:w="600" w:type="pct"/>
          </w:tcPr>
          <w:p w14:paraId="08309E21" w14:textId="43D7D4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4C2F07B8" w14:textId="49F63E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347EC5E" w14:textId="06D5A2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2954</w:t>
            </w:r>
          </w:p>
        </w:tc>
        <w:tc>
          <w:tcPr>
            <w:tcW w:w="220" w:type="pct"/>
          </w:tcPr>
          <w:p w14:paraId="3943B9C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63AC2C8" w14:textId="4CCDFE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74F7B66" w14:textId="1599AA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F3DE4ED" w14:textId="432510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513" w:type="pct"/>
          </w:tcPr>
          <w:p w14:paraId="14842F04" w14:textId="7FF007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386B4D2" w14:textId="77777777" w:rsidTr="00635315">
        <w:tc>
          <w:tcPr>
            <w:tcW w:w="452" w:type="pct"/>
          </w:tcPr>
          <w:p w14:paraId="6C107E6C" w14:textId="21D3A2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R4-2301942</w:t>
            </w:r>
          </w:p>
        </w:tc>
        <w:tc>
          <w:tcPr>
            <w:tcW w:w="1069" w:type="pct"/>
          </w:tcPr>
          <w:p w14:paraId="4FCED60B" w14:textId="4F0DC3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positioning accuracy requirements R18</w:t>
            </w:r>
          </w:p>
        </w:tc>
        <w:tc>
          <w:tcPr>
            <w:tcW w:w="600" w:type="pct"/>
          </w:tcPr>
          <w:p w14:paraId="4CF6318C" w14:textId="5E138A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1BD7A1A0" w14:textId="2EB27D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A6041D4" w14:textId="1076DB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2955</w:t>
            </w:r>
          </w:p>
        </w:tc>
        <w:tc>
          <w:tcPr>
            <w:tcW w:w="220" w:type="pct"/>
          </w:tcPr>
          <w:p w14:paraId="19CA3F8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EF3EBE4" w14:textId="3AE154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EAD7F77" w14:textId="7162F8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0FFD8F7" w14:textId="7CF753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513" w:type="pct"/>
          </w:tcPr>
          <w:p w14:paraId="42334263" w14:textId="3741F8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C3BD93F" w14:textId="77777777" w:rsidTr="00635315">
        <w:tc>
          <w:tcPr>
            <w:tcW w:w="452" w:type="pct"/>
          </w:tcPr>
          <w:p w14:paraId="49F613A6" w14:textId="5F0A23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R4-2301944</w:t>
            </w:r>
          </w:p>
        </w:tc>
        <w:tc>
          <w:tcPr>
            <w:tcW w:w="1069" w:type="pct"/>
          </w:tcPr>
          <w:p w14:paraId="005CA977" w14:textId="22F14E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pre-MG related requirements</w:t>
            </w:r>
          </w:p>
        </w:tc>
        <w:tc>
          <w:tcPr>
            <w:tcW w:w="600" w:type="pct"/>
          </w:tcPr>
          <w:p w14:paraId="7DDDEBC1" w14:textId="1E5A64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45AA4DCA" w14:textId="0CE143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1771E38" w14:textId="38E1E7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2956</w:t>
            </w:r>
          </w:p>
        </w:tc>
        <w:tc>
          <w:tcPr>
            <w:tcW w:w="220" w:type="pct"/>
          </w:tcPr>
          <w:p w14:paraId="41CF0A0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EC0BDE2" w14:textId="4D6DAE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3414CF0" w14:textId="03DF08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B3151C0" w14:textId="1E5093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3" w:type="pct"/>
          </w:tcPr>
          <w:p w14:paraId="2E1A264B" w14:textId="142C0D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2F6633C" w14:textId="77777777" w:rsidTr="00635315">
        <w:tc>
          <w:tcPr>
            <w:tcW w:w="452" w:type="pct"/>
          </w:tcPr>
          <w:p w14:paraId="66E86DA2" w14:textId="7149F3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R4-2303221</w:t>
            </w:r>
          </w:p>
        </w:tc>
        <w:tc>
          <w:tcPr>
            <w:tcW w:w="1069" w:type="pct"/>
          </w:tcPr>
          <w:p w14:paraId="7DC2DC14" w14:textId="3D03D5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pre-MG related requirements</w:t>
            </w:r>
          </w:p>
        </w:tc>
        <w:tc>
          <w:tcPr>
            <w:tcW w:w="600" w:type="pct"/>
          </w:tcPr>
          <w:p w14:paraId="3781F19D" w14:textId="572FDC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</w:t>
            </w:r>
          </w:p>
        </w:tc>
        <w:tc>
          <w:tcPr>
            <w:tcW w:w="379" w:type="pct"/>
          </w:tcPr>
          <w:p w14:paraId="0F1EE1BD" w14:textId="6228C9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EC6D100" w14:textId="51C6DC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2956</w:t>
            </w:r>
          </w:p>
        </w:tc>
        <w:tc>
          <w:tcPr>
            <w:tcW w:w="220" w:type="pct"/>
          </w:tcPr>
          <w:p w14:paraId="1C4CAF77" w14:textId="5516A7D2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4F42021" w14:textId="61310B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8158CB" w14:textId="319F13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1385689" w14:textId="3EB4BB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3" w:type="pct"/>
          </w:tcPr>
          <w:p w14:paraId="795CAA18" w14:textId="36845C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050A795" w14:textId="77777777" w:rsidTr="00635315">
        <w:tc>
          <w:tcPr>
            <w:tcW w:w="452" w:type="pct"/>
          </w:tcPr>
          <w:p w14:paraId="2CB02425" w14:textId="5139C2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R4-2301945</w:t>
            </w:r>
          </w:p>
        </w:tc>
        <w:tc>
          <w:tcPr>
            <w:tcW w:w="1069" w:type="pct"/>
          </w:tcPr>
          <w:p w14:paraId="7C675F5A" w14:textId="2FDB9B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pre-MG related requirements R18</w:t>
            </w:r>
          </w:p>
        </w:tc>
        <w:tc>
          <w:tcPr>
            <w:tcW w:w="600" w:type="pct"/>
          </w:tcPr>
          <w:p w14:paraId="24C1FD94" w14:textId="16D940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4129D03C" w14:textId="2798FA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C2673D9" w14:textId="32DA78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2957</w:t>
            </w:r>
          </w:p>
        </w:tc>
        <w:tc>
          <w:tcPr>
            <w:tcW w:w="220" w:type="pct"/>
          </w:tcPr>
          <w:p w14:paraId="6A3734C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2F1AF1B" w14:textId="02607F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CD78AB4" w14:textId="4AF689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3F10AD0" w14:textId="6F0629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3" w:type="pct"/>
          </w:tcPr>
          <w:p w14:paraId="713884EF" w14:textId="5A64AC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C7D70EC" w14:textId="77777777" w:rsidTr="00635315">
        <w:tc>
          <w:tcPr>
            <w:tcW w:w="452" w:type="pct"/>
          </w:tcPr>
          <w:p w14:paraId="0670BD19" w14:textId="1361D0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R4-2301946</w:t>
            </w:r>
          </w:p>
        </w:tc>
        <w:tc>
          <w:tcPr>
            <w:tcW w:w="1069" w:type="pct"/>
          </w:tcPr>
          <w:p w14:paraId="2E1325E6" w14:textId="2A8E2B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NCSG related requirements</w:t>
            </w:r>
          </w:p>
        </w:tc>
        <w:tc>
          <w:tcPr>
            <w:tcW w:w="600" w:type="pct"/>
          </w:tcPr>
          <w:p w14:paraId="2FA1BCC7" w14:textId="2B2D53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6AD3D80F" w14:textId="04F2BB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C14B960" w14:textId="6F0D13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2958</w:t>
            </w:r>
          </w:p>
        </w:tc>
        <w:tc>
          <w:tcPr>
            <w:tcW w:w="220" w:type="pct"/>
          </w:tcPr>
          <w:p w14:paraId="2218708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EA14D39" w14:textId="63BD52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D1C524F" w14:textId="711B66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28E68EE" w14:textId="4331D6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3" w:type="pct"/>
          </w:tcPr>
          <w:p w14:paraId="1C5C5033" w14:textId="6A11C1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B0A23E7" w14:textId="77777777" w:rsidTr="00635315">
        <w:tc>
          <w:tcPr>
            <w:tcW w:w="452" w:type="pct"/>
          </w:tcPr>
          <w:p w14:paraId="4B86930D" w14:textId="0F103B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R4-2303222</w:t>
            </w:r>
          </w:p>
        </w:tc>
        <w:tc>
          <w:tcPr>
            <w:tcW w:w="1069" w:type="pct"/>
          </w:tcPr>
          <w:p w14:paraId="04C439A3" w14:textId="7CCA24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NCSG related requirements</w:t>
            </w:r>
          </w:p>
        </w:tc>
        <w:tc>
          <w:tcPr>
            <w:tcW w:w="600" w:type="pct"/>
          </w:tcPr>
          <w:p w14:paraId="76E3C282" w14:textId="71D538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1AA9DA15" w14:textId="1BE548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1201DFE" w14:textId="460A65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2958</w:t>
            </w:r>
          </w:p>
        </w:tc>
        <w:tc>
          <w:tcPr>
            <w:tcW w:w="220" w:type="pct"/>
          </w:tcPr>
          <w:p w14:paraId="482B3BE4" w14:textId="17DB477B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DA57086" w14:textId="5251FD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EDA89B1" w14:textId="2E76B3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0E109F0" w14:textId="1ACC33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3" w:type="pct"/>
          </w:tcPr>
          <w:p w14:paraId="044736B3" w14:textId="26D631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EEBBE93" w14:textId="77777777" w:rsidTr="00635315">
        <w:tc>
          <w:tcPr>
            <w:tcW w:w="452" w:type="pct"/>
          </w:tcPr>
          <w:p w14:paraId="1DEDE3FD" w14:textId="64FAEE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R4-2301947</w:t>
            </w:r>
          </w:p>
        </w:tc>
        <w:tc>
          <w:tcPr>
            <w:tcW w:w="1069" w:type="pct"/>
          </w:tcPr>
          <w:p w14:paraId="4A502000" w14:textId="09943B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NCSG related requirements R18</w:t>
            </w:r>
          </w:p>
        </w:tc>
        <w:tc>
          <w:tcPr>
            <w:tcW w:w="600" w:type="pct"/>
          </w:tcPr>
          <w:p w14:paraId="7EE87796" w14:textId="16ACA4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740C2A8" w14:textId="78220C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A7888F6" w14:textId="4D506F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2959</w:t>
            </w:r>
          </w:p>
        </w:tc>
        <w:tc>
          <w:tcPr>
            <w:tcW w:w="220" w:type="pct"/>
          </w:tcPr>
          <w:p w14:paraId="0D2B2EB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CAC0B28" w14:textId="21C6FA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F34CDDA" w14:textId="69768E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7CA199C" w14:textId="04445A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3" w:type="pct"/>
          </w:tcPr>
          <w:p w14:paraId="0F45416D" w14:textId="4D4530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F3F7346" w14:textId="77777777" w:rsidTr="00635315">
        <w:tc>
          <w:tcPr>
            <w:tcW w:w="452" w:type="pct"/>
          </w:tcPr>
          <w:p w14:paraId="10758D1F" w14:textId="203622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R4-2301949</w:t>
            </w:r>
          </w:p>
        </w:tc>
        <w:tc>
          <w:tcPr>
            <w:tcW w:w="1069" w:type="pct"/>
          </w:tcPr>
          <w:p w14:paraId="08B39FD4" w14:textId="57E366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HO requirements for NTN</w:t>
            </w:r>
          </w:p>
        </w:tc>
        <w:tc>
          <w:tcPr>
            <w:tcW w:w="600" w:type="pct"/>
          </w:tcPr>
          <w:p w14:paraId="6E073904" w14:textId="49ED7D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262346B7" w14:textId="36EFD7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25CA27D" w14:textId="2A2419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2960</w:t>
            </w:r>
          </w:p>
        </w:tc>
        <w:tc>
          <w:tcPr>
            <w:tcW w:w="220" w:type="pct"/>
          </w:tcPr>
          <w:p w14:paraId="26D25E3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F763947" w14:textId="45F498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58040F2" w14:textId="537ED6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44849F9" w14:textId="43F428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244AA8EE" w14:textId="08BDC7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6724D52" w14:textId="77777777" w:rsidTr="00635315">
        <w:tc>
          <w:tcPr>
            <w:tcW w:w="452" w:type="pct"/>
          </w:tcPr>
          <w:p w14:paraId="405DB372" w14:textId="6A0CEE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R4-2303296</w:t>
            </w:r>
          </w:p>
        </w:tc>
        <w:tc>
          <w:tcPr>
            <w:tcW w:w="1069" w:type="pct"/>
          </w:tcPr>
          <w:p w14:paraId="65B9E372" w14:textId="0D33CD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HO requirements for NTN</w:t>
            </w:r>
          </w:p>
        </w:tc>
        <w:tc>
          <w:tcPr>
            <w:tcW w:w="600" w:type="pct"/>
          </w:tcPr>
          <w:p w14:paraId="275784C0" w14:textId="175329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638C88A6" w14:textId="6C5C26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1632C69" w14:textId="264B6E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2960</w:t>
            </w:r>
          </w:p>
        </w:tc>
        <w:tc>
          <w:tcPr>
            <w:tcW w:w="220" w:type="pct"/>
          </w:tcPr>
          <w:p w14:paraId="74AB8565" w14:textId="36E20239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32957F1" w14:textId="177C05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41FBA41" w14:textId="0BEF7D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0391347" w14:textId="7DB227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48A53F18" w14:textId="3696E0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4C08BCC" w14:textId="77777777" w:rsidTr="00635315">
        <w:tc>
          <w:tcPr>
            <w:tcW w:w="452" w:type="pct"/>
          </w:tcPr>
          <w:p w14:paraId="7644CFB8" w14:textId="29BFD7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R4-2301950</w:t>
            </w:r>
          </w:p>
        </w:tc>
        <w:tc>
          <w:tcPr>
            <w:tcW w:w="1069" w:type="pct"/>
          </w:tcPr>
          <w:p w14:paraId="48E1B94F" w14:textId="3FB9DF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HO requirements for NTN R18</w:t>
            </w:r>
          </w:p>
        </w:tc>
        <w:tc>
          <w:tcPr>
            <w:tcW w:w="600" w:type="pct"/>
          </w:tcPr>
          <w:p w14:paraId="168EE218" w14:textId="58C2E1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28476C2" w14:textId="474235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ECCA142" w14:textId="521028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2961</w:t>
            </w:r>
          </w:p>
        </w:tc>
        <w:tc>
          <w:tcPr>
            <w:tcW w:w="220" w:type="pct"/>
          </w:tcPr>
          <w:p w14:paraId="7B531DF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EB19E64" w14:textId="50E0F8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F16405D" w14:textId="61A241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3B0080D" w14:textId="28C3D0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2331B384" w14:textId="7B1C2B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980A339" w14:textId="77777777" w:rsidTr="00635315">
        <w:tc>
          <w:tcPr>
            <w:tcW w:w="452" w:type="pct"/>
          </w:tcPr>
          <w:p w14:paraId="514F25DD" w14:textId="770275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R4-2301951</w:t>
            </w:r>
          </w:p>
        </w:tc>
        <w:tc>
          <w:tcPr>
            <w:tcW w:w="1069" w:type="pct"/>
          </w:tcPr>
          <w:p w14:paraId="646C5EB5" w14:textId="34537D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requirements for NTN</w:t>
            </w:r>
          </w:p>
        </w:tc>
        <w:tc>
          <w:tcPr>
            <w:tcW w:w="600" w:type="pct"/>
          </w:tcPr>
          <w:p w14:paraId="2C7A3446" w14:textId="0210D7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67343832" w14:textId="5B39CD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95CBD0A" w14:textId="538175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2962</w:t>
            </w:r>
          </w:p>
        </w:tc>
        <w:tc>
          <w:tcPr>
            <w:tcW w:w="220" w:type="pct"/>
          </w:tcPr>
          <w:p w14:paraId="55CD118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72673A3" w14:textId="288919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92EF6E6" w14:textId="2EB039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9C2C8B7" w14:textId="3994DD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409B1BA7" w14:textId="1F0927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529FC00" w14:textId="77777777" w:rsidTr="00635315">
        <w:tc>
          <w:tcPr>
            <w:tcW w:w="452" w:type="pct"/>
          </w:tcPr>
          <w:p w14:paraId="2280E8EC" w14:textId="26B56E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R4-2303297</w:t>
            </w:r>
          </w:p>
        </w:tc>
        <w:tc>
          <w:tcPr>
            <w:tcW w:w="1069" w:type="pct"/>
          </w:tcPr>
          <w:p w14:paraId="46746C18" w14:textId="195B4B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requirements for NTN</w:t>
            </w:r>
          </w:p>
        </w:tc>
        <w:tc>
          <w:tcPr>
            <w:tcW w:w="600" w:type="pct"/>
          </w:tcPr>
          <w:p w14:paraId="7B639DB2" w14:textId="5E7BCF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7A5B2B8" w14:textId="4EC538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AC61CD3" w14:textId="7F06B3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2962</w:t>
            </w:r>
          </w:p>
        </w:tc>
        <w:tc>
          <w:tcPr>
            <w:tcW w:w="220" w:type="pct"/>
          </w:tcPr>
          <w:p w14:paraId="4D4CBEA4" w14:textId="3F272F4A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43A7A50" w14:textId="5D4DFC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27315A6" w14:textId="13CC6F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41238D4" w14:textId="24CDDD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3A1AE758" w14:textId="08AEE1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C23D4A1" w14:textId="77777777" w:rsidTr="00635315">
        <w:tc>
          <w:tcPr>
            <w:tcW w:w="452" w:type="pct"/>
          </w:tcPr>
          <w:p w14:paraId="33D766B6" w14:textId="35A122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R4-2301952</w:t>
            </w:r>
          </w:p>
        </w:tc>
        <w:tc>
          <w:tcPr>
            <w:tcW w:w="1069" w:type="pct"/>
          </w:tcPr>
          <w:p w14:paraId="698C2E7A" w14:textId="01B04F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requirements for NTN R18</w:t>
            </w:r>
          </w:p>
        </w:tc>
        <w:tc>
          <w:tcPr>
            <w:tcW w:w="600" w:type="pct"/>
          </w:tcPr>
          <w:p w14:paraId="41E000C5" w14:textId="63F936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498A6879" w14:textId="6AA284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DD6BACE" w14:textId="77CC7C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2963</w:t>
            </w:r>
          </w:p>
        </w:tc>
        <w:tc>
          <w:tcPr>
            <w:tcW w:w="220" w:type="pct"/>
          </w:tcPr>
          <w:p w14:paraId="11C94A4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234412A" w14:textId="7ADB47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9B4D640" w14:textId="494225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98C47F8" w14:textId="099ECC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65B1AC17" w14:textId="2C1355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8003123" w14:textId="77777777" w:rsidTr="00635315">
        <w:tc>
          <w:tcPr>
            <w:tcW w:w="452" w:type="pct"/>
          </w:tcPr>
          <w:p w14:paraId="458BA9EE" w14:textId="5A69C0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R4-2301959</w:t>
            </w:r>
          </w:p>
        </w:tc>
        <w:tc>
          <w:tcPr>
            <w:tcW w:w="1069" w:type="pct"/>
          </w:tcPr>
          <w:p w14:paraId="1A02FC7C" w14:textId="261AA9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measurement requirements for INACTIVE</w:t>
            </w:r>
          </w:p>
        </w:tc>
        <w:tc>
          <w:tcPr>
            <w:tcW w:w="600" w:type="pct"/>
          </w:tcPr>
          <w:p w14:paraId="7F9CDF89" w14:textId="67E55A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40387757" w14:textId="64DA74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1472616" w14:textId="2BA976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2964</w:t>
            </w:r>
          </w:p>
        </w:tc>
        <w:tc>
          <w:tcPr>
            <w:tcW w:w="220" w:type="pct"/>
          </w:tcPr>
          <w:p w14:paraId="318CFFE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941CF3C" w14:textId="1F27F4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CB7D882" w14:textId="5AD0C7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3F9D767" w14:textId="168584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3" w:type="pct"/>
          </w:tcPr>
          <w:p w14:paraId="52C98500" w14:textId="1B3EFF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D2E5090" w14:textId="77777777" w:rsidTr="00635315">
        <w:tc>
          <w:tcPr>
            <w:tcW w:w="452" w:type="pct"/>
          </w:tcPr>
          <w:p w14:paraId="501D5570" w14:textId="44D56A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R4-2303215</w:t>
            </w:r>
          </w:p>
        </w:tc>
        <w:tc>
          <w:tcPr>
            <w:tcW w:w="1069" w:type="pct"/>
          </w:tcPr>
          <w:p w14:paraId="10639969" w14:textId="4A6A11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measurement requirements for INACTIVE</w:t>
            </w:r>
          </w:p>
        </w:tc>
        <w:tc>
          <w:tcPr>
            <w:tcW w:w="600" w:type="pct"/>
          </w:tcPr>
          <w:p w14:paraId="5800FDF3" w14:textId="622CD8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91B44F2" w14:textId="6D8AB5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630C071" w14:textId="7D6741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2964</w:t>
            </w:r>
          </w:p>
        </w:tc>
        <w:tc>
          <w:tcPr>
            <w:tcW w:w="220" w:type="pct"/>
          </w:tcPr>
          <w:p w14:paraId="7753A8A8" w14:textId="7D4C6F82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F7A2DAA" w14:textId="785EC1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D36BDAE" w14:textId="663F39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8179DC4" w14:textId="228B39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3" w:type="pct"/>
          </w:tcPr>
          <w:p w14:paraId="6D0C5539" w14:textId="522BDB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C8732D2" w14:textId="77777777" w:rsidTr="00635315">
        <w:tc>
          <w:tcPr>
            <w:tcW w:w="452" w:type="pct"/>
          </w:tcPr>
          <w:p w14:paraId="13A7F425" w14:textId="19B588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R4-2301960</w:t>
            </w:r>
          </w:p>
        </w:tc>
        <w:tc>
          <w:tcPr>
            <w:tcW w:w="1069" w:type="pct"/>
          </w:tcPr>
          <w:p w14:paraId="2D4DF92C" w14:textId="643F3A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measurement requirements for INACTIVE R18</w:t>
            </w:r>
          </w:p>
        </w:tc>
        <w:tc>
          <w:tcPr>
            <w:tcW w:w="600" w:type="pct"/>
          </w:tcPr>
          <w:p w14:paraId="235CDCA3" w14:textId="68B515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C890FEA" w14:textId="060F3B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1344E69" w14:textId="116635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2965</w:t>
            </w:r>
          </w:p>
        </w:tc>
        <w:tc>
          <w:tcPr>
            <w:tcW w:w="220" w:type="pct"/>
          </w:tcPr>
          <w:p w14:paraId="7EB0FA2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6793BC6" w14:textId="1919CF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3F70F24" w14:textId="0E3D53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80CCDB7" w14:textId="61C112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3" w:type="pct"/>
          </w:tcPr>
          <w:p w14:paraId="2E3CC610" w14:textId="46F590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FC398D7" w14:textId="77777777" w:rsidTr="00635315">
        <w:tc>
          <w:tcPr>
            <w:tcW w:w="452" w:type="pct"/>
          </w:tcPr>
          <w:p w14:paraId="1396F1E7" w14:textId="6DCB59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R4-2301961</w:t>
            </w:r>
          </w:p>
        </w:tc>
        <w:tc>
          <w:tcPr>
            <w:tcW w:w="1069" w:type="pct"/>
          </w:tcPr>
          <w:p w14:paraId="20CADE2C" w14:textId="2D2DE0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for PRS measurement outside MG</w:t>
            </w:r>
          </w:p>
        </w:tc>
        <w:tc>
          <w:tcPr>
            <w:tcW w:w="600" w:type="pct"/>
          </w:tcPr>
          <w:p w14:paraId="21B9FAC1" w14:textId="53FA11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76D57D80" w14:textId="3B7FD6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73C8AF6" w14:textId="325EEB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2966</w:t>
            </w:r>
          </w:p>
        </w:tc>
        <w:tc>
          <w:tcPr>
            <w:tcW w:w="220" w:type="pct"/>
          </w:tcPr>
          <w:p w14:paraId="68ABFC1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8F41BBD" w14:textId="7E8906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7D8D968" w14:textId="69BA97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5194A05" w14:textId="3662A8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3" w:type="pct"/>
          </w:tcPr>
          <w:p w14:paraId="06395020" w14:textId="01E61A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393A6754" w14:textId="77777777" w:rsidTr="00635315">
        <w:tc>
          <w:tcPr>
            <w:tcW w:w="452" w:type="pct"/>
          </w:tcPr>
          <w:p w14:paraId="275FA558" w14:textId="109AC1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R4-2301962</w:t>
            </w:r>
          </w:p>
        </w:tc>
        <w:tc>
          <w:tcPr>
            <w:tcW w:w="1069" w:type="pct"/>
          </w:tcPr>
          <w:p w14:paraId="1B56F651" w14:textId="1BED11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for PRS measurement outside MG R18</w:t>
            </w:r>
          </w:p>
        </w:tc>
        <w:tc>
          <w:tcPr>
            <w:tcW w:w="600" w:type="pct"/>
          </w:tcPr>
          <w:p w14:paraId="723430A1" w14:textId="70B6C6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573A7AF6" w14:textId="2EF1A5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98C0D8D" w14:textId="075BB6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2967</w:t>
            </w:r>
          </w:p>
        </w:tc>
        <w:tc>
          <w:tcPr>
            <w:tcW w:w="220" w:type="pct"/>
          </w:tcPr>
          <w:p w14:paraId="0CF0C06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B12E626" w14:textId="6476FF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F13FD65" w14:textId="444657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CECF15E" w14:textId="59A379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3" w:type="pct"/>
          </w:tcPr>
          <w:p w14:paraId="58F48FB8" w14:textId="6F6844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15925316" w14:textId="77777777" w:rsidTr="00635315">
        <w:tc>
          <w:tcPr>
            <w:tcW w:w="452" w:type="pct"/>
          </w:tcPr>
          <w:p w14:paraId="0B553416" w14:textId="298A21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R4-2301964</w:t>
            </w:r>
          </w:p>
        </w:tc>
        <w:tc>
          <w:tcPr>
            <w:tcW w:w="1069" w:type="pct"/>
          </w:tcPr>
          <w:p w14:paraId="5EBBF753" w14:textId="334063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accuracy requirements for Rel-17 positioning</w:t>
            </w:r>
          </w:p>
        </w:tc>
        <w:tc>
          <w:tcPr>
            <w:tcW w:w="600" w:type="pct"/>
          </w:tcPr>
          <w:p w14:paraId="6C0C01FE" w14:textId="482DB3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23B55B1F" w14:textId="1C5A4F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F7572D3" w14:textId="4FA3D5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2968</w:t>
            </w:r>
          </w:p>
        </w:tc>
        <w:tc>
          <w:tcPr>
            <w:tcW w:w="220" w:type="pct"/>
          </w:tcPr>
          <w:p w14:paraId="57C2FC3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E51C13C" w14:textId="5B4D7D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16F080B" w14:textId="46E3C0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B94618B" w14:textId="2A587C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513" w:type="pct"/>
          </w:tcPr>
          <w:p w14:paraId="766ED946" w14:textId="1F9A8E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E426402" w14:textId="77777777" w:rsidTr="00635315">
        <w:tc>
          <w:tcPr>
            <w:tcW w:w="452" w:type="pct"/>
          </w:tcPr>
          <w:p w14:paraId="0EBA3C94" w14:textId="5403A7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R4-2303216</w:t>
            </w:r>
          </w:p>
        </w:tc>
        <w:tc>
          <w:tcPr>
            <w:tcW w:w="1069" w:type="pct"/>
          </w:tcPr>
          <w:p w14:paraId="19B2BBB5" w14:textId="2B35F1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accuracy requirements for Rel-17 positioning</w:t>
            </w:r>
          </w:p>
        </w:tc>
        <w:tc>
          <w:tcPr>
            <w:tcW w:w="600" w:type="pct"/>
          </w:tcPr>
          <w:p w14:paraId="78D7BC3B" w14:textId="4F70C6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75D2D75" w14:textId="3479F1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CA58519" w14:textId="4531F5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2968</w:t>
            </w:r>
          </w:p>
        </w:tc>
        <w:tc>
          <w:tcPr>
            <w:tcW w:w="220" w:type="pct"/>
          </w:tcPr>
          <w:p w14:paraId="14EFCE47" w14:textId="289EF064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EC92420" w14:textId="7478EC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57BD185" w14:textId="5E1A3D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A219263" w14:textId="2FB216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513" w:type="pct"/>
          </w:tcPr>
          <w:p w14:paraId="04F9CD37" w14:textId="5E28FD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468FAAB" w14:textId="77777777" w:rsidTr="00635315">
        <w:tc>
          <w:tcPr>
            <w:tcW w:w="452" w:type="pct"/>
          </w:tcPr>
          <w:p w14:paraId="777B38B1" w14:textId="4A6536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R4-2301965</w:t>
            </w:r>
          </w:p>
        </w:tc>
        <w:tc>
          <w:tcPr>
            <w:tcW w:w="1069" w:type="pct"/>
          </w:tcPr>
          <w:p w14:paraId="4D3AD67C" w14:textId="27FB12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accuracy requirements for Rel-17 positioning R18</w:t>
            </w:r>
          </w:p>
        </w:tc>
        <w:tc>
          <w:tcPr>
            <w:tcW w:w="600" w:type="pct"/>
          </w:tcPr>
          <w:p w14:paraId="65433A5F" w14:textId="65F7FD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5F233ADB" w14:textId="75CA2E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595D66C" w14:textId="686BBD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2969</w:t>
            </w:r>
          </w:p>
        </w:tc>
        <w:tc>
          <w:tcPr>
            <w:tcW w:w="220" w:type="pct"/>
          </w:tcPr>
          <w:p w14:paraId="404FD88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232B771" w14:textId="0846C2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EB44250" w14:textId="1D8E07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460F637" w14:textId="6CD19A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513" w:type="pct"/>
          </w:tcPr>
          <w:p w14:paraId="76D27F42" w14:textId="400E12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F39234E" w14:textId="77777777" w:rsidTr="00635315">
        <w:tc>
          <w:tcPr>
            <w:tcW w:w="452" w:type="pct"/>
          </w:tcPr>
          <w:p w14:paraId="42704C1C" w14:textId="5E0C3F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R4-2301966</w:t>
            </w:r>
          </w:p>
        </w:tc>
        <w:tc>
          <w:tcPr>
            <w:tcW w:w="1069" w:type="pct"/>
          </w:tcPr>
          <w:p w14:paraId="69249CD8" w14:textId="16DF90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for UE Rx-Tx measurement for PDC</w:t>
            </w:r>
          </w:p>
        </w:tc>
        <w:tc>
          <w:tcPr>
            <w:tcW w:w="600" w:type="pct"/>
          </w:tcPr>
          <w:p w14:paraId="3CA20008" w14:textId="19B7C7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2DE80C86" w14:textId="3A6034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A352D72" w14:textId="17B7E8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2970</w:t>
            </w:r>
          </w:p>
        </w:tc>
        <w:tc>
          <w:tcPr>
            <w:tcW w:w="220" w:type="pct"/>
          </w:tcPr>
          <w:p w14:paraId="251D542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132C2B8" w14:textId="055E49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3650986" w14:textId="0D2AB1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62B3D1D" w14:textId="39E72C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NR_IIOT_URLLC_enh-Core</w:t>
            </w:r>
          </w:p>
        </w:tc>
        <w:tc>
          <w:tcPr>
            <w:tcW w:w="513" w:type="pct"/>
          </w:tcPr>
          <w:p w14:paraId="13D43670" w14:textId="74967D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9CC0AC8" w14:textId="77777777" w:rsidTr="00635315">
        <w:tc>
          <w:tcPr>
            <w:tcW w:w="452" w:type="pct"/>
          </w:tcPr>
          <w:p w14:paraId="6FAF01A9" w14:textId="23C6A6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R4-2303159</w:t>
            </w:r>
          </w:p>
        </w:tc>
        <w:tc>
          <w:tcPr>
            <w:tcW w:w="1069" w:type="pct"/>
          </w:tcPr>
          <w:p w14:paraId="27DFA00B" w14:textId="16F027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for UE Rx-Tx measurement for PDC</w:t>
            </w:r>
          </w:p>
        </w:tc>
        <w:tc>
          <w:tcPr>
            <w:tcW w:w="600" w:type="pct"/>
          </w:tcPr>
          <w:p w14:paraId="490B82EA" w14:textId="1627F6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59AA1855" w14:textId="16256B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D746019" w14:textId="3496CE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2970</w:t>
            </w:r>
          </w:p>
        </w:tc>
        <w:tc>
          <w:tcPr>
            <w:tcW w:w="220" w:type="pct"/>
          </w:tcPr>
          <w:p w14:paraId="24979C84" w14:textId="186C7F74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75C2A20" w14:textId="156242B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5C8F3FA" w14:textId="75A6E5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9449C4F" w14:textId="1EC37E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NR_IIOT_URLLC_enh-Core</w:t>
            </w:r>
          </w:p>
        </w:tc>
        <w:tc>
          <w:tcPr>
            <w:tcW w:w="513" w:type="pct"/>
          </w:tcPr>
          <w:p w14:paraId="782D380C" w14:textId="4CCC12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1EB0C3D" w14:textId="77777777" w:rsidTr="00635315">
        <w:tc>
          <w:tcPr>
            <w:tcW w:w="452" w:type="pct"/>
          </w:tcPr>
          <w:p w14:paraId="0C2645F2" w14:textId="414156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R4-2301967</w:t>
            </w:r>
          </w:p>
        </w:tc>
        <w:tc>
          <w:tcPr>
            <w:tcW w:w="1069" w:type="pct"/>
          </w:tcPr>
          <w:p w14:paraId="33561D13" w14:textId="029C89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for UE Rx-Tx measurement for PDC R18</w:t>
            </w:r>
          </w:p>
        </w:tc>
        <w:tc>
          <w:tcPr>
            <w:tcW w:w="600" w:type="pct"/>
          </w:tcPr>
          <w:p w14:paraId="09A6294E" w14:textId="4A625C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468B3D89" w14:textId="3A74F3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6C488B2" w14:textId="33BC7D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2971</w:t>
            </w:r>
          </w:p>
        </w:tc>
        <w:tc>
          <w:tcPr>
            <w:tcW w:w="220" w:type="pct"/>
          </w:tcPr>
          <w:p w14:paraId="1CBD079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AD99137" w14:textId="613A33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7A49E88" w14:textId="10E1C7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162A00B" w14:textId="40A651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NR_IIOT_URLLC_enh-Core</w:t>
            </w:r>
          </w:p>
        </w:tc>
        <w:tc>
          <w:tcPr>
            <w:tcW w:w="513" w:type="pct"/>
          </w:tcPr>
          <w:p w14:paraId="6FA2C1A0" w14:textId="478B8E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E3C2F38" w14:textId="77777777" w:rsidTr="00635315">
        <w:tc>
          <w:tcPr>
            <w:tcW w:w="452" w:type="pct"/>
          </w:tcPr>
          <w:p w14:paraId="1BFD7E1E" w14:textId="65EC7B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R4-2301968</w:t>
            </w:r>
          </w:p>
        </w:tc>
        <w:tc>
          <w:tcPr>
            <w:tcW w:w="1069" w:type="pct"/>
          </w:tcPr>
          <w:p w14:paraId="66DC058F" w14:textId="3C4880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TCs for PDC measurement</w:t>
            </w:r>
          </w:p>
        </w:tc>
        <w:tc>
          <w:tcPr>
            <w:tcW w:w="600" w:type="pct"/>
          </w:tcPr>
          <w:p w14:paraId="21CE35CA" w14:textId="448527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7EF23D01" w14:textId="435BA5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E1B392A" w14:textId="2DF34B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2972</w:t>
            </w:r>
          </w:p>
        </w:tc>
        <w:tc>
          <w:tcPr>
            <w:tcW w:w="220" w:type="pct"/>
          </w:tcPr>
          <w:p w14:paraId="656CC60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8F5656A" w14:textId="699FE0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94064CF" w14:textId="3565BF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6680FBF" w14:textId="1B7E10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NR_IIOT_URLLC_enh-Perf</w:t>
            </w:r>
          </w:p>
        </w:tc>
        <w:tc>
          <w:tcPr>
            <w:tcW w:w="513" w:type="pct"/>
          </w:tcPr>
          <w:p w14:paraId="7130F537" w14:textId="4E3A6D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D4EE363" w14:textId="77777777" w:rsidTr="00635315">
        <w:tc>
          <w:tcPr>
            <w:tcW w:w="452" w:type="pct"/>
          </w:tcPr>
          <w:p w14:paraId="3E00CFB5" w14:textId="06762B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R4-2301969</w:t>
            </w:r>
          </w:p>
        </w:tc>
        <w:tc>
          <w:tcPr>
            <w:tcW w:w="1069" w:type="pct"/>
          </w:tcPr>
          <w:p w14:paraId="402D33A4" w14:textId="7E7376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TCs for PDC measurement R18</w:t>
            </w:r>
          </w:p>
        </w:tc>
        <w:tc>
          <w:tcPr>
            <w:tcW w:w="600" w:type="pct"/>
          </w:tcPr>
          <w:p w14:paraId="2122DFBD" w14:textId="2E8E73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51EE223C" w14:textId="29F164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7A44A10" w14:textId="2CAEC6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2973</w:t>
            </w:r>
          </w:p>
        </w:tc>
        <w:tc>
          <w:tcPr>
            <w:tcW w:w="220" w:type="pct"/>
          </w:tcPr>
          <w:p w14:paraId="34BA21B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3ACB535" w14:textId="47FF8E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3B0ADE2" w14:textId="32191F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C0BAC10" w14:textId="08DC98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NR_IIOT_URLLC_enh-Perf</w:t>
            </w:r>
          </w:p>
        </w:tc>
        <w:tc>
          <w:tcPr>
            <w:tcW w:w="513" w:type="pct"/>
          </w:tcPr>
          <w:p w14:paraId="46D4D07B" w14:textId="11CAA1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F45D3AE" w14:textId="77777777" w:rsidTr="00635315">
        <w:tc>
          <w:tcPr>
            <w:tcW w:w="452" w:type="pct"/>
          </w:tcPr>
          <w:p w14:paraId="6D54F9C4" w14:textId="04D665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R4-2301971</w:t>
            </w:r>
          </w:p>
        </w:tc>
        <w:tc>
          <w:tcPr>
            <w:tcW w:w="1069" w:type="pct"/>
          </w:tcPr>
          <w:p w14:paraId="6FFEB382" w14:textId="300458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SDT RRM test case for FR2</w:t>
            </w:r>
          </w:p>
        </w:tc>
        <w:tc>
          <w:tcPr>
            <w:tcW w:w="600" w:type="pct"/>
          </w:tcPr>
          <w:p w14:paraId="1939843B" w14:textId="31C6EF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4E92849A" w14:textId="37ED0A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5F5F87C" w14:textId="1BAACF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2974</w:t>
            </w:r>
          </w:p>
        </w:tc>
        <w:tc>
          <w:tcPr>
            <w:tcW w:w="220" w:type="pct"/>
          </w:tcPr>
          <w:p w14:paraId="284AA68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2E28D8F" w14:textId="02E887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85D99F7" w14:textId="2D91AD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9E86B9B" w14:textId="48C389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NR_SmallData_INACTIVE-Perf</w:t>
            </w:r>
          </w:p>
        </w:tc>
        <w:tc>
          <w:tcPr>
            <w:tcW w:w="513" w:type="pct"/>
          </w:tcPr>
          <w:p w14:paraId="0474C8BE" w14:textId="107164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1FCA99BD" w14:textId="77777777" w:rsidTr="00635315">
        <w:tc>
          <w:tcPr>
            <w:tcW w:w="452" w:type="pct"/>
          </w:tcPr>
          <w:p w14:paraId="53143F2D" w14:textId="3A78AF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R4-2303161</w:t>
            </w:r>
          </w:p>
        </w:tc>
        <w:tc>
          <w:tcPr>
            <w:tcW w:w="1069" w:type="pct"/>
          </w:tcPr>
          <w:p w14:paraId="4AC891AA" w14:textId="42EC7C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SDT RRM test case for FR2</w:t>
            </w:r>
          </w:p>
        </w:tc>
        <w:tc>
          <w:tcPr>
            <w:tcW w:w="600" w:type="pct"/>
          </w:tcPr>
          <w:p w14:paraId="0B890B51" w14:textId="056FE0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2383CCC3" w14:textId="301132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253205F" w14:textId="1EB930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2974</w:t>
            </w:r>
          </w:p>
        </w:tc>
        <w:tc>
          <w:tcPr>
            <w:tcW w:w="220" w:type="pct"/>
          </w:tcPr>
          <w:p w14:paraId="1A0D9396" w14:textId="4195D925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5E3A861" w14:textId="2CB848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9BF3E45" w14:textId="34BD15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8C4BD47" w14:textId="54EF3A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NR_SmallData_INACTIVE-Perf</w:t>
            </w:r>
          </w:p>
        </w:tc>
        <w:tc>
          <w:tcPr>
            <w:tcW w:w="513" w:type="pct"/>
          </w:tcPr>
          <w:p w14:paraId="4E9E08F6" w14:textId="78B185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691B291" w14:textId="77777777" w:rsidTr="00635315">
        <w:tc>
          <w:tcPr>
            <w:tcW w:w="452" w:type="pct"/>
          </w:tcPr>
          <w:p w14:paraId="4F9EF7BC" w14:textId="4E7C58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R4-2303298</w:t>
            </w:r>
          </w:p>
        </w:tc>
        <w:tc>
          <w:tcPr>
            <w:tcW w:w="1069" w:type="pct"/>
          </w:tcPr>
          <w:p w14:paraId="2092D405" w14:textId="136532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SDT RRM test case for FR2</w:t>
            </w:r>
          </w:p>
        </w:tc>
        <w:tc>
          <w:tcPr>
            <w:tcW w:w="600" w:type="pct"/>
          </w:tcPr>
          <w:p w14:paraId="3BDC8CCC" w14:textId="2C4CBC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171244CE" w14:textId="16D9A5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2E64C62" w14:textId="369D37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2974</w:t>
            </w:r>
          </w:p>
        </w:tc>
        <w:tc>
          <w:tcPr>
            <w:tcW w:w="220" w:type="pct"/>
          </w:tcPr>
          <w:p w14:paraId="480D1242" w14:textId="487315D5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69" w:type="pct"/>
          </w:tcPr>
          <w:p w14:paraId="388252D5" w14:textId="02195C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AB07B95" w14:textId="21EF35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F820AE6" w14:textId="70E34F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NR_SmallData_INACTIVE-Perf</w:t>
            </w:r>
          </w:p>
        </w:tc>
        <w:tc>
          <w:tcPr>
            <w:tcW w:w="513" w:type="pct"/>
          </w:tcPr>
          <w:p w14:paraId="1AE8F87E" w14:textId="5B71C6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B0F8DC0" w14:textId="77777777" w:rsidTr="00635315">
        <w:tc>
          <w:tcPr>
            <w:tcW w:w="452" w:type="pct"/>
          </w:tcPr>
          <w:p w14:paraId="207FC75D" w14:textId="2EBDE7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R4-2301972</w:t>
            </w:r>
          </w:p>
        </w:tc>
        <w:tc>
          <w:tcPr>
            <w:tcW w:w="1069" w:type="pct"/>
          </w:tcPr>
          <w:p w14:paraId="61100BA2" w14:textId="466F90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SDT RRM test case for FR2 R18</w:t>
            </w:r>
          </w:p>
        </w:tc>
        <w:tc>
          <w:tcPr>
            <w:tcW w:w="600" w:type="pct"/>
          </w:tcPr>
          <w:p w14:paraId="3F9B1F51" w14:textId="4103A4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D0D3B9F" w14:textId="43C4B7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FB50A65" w14:textId="6CC0D3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2975</w:t>
            </w:r>
          </w:p>
        </w:tc>
        <w:tc>
          <w:tcPr>
            <w:tcW w:w="220" w:type="pct"/>
          </w:tcPr>
          <w:p w14:paraId="1F5C910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D35305B" w14:textId="3C7F27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C8CF956" w14:textId="752A7E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7462FC3" w14:textId="7A37FD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NR_SmallData_INACTIVE-Perf</w:t>
            </w:r>
          </w:p>
        </w:tc>
        <w:tc>
          <w:tcPr>
            <w:tcW w:w="513" w:type="pct"/>
          </w:tcPr>
          <w:p w14:paraId="2AA30550" w14:textId="50FBB6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CFDAEBC" w14:textId="77777777" w:rsidTr="00635315">
        <w:tc>
          <w:tcPr>
            <w:tcW w:w="452" w:type="pct"/>
          </w:tcPr>
          <w:p w14:paraId="7C1C6306" w14:textId="6B2542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R4-2301990</w:t>
            </w:r>
          </w:p>
        </w:tc>
        <w:tc>
          <w:tcPr>
            <w:tcW w:w="1069" w:type="pct"/>
          </w:tcPr>
          <w:p w14:paraId="680FDF2E" w14:textId="0F7AF1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CBW change TCs_R16</w:t>
            </w:r>
          </w:p>
        </w:tc>
        <w:tc>
          <w:tcPr>
            <w:tcW w:w="600" w:type="pct"/>
          </w:tcPr>
          <w:p w14:paraId="43F1C73F" w14:textId="7A8197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2D758611" w14:textId="58ADE1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0A50D46" w14:textId="21BC17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2976</w:t>
            </w:r>
          </w:p>
        </w:tc>
        <w:tc>
          <w:tcPr>
            <w:tcW w:w="220" w:type="pct"/>
          </w:tcPr>
          <w:p w14:paraId="26FAFAC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572FDDC" w14:textId="47D562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7818D6E" w14:textId="602F7C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01B8AC1" w14:textId="18C6F0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513" w:type="pct"/>
          </w:tcPr>
          <w:p w14:paraId="2BA6E721" w14:textId="2304F7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140312DB" w14:textId="77777777" w:rsidTr="00635315">
        <w:tc>
          <w:tcPr>
            <w:tcW w:w="452" w:type="pct"/>
          </w:tcPr>
          <w:p w14:paraId="22B1C003" w14:textId="54F716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R4-2303155</w:t>
            </w:r>
          </w:p>
        </w:tc>
        <w:tc>
          <w:tcPr>
            <w:tcW w:w="1069" w:type="pct"/>
          </w:tcPr>
          <w:p w14:paraId="181FEA9D" w14:textId="261C91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CBW change TCs_R16</w:t>
            </w:r>
          </w:p>
        </w:tc>
        <w:tc>
          <w:tcPr>
            <w:tcW w:w="600" w:type="pct"/>
          </w:tcPr>
          <w:p w14:paraId="1B78535E" w14:textId="3107B5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</w:t>
            </w:r>
          </w:p>
        </w:tc>
        <w:tc>
          <w:tcPr>
            <w:tcW w:w="379" w:type="pct"/>
          </w:tcPr>
          <w:p w14:paraId="7222F7D1" w14:textId="0FC8A2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289EF62" w14:textId="1F04F7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2976</w:t>
            </w:r>
          </w:p>
        </w:tc>
        <w:tc>
          <w:tcPr>
            <w:tcW w:w="220" w:type="pct"/>
          </w:tcPr>
          <w:p w14:paraId="40B15027" w14:textId="1C96935C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D5CC1EE" w14:textId="579FDE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A88B888" w14:textId="2B3908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A1BF0A2" w14:textId="4611FD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513" w:type="pct"/>
          </w:tcPr>
          <w:p w14:paraId="6CEB254E" w14:textId="3B3DB1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9B5D353" w14:textId="77777777" w:rsidTr="00635315">
        <w:tc>
          <w:tcPr>
            <w:tcW w:w="452" w:type="pct"/>
          </w:tcPr>
          <w:p w14:paraId="5C329B5A" w14:textId="0F78F5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R4-2301991</w:t>
            </w:r>
          </w:p>
        </w:tc>
        <w:tc>
          <w:tcPr>
            <w:tcW w:w="1069" w:type="pct"/>
          </w:tcPr>
          <w:p w14:paraId="1C7EC1B6" w14:textId="2E68CA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CBW change TCs_R17</w:t>
            </w:r>
          </w:p>
        </w:tc>
        <w:tc>
          <w:tcPr>
            <w:tcW w:w="600" w:type="pct"/>
          </w:tcPr>
          <w:p w14:paraId="45DA19D1" w14:textId="052B47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5B1D3154" w14:textId="68748C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9FA4B85" w14:textId="5A380B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2977</w:t>
            </w:r>
          </w:p>
        </w:tc>
        <w:tc>
          <w:tcPr>
            <w:tcW w:w="220" w:type="pct"/>
          </w:tcPr>
          <w:p w14:paraId="622FE54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27C15A8" w14:textId="331CC0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D57BCB3" w14:textId="711A7A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9EF03BB" w14:textId="1FC781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NR_RRM_enh-Perf, LTE_NR_DC_enh2-Core</w:t>
            </w:r>
          </w:p>
        </w:tc>
        <w:tc>
          <w:tcPr>
            <w:tcW w:w="513" w:type="pct"/>
          </w:tcPr>
          <w:p w14:paraId="216EFB92" w14:textId="43CAB4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5C7A05BD" w14:textId="77777777" w:rsidTr="00635315">
        <w:tc>
          <w:tcPr>
            <w:tcW w:w="452" w:type="pct"/>
          </w:tcPr>
          <w:p w14:paraId="7214E74E" w14:textId="503B1C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R4-2303156</w:t>
            </w:r>
          </w:p>
        </w:tc>
        <w:tc>
          <w:tcPr>
            <w:tcW w:w="1069" w:type="pct"/>
          </w:tcPr>
          <w:p w14:paraId="26FA7D6B" w14:textId="06BF13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CBW change TCs_R17</w:t>
            </w:r>
          </w:p>
        </w:tc>
        <w:tc>
          <w:tcPr>
            <w:tcW w:w="600" w:type="pct"/>
          </w:tcPr>
          <w:p w14:paraId="72AA42DE" w14:textId="6B65EB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8D4260E" w14:textId="3FFD92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DC48DAC" w14:textId="7DF737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2977</w:t>
            </w:r>
          </w:p>
        </w:tc>
        <w:tc>
          <w:tcPr>
            <w:tcW w:w="220" w:type="pct"/>
          </w:tcPr>
          <w:p w14:paraId="087BEE3B" w14:textId="101F74BD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56F12BF" w14:textId="21CE33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12EDD89" w14:textId="7E97C2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DF5BACB" w14:textId="1F07C3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NR_RRM_enh-Perf, LTE_NR_DC_enh2-Core</w:t>
            </w:r>
          </w:p>
        </w:tc>
        <w:tc>
          <w:tcPr>
            <w:tcW w:w="513" w:type="pct"/>
          </w:tcPr>
          <w:p w14:paraId="370BD869" w14:textId="07EF3F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C1326C1" w14:textId="77777777" w:rsidTr="00635315">
        <w:tc>
          <w:tcPr>
            <w:tcW w:w="452" w:type="pct"/>
          </w:tcPr>
          <w:p w14:paraId="19C412CB" w14:textId="45C294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R4-2301992</w:t>
            </w:r>
          </w:p>
        </w:tc>
        <w:tc>
          <w:tcPr>
            <w:tcW w:w="1069" w:type="pct"/>
          </w:tcPr>
          <w:p w14:paraId="1211C3E6" w14:textId="54C408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CBW change TCs_R18</w:t>
            </w:r>
          </w:p>
        </w:tc>
        <w:tc>
          <w:tcPr>
            <w:tcW w:w="600" w:type="pct"/>
          </w:tcPr>
          <w:p w14:paraId="4E951357" w14:textId="7F8856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4813C0B4" w14:textId="2C76A0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8D499E6" w14:textId="5DFB51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2978</w:t>
            </w:r>
          </w:p>
        </w:tc>
        <w:tc>
          <w:tcPr>
            <w:tcW w:w="220" w:type="pct"/>
          </w:tcPr>
          <w:p w14:paraId="4F20E49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BEE8578" w14:textId="0D696F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88315CC" w14:textId="20D70F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7E81EB4" w14:textId="75854A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NR_RRM_enh-Perf, LTE_NR_DC_enh2-Core</w:t>
            </w:r>
          </w:p>
        </w:tc>
        <w:tc>
          <w:tcPr>
            <w:tcW w:w="513" w:type="pct"/>
          </w:tcPr>
          <w:p w14:paraId="4EEED94C" w14:textId="1582C2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FB7284C" w14:textId="77777777" w:rsidTr="00635315">
        <w:tc>
          <w:tcPr>
            <w:tcW w:w="452" w:type="pct"/>
          </w:tcPr>
          <w:p w14:paraId="26F34ACE" w14:textId="4091DE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R4-2301993</w:t>
            </w:r>
          </w:p>
        </w:tc>
        <w:tc>
          <w:tcPr>
            <w:tcW w:w="1069" w:type="pct"/>
          </w:tcPr>
          <w:p w14:paraId="5E89810C" w14:textId="3710B3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PL-RS switching delay requirements R16</w:t>
            </w:r>
          </w:p>
        </w:tc>
        <w:tc>
          <w:tcPr>
            <w:tcW w:w="600" w:type="pct"/>
          </w:tcPr>
          <w:p w14:paraId="5C289CBF" w14:textId="16B9A2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1D12411A" w14:textId="6AA192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05843A2" w14:textId="5380C3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2979</w:t>
            </w:r>
          </w:p>
        </w:tc>
        <w:tc>
          <w:tcPr>
            <w:tcW w:w="220" w:type="pct"/>
          </w:tcPr>
          <w:p w14:paraId="352778B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64FD129" w14:textId="0DE57F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F17FE50" w14:textId="384E74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6843CE5" w14:textId="34C779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513" w:type="pct"/>
          </w:tcPr>
          <w:p w14:paraId="2A210485" w14:textId="637FCA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37EA9CEC" w14:textId="77777777" w:rsidTr="00635315">
        <w:tc>
          <w:tcPr>
            <w:tcW w:w="452" w:type="pct"/>
          </w:tcPr>
          <w:p w14:paraId="50A86829" w14:textId="3E92D5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R4-2301994</w:t>
            </w:r>
          </w:p>
        </w:tc>
        <w:tc>
          <w:tcPr>
            <w:tcW w:w="1069" w:type="pct"/>
          </w:tcPr>
          <w:p w14:paraId="67B0D305" w14:textId="2217C8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PL-RS switching delay requirements R17</w:t>
            </w:r>
          </w:p>
        </w:tc>
        <w:tc>
          <w:tcPr>
            <w:tcW w:w="600" w:type="pct"/>
          </w:tcPr>
          <w:p w14:paraId="059C56C3" w14:textId="056A68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59B9388D" w14:textId="5E40EF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1BB5E87" w14:textId="7C32EC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2980</w:t>
            </w:r>
          </w:p>
        </w:tc>
        <w:tc>
          <w:tcPr>
            <w:tcW w:w="220" w:type="pct"/>
          </w:tcPr>
          <w:p w14:paraId="7C262AB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40DDB5" w14:textId="48AFB8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6864A16" w14:textId="184954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8D505F4" w14:textId="5046C4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513" w:type="pct"/>
          </w:tcPr>
          <w:p w14:paraId="1F526B49" w14:textId="45F579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0FCAB70" w14:textId="77777777" w:rsidTr="00635315">
        <w:tc>
          <w:tcPr>
            <w:tcW w:w="452" w:type="pct"/>
          </w:tcPr>
          <w:p w14:paraId="2D1DAFD4" w14:textId="3849C2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R4-2301995</w:t>
            </w:r>
          </w:p>
        </w:tc>
        <w:tc>
          <w:tcPr>
            <w:tcW w:w="1069" w:type="pct"/>
          </w:tcPr>
          <w:p w14:paraId="66EF2A96" w14:textId="00C5E7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PL-RS switching delay requirements R18</w:t>
            </w:r>
          </w:p>
        </w:tc>
        <w:tc>
          <w:tcPr>
            <w:tcW w:w="600" w:type="pct"/>
          </w:tcPr>
          <w:p w14:paraId="00419CC7" w14:textId="434A9C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7028416D" w14:textId="20721E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362E936" w14:textId="5517CF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2981</w:t>
            </w:r>
          </w:p>
        </w:tc>
        <w:tc>
          <w:tcPr>
            <w:tcW w:w="220" w:type="pct"/>
          </w:tcPr>
          <w:p w14:paraId="1499932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2AF5DDD" w14:textId="0D6DC3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CB0DC8B" w14:textId="46F26A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809CAF7" w14:textId="5CEBCE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513" w:type="pct"/>
          </w:tcPr>
          <w:p w14:paraId="1ABC32FC" w14:textId="5D4F42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509BC28" w14:textId="77777777" w:rsidTr="00635315">
        <w:tc>
          <w:tcPr>
            <w:tcW w:w="452" w:type="pct"/>
          </w:tcPr>
          <w:p w14:paraId="2B0CD0D7" w14:textId="6183F3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R4-2301996</w:t>
            </w:r>
          </w:p>
        </w:tc>
        <w:tc>
          <w:tcPr>
            <w:tcW w:w="1069" w:type="pct"/>
          </w:tcPr>
          <w:p w14:paraId="25B49F79" w14:textId="1E3055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eMIMO test cases R16</w:t>
            </w:r>
          </w:p>
        </w:tc>
        <w:tc>
          <w:tcPr>
            <w:tcW w:w="600" w:type="pct"/>
          </w:tcPr>
          <w:p w14:paraId="1D56B6DB" w14:textId="3F5A9F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22B1B77E" w14:textId="129A76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6D91EA3" w14:textId="4AB7E9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2982</w:t>
            </w:r>
          </w:p>
        </w:tc>
        <w:tc>
          <w:tcPr>
            <w:tcW w:w="220" w:type="pct"/>
          </w:tcPr>
          <w:p w14:paraId="2279201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BD0FA22" w14:textId="0C864C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B18B3C8" w14:textId="173121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DB5D9CC" w14:textId="52E270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513" w:type="pct"/>
          </w:tcPr>
          <w:p w14:paraId="04712E4C" w14:textId="541404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9FBF7D2" w14:textId="77777777" w:rsidTr="00635315">
        <w:tc>
          <w:tcPr>
            <w:tcW w:w="452" w:type="pct"/>
          </w:tcPr>
          <w:p w14:paraId="39BE6FF1" w14:textId="525F2D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R4-2303230</w:t>
            </w:r>
          </w:p>
        </w:tc>
        <w:tc>
          <w:tcPr>
            <w:tcW w:w="1069" w:type="pct"/>
          </w:tcPr>
          <w:p w14:paraId="59D93FE6" w14:textId="2869E4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eMIMO test cases R16</w:t>
            </w:r>
          </w:p>
        </w:tc>
        <w:tc>
          <w:tcPr>
            <w:tcW w:w="600" w:type="pct"/>
          </w:tcPr>
          <w:p w14:paraId="7E75421A" w14:textId="0171E6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7375E0B2" w14:textId="09B661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C39F33F" w14:textId="34BCE3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2982</w:t>
            </w:r>
          </w:p>
        </w:tc>
        <w:tc>
          <w:tcPr>
            <w:tcW w:w="220" w:type="pct"/>
          </w:tcPr>
          <w:p w14:paraId="26355EA0" w14:textId="4D72C319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87BF671" w14:textId="46B365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6AA307A" w14:textId="6B4E44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A12B9F1" w14:textId="349959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513" w:type="pct"/>
          </w:tcPr>
          <w:p w14:paraId="3B745C0B" w14:textId="7A0282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8764D07" w14:textId="77777777" w:rsidTr="00635315">
        <w:tc>
          <w:tcPr>
            <w:tcW w:w="452" w:type="pct"/>
          </w:tcPr>
          <w:p w14:paraId="60027E8B" w14:textId="7D75EE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R4-2301997</w:t>
            </w:r>
          </w:p>
        </w:tc>
        <w:tc>
          <w:tcPr>
            <w:tcW w:w="1069" w:type="pct"/>
          </w:tcPr>
          <w:p w14:paraId="5ABD91B5" w14:textId="304C2A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eMIMO test cases R17</w:t>
            </w:r>
          </w:p>
        </w:tc>
        <w:tc>
          <w:tcPr>
            <w:tcW w:w="600" w:type="pct"/>
          </w:tcPr>
          <w:p w14:paraId="358BA638" w14:textId="74F9D8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49748789" w14:textId="2FFC71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68080C4" w14:textId="029A0C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2983</w:t>
            </w:r>
          </w:p>
        </w:tc>
        <w:tc>
          <w:tcPr>
            <w:tcW w:w="220" w:type="pct"/>
          </w:tcPr>
          <w:p w14:paraId="5AD8AB8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53A43F2" w14:textId="6ADA45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74D8130" w14:textId="52ABEB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3620C52" w14:textId="2881E8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513" w:type="pct"/>
          </w:tcPr>
          <w:p w14:paraId="037F5F43" w14:textId="1ABA6B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BF13040" w14:textId="77777777" w:rsidTr="00635315">
        <w:tc>
          <w:tcPr>
            <w:tcW w:w="452" w:type="pct"/>
          </w:tcPr>
          <w:p w14:paraId="37504DE8" w14:textId="6ED508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R4-2301998</w:t>
            </w:r>
          </w:p>
        </w:tc>
        <w:tc>
          <w:tcPr>
            <w:tcW w:w="1069" w:type="pct"/>
          </w:tcPr>
          <w:p w14:paraId="1EC98657" w14:textId="7DA59D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eMIMO test cases R18</w:t>
            </w:r>
          </w:p>
        </w:tc>
        <w:tc>
          <w:tcPr>
            <w:tcW w:w="600" w:type="pct"/>
          </w:tcPr>
          <w:p w14:paraId="343385E8" w14:textId="559DC4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7A4E801" w14:textId="2076B2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C653638" w14:textId="04AFEC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2984</w:t>
            </w:r>
          </w:p>
        </w:tc>
        <w:tc>
          <w:tcPr>
            <w:tcW w:w="220" w:type="pct"/>
          </w:tcPr>
          <w:p w14:paraId="61DDE39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8715BF2" w14:textId="6C101F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FE113F4" w14:textId="419AEB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8C74498" w14:textId="6F4AC4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513" w:type="pct"/>
          </w:tcPr>
          <w:p w14:paraId="5F9F4399" w14:textId="22616B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07E3F6F" w14:textId="77777777" w:rsidTr="00635315">
        <w:tc>
          <w:tcPr>
            <w:tcW w:w="452" w:type="pct"/>
          </w:tcPr>
          <w:p w14:paraId="6E437248" w14:textId="665471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R4-2302003</w:t>
            </w:r>
          </w:p>
        </w:tc>
        <w:tc>
          <w:tcPr>
            <w:tcW w:w="1069" w:type="pct"/>
          </w:tcPr>
          <w:p w14:paraId="2C8422E7" w14:textId="50A23F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RRM requirements for NR FeMIMO R17</w:t>
            </w:r>
          </w:p>
        </w:tc>
        <w:tc>
          <w:tcPr>
            <w:tcW w:w="600" w:type="pct"/>
          </w:tcPr>
          <w:p w14:paraId="643BBD60" w14:textId="7B6EAF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62DCF453" w14:textId="60503A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195F5EF" w14:textId="00D238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2985</w:t>
            </w:r>
          </w:p>
        </w:tc>
        <w:tc>
          <w:tcPr>
            <w:tcW w:w="220" w:type="pct"/>
          </w:tcPr>
          <w:p w14:paraId="0108AD3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4EAC7B7" w14:textId="1BC9FD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DFC870D" w14:textId="2F04ED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BD605A4" w14:textId="6B217C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3" w:type="pct"/>
          </w:tcPr>
          <w:p w14:paraId="3CA35199" w14:textId="7EB362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17AFA76" w14:textId="77777777" w:rsidTr="00635315">
        <w:tc>
          <w:tcPr>
            <w:tcW w:w="452" w:type="pct"/>
          </w:tcPr>
          <w:p w14:paraId="1B771785" w14:textId="15E77D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R4-2303146</w:t>
            </w:r>
          </w:p>
        </w:tc>
        <w:tc>
          <w:tcPr>
            <w:tcW w:w="1069" w:type="pct"/>
          </w:tcPr>
          <w:p w14:paraId="42CE1046" w14:textId="6CD0E6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RRM requirements for NR FeMIMO R17</w:t>
            </w:r>
          </w:p>
        </w:tc>
        <w:tc>
          <w:tcPr>
            <w:tcW w:w="600" w:type="pct"/>
          </w:tcPr>
          <w:p w14:paraId="765327CA" w14:textId="2539DA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6F2A72D5" w14:textId="378772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A84385C" w14:textId="622FF8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2985</w:t>
            </w:r>
          </w:p>
        </w:tc>
        <w:tc>
          <w:tcPr>
            <w:tcW w:w="220" w:type="pct"/>
          </w:tcPr>
          <w:p w14:paraId="4D72F950" w14:textId="654DD5EF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ED34E60" w14:textId="76151F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B728A53" w14:textId="236708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43156A4" w14:textId="42B0D4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3" w:type="pct"/>
          </w:tcPr>
          <w:p w14:paraId="43D585CE" w14:textId="14D32B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0DBAEDE" w14:textId="77777777" w:rsidTr="00635315">
        <w:tc>
          <w:tcPr>
            <w:tcW w:w="452" w:type="pct"/>
          </w:tcPr>
          <w:p w14:paraId="7203EBE2" w14:textId="66D058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R4-2302004</w:t>
            </w:r>
          </w:p>
        </w:tc>
        <w:tc>
          <w:tcPr>
            <w:tcW w:w="1069" w:type="pct"/>
          </w:tcPr>
          <w:p w14:paraId="1B7D26D4" w14:textId="61E429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RRM requirements for NR FeMIMO R18</w:t>
            </w:r>
          </w:p>
        </w:tc>
        <w:tc>
          <w:tcPr>
            <w:tcW w:w="600" w:type="pct"/>
          </w:tcPr>
          <w:p w14:paraId="2B4751E2" w14:textId="092AEC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6A1D0DC9" w14:textId="4EACC5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7A6CB2E" w14:textId="5515D9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2986</w:t>
            </w:r>
          </w:p>
        </w:tc>
        <w:tc>
          <w:tcPr>
            <w:tcW w:w="220" w:type="pct"/>
          </w:tcPr>
          <w:p w14:paraId="54CDAAE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1216DA6" w14:textId="423458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A78796F" w14:textId="6D3720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AD7622D" w14:textId="76F7D5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3" w:type="pct"/>
          </w:tcPr>
          <w:p w14:paraId="63DE43CB" w14:textId="1CC3BD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597EC63" w14:textId="77777777" w:rsidTr="00635315">
        <w:tc>
          <w:tcPr>
            <w:tcW w:w="452" w:type="pct"/>
          </w:tcPr>
          <w:p w14:paraId="35BF5D51" w14:textId="705460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R4-2302011</w:t>
            </w:r>
          </w:p>
        </w:tc>
        <w:tc>
          <w:tcPr>
            <w:tcW w:w="1069" w:type="pct"/>
          </w:tcPr>
          <w:p w14:paraId="096BB03D" w14:textId="7003A3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RRM requirements for UE capability interBandMRDC-WithOverlapDL-Bands R16</w:t>
            </w:r>
          </w:p>
        </w:tc>
        <w:tc>
          <w:tcPr>
            <w:tcW w:w="600" w:type="pct"/>
          </w:tcPr>
          <w:p w14:paraId="0354D667" w14:textId="569768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68B1D068" w14:textId="098C67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8951F52" w14:textId="6A7007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2987</w:t>
            </w:r>
          </w:p>
        </w:tc>
        <w:tc>
          <w:tcPr>
            <w:tcW w:w="220" w:type="pct"/>
          </w:tcPr>
          <w:p w14:paraId="5BDF48B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FF613C3" w14:textId="66DA5B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E60F3E9" w14:textId="61EAD6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87A03D8" w14:textId="094048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3" w:type="pct"/>
          </w:tcPr>
          <w:p w14:paraId="6BF232E8" w14:textId="021DB2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6D923CA9" w14:textId="77777777" w:rsidTr="00635315">
        <w:tc>
          <w:tcPr>
            <w:tcW w:w="452" w:type="pct"/>
          </w:tcPr>
          <w:p w14:paraId="3C119841" w14:textId="1E2E1A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R4-2302012</w:t>
            </w:r>
          </w:p>
        </w:tc>
        <w:tc>
          <w:tcPr>
            <w:tcW w:w="1069" w:type="pct"/>
          </w:tcPr>
          <w:p w14:paraId="0A0AC005" w14:textId="69B8AB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RRM requirements for UE capability interBandMRDC-WithOverlapDL-Bands R17</w:t>
            </w:r>
          </w:p>
        </w:tc>
        <w:tc>
          <w:tcPr>
            <w:tcW w:w="600" w:type="pct"/>
          </w:tcPr>
          <w:p w14:paraId="59754174" w14:textId="6C9186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25CDD7B" w14:textId="25D997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FA95F19" w14:textId="27913D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2988</w:t>
            </w:r>
          </w:p>
        </w:tc>
        <w:tc>
          <w:tcPr>
            <w:tcW w:w="220" w:type="pct"/>
          </w:tcPr>
          <w:p w14:paraId="5FB20A6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C4573AC" w14:textId="09F617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F73630E" w14:textId="40F893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8ABD433" w14:textId="1B3530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3" w:type="pct"/>
          </w:tcPr>
          <w:p w14:paraId="62F86046" w14:textId="629CFC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7DF7D46C" w14:textId="77777777" w:rsidTr="00635315">
        <w:tc>
          <w:tcPr>
            <w:tcW w:w="452" w:type="pct"/>
          </w:tcPr>
          <w:p w14:paraId="116103BA" w14:textId="279D41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R4-2302026</w:t>
            </w:r>
          </w:p>
        </w:tc>
        <w:tc>
          <w:tcPr>
            <w:tcW w:w="1069" w:type="pct"/>
          </w:tcPr>
          <w:p w14:paraId="51D89EA8" w14:textId="56F028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cases for HST FR1</w:t>
            </w:r>
          </w:p>
        </w:tc>
        <w:tc>
          <w:tcPr>
            <w:tcW w:w="600" w:type="pct"/>
          </w:tcPr>
          <w:p w14:paraId="7E4B73AF" w14:textId="565A60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2FA20CEB" w14:textId="643B67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6D64F16" w14:textId="55F6AD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2989</w:t>
            </w:r>
          </w:p>
        </w:tc>
        <w:tc>
          <w:tcPr>
            <w:tcW w:w="220" w:type="pct"/>
          </w:tcPr>
          <w:p w14:paraId="16A4F64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188E23A" w14:textId="73586D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B5B9C25" w14:textId="226FF1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481FF72" w14:textId="3B907A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513" w:type="pct"/>
          </w:tcPr>
          <w:p w14:paraId="1A31A79C" w14:textId="30B32A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20989DD4" w14:textId="77777777" w:rsidTr="00635315">
        <w:tc>
          <w:tcPr>
            <w:tcW w:w="452" w:type="pct"/>
          </w:tcPr>
          <w:p w14:paraId="177F1F9F" w14:textId="19EB7E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R4-2303164</w:t>
            </w:r>
          </w:p>
        </w:tc>
        <w:tc>
          <w:tcPr>
            <w:tcW w:w="1069" w:type="pct"/>
          </w:tcPr>
          <w:p w14:paraId="02ECC9CB" w14:textId="7A6375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cases for HST FR1</w:t>
            </w:r>
          </w:p>
        </w:tc>
        <w:tc>
          <w:tcPr>
            <w:tcW w:w="600" w:type="pct"/>
          </w:tcPr>
          <w:p w14:paraId="5106189B" w14:textId="549F1D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71EAE46D" w14:textId="772AFB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B4A0C94" w14:textId="46F7A8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2989</w:t>
            </w:r>
          </w:p>
        </w:tc>
        <w:tc>
          <w:tcPr>
            <w:tcW w:w="220" w:type="pct"/>
          </w:tcPr>
          <w:p w14:paraId="42D161A8" w14:textId="2618013C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59C4657" w14:textId="01F427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7436F6B" w14:textId="0EA2D9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116206E" w14:textId="1875A8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513" w:type="pct"/>
          </w:tcPr>
          <w:p w14:paraId="08E6FD85" w14:textId="74D87E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490CF0A3" w14:textId="77777777" w:rsidTr="00635315">
        <w:tc>
          <w:tcPr>
            <w:tcW w:w="452" w:type="pct"/>
          </w:tcPr>
          <w:p w14:paraId="481BD957" w14:textId="107866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R4-2303270</w:t>
            </w:r>
          </w:p>
        </w:tc>
        <w:tc>
          <w:tcPr>
            <w:tcW w:w="1069" w:type="pct"/>
          </w:tcPr>
          <w:p w14:paraId="6F6DC0AF" w14:textId="75F842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cases for HST FR1</w:t>
            </w:r>
          </w:p>
        </w:tc>
        <w:tc>
          <w:tcPr>
            <w:tcW w:w="600" w:type="pct"/>
          </w:tcPr>
          <w:p w14:paraId="6085F0DC" w14:textId="5024B5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0D76085C" w14:textId="2B4E51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42B5C23" w14:textId="769A90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2989</w:t>
            </w:r>
          </w:p>
        </w:tc>
        <w:tc>
          <w:tcPr>
            <w:tcW w:w="220" w:type="pct"/>
          </w:tcPr>
          <w:p w14:paraId="0E7A4C5C" w14:textId="22A053D1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69" w:type="pct"/>
          </w:tcPr>
          <w:p w14:paraId="04D02E42" w14:textId="7BBC36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18B3C5E" w14:textId="7E7BAC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597CA4D" w14:textId="69830E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513" w:type="pct"/>
          </w:tcPr>
          <w:p w14:paraId="7B38B1E1" w14:textId="63CEAC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E2403FA" w14:textId="77777777" w:rsidTr="00635315">
        <w:tc>
          <w:tcPr>
            <w:tcW w:w="452" w:type="pct"/>
          </w:tcPr>
          <w:p w14:paraId="0A1E79AA" w14:textId="76B970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R4-2302027</w:t>
            </w:r>
          </w:p>
        </w:tc>
        <w:tc>
          <w:tcPr>
            <w:tcW w:w="1069" w:type="pct"/>
          </w:tcPr>
          <w:p w14:paraId="4E2E1D5D" w14:textId="431241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cases for HST FR1</w:t>
            </w:r>
          </w:p>
        </w:tc>
        <w:tc>
          <w:tcPr>
            <w:tcW w:w="600" w:type="pct"/>
          </w:tcPr>
          <w:p w14:paraId="5A2951E0" w14:textId="2E63BD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7E36D716" w14:textId="43584A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8E66998" w14:textId="2D3990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2990</w:t>
            </w:r>
          </w:p>
        </w:tc>
        <w:tc>
          <w:tcPr>
            <w:tcW w:w="220" w:type="pct"/>
          </w:tcPr>
          <w:p w14:paraId="5A6DB6C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E099981" w14:textId="1475FB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152BFF6" w14:textId="0D3923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E9AE888" w14:textId="6418D9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513" w:type="pct"/>
          </w:tcPr>
          <w:p w14:paraId="07D76AAC" w14:textId="285F4F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2ADA8FB" w14:textId="77777777" w:rsidTr="00635315">
        <w:tc>
          <w:tcPr>
            <w:tcW w:w="452" w:type="pct"/>
          </w:tcPr>
          <w:p w14:paraId="37EB4016" w14:textId="5B3847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R4-2303271</w:t>
            </w:r>
          </w:p>
        </w:tc>
        <w:tc>
          <w:tcPr>
            <w:tcW w:w="1069" w:type="pct"/>
          </w:tcPr>
          <w:p w14:paraId="57066980" w14:textId="191EBA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cases for HST FR1</w:t>
            </w:r>
          </w:p>
        </w:tc>
        <w:tc>
          <w:tcPr>
            <w:tcW w:w="600" w:type="pct"/>
          </w:tcPr>
          <w:p w14:paraId="2C0A47B7" w14:textId="4AE7B6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216E06C2" w14:textId="365108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505FAB3" w14:textId="5DD1DB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2990</w:t>
            </w:r>
          </w:p>
        </w:tc>
        <w:tc>
          <w:tcPr>
            <w:tcW w:w="220" w:type="pct"/>
          </w:tcPr>
          <w:p w14:paraId="216F5DAD" w14:textId="56F0BD0B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869759D" w14:textId="6C9123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0D1D19E" w14:textId="1717D4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C635C1C" w14:textId="082FE4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513" w:type="pct"/>
          </w:tcPr>
          <w:p w14:paraId="6AD18379" w14:textId="30561A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55C82F2" w14:textId="77777777" w:rsidTr="00635315">
        <w:tc>
          <w:tcPr>
            <w:tcW w:w="452" w:type="pct"/>
          </w:tcPr>
          <w:p w14:paraId="299DF976" w14:textId="491823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R4-2302123</w:t>
            </w:r>
          </w:p>
        </w:tc>
        <w:tc>
          <w:tcPr>
            <w:tcW w:w="1069" w:type="pct"/>
          </w:tcPr>
          <w:p w14:paraId="2C77DD44" w14:textId="3E0C53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RedCap Idle mode</w:t>
            </w:r>
          </w:p>
        </w:tc>
        <w:tc>
          <w:tcPr>
            <w:tcW w:w="600" w:type="pct"/>
          </w:tcPr>
          <w:p w14:paraId="0D70326D" w14:textId="79E9FB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244B4655" w14:textId="20511C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6D5F056" w14:textId="62B4DC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2991</w:t>
            </w:r>
          </w:p>
        </w:tc>
        <w:tc>
          <w:tcPr>
            <w:tcW w:w="220" w:type="pct"/>
          </w:tcPr>
          <w:p w14:paraId="0871FBB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7D1973C" w14:textId="4F8299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EA39BC8" w14:textId="6039A7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59C3055" w14:textId="1EE3BC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13F6FD34" w14:textId="21BD63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2832ADD0" w14:textId="77777777" w:rsidTr="00635315">
        <w:tc>
          <w:tcPr>
            <w:tcW w:w="452" w:type="pct"/>
          </w:tcPr>
          <w:p w14:paraId="06DE2496" w14:textId="3B42BF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R4-2303179</w:t>
            </w:r>
          </w:p>
        </w:tc>
        <w:tc>
          <w:tcPr>
            <w:tcW w:w="1069" w:type="pct"/>
          </w:tcPr>
          <w:p w14:paraId="132E518E" w14:textId="0AC33B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RedCap Idle mode</w:t>
            </w:r>
          </w:p>
        </w:tc>
        <w:tc>
          <w:tcPr>
            <w:tcW w:w="600" w:type="pct"/>
          </w:tcPr>
          <w:p w14:paraId="72FB7DDD" w14:textId="7EE109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351879DA" w14:textId="1A34E8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7076FB3" w14:textId="7ACF3B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2991</w:t>
            </w:r>
          </w:p>
        </w:tc>
        <w:tc>
          <w:tcPr>
            <w:tcW w:w="220" w:type="pct"/>
          </w:tcPr>
          <w:p w14:paraId="4354CECA" w14:textId="7B3B797E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78DEE08" w14:textId="33B0DB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AF169CC" w14:textId="22D4FF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A74761F" w14:textId="6053F2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10E47A40" w14:textId="0F9AB3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C932F53" w14:textId="77777777" w:rsidTr="00635315">
        <w:tc>
          <w:tcPr>
            <w:tcW w:w="452" w:type="pct"/>
          </w:tcPr>
          <w:p w14:paraId="248E45C8" w14:textId="458B64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R4-2302124</w:t>
            </w:r>
          </w:p>
        </w:tc>
        <w:tc>
          <w:tcPr>
            <w:tcW w:w="1069" w:type="pct"/>
          </w:tcPr>
          <w:p w14:paraId="0117BF02" w14:textId="0FA360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Idle mode(38.133)</w:t>
            </w:r>
          </w:p>
        </w:tc>
        <w:tc>
          <w:tcPr>
            <w:tcW w:w="600" w:type="pct"/>
          </w:tcPr>
          <w:p w14:paraId="07076FCB" w14:textId="09BEB1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43587DD6" w14:textId="739AC1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4E05DD6" w14:textId="12FC13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2992</w:t>
            </w:r>
          </w:p>
        </w:tc>
        <w:tc>
          <w:tcPr>
            <w:tcW w:w="220" w:type="pct"/>
          </w:tcPr>
          <w:p w14:paraId="1E7CA9D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F8D7C4C" w14:textId="6B747F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1E6307F" w14:textId="6F528C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6DF5D83" w14:textId="4CEC97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52136193" w14:textId="2B7365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5456638" w14:textId="77777777" w:rsidTr="00635315">
        <w:tc>
          <w:tcPr>
            <w:tcW w:w="452" w:type="pct"/>
          </w:tcPr>
          <w:p w14:paraId="046EB6BC" w14:textId="326F6B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R4-2302127</w:t>
            </w:r>
          </w:p>
        </w:tc>
        <w:tc>
          <w:tcPr>
            <w:tcW w:w="1069" w:type="pct"/>
          </w:tcPr>
          <w:p w14:paraId="2664EC64" w14:textId="776AC3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RedCap measurement</w:t>
            </w:r>
          </w:p>
        </w:tc>
        <w:tc>
          <w:tcPr>
            <w:tcW w:w="600" w:type="pct"/>
          </w:tcPr>
          <w:p w14:paraId="08CD901B" w14:textId="55D97B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511E12D8" w14:textId="136C84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9C5BF0D" w14:textId="4515E5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2993</w:t>
            </w:r>
          </w:p>
        </w:tc>
        <w:tc>
          <w:tcPr>
            <w:tcW w:w="220" w:type="pct"/>
          </w:tcPr>
          <w:p w14:paraId="023F17F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98701B9" w14:textId="742417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B59E961" w14:textId="27B438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35B108C" w14:textId="47EF12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77968A52" w14:textId="39962D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FF8623D" w14:textId="77777777" w:rsidTr="00635315">
        <w:tc>
          <w:tcPr>
            <w:tcW w:w="452" w:type="pct"/>
          </w:tcPr>
          <w:p w14:paraId="0A52A187" w14:textId="26DDBC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R4-2303181</w:t>
            </w:r>
          </w:p>
        </w:tc>
        <w:tc>
          <w:tcPr>
            <w:tcW w:w="1069" w:type="pct"/>
          </w:tcPr>
          <w:p w14:paraId="1F0B70D7" w14:textId="239D8A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RedCap measurement</w:t>
            </w:r>
          </w:p>
        </w:tc>
        <w:tc>
          <w:tcPr>
            <w:tcW w:w="600" w:type="pct"/>
          </w:tcPr>
          <w:p w14:paraId="14F4B5CF" w14:textId="6DD273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0AEF878A" w14:textId="3D9920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22F7B99" w14:textId="368DF1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2993</w:t>
            </w:r>
          </w:p>
        </w:tc>
        <w:tc>
          <w:tcPr>
            <w:tcW w:w="220" w:type="pct"/>
          </w:tcPr>
          <w:p w14:paraId="12A5547B" w14:textId="7E817466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BA6B97D" w14:textId="475B58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626E333" w14:textId="1667B2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CE6FFDB" w14:textId="232A99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54F256CA" w14:textId="345080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825115E" w14:textId="77777777" w:rsidTr="00635315">
        <w:tc>
          <w:tcPr>
            <w:tcW w:w="452" w:type="pct"/>
          </w:tcPr>
          <w:p w14:paraId="7B0D6A9C" w14:textId="71183F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R4-2303316</w:t>
            </w:r>
          </w:p>
        </w:tc>
        <w:tc>
          <w:tcPr>
            <w:tcW w:w="1069" w:type="pct"/>
          </w:tcPr>
          <w:p w14:paraId="4CBFE545" w14:textId="4A3E97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RedCap measurement</w:t>
            </w:r>
          </w:p>
        </w:tc>
        <w:tc>
          <w:tcPr>
            <w:tcW w:w="600" w:type="pct"/>
          </w:tcPr>
          <w:p w14:paraId="78CB78FB" w14:textId="5E57EC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30ED2B1F" w14:textId="6E22EA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59C1A82" w14:textId="4C8A2A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2993</w:t>
            </w:r>
          </w:p>
        </w:tc>
        <w:tc>
          <w:tcPr>
            <w:tcW w:w="220" w:type="pct"/>
          </w:tcPr>
          <w:p w14:paraId="20B1A354" w14:textId="6B9CBF00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69" w:type="pct"/>
          </w:tcPr>
          <w:p w14:paraId="59D38689" w14:textId="775850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2DD1861" w14:textId="120594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6FCF637" w14:textId="7B205A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017E5F92" w14:textId="2342C7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2FF2CE6" w14:textId="77777777" w:rsidTr="00635315">
        <w:tc>
          <w:tcPr>
            <w:tcW w:w="452" w:type="pct"/>
          </w:tcPr>
          <w:p w14:paraId="43FAD0BB" w14:textId="626A39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R4-2302128</w:t>
            </w:r>
          </w:p>
        </w:tc>
        <w:tc>
          <w:tcPr>
            <w:tcW w:w="1069" w:type="pct"/>
          </w:tcPr>
          <w:p w14:paraId="0826698F" w14:textId="20310F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Measurement</w:t>
            </w:r>
          </w:p>
        </w:tc>
        <w:tc>
          <w:tcPr>
            <w:tcW w:w="600" w:type="pct"/>
          </w:tcPr>
          <w:p w14:paraId="44AC3B56" w14:textId="152CAF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1E6D2869" w14:textId="6E43F1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CB419A3" w14:textId="3F8307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2994</w:t>
            </w:r>
          </w:p>
        </w:tc>
        <w:tc>
          <w:tcPr>
            <w:tcW w:w="220" w:type="pct"/>
          </w:tcPr>
          <w:p w14:paraId="044865B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8732613" w14:textId="20CCC8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48885C3" w14:textId="6B2C5E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4806208" w14:textId="2026C7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6C3D9EBA" w14:textId="0ACEFE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4E88F48" w14:textId="77777777" w:rsidTr="00635315">
        <w:tc>
          <w:tcPr>
            <w:tcW w:w="452" w:type="pct"/>
          </w:tcPr>
          <w:p w14:paraId="03CE26C9" w14:textId="08CD7E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R4-2302129</w:t>
            </w:r>
          </w:p>
        </w:tc>
        <w:tc>
          <w:tcPr>
            <w:tcW w:w="1069" w:type="pct"/>
          </w:tcPr>
          <w:p w14:paraId="16B29F99" w14:textId="4E8610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RedCap HO</w:t>
            </w:r>
          </w:p>
        </w:tc>
        <w:tc>
          <w:tcPr>
            <w:tcW w:w="600" w:type="pct"/>
          </w:tcPr>
          <w:p w14:paraId="5DA17B5C" w14:textId="0823C3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</w:t>
            </w:r>
          </w:p>
        </w:tc>
        <w:tc>
          <w:tcPr>
            <w:tcW w:w="379" w:type="pct"/>
          </w:tcPr>
          <w:p w14:paraId="17065CE7" w14:textId="5F0C35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A26D3A5" w14:textId="725D71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2995</w:t>
            </w:r>
          </w:p>
        </w:tc>
        <w:tc>
          <w:tcPr>
            <w:tcW w:w="220" w:type="pct"/>
          </w:tcPr>
          <w:p w14:paraId="6E9256F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F1EABB3" w14:textId="05DF98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6ADE2F1" w14:textId="6DE285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7E82D90" w14:textId="2621F3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5128CA5F" w14:textId="7F755C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6A6B1DB9" w14:textId="77777777" w:rsidTr="00635315">
        <w:tc>
          <w:tcPr>
            <w:tcW w:w="452" w:type="pct"/>
          </w:tcPr>
          <w:p w14:paraId="1F057108" w14:textId="2A603A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R4-2302130</w:t>
            </w:r>
          </w:p>
        </w:tc>
        <w:tc>
          <w:tcPr>
            <w:tcW w:w="1069" w:type="pct"/>
          </w:tcPr>
          <w:p w14:paraId="2ECDFF86" w14:textId="48A735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HO</w:t>
            </w:r>
          </w:p>
        </w:tc>
        <w:tc>
          <w:tcPr>
            <w:tcW w:w="600" w:type="pct"/>
          </w:tcPr>
          <w:p w14:paraId="2FD07353" w14:textId="51CC20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</w:t>
            </w:r>
          </w:p>
        </w:tc>
        <w:tc>
          <w:tcPr>
            <w:tcW w:w="379" w:type="pct"/>
          </w:tcPr>
          <w:p w14:paraId="6AE5011B" w14:textId="1EFD69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E684D5C" w14:textId="7AC712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2996</w:t>
            </w:r>
          </w:p>
        </w:tc>
        <w:tc>
          <w:tcPr>
            <w:tcW w:w="220" w:type="pct"/>
          </w:tcPr>
          <w:p w14:paraId="326CB9A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01A5565" w14:textId="42120F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D4AB97D" w14:textId="49E603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6BADA49" w14:textId="182A46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1954EF40" w14:textId="28D6B2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676DD3A3" w14:textId="77777777" w:rsidTr="00635315">
        <w:tc>
          <w:tcPr>
            <w:tcW w:w="452" w:type="pct"/>
          </w:tcPr>
          <w:p w14:paraId="1555A333" w14:textId="7B5D08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R4-2302133</w:t>
            </w:r>
          </w:p>
        </w:tc>
        <w:tc>
          <w:tcPr>
            <w:tcW w:w="1069" w:type="pct"/>
          </w:tcPr>
          <w:p w14:paraId="11628A83" w14:textId="3B2A72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ConMGs’ association</w:t>
            </w:r>
          </w:p>
        </w:tc>
        <w:tc>
          <w:tcPr>
            <w:tcW w:w="600" w:type="pct"/>
          </w:tcPr>
          <w:p w14:paraId="0C6872CC" w14:textId="6675E0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1E08C039" w14:textId="533AFA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0C30274" w14:textId="18A778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2997</w:t>
            </w:r>
          </w:p>
        </w:tc>
        <w:tc>
          <w:tcPr>
            <w:tcW w:w="220" w:type="pct"/>
          </w:tcPr>
          <w:p w14:paraId="6441FB5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255668B" w14:textId="6BBC30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14BC614" w14:textId="2D9C5E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2FAB01A" w14:textId="62F1D9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3" w:type="pct"/>
          </w:tcPr>
          <w:p w14:paraId="2642B02F" w14:textId="732286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5879BB5F" w14:textId="77777777" w:rsidTr="00635315">
        <w:tc>
          <w:tcPr>
            <w:tcW w:w="452" w:type="pct"/>
          </w:tcPr>
          <w:p w14:paraId="3DCE0252" w14:textId="511607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R4-2303223</w:t>
            </w:r>
          </w:p>
        </w:tc>
        <w:tc>
          <w:tcPr>
            <w:tcW w:w="1069" w:type="pct"/>
          </w:tcPr>
          <w:p w14:paraId="233BDD68" w14:textId="553CBA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ConMGs’ association</w:t>
            </w:r>
          </w:p>
        </w:tc>
        <w:tc>
          <w:tcPr>
            <w:tcW w:w="600" w:type="pct"/>
          </w:tcPr>
          <w:p w14:paraId="4AA99B8C" w14:textId="15D8AC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67C12F9C" w14:textId="34669D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94C6722" w14:textId="5FB355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2997</w:t>
            </w:r>
          </w:p>
        </w:tc>
        <w:tc>
          <w:tcPr>
            <w:tcW w:w="220" w:type="pct"/>
          </w:tcPr>
          <w:p w14:paraId="031D8009" w14:textId="7DD4270C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DC59657" w14:textId="4EEAF3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0253C82" w14:textId="268A08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F8F1AD8" w14:textId="18657C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3" w:type="pct"/>
          </w:tcPr>
          <w:p w14:paraId="6005C594" w14:textId="087756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3EFE5E1C" w14:textId="77777777" w:rsidTr="00635315">
        <w:tc>
          <w:tcPr>
            <w:tcW w:w="452" w:type="pct"/>
          </w:tcPr>
          <w:p w14:paraId="067E4DB5" w14:textId="3F6D2C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R4-2302134</w:t>
            </w:r>
          </w:p>
        </w:tc>
        <w:tc>
          <w:tcPr>
            <w:tcW w:w="1069" w:type="pct"/>
          </w:tcPr>
          <w:p w14:paraId="3677C749" w14:textId="5A3E79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ConMGs</w:t>
            </w:r>
          </w:p>
        </w:tc>
        <w:tc>
          <w:tcPr>
            <w:tcW w:w="600" w:type="pct"/>
          </w:tcPr>
          <w:p w14:paraId="2C250DA4" w14:textId="29B8F0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2489296B" w14:textId="37017D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D06A35F" w14:textId="4F360A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2998</w:t>
            </w:r>
          </w:p>
        </w:tc>
        <w:tc>
          <w:tcPr>
            <w:tcW w:w="220" w:type="pct"/>
          </w:tcPr>
          <w:p w14:paraId="42B6418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4FC1BCC" w14:textId="67428D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6C35FD0" w14:textId="7F324E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03F8E53" w14:textId="47EE2A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3" w:type="pct"/>
          </w:tcPr>
          <w:p w14:paraId="2143BEE0" w14:textId="16ECF0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7E8A4DA7" w14:textId="77777777" w:rsidTr="00635315">
        <w:tc>
          <w:tcPr>
            <w:tcW w:w="452" w:type="pct"/>
          </w:tcPr>
          <w:p w14:paraId="01E39973" w14:textId="1AD1FD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R4-2302135</w:t>
            </w:r>
          </w:p>
        </w:tc>
        <w:tc>
          <w:tcPr>
            <w:tcW w:w="1069" w:type="pct"/>
          </w:tcPr>
          <w:p w14:paraId="1382889A" w14:textId="050443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cell reselection in Idle mode</w:t>
            </w:r>
          </w:p>
        </w:tc>
        <w:tc>
          <w:tcPr>
            <w:tcW w:w="600" w:type="pct"/>
          </w:tcPr>
          <w:p w14:paraId="11BF3BCA" w14:textId="0F91EA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NTT DOCOMO, Qualcomm Incorporated</w:t>
            </w:r>
          </w:p>
        </w:tc>
        <w:tc>
          <w:tcPr>
            <w:tcW w:w="379" w:type="pct"/>
          </w:tcPr>
          <w:p w14:paraId="70657591" w14:textId="6BEDFD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F5C3CEC" w14:textId="242235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2999</w:t>
            </w:r>
          </w:p>
        </w:tc>
        <w:tc>
          <w:tcPr>
            <w:tcW w:w="220" w:type="pct"/>
          </w:tcPr>
          <w:p w14:paraId="109A36A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73057F4" w14:textId="4F768B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AADB98" w14:textId="11E4F0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9B739A7" w14:textId="16F8BE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52B7091" w14:textId="5FBB9B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355CEB5D" w14:textId="77777777" w:rsidTr="00635315">
        <w:tc>
          <w:tcPr>
            <w:tcW w:w="452" w:type="pct"/>
          </w:tcPr>
          <w:p w14:paraId="12A0B3DE" w14:textId="48BE10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R4-2302136</w:t>
            </w:r>
          </w:p>
        </w:tc>
        <w:tc>
          <w:tcPr>
            <w:tcW w:w="1069" w:type="pct"/>
          </w:tcPr>
          <w:p w14:paraId="3A20FFCD" w14:textId="3E88DD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cell reselection in Idle mode for FR2</w:t>
            </w:r>
          </w:p>
        </w:tc>
        <w:tc>
          <w:tcPr>
            <w:tcW w:w="600" w:type="pct"/>
          </w:tcPr>
          <w:p w14:paraId="1F021F23" w14:textId="23A8F7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NTT DOCOMO, Qualcomm Incorporated</w:t>
            </w:r>
          </w:p>
        </w:tc>
        <w:tc>
          <w:tcPr>
            <w:tcW w:w="379" w:type="pct"/>
          </w:tcPr>
          <w:p w14:paraId="2F713604" w14:textId="2437D5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532090D" w14:textId="0CFC1D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3000</w:t>
            </w:r>
          </w:p>
        </w:tc>
        <w:tc>
          <w:tcPr>
            <w:tcW w:w="220" w:type="pct"/>
          </w:tcPr>
          <w:p w14:paraId="0B920A2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C9BFFC9" w14:textId="3EF6A6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7B0B3C4" w14:textId="17588D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0ED0F7E" w14:textId="3B4BB4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1780B79" w14:textId="625360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FE5AE92" w14:textId="77777777" w:rsidTr="00635315">
        <w:tc>
          <w:tcPr>
            <w:tcW w:w="452" w:type="pct"/>
          </w:tcPr>
          <w:p w14:paraId="3E3A9744" w14:textId="7966DB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R4-2302137</w:t>
            </w:r>
          </w:p>
        </w:tc>
        <w:tc>
          <w:tcPr>
            <w:tcW w:w="1069" w:type="pct"/>
          </w:tcPr>
          <w:p w14:paraId="68C9ECCF" w14:textId="7A035E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cell reselection in Idle mode for NR-U</w:t>
            </w:r>
          </w:p>
        </w:tc>
        <w:tc>
          <w:tcPr>
            <w:tcW w:w="600" w:type="pct"/>
          </w:tcPr>
          <w:p w14:paraId="258EAAA0" w14:textId="6E3F51B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6D348567" w14:textId="0E2F7E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2EEB2FD" w14:textId="4F0A44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3001</w:t>
            </w:r>
          </w:p>
        </w:tc>
        <w:tc>
          <w:tcPr>
            <w:tcW w:w="220" w:type="pct"/>
          </w:tcPr>
          <w:p w14:paraId="6A553D0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313C47B" w14:textId="57EBE2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8659BB2" w14:textId="0F4B9B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D12BC8D" w14:textId="628D36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513" w:type="pct"/>
          </w:tcPr>
          <w:p w14:paraId="12D8529B" w14:textId="5E60C5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2A5A040A" w14:textId="77777777" w:rsidTr="00635315">
        <w:tc>
          <w:tcPr>
            <w:tcW w:w="452" w:type="pct"/>
          </w:tcPr>
          <w:p w14:paraId="761E44C2" w14:textId="5A59C9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R4-2302138</w:t>
            </w:r>
          </w:p>
        </w:tc>
        <w:tc>
          <w:tcPr>
            <w:tcW w:w="1069" w:type="pct"/>
          </w:tcPr>
          <w:p w14:paraId="0240BCA4" w14:textId="4196F3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cell reselection in Idle mode for NR-U</w:t>
            </w:r>
          </w:p>
        </w:tc>
        <w:tc>
          <w:tcPr>
            <w:tcW w:w="600" w:type="pct"/>
          </w:tcPr>
          <w:p w14:paraId="0891A44B" w14:textId="5702B3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56587404" w14:textId="1DAF7C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A6792B7" w14:textId="7044FE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3002</w:t>
            </w:r>
          </w:p>
        </w:tc>
        <w:tc>
          <w:tcPr>
            <w:tcW w:w="220" w:type="pct"/>
          </w:tcPr>
          <w:p w14:paraId="127435C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F40993F" w14:textId="21DC72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C43B9F6" w14:textId="213061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D41F56D" w14:textId="580CFF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513" w:type="pct"/>
          </w:tcPr>
          <w:p w14:paraId="36710F05" w14:textId="05A23B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0844857" w14:textId="77777777" w:rsidTr="00635315">
        <w:tc>
          <w:tcPr>
            <w:tcW w:w="452" w:type="pct"/>
          </w:tcPr>
          <w:p w14:paraId="0C38E169" w14:textId="6DD7D1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R4-2302157</w:t>
            </w:r>
          </w:p>
        </w:tc>
        <w:tc>
          <w:tcPr>
            <w:tcW w:w="1069" w:type="pct"/>
          </w:tcPr>
          <w:p w14:paraId="7D2C27BF" w14:textId="0B90C9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L1-SINR and SS-SINR measurement accuracy requirements for R17 FR2 HST</w:t>
            </w:r>
          </w:p>
        </w:tc>
        <w:tc>
          <w:tcPr>
            <w:tcW w:w="600" w:type="pct"/>
          </w:tcPr>
          <w:p w14:paraId="21FDC9D8" w14:textId="4C9F6B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203515E6" w14:textId="1AE554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F95D566" w14:textId="6AE2BF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3003</w:t>
            </w:r>
          </w:p>
        </w:tc>
        <w:tc>
          <w:tcPr>
            <w:tcW w:w="220" w:type="pct"/>
          </w:tcPr>
          <w:p w14:paraId="2228706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46D5B7E" w14:textId="17C8C1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25BA119" w14:textId="0BA0DD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040425B" w14:textId="357012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513" w:type="pct"/>
          </w:tcPr>
          <w:p w14:paraId="7C3E63B6" w14:textId="278AC2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078E8331" w14:textId="77777777" w:rsidTr="00635315">
        <w:tc>
          <w:tcPr>
            <w:tcW w:w="452" w:type="pct"/>
          </w:tcPr>
          <w:p w14:paraId="5091B219" w14:textId="014BA0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R4-2302158</w:t>
            </w:r>
          </w:p>
        </w:tc>
        <w:tc>
          <w:tcPr>
            <w:tcW w:w="1069" w:type="pct"/>
          </w:tcPr>
          <w:p w14:paraId="006A410D" w14:textId="4D4FB2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L1-SINR and SS-SINR measurement accuracy requirements for R17 FR2 HST</w:t>
            </w:r>
          </w:p>
        </w:tc>
        <w:tc>
          <w:tcPr>
            <w:tcW w:w="600" w:type="pct"/>
          </w:tcPr>
          <w:p w14:paraId="074E4CA5" w14:textId="059136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61DEFCE7" w14:textId="2EE774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29920A4" w14:textId="007F70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3004</w:t>
            </w:r>
          </w:p>
        </w:tc>
        <w:tc>
          <w:tcPr>
            <w:tcW w:w="220" w:type="pct"/>
          </w:tcPr>
          <w:p w14:paraId="0786195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E869EFB" w14:textId="341B8F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D8DD980" w14:textId="205E3C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5DDE6EE" w14:textId="5A31EC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513" w:type="pct"/>
          </w:tcPr>
          <w:p w14:paraId="3CF113B9" w14:textId="4841B7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2FC2CDEF" w14:textId="77777777" w:rsidTr="00635315">
        <w:tc>
          <w:tcPr>
            <w:tcW w:w="452" w:type="pct"/>
          </w:tcPr>
          <w:p w14:paraId="034C6033" w14:textId="5F6327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R4-2302288</w:t>
            </w:r>
          </w:p>
        </w:tc>
        <w:tc>
          <w:tcPr>
            <w:tcW w:w="1069" w:type="pct"/>
          </w:tcPr>
          <w:p w14:paraId="24134617" w14:textId="79EBBB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cell reselection, CG-SDT and HO requirements for RedCap</w:t>
            </w:r>
          </w:p>
        </w:tc>
        <w:tc>
          <w:tcPr>
            <w:tcW w:w="600" w:type="pct"/>
          </w:tcPr>
          <w:p w14:paraId="1274B7BA" w14:textId="6396BD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22B91D1C" w14:textId="28FF68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29E7A0A" w14:textId="694AC2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3005</w:t>
            </w:r>
          </w:p>
        </w:tc>
        <w:tc>
          <w:tcPr>
            <w:tcW w:w="220" w:type="pct"/>
          </w:tcPr>
          <w:p w14:paraId="04BC945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192DA97" w14:textId="74204C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9D8B3AB" w14:textId="16277B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9714E4F" w14:textId="03C42D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6AD60676" w14:textId="1820C7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695F4E9" w14:textId="77777777" w:rsidTr="00635315">
        <w:tc>
          <w:tcPr>
            <w:tcW w:w="452" w:type="pct"/>
          </w:tcPr>
          <w:p w14:paraId="5C82F7AC" w14:textId="31E155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R4-2303182</w:t>
            </w:r>
          </w:p>
        </w:tc>
        <w:tc>
          <w:tcPr>
            <w:tcW w:w="1069" w:type="pct"/>
          </w:tcPr>
          <w:p w14:paraId="276469F0" w14:textId="2C89B0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cell reselection, CG-SDT for RedCap</w:t>
            </w:r>
          </w:p>
        </w:tc>
        <w:tc>
          <w:tcPr>
            <w:tcW w:w="600" w:type="pct"/>
          </w:tcPr>
          <w:p w14:paraId="5240D79B" w14:textId="393A00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1C9C30B9" w14:textId="013401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F05F3C3" w14:textId="432A9B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3005</w:t>
            </w:r>
          </w:p>
        </w:tc>
        <w:tc>
          <w:tcPr>
            <w:tcW w:w="220" w:type="pct"/>
          </w:tcPr>
          <w:p w14:paraId="12654F6B" w14:textId="54970F09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3A46B99" w14:textId="42289F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5C0C178" w14:textId="2B87DC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ECB0039" w14:textId="162AE6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3CD44633" w14:textId="06C809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E44C106" w14:textId="77777777" w:rsidTr="00635315">
        <w:tc>
          <w:tcPr>
            <w:tcW w:w="452" w:type="pct"/>
          </w:tcPr>
          <w:p w14:paraId="68154107" w14:textId="4EADB5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R4-2302289</w:t>
            </w:r>
          </w:p>
        </w:tc>
        <w:tc>
          <w:tcPr>
            <w:tcW w:w="1069" w:type="pct"/>
          </w:tcPr>
          <w:p w14:paraId="126CA1E2" w14:textId="7919FE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cell reselection, CG-SDT and HO requirements for RedCap</w:t>
            </w:r>
          </w:p>
        </w:tc>
        <w:tc>
          <w:tcPr>
            <w:tcW w:w="600" w:type="pct"/>
          </w:tcPr>
          <w:p w14:paraId="6C8B03A3" w14:textId="754ACA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2C176852" w14:textId="514459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909DF0B" w14:textId="463D27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3006</w:t>
            </w:r>
          </w:p>
        </w:tc>
        <w:tc>
          <w:tcPr>
            <w:tcW w:w="220" w:type="pct"/>
          </w:tcPr>
          <w:p w14:paraId="2ABE66E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57DEDA7" w14:textId="331336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B12FBAE" w14:textId="032226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24E1E27" w14:textId="5030DE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59E76CC6" w14:textId="7DCC4A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8A34B5" w14:paraId="473EAC11" w14:textId="77777777" w:rsidTr="00635315">
        <w:tc>
          <w:tcPr>
            <w:tcW w:w="452" w:type="pct"/>
          </w:tcPr>
          <w:p w14:paraId="40B42835" w14:textId="4A5BE3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R4-2302290</w:t>
            </w:r>
          </w:p>
        </w:tc>
        <w:tc>
          <w:tcPr>
            <w:tcW w:w="1069" w:type="pct"/>
          </w:tcPr>
          <w:p w14:paraId="5A774049" w14:textId="4225A3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inter-frequency NR and inter-RAT E-UTRAN measurements for RedCap</w:t>
            </w:r>
          </w:p>
        </w:tc>
        <w:tc>
          <w:tcPr>
            <w:tcW w:w="600" w:type="pct"/>
          </w:tcPr>
          <w:p w14:paraId="2BEA11DA" w14:textId="38F22A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4DBBB029" w14:textId="3D5078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461F82D" w14:textId="53340E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3007</w:t>
            </w:r>
          </w:p>
        </w:tc>
        <w:tc>
          <w:tcPr>
            <w:tcW w:w="220" w:type="pct"/>
          </w:tcPr>
          <w:p w14:paraId="2D7AA3A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4E5E8B5" w14:textId="0F1D0E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31D3ED3" w14:textId="68BA9C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3FFDAAC" w14:textId="5A2415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6974F743" w14:textId="355CBF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3217992" w14:textId="77777777" w:rsidTr="00635315">
        <w:tc>
          <w:tcPr>
            <w:tcW w:w="452" w:type="pct"/>
          </w:tcPr>
          <w:p w14:paraId="00E2B889" w14:textId="264193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R4-2303281</w:t>
            </w:r>
          </w:p>
        </w:tc>
        <w:tc>
          <w:tcPr>
            <w:tcW w:w="1069" w:type="pct"/>
          </w:tcPr>
          <w:p w14:paraId="14CE0A42" w14:textId="3CB54E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inter-frequency NR and inter-RAT E-UTRAN measurements for RedCap</w:t>
            </w:r>
          </w:p>
        </w:tc>
        <w:tc>
          <w:tcPr>
            <w:tcW w:w="600" w:type="pct"/>
          </w:tcPr>
          <w:p w14:paraId="3F6C3914" w14:textId="1280EB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35D694F6" w14:textId="76D825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41D77B0" w14:textId="5D155E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3007</w:t>
            </w:r>
          </w:p>
        </w:tc>
        <w:tc>
          <w:tcPr>
            <w:tcW w:w="220" w:type="pct"/>
          </w:tcPr>
          <w:p w14:paraId="79855800" w14:textId="17DEA84F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B8DF9A1" w14:textId="53EBA9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0AE5241" w14:textId="12DD11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A966D5E" w14:textId="45ECD6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17EE7C41" w14:textId="29F7EE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66FD3BA" w14:textId="77777777" w:rsidTr="00635315">
        <w:tc>
          <w:tcPr>
            <w:tcW w:w="452" w:type="pct"/>
          </w:tcPr>
          <w:p w14:paraId="0B76D024" w14:textId="1B1A77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R4-2302291</w:t>
            </w:r>
          </w:p>
        </w:tc>
        <w:tc>
          <w:tcPr>
            <w:tcW w:w="1069" w:type="pct"/>
          </w:tcPr>
          <w:p w14:paraId="681BBCEF" w14:textId="6166C5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inter-frequency NR and inter-RAT E-UTRAN measurements for RedCap</w:t>
            </w:r>
          </w:p>
        </w:tc>
        <w:tc>
          <w:tcPr>
            <w:tcW w:w="600" w:type="pct"/>
          </w:tcPr>
          <w:p w14:paraId="0B2BFE16" w14:textId="3EC62A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31BF3CA1" w14:textId="535EA4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085AD87" w14:textId="70CA61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3008</w:t>
            </w:r>
          </w:p>
        </w:tc>
        <w:tc>
          <w:tcPr>
            <w:tcW w:w="220" w:type="pct"/>
          </w:tcPr>
          <w:p w14:paraId="735EE0F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9EA5F05" w14:textId="1EFAD1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F4C0846" w14:textId="173FF2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2E64DE1" w14:textId="0B3C49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48469285" w14:textId="22CC4B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5B07499" w14:textId="77777777" w:rsidTr="00635315">
        <w:tc>
          <w:tcPr>
            <w:tcW w:w="452" w:type="pct"/>
          </w:tcPr>
          <w:p w14:paraId="53715F79" w14:textId="1D75FB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R4-2302292</w:t>
            </w:r>
          </w:p>
        </w:tc>
        <w:tc>
          <w:tcPr>
            <w:tcW w:w="1069" w:type="pct"/>
          </w:tcPr>
          <w:p w14:paraId="3F688CBC" w14:textId="524AE3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CG-SDT test cases in FR2 for RedCap UE</w:t>
            </w:r>
          </w:p>
        </w:tc>
        <w:tc>
          <w:tcPr>
            <w:tcW w:w="600" w:type="pct"/>
          </w:tcPr>
          <w:p w14:paraId="28EBD1BA" w14:textId="1E09B6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79D9A6B5" w14:textId="75B3D1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DDD5B4D" w14:textId="0E6A33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3009</w:t>
            </w:r>
          </w:p>
        </w:tc>
        <w:tc>
          <w:tcPr>
            <w:tcW w:w="220" w:type="pct"/>
          </w:tcPr>
          <w:p w14:paraId="2004620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3318434" w14:textId="1B4D74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DA99AAD" w14:textId="0580E7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E9FCC3E" w14:textId="3D3893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036B47DC" w14:textId="3E7429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5C38A862" w14:textId="77777777" w:rsidTr="00635315">
        <w:tc>
          <w:tcPr>
            <w:tcW w:w="452" w:type="pct"/>
          </w:tcPr>
          <w:p w14:paraId="61AC5EA9" w14:textId="04A090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R4-2302293</w:t>
            </w:r>
          </w:p>
        </w:tc>
        <w:tc>
          <w:tcPr>
            <w:tcW w:w="1069" w:type="pct"/>
          </w:tcPr>
          <w:p w14:paraId="2CB86751" w14:textId="1EC4B0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CG-SDT test cases in FR2 for RedCap UE</w:t>
            </w:r>
          </w:p>
        </w:tc>
        <w:tc>
          <w:tcPr>
            <w:tcW w:w="600" w:type="pct"/>
          </w:tcPr>
          <w:p w14:paraId="396053CF" w14:textId="7AA2B9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3F7C0DAE" w14:textId="4FB5B7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525B21E" w14:textId="09405E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3010</w:t>
            </w:r>
          </w:p>
        </w:tc>
        <w:tc>
          <w:tcPr>
            <w:tcW w:w="220" w:type="pct"/>
          </w:tcPr>
          <w:p w14:paraId="622EDD9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F71E7A" w14:textId="0574A2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5591280" w14:textId="66795D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5278CB8" w14:textId="58FC72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494E4EFA" w14:textId="67C01A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3E596AC7" w14:textId="77777777" w:rsidTr="00635315">
        <w:tc>
          <w:tcPr>
            <w:tcW w:w="452" w:type="pct"/>
          </w:tcPr>
          <w:p w14:paraId="27B5B7FD" w14:textId="076234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R4-2302294</w:t>
            </w:r>
          </w:p>
        </w:tc>
        <w:tc>
          <w:tcPr>
            <w:tcW w:w="1069" w:type="pct"/>
          </w:tcPr>
          <w:p w14:paraId="01601E9D" w14:textId="5D9634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CG-SDT test cases in FR1 for RedCap UE</w:t>
            </w:r>
          </w:p>
        </w:tc>
        <w:tc>
          <w:tcPr>
            <w:tcW w:w="600" w:type="pct"/>
          </w:tcPr>
          <w:p w14:paraId="5F830BE7" w14:textId="665F83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416C96D4" w14:textId="794934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DE31642" w14:textId="087835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3011</w:t>
            </w:r>
          </w:p>
        </w:tc>
        <w:tc>
          <w:tcPr>
            <w:tcW w:w="220" w:type="pct"/>
          </w:tcPr>
          <w:p w14:paraId="0BD9DA9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FA47D98" w14:textId="06976B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47311C7" w14:textId="79F537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D7DC5CC" w14:textId="4F59BF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0D1A2065" w14:textId="4126C7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0148429F" w14:textId="77777777" w:rsidTr="00635315">
        <w:tc>
          <w:tcPr>
            <w:tcW w:w="452" w:type="pct"/>
          </w:tcPr>
          <w:p w14:paraId="04414FB9" w14:textId="4C307A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R4-2302295</w:t>
            </w:r>
          </w:p>
        </w:tc>
        <w:tc>
          <w:tcPr>
            <w:tcW w:w="1069" w:type="pct"/>
          </w:tcPr>
          <w:p w14:paraId="589C31BD" w14:textId="7ADDDE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CG-SDT test cases in FR1 for RedCap UE</w:t>
            </w:r>
          </w:p>
        </w:tc>
        <w:tc>
          <w:tcPr>
            <w:tcW w:w="600" w:type="pct"/>
          </w:tcPr>
          <w:p w14:paraId="7B2D0F13" w14:textId="2CA2B3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0AA84FEE" w14:textId="78DAA4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60F1308" w14:textId="76DE5D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3012</w:t>
            </w:r>
          </w:p>
        </w:tc>
        <w:tc>
          <w:tcPr>
            <w:tcW w:w="220" w:type="pct"/>
          </w:tcPr>
          <w:p w14:paraId="3B5A153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9ED9E67" w14:textId="4BA429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BE295B4" w14:textId="73DF41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E9614C0" w14:textId="56D888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1EA6D50E" w14:textId="4BEFED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56012863" w14:textId="77777777" w:rsidTr="00635315">
        <w:tc>
          <w:tcPr>
            <w:tcW w:w="452" w:type="pct"/>
          </w:tcPr>
          <w:p w14:paraId="47E3DA03" w14:textId="05774B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R4-2302314</w:t>
            </w:r>
          </w:p>
        </w:tc>
        <w:tc>
          <w:tcPr>
            <w:tcW w:w="1069" w:type="pct"/>
          </w:tcPr>
          <w:p w14:paraId="0B2F7B43" w14:textId="4C98A9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Formal CR to Rel-17 TS 38.133: on missing Rel-16 relaxation for RedCap IDLE mode</w:t>
            </w:r>
          </w:p>
        </w:tc>
        <w:tc>
          <w:tcPr>
            <w:tcW w:w="600" w:type="pct"/>
          </w:tcPr>
          <w:p w14:paraId="37986878" w14:textId="17AB3C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Ericsson</w:t>
            </w:r>
          </w:p>
        </w:tc>
        <w:tc>
          <w:tcPr>
            <w:tcW w:w="379" w:type="pct"/>
          </w:tcPr>
          <w:p w14:paraId="6CECA719" w14:textId="1F4AA7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DD34C50" w14:textId="0E1A01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3013</w:t>
            </w:r>
          </w:p>
        </w:tc>
        <w:tc>
          <w:tcPr>
            <w:tcW w:w="220" w:type="pct"/>
          </w:tcPr>
          <w:p w14:paraId="3E2377F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1BF50CB" w14:textId="16C8A3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38B6FCF" w14:textId="2A2643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74D3FFA" w14:textId="190AFA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599C2340" w14:textId="5528C1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17051F8" w14:textId="77777777" w:rsidTr="00635315">
        <w:tc>
          <w:tcPr>
            <w:tcW w:w="452" w:type="pct"/>
          </w:tcPr>
          <w:p w14:paraId="33892B56" w14:textId="4D0553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R4-2303282</w:t>
            </w:r>
          </w:p>
        </w:tc>
        <w:tc>
          <w:tcPr>
            <w:tcW w:w="1069" w:type="pct"/>
          </w:tcPr>
          <w:p w14:paraId="30504501" w14:textId="604F66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Formal CR to Rel-17 TS 38.133: on missing Rel-16 relaxation for RedCap IDLE mode</w:t>
            </w:r>
          </w:p>
        </w:tc>
        <w:tc>
          <w:tcPr>
            <w:tcW w:w="600" w:type="pct"/>
          </w:tcPr>
          <w:p w14:paraId="12740B23" w14:textId="610CAC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Ericsson</w:t>
            </w:r>
          </w:p>
        </w:tc>
        <w:tc>
          <w:tcPr>
            <w:tcW w:w="379" w:type="pct"/>
          </w:tcPr>
          <w:p w14:paraId="08DBF40B" w14:textId="3E46F3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92DF18E" w14:textId="42FB47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3013</w:t>
            </w:r>
          </w:p>
        </w:tc>
        <w:tc>
          <w:tcPr>
            <w:tcW w:w="220" w:type="pct"/>
          </w:tcPr>
          <w:p w14:paraId="7298D130" w14:textId="3D00AD9F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B9E2156" w14:textId="5E1179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C71C6AC" w14:textId="5F6BAA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3DF73A7" w14:textId="407421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4E6485DD" w14:textId="422408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8AFB434" w14:textId="77777777" w:rsidTr="00635315">
        <w:tc>
          <w:tcPr>
            <w:tcW w:w="452" w:type="pct"/>
          </w:tcPr>
          <w:p w14:paraId="0ED2E5F0" w14:textId="77A0F4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R4-2302315</w:t>
            </w:r>
          </w:p>
        </w:tc>
        <w:tc>
          <w:tcPr>
            <w:tcW w:w="1069" w:type="pct"/>
          </w:tcPr>
          <w:p w14:paraId="4BCBD12C" w14:textId="74D382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Formal CR to Rel-18 TS 38.133: on missing Rel-16 relaxation for RedCap IDLE mode</w:t>
            </w:r>
          </w:p>
        </w:tc>
        <w:tc>
          <w:tcPr>
            <w:tcW w:w="600" w:type="pct"/>
          </w:tcPr>
          <w:p w14:paraId="65246C89" w14:textId="713E32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41649EA8" w14:textId="7A1818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C277988" w14:textId="0976A7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3014</w:t>
            </w:r>
          </w:p>
        </w:tc>
        <w:tc>
          <w:tcPr>
            <w:tcW w:w="220" w:type="pct"/>
          </w:tcPr>
          <w:p w14:paraId="216E42D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E06927D" w14:textId="2815AA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D2E8638" w14:textId="62345A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CE0171D" w14:textId="0D78B9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3BE3AEA5" w14:textId="6B7CBD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EC79FAD" w14:textId="77777777" w:rsidTr="00635315">
        <w:tc>
          <w:tcPr>
            <w:tcW w:w="452" w:type="pct"/>
          </w:tcPr>
          <w:p w14:paraId="2433965C" w14:textId="5B4595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R4-2302316</w:t>
            </w:r>
          </w:p>
        </w:tc>
        <w:tc>
          <w:tcPr>
            <w:tcW w:w="1069" w:type="pct"/>
          </w:tcPr>
          <w:p w14:paraId="6A1C041D" w14:textId="178EC1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Formal CR to Rel-17 TS 38.133: on RedCap maintenance in TS 38.133</w:t>
            </w:r>
          </w:p>
        </w:tc>
        <w:tc>
          <w:tcPr>
            <w:tcW w:w="600" w:type="pct"/>
          </w:tcPr>
          <w:p w14:paraId="4FD6AB52" w14:textId="5AAD30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79773A02" w14:textId="4128DC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DF95B08" w14:textId="57A6F9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3015</w:t>
            </w:r>
          </w:p>
        </w:tc>
        <w:tc>
          <w:tcPr>
            <w:tcW w:w="220" w:type="pct"/>
          </w:tcPr>
          <w:p w14:paraId="122628F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CFD295F" w14:textId="3BC9C0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7290577" w14:textId="45F953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BC38BE8" w14:textId="08FD89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17DB2FDB" w14:textId="018F61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79C64A47" w14:textId="77777777" w:rsidTr="00635315">
        <w:tc>
          <w:tcPr>
            <w:tcW w:w="452" w:type="pct"/>
          </w:tcPr>
          <w:p w14:paraId="1E9DDA1A" w14:textId="471C7D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R4-2303183</w:t>
            </w:r>
          </w:p>
        </w:tc>
        <w:tc>
          <w:tcPr>
            <w:tcW w:w="1069" w:type="pct"/>
          </w:tcPr>
          <w:p w14:paraId="28C4E573" w14:textId="2B1127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Formal CR to Rel-17 TS 38.133: on RedCap maintenance in TS 38.133</w:t>
            </w:r>
          </w:p>
        </w:tc>
        <w:tc>
          <w:tcPr>
            <w:tcW w:w="600" w:type="pct"/>
          </w:tcPr>
          <w:p w14:paraId="24A323A0" w14:textId="4C2964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379" w:type="pct"/>
          </w:tcPr>
          <w:p w14:paraId="219A8978" w14:textId="6B1405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09879FD" w14:textId="7A1712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3015</w:t>
            </w:r>
          </w:p>
        </w:tc>
        <w:tc>
          <w:tcPr>
            <w:tcW w:w="220" w:type="pct"/>
          </w:tcPr>
          <w:p w14:paraId="348CBDFF" w14:textId="622D5DE3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661A65F" w14:textId="0177BF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B384FF9" w14:textId="6A0902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A60C58A" w14:textId="76B52B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6D874746" w14:textId="1F493E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3F80CE18" w14:textId="77777777" w:rsidTr="00635315">
        <w:tc>
          <w:tcPr>
            <w:tcW w:w="452" w:type="pct"/>
          </w:tcPr>
          <w:p w14:paraId="1CD64D7C" w14:textId="4B6F3A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R4-2302317</w:t>
            </w:r>
          </w:p>
        </w:tc>
        <w:tc>
          <w:tcPr>
            <w:tcW w:w="1069" w:type="pct"/>
          </w:tcPr>
          <w:p w14:paraId="6467626A" w14:textId="052E7F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Formal CR to Rel-18 TS 38.133: on RedCap maintenance in TS 38.133</w:t>
            </w:r>
          </w:p>
        </w:tc>
        <w:tc>
          <w:tcPr>
            <w:tcW w:w="600" w:type="pct"/>
          </w:tcPr>
          <w:p w14:paraId="6D376A93" w14:textId="63DAFC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02008317" w14:textId="630CB9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8B1BC3B" w14:textId="7A2548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3016</w:t>
            </w:r>
          </w:p>
        </w:tc>
        <w:tc>
          <w:tcPr>
            <w:tcW w:w="220" w:type="pct"/>
          </w:tcPr>
          <w:p w14:paraId="058F0A1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B82D8FD" w14:textId="035D0E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5CB4A6F" w14:textId="240631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2F36D13" w14:textId="1CB6B8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6FAC4931" w14:textId="28BEB7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2E8A363D" w14:textId="77777777" w:rsidTr="00635315">
        <w:tc>
          <w:tcPr>
            <w:tcW w:w="452" w:type="pct"/>
          </w:tcPr>
          <w:p w14:paraId="7071321F" w14:textId="074F89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R4-2302345</w:t>
            </w:r>
          </w:p>
        </w:tc>
        <w:tc>
          <w:tcPr>
            <w:tcW w:w="1069" w:type="pct"/>
          </w:tcPr>
          <w:p w14:paraId="419CC25A" w14:textId="1168DC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38.133 (Rel-17) Corrections on cell reselection for NTN (CAT. F)</w:t>
            </w:r>
          </w:p>
        </w:tc>
        <w:tc>
          <w:tcPr>
            <w:tcW w:w="600" w:type="pct"/>
          </w:tcPr>
          <w:p w14:paraId="35D8D089" w14:textId="7EF1EF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59C4E971" w14:textId="227776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23C6D70" w14:textId="5C0B13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3017</w:t>
            </w:r>
          </w:p>
        </w:tc>
        <w:tc>
          <w:tcPr>
            <w:tcW w:w="220" w:type="pct"/>
          </w:tcPr>
          <w:p w14:paraId="133F564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FDDAD8B" w14:textId="2FF9E1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6579FD5" w14:textId="204872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A9BB5C7" w14:textId="166322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</w:t>
            </w:r>
          </w:p>
        </w:tc>
        <w:tc>
          <w:tcPr>
            <w:tcW w:w="513" w:type="pct"/>
          </w:tcPr>
          <w:p w14:paraId="62994F75" w14:textId="742C54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1B46B088" w14:textId="77777777" w:rsidTr="00635315">
        <w:tc>
          <w:tcPr>
            <w:tcW w:w="452" w:type="pct"/>
          </w:tcPr>
          <w:p w14:paraId="1501C971" w14:textId="01EF11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R4-2302541</w:t>
            </w:r>
          </w:p>
        </w:tc>
        <w:tc>
          <w:tcPr>
            <w:tcW w:w="1069" w:type="pct"/>
          </w:tcPr>
          <w:p w14:paraId="0099C14E" w14:textId="4B7E0E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38.133 (Rel-17) Corrections on cell reselection for NTN (CAT. F)</w:t>
            </w:r>
          </w:p>
        </w:tc>
        <w:tc>
          <w:tcPr>
            <w:tcW w:w="600" w:type="pct"/>
          </w:tcPr>
          <w:p w14:paraId="25998B3B" w14:textId="3DEDB9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0E7F0B43" w14:textId="64039D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ADFCA7E" w14:textId="79AE07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3017</w:t>
            </w:r>
          </w:p>
        </w:tc>
        <w:tc>
          <w:tcPr>
            <w:tcW w:w="220" w:type="pct"/>
          </w:tcPr>
          <w:p w14:paraId="366807FF" w14:textId="246256F3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007970E" w14:textId="6BAE6A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E3AD09F" w14:textId="1D3BF3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1624A1D" w14:textId="1FECFA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</w:t>
            </w:r>
          </w:p>
        </w:tc>
        <w:tc>
          <w:tcPr>
            <w:tcW w:w="513" w:type="pct"/>
          </w:tcPr>
          <w:p w14:paraId="72C21904" w14:textId="615CD6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D19CA4B" w14:textId="77777777" w:rsidTr="00635315">
        <w:tc>
          <w:tcPr>
            <w:tcW w:w="452" w:type="pct"/>
          </w:tcPr>
          <w:p w14:paraId="390D4E76" w14:textId="717273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R4-2302346</w:t>
            </w:r>
          </w:p>
        </w:tc>
        <w:tc>
          <w:tcPr>
            <w:tcW w:w="1069" w:type="pct"/>
          </w:tcPr>
          <w:p w14:paraId="4E87C6BB" w14:textId="4EB33D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38.133 (Rel-18) Corrections on cell reselection for NTN (CAT. A)</w:t>
            </w:r>
          </w:p>
        </w:tc>
        <w:tc>
          <w:tcPr>
            <w:tcW w:w="600" w:type="pct"/>
          </w:tcPr>
          <w:p w14:paraId="49DFC0CF" w14:textId="4D3D5C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27F4ACFA" w14:textId="460248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09CBC3F" w14:textId="60A348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3018</w:t>
            </w:r>
          </w:p>
        </w:tc>
        <w:tc>
          <w:tcPr>
            <w:tcW w:w="220" w:type="pct"/>
          </w:tcPr>
          <w:p w14:paraId="47EEBD6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CE46C96" w14:textId="73275B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226865D" w14:textId="47E0C6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AFD8FC1" w14:textId="152272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</w:t>
            </w:r>
          </w:p>
        </w:tc>
        <w:tc>
          <w:tcPr>
            <w:tcW w:w="513" w:type="pct"/>
          </w:tcPr>
          <w:p w14:paraId="5C809D27" w14:textId="658C65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56710C3C" w14:textId="77777777" w:rsidTr="00635315">
        <w:tc>
          <w:tcPr>
            <w:tcW w:w="452" w:type="pct"/>
          </w:tcPr>
          <w:p w14:paraId="05ABC10C" w14:textId="49EF2C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R4-2302365</w:t>
            </w:r>
          </w:p>
        </w:tc>
        <w:tc>
          <w:tcPr>
            <w:tcW w:w="1069" w:type="pct"/>
          </w:tcPr>
          <w:p w14:paraId="2919A441" w14:textId="778032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Formal CR to Rel-17 38.133: correction on CG-SDT transmission</w:t>
            </w:r>
          </w:p>
        </w:tc>
        <w:tc>
          <w:tcPr>
            <w:tcW w:w="600" w:type="pct"/>
          </w:tcPr>
          <w:p w14:paraId="57BF229C" w14:textId="0C257B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5A9FA212" w14:textId="150691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9197FDB" w14:textId="381681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3019</w:t>
            </w:r>
          </w:p>
        </w:tc>
        <w:tc>
          <w:tcPr>
            <w:tcW w:w="220" w:type="pct"/>
          </w:tcPr>
          <w:p w14:paraId="224ABCF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83F2EDC" w14:textId="52856A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AF58870" w14:textId="6364D4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87FF459" w14:textId="2E3086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513" w:type="pct"/>
          </w:tcPr>
          <w:p w14:paraId="3FCDD4FF" w14:textId="16966D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72CBABE" w14:textId="77777777" w:rsidTr="00635315">
        <w:tc>
          <w:tcPr>
            <w:tcW w:w="452" w:type="pct"/>
          </w:tcPr>
          <w:p w14:paraId="151DC9D2" w14:textId="5A04CC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R4-2302544</w:t>
            </w:r>
          </w:p>
        </w:tc>
        <w:tc>
          <w:tcPr>
            <w:tcW w:w="1069" w:type="pct"/>
          </w:tcPr>
          <w:p w14:paraId="32D43BDB" w14:textId="05182E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Formal CR to Rel-17 38.133: correction on CG-SDT transmission</w:t>
            </w:r>
          </w:p>
        </w:tc>
        <w:tc>
          <w:tcPr>
            <w:tcW w:w="600" w:type="pct"/>
          </w:tcPr>
          <w:p w14:paraId="13090DBD" w14:textId="0BC1E7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5D60C295" w14:textId="28D9F9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415AD70" w14:textId="4D3272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3019</w:t>
            </w:r>
          </w:p>
        </w:tc>
        <w:tc>
          <w:tcPr>
            <w:tcW w:w="220" w:type="pct"/>
          </w:tcPr>
          <w:p w14:paraId="2EAB7D54" w14:textId="2359E27B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3F3B89D" w14:textId="4A523E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7FE223F" w14:textId="50423D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B74A21B" w14:textId="184DF2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513" w:type="pct"/>
          </w:tcPr>
          <w:p w14:paraId="347BA9C5" w14:textId="014EB7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0DBC264" w14:textId="77777777" w:rsidTr="00635315">
        <w:tc>
          <w:tcPr>
            <w:tcW w:w="452" w:type="pct"/>
          </w:tcPr>
          <w:p w14:paraId="1DA1DF26" w14:textId="69BD5A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R4-2302366</w:t>
            </w:r>
          </w:p>
        </w:tc>
        <w:tc>
          <w:tcPr>
            <w:tcW w:w="1069" w:type="pct"/>
          </w:tcPr>
          <w:p w14:paraId="65FA6F66" w14:textId="203D61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Formal CR to Rel-18 38.133: correction on CG-SDT transmission</w:t>
            </w:r>
          </w:p>
        </w:tc>
        <w:tc>
          <w:tcPr>
            <w:tcW w:w="600" w:type="pct"/>
          </w:tcPr>
          <w:p w14:paraId="5390778B" w14:textId="6DDF14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79" w:type="pct"/>
          </w:tcPr>
          <w:p w14:paraId="6846E104" w14:textId="2230AF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2334846" w14:textId="40D5A1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3020</w:t>
            </w:r>
          </w:p>
        </w:tc>
        <w:tc>
          <w:tcPr>
            <w:tcW w:w="220" w:type="pct"/>
          </w:tcPr>
          <w:p w14:paraId="0468558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1A633C7" w14:textId="5EA8E9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01D1CF1" w14:textId="11018B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7EC3B55" w14:textId="034586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513" w:type="pct"/>
          </w:tcPr>
          <w:p w14:paraId="0CACEBB9" w14:textId="1D4F7D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E2B9E59" w14:textId="77777777" w:rsidTr="00635315">
        <w:tc>
          <w:tcPr>
            <w:tcW w:w="452" w:type="pct"/>
          </w:tcPr>
          <w:p w14:paraId="4D3582EA" w14:textId="3A667C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R4-2302400</w:t>
            </w:r>
          </w:p>
        </w:tc>
        <w:tc>
          <w:tcPr>
            <w:tcW w:w="1069" w:type="pct"/>
          </w:tcPr>
          <w:p w14:paraId="18EC20F4" w14:textId="08CD7F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RedCap test cases</w:t>
            </w:r>
          </w:p>
        </w:tc>
        <w:tc>
          <w:tcPr>
            <w:tcW w:w="600" w:type="pct"/>
          </w:tcPr>
          <w:p w14:paraId="35B8F13B" w14:textId="4E8DF4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130B2DF1" w14:textId="36F043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EEE314C" w14:textId="3A68B6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3021</w:t>
            </w:r>
          </w:p>
        </w:tc>
        <w:tc>
          <w:tcPr>
            <w:tcW w:w="220" w:type="pct"/>
          </w:tcPr>
          <w:p w14:paraId="02E5F3A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AC1D6C4" w14:textId="5E31FD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958E969" w14:textId="3EDE88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2FF2136" w14:textId="7A146F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00A9D3B6" w14:textId="7CFC98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236433B" w14:textId="77777777" w:rsidTr="00635315">
        <w:tc>
          <w:tcPr>
            <w:tcW w:w="452" w:type="pct"/>
          </w:tcPr>
          <w:p w14:paraId="2A18A7A7" w14:textId="06BDFE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R4-2302401</w:t>
            </w:r>
          </w:p>
        </w:tc>
        <w:tc>
          <w:tcPr>
            <w:tcW w:w="1069" w:type="pct"/>
          </w:tcPr>
          <w:p w14:paraId="0EE47315" w14:textId="41CF08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RedCap test case</w:t>
            </w:r>
          </w:p>
        </w:tc>
        <w:tc>
          <w:tcPr>
            <w:tcW w:w="600" w:type="pct"/>
          </w:tcPr>
          <w:p w14:paraId="6D1FB60E" w14:textId="3E834C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74983796" w14:textId="4E1A19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E99631E" w14:textId="5A5C7E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3022</w:t>
            </w:r>
          </w:p>
        </w:tc>
        <w:tc>
          <w:tcPr>
            <w:tcW w:w="220" w:type="pct"/>
          </w:tcPr>
          <w:p w14:paraId="2D7C1F7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D0AA9F" w14:textId="296A00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92E4FAF" w14:textId="629C22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0B3AFB6" w14:textId="1ADFF1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2868A95E" w14:textId="1C3EBF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8A34B5" w14:paraId="54367BD6" w14:textId="77777777" w:rsidTr="00635315">
        <w:tc>
          <w:tcPr>
            <w:tcW w:w="452" w:type="pct"/>
          </w:tcPr>
          <w:p w14:paraId="72866450" w14:textId="493996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R4-2302472</w:t>
            </w:r>
          </w:p>
        </w:tc>
        <w:tc>
          <w:tcPr>
            <w:tcW w:w="1069" w:type="pct"/>
          </w:tcPr>
          <w:p w14:paraId="28C3407C" w14:textId="413CBF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MRTD/MTTD requirement in Rel-15</w:t>
            </w:r>
          </w:p>
        </w:tc>
        <w:tc>
          <w:tcPr>
            <w:tcW w:w="600" w:type="pct"/>
          </w:tcPr>
          <w:p w14:paraId="658D8C6B" w14:textId="5292B1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0250C7A1" w14:textId="60B18C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0072E66" w14:textId="165A23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3023</w:t>
            </w:r>
          </w:p>
        </w:tc>
        <w:tc>
          <w:tcPr>
            <w:tcW w:w="220" w:type="pct"/>
          </w:tcPr>
          <w:p w14:paraId="5E8BE0C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73A845D" w14:textId="1B1D8B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5AF4B05C" w14:textId="578367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81EABAF" w14:textId="6721A2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3" w:type="pct"/>
          </w:tcPr>
          <w:p w14:paraId="4BAD58DA" w14:textId="105CF2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78B89BF6" w14:textId="77777777" w:rsidTr="00635315">
        <w:tc>
          <w:tcPr>
            <w:tcW w:w="452" w:type="pct"/>
          </w:tcPr>
          <w:p w14:paraId="6A4BF964" w14:textId="5D4419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R4-2302473</w:t>
            </w:r>
          </w:p>
        </w:tc>
        <w:tc>
          <w:tcPr>
            <w:tcW w:w="1069" w:type="pct"/>
          </w:tcPr>
          <w:p w14:paraId="7FAB6D8E" w14:textId="188070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MRTD/MTTD requirement in Rel-16</w:t>
            </w:r>
          </w:p>
        </w:tc>
        <w:tc>
          <w:tcPr>
            <w:tcW w:w="600" w:type="pct"/>
          </w:tcPr>
          <w:p w14:paraId="6E96E6EE" w14:textId="126D1F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2E262C87" w14:textId="7F6939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986F876" w14:textId="02C87C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3024</w:t>
            </w:r>
          </w:p>
        </w:tc>
        <w:tc>
          <w:tcPr>
            <w:tcW w:w="220" w:type="pct"/>
          </w:tcPr>
          <w:p w14:paraId="19F669F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D4ACFF7" w14:textId="606FE8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A18FDE9" w14:textId="4030A0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BD1C2EB" w14:textId="24772D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3" w:type="pct"/>
          </w:tcPr>
          <w:p w14:paraId="092F5ABC" w14:textId="0B2385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E0FE137" w14:textId="77777777" w:rsidTr="00635315">
        <w:tc>
          <w:tcPr>
            <w:tcW w:w="452" w:type="pct"/>
          </w:tcPr>
          <w:p w14:paraId="728A0017" w14:textId="523FDD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R4-2302474</w:t>
            </w:r>
          </w:p>
        </w:tc>
        <w:tc>
          <w:tcPr>
            <w:tcW w:w="1069" w:type="pct"/>
          </w:tcPr>
          <w:p w14:paraId="33325A6F" w14:textId="77107F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MRTD/MTTD requirement in Rel-17</w:t>
            </w:r>
          </w:p>
        </w:tc>
        <w:tc>
          <w:tcPr>
            <w:tcW w:w="600" w:type="pct"/>
          </w:tcPr>
          <w:p w14:paraId="2DC41357" w14:textId="4F012F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5626C13A" w14:textId="7B90EA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7CFB8FF" w14:textId="0170F6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3025</w:t>
            </w:r>
          </w:p>
        </w:tc>
        <w:tc>
          <w:tcPr>
            <w:tcW w:w="220" w:type="pct"/>
          </w:tcPr>
          <w:p w14:paraId="66F8C9D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163B6E2" w14:textId="65B15D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96BF962" w14:textId="605011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E4AF30D" w14:textId="7AC374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3" w:type="pct"/>
          </w:tcPr>
          <w:p w14:paraId="7C5B1A60" w14:textId="376439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580C88DA" w14:textId="77777777" w:rsidTr="00635315">
        <w:tc>
          <w:tcPr>
            <w:tcW w:w="452" w:type="pct"/>
          </w:tcPr>
          <w:p w14:paraId="138CE87E" w14:textId="73EAF6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R4-2302475</w:t>
            </w:r>
          </w:p>
        </w:tc>
        <w:tc>
          <w:tcPr>
            <w:tcW w:w="1069" w:type="pct"/>
          </w:tcPr>
          <w:p w14:paraId="1FBFEDBC" w14:textId="17F8B3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MRTD/MTTD requirement in Rel-18</w:t>
            </w:r>
          </w:p>
        </w:tc>
        <w:tc>
          <w:tcPr>
            <w:tcW w:w="600" w:type="pct"/>
          </w:tcPr>
          <w:p w14:paraId="21101579" w14:textId="3B1A98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01148413" w14:textId="065A7D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B1B7A76" w14:textId="589397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3026</w:t>
            </w:r>
          </w:p>
        </w:tc>
        <w:tc>
          <w:tcPr>
            <w:tcW w:w="220" w:type="pct"/>
          </w:tcPr>
          <w:p w14:paraId="3835C52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1D8542D" w14:textId="312B0B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3220196" w14:textId="5B5740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AA3BD06" w14:textId="3D3FAE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3" w:type="pct"/>
          </w:tcPr>
          <w:p w14:paraId="66975E60" w14:textId="4F133E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69B8667E" w14:textId="77777777" w:rsidTr="00635315">
        <w:tc>
          <w:tcPr>
            <w:tcW w:w="452" w:type="pct"/>
          </w:tcPr>
          <w:p w14:paraId="61D4E6D0" w14:textId="6240CD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R4-2302496</w:t>
            </w:r>
          </w:p>
        </w:tc>
        <w:tc>
          <w:tcPr>
            <w:tcW w:w="1069" w:type="pct"/>
          </w:tcPr>
          <w:p w14:paraId="3FA7A981" w14:textId="6B0A77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Rel-17 HST FR2 UL TX Timing</w:t>
            </w:r>
          </w:p>
        </w:tc>
        <w:tc>
          <w:tcPr>
            <w:tcW w:w="600" w:type="pct"/>
          </w:tcPr>
          <w:p w14:paraId="1E1EA1F1" w14:textId="0B9C33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1837597E" w14:textId="025D8D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E71006E" w14:textId="59FE9D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3027</w:t>
            </w:r>
          </w:p>
        </w:tc>
        <w:tc>
          <w:tcPr>
            <w:tcW w:w="220" w:type="pct"/>
          </w:tcPr>
          <w:p w14:paraId="702A44A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9828C3" w14:textId="17E22FF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8608AF3" w14:textId="5B56A6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ABF320A" w14:textId="264B61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513" w:type="pct"/>
          </w:tcPr>
          <w:p w14:paraId="13EF9874" w14:textId="34FA35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29042044" w14:textId="77777777" w:rsidTr="00635315">
        <w:tc>
          <w:tcPr>
            <w:tcW w:w="452" w:type="pct"/>
          </w:tcPr>
          <w:p w14:paraId="069A7B79" w14:textId="1E5689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R4-2303285</w:t>
            </w:r>
          </w:p>
        </w:tc>
        <w:tc>
          <w:tcPr>
            <w:tcW w:w="1069" w:type="pct"/>
          </w:tcPr>
          <w:p w14:paraId="6F7F8BEC" w14:textId="78E8A1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Rel-17 HST FR2 UL TX Timing</w:t>
            </w:r>
          </w:p>
        </w:tc>
        <w:tc>
          <w:tcPr>
            <w:tcW w:w="600" w:type="pct"/>
          </w:tcPr>
          <w:p w14:paraId="0B27DB11" w14:textId="0F7813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130BD83F" w14:textId="0C824F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8739DC9" w14:textId="7E242C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3027</w:t>
            </w:r>
          </w:p>
        </w:tc>
        <w:tc>
          <w:tcPr>
            <w:tcW w:w="220" w:type="pct"/>
          </w:tcPr>
          <w:p w14:paraId="16790B01" w14:textId="4CD356BF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CA7D6D1" w14:textId="62B3AC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DE8E546" w14:textId="21DF90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AB05DA3" w14:textId="18C603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513" w:type="pct"/>
          </w:tcPr>
          <w:p w14:paraId="1B04FA54" w14:textId="7F84C1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F852312" w14:textId="77777777" w:rsidTr="00635315">
        <w:tc>
          <w:tcPr>
            <w:tcW w:w="452" w:type="pct"/>
          </w:tcPr>
          <w:p w14:paraId="5FC1A0EC" w14:textId="019F1E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R4-2302545</w:t>
            </w:r>
          </w:p>
        </w:tc>
        <w:tc>
          <w:tcPr>
            <w:tcW w:w="1069" w:type="pct"/>
          </w:tcPr>
          <w:p w14:paraId="224755C7" w14:textId="505F91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R18 Cat-A CR CLI measurement testcase correction</w:t>
            </w:r>
          </w:p>
        </w:tc>
        <w:tc>
          <w:tcPr>
            <w:tcW w:w="600" w:type="pct"/>
          </w:tcPr>
          <w:p w14:paraId="25B2772E" w14:textId="7D6424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4A92E8EA" w14:textId="05E9EC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0FE449C" w14:textId="7A0F63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3028</w:t>
            </w:r>
          </w:p>
        </w:tc>
        <w:tc>
          <w:tcPr>
            <w:tcW w:w="220" w:type="pct"/>
          </w:tcPr>
          <w:p w14:paraId="359AC1D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0BB658" w14:textId="3B5D02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55F0D5C" w14:textId="7A2A4F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A904F85" w14:textId="444217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0D479E00" w14:textId="368B42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704835E" w14:textId="77777777" w:rsidTr="00635315">
        <w:tc>
          <w:tcPr>
            <w:tcW w:w="452" w:type="pct"/>
          </w:tcPr>
          <w:p w14:paraId="6D86A1CE" w14:textId="63308E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R4-2302546</w:t>
            </w:r>
          </w:p>
        </w:tc>
        <w:tc>
          <w:tcPr>
            <w:tcW w:w="1069" w:type="pct"/>
          </w:tcPr>
          <w:p w14:paraId="60FA4DA6" w14:textId="58CB5D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R18 Cat-A CR SA NR-LTE HO testcase correction</w:t>
            </w:r>
          </w:p>
        </w:tc>
        <w:tc>
          <w:tcPr>
            <w:tcW w:w="600" w:type="pct"/>
          </w:tcPr>
          <w:p w14:paraId="7D81D635" w14:textId="0CC208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7903A796" w14:textId="0ABA9A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C411AE8" w14:textId="33B311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3029</w:t>
            </w:r>
          </w:p>
        </w:tc>
        <w:tc>
          <w:tcPr>
            <w:tcW w:w="220" w:type="pct"/>
          </w:tcPr>
          <w:p w14:paraId="08B2020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004DF40" w14:textId="77B9D0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5F554C5" w14:textId="2E76D5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FC1DE15" w14:textId="1FF42B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7B71C7A2" w14:textId="75432D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8132B13" w14:textId="77777777" w:rsidTr="00635315">
        <w:tc>
          <w:tcPr>
            <w:tcW w:w="452" w:type="pct"/>
          </w:tcPr>
          <w:p w14:paraId="311BD937" w14:textId="526842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R4-2302584</w:t>
            </w:r>
          </w:p>
        </w:tc>
        <w:tc>
          <w:tcPr>
            <w:tcW w:w="1069" w:type="pct"/>
          </w:tcPr>
          <w:p w14:paraId="1468E6D4" w14:textId="04D5D1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clarifying TCI state activation command at SCell activation</w:t>
            </w:r>
          </w:p>
        </w:tc>
        <w:tc>
          <w:tcPr>
            <w:tcW w:w="600" w:type="pct"/>
          </w:tcPr>
          <w:p w14:paraId="176C104F" w14:textId="19D546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27BA7081" w14:textId="260E9B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67ADB7B" w14:textId="197A3B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3030</w:t>
            </w:r>
          </w:p>
        </w:tc>
        <w:tc>
          <w:tcPr>
            <w:tcW w:w="220" w:type="pct"/>
          </w:tcPr>
          <w:p w14:paraId="2242D6A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93082E6" w14:textId="0136E4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551ABC65" w14:textId="31ED44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DBA5EDB" w14:textId="76796B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3" w:type="pct"/>
          </w:tcPr>
          <w:p w14:paraId="71D5F489" w14:textId="2B1900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45B95F5A" w14:textId="77777777" w:rsidTr="00635315">
        <w:tc>
          <w:tcPr>
            <w:tcW w:w="452" w:type="pct"/>
          </w:tcPr>
          <w:p w14:paraId="4A154AF9" w14:textId="738BE6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R4-2303267</w:t>
            </w:r>
          </w:p>
        </w:tc>
        <w:tc>
          <w:tcPr>
            <w:tcW w:w="1069" w:type="pct"/>
          </w:tcPr>
          <w:p w14:paraId="2DEA0F5F" w14:textId="591398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clarifying TCI state activation command at SCell activation</w:t>
            </w:r>
          </w:p>
        </w:tc>
        <w:tc>
          <w:tcPr>
            <w:tcW w:w="600" w:type="pct"/>
          </w:tcPr>
          <w:p w14:paraId="075C6BFC" w14:textId="5FC2A3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7FA7460F" w14:textId="491225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F37B166" w14:textId="58448D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3030</w:t>
            </w:r>
          </w:p>
        </w:tc>
        <w:tc>
          <w:tcPr>
            <w:tcW w:w="220" w:type="pct"/>
          </w:tcPr>
          <w:p w14:paraId="269D6AF3" w14:textId="59008926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01CBE67" w14:textId="049A5F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69C12BE3" w14:textId="315F01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2BDA5B1" w14:textId="24BF11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3" w:type="pct"/>
          </w:tcPr>
          <w:p w14:paraId="308A53B0" w14:textId="5100A0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6C95BFBB" w14:textId="77777777" w:rsidTr="00635315">
        <w:tc>
          <w:tcPr>
            <w:tcW w:w="452" w:type="pct"/>
          </w:tcPr>
          <w:p w14:paraId="1C506E67" w14:textId="47E94F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R4-2302585</w:t>
            </w:r>
          </w:p>
        </w:tc>
        <w:tc>
          <w:tcPr>
            <w:tcW w:w="1069" w:type="pct"/>
          </w:tcPr>
          <w:p w14:paraId="54A83032" w14:textId="5C9941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clarifying TCI state activation command at SCell activation</w:t>
            </w:r>
          </w:p>
        </w:tc>
        <w:tc>
          <w:tcPr>
            <w:tcW w:w="600" w:type="pct"/>
          </w:tcPr>
          <w:p w14:paraId="534DD2A4" w14:textId="7E7C0F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6B96CDAB" w14:textId="78792B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35D0F23" w14:textId="5B8FA9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3031</w:t>
            </w:r>
          </w:p>
        </w:tc>
        <w:tc>
          <w:tcPr>
            <w:tcW w:w="220" w:type="pct"/>
          </w:tcPr>
          <w:p w14:paraId="741A687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2754C9" w14:textId="317139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3EC60AF" w14:textId="5FB591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E460637" w14:textId="5399A3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3" w:type="pct"/>
          </w:tcPr>
          <w:p w14:paraId="5F697AB8" w14:textId="482BAE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56B7A700" w14:textId="77777777" w:rsidTr="00635315">
        <w:tc>
          <w:tcPr>
            <w:tcW w:w="452" w:type="pct"/>
          </w:tcPr>
          <w:p w14:paraId="06D91902" w14:textId="5E8E8D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R4-2302586</w:t>
            </w:r>
          </w:p>
        </w:tc>
        <w:tc>
          <w:tcPr>
            <w:tcW w:w="1069" w:type="pct"/>
          </w:tcPr>
          <w:p w14:paraId="51A11B7F" w14:textId="1DDE2E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clarifying TCI state activation command at SCell activation</w:t>
            </w:r>
          </w:p>
        </w:tc>
        <w:tc>
          <w:tcPr>
            <w:tcW w:w="600" w:type="pct"/>
          </w:tcPr>
          <w:p w14:paraId="2CA8B2B3" w14:textId="6FAB63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5EDC5584" w14:textId="1D1FC3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5C996A6" w14:textId="66A488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3032</w:t>
            </w:r>
          </w:p>
        </w:tc>
        <w:tc>
          <w:tcPr>
            <w:tcW w:w="220" w:type="pct"/>
          </w:tcPr>
          <w:p w14:paraId="61A5352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9F4BA4A" w14:textId="51256A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C9B674C" w14:textId="237D17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0D6B436" w14:textId="10F1C1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3" w:type="pct"/>
          </w:tcPr>
          <w:p w14:paraId="57CC6125" w14:textId="259452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DAAD0D8" w14:textId="77777777" w:rsidTr="00635315">
        <w:tc>
          <w:tcPr>
            <w:tcW w:w="452" w:type="pct"/>
          </w:tcPr>
          <w:p w14:paraId="23263116" w14:textId="2D1AD0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R4-2302587</w:t>
            </w:r>
          </w:p>
        </w:tc>
        <w:tc>
          <w:tcPr>
            <w:tcW w:w="1069" w:type="pct"/>
          </w:tcPr>
          <w:p w14:paraId="0B35DADC" w14:textId="78B122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definition of PL-RS maintained</w:t>
            </w:r>
          </w:p>
        </w:tc>
        <w:tc>
          <w:tcPr>
            <w:tcW w:w="600" w:type="pct"/>
          </w:tcPr>
          <w:p w14:paraId="2C19D070" w14:textId="3E9094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755E1A19" w14:textId="4B9AC2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61C20E0" w14:textId="0B27B5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3033</w:t>
            </w:r>
          </w:p>
        </w:tc>
        <w:tc>
          <w:tcPr>
            <w:tcW w:w="220" w:type="pct"/>
          </w:tcPr>
          <w:p w14:paraId="70260B8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E948E22" w14:textId="0D71AF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41D9DC6" w14:textId="5D5738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F3A6C4E" w14:textId="762298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3" w:type="pct"/>
          </w:tcPr>
          <w:p w14:paraId="1F59A8BB" w14:textId="28432C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D100338" w14:textId="77777777" w:rsidTr="00635315">
        <w:tc>
          <w:tcPr>
            <w:tcW w:w="452" w:type="pct"/>
          </w:tcPr>
          <w:p w14:paraId="74BFD6B4" w14:textId="3A583F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R4-2303289</w:t>
            </w:r>
          </w:p>
        </w:tc>
        <w:tc>
          <w:tcPr>
            <w:tcW w:w="1069" w:type="pct"/>
          </w:tcPr>
          <w:p w14:paraId="7E9CBDA9" w14:textId="668FC2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definition of PL-RS maintained</w:t>
            </w:r>
          </w:p>
        </w:tc>
        <w:tc>
          <w:tcPr>
            <w:tcW w:w="600" w:type="pct"/>
          </w:tcPr>
          <w:p w14:paraId="5E24E96A" w14:textId="34336B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491B6C70" w14:textId="33A2B3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C1BD1DD" w14:textId="03C650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3033</w:t>
            </w:r>
          </w:p>
        </w:tc>
        <w:tc>
          <w:tcPr>
            <w:tcW w:w="220" w:type="pct"/>
          </w:tcPr>
          <w:p w14:paraId="124EE893" w14:textId="69FE535E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83D0858" w14:textId="5CD11D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87619F8" w14:textId="5D65CE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5CF1EA1" w14:textId="25A95F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3" w:type="pct"/>
          </w:tcPr>
          <w:p w14:paraId="35D6D0AB" w14:textId="6DAE98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45AECDBF" w14:textId="77777777" w:rsidTr="00635315">
        <w:tc>
          <w:tcPr>
            <w:tcW w:w="452" w:type="pct"/>
          </w:tcPr>
          <w:p w14:paraId="79DE3C8A" w14:textId="5E17F6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R4-2302588</w:t>
            </w:r>
          </w:p>
        </w:tc>
        <w:tc>
          <w:tcPr>
            <w:tcW w:w="1069" w:type="pct"/>
          </w:tcPr>
          <w:p w14:paraId="5DC561C2" w14:textId="585B25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definition of PL-RS maintained</w:t>
            </w:r>
          </w:p>
        </w:tc>
        <w:tc>
          <w:tcPr>
            <w:tcW w:w="600" w:type="pct"/>
          </w:tcPr>
          <w:p w14:paraId="78443168" w14:textId="3BB08C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6B284C21" w14:textId="7EFA72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3FD76D1" w14:textId="690731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3034</w:t>
            </w:r>
          </w:p>
        </w:tc>
        <w:tc>
          <w:tcPr>
            <w:tcW w:w="220" w:type="pct"/>
          </w:tcPr>
          <w:p w14:paraId="2DC3E7E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FA43054" w14:textId="5400F5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8DEF52F" w14:textId="43D138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C70F0C7" w14:textId="4C7A89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3" w:type="pct"/>
          </w:tcPr>
          <w:p w14:paraId="23D1E0EE" w14:textId="13FD6B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1F37FDF" w14:textId="77777777" w:rsidTr="00635315">
        <w:tc>
          <w:tcPr>
            <w:tcW w:w="452" w:type="pct"/>
          </w:tcPr>
          <w:p w14:paraId="4BBDD142" w14:textId="757D38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R4-2302589</w:t>
            </w:r>
          </w:p>
        </w:tc>
        <w:tc>
          <w:tcPr>
            <w:tcW w:w="1069" w:type="pct"/>
          </w:tcPr>
          <w:p w14:paraId="4C11C0D8" w14:textId="5FE499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definition of PL-RS maintained and time tracking</w:t>
            </w:r>
          </w:p>
        </w:tc>
        <w:tc>
          <w:tcPr>
            <w:tcW w:w="600" w:type="pct"/>
          </w:tcPr>
          <w:p w14:paraId="601FFF93" w14:textId="5FF477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469C93D4" w14:textId="40981A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FDFF54B" w14:textId="263992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3035</w:t>
            </w:r>
          </w:p>
        </w:tc>
        <w:tc>
          <w:tcPr>
            <w:tcW w:w="220" w:type="pct"/>
          </w:tcPr>
          <w:p w14:paraId="4DD230D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3A76B10" w14:textId="09C16A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8C313F1" w14:textId="5C1EF0B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EE0B0D6" w14:textId="2A0646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3" w:type="pct"/>
          </w:tcPr>
          <w:p w14:paraId="5CECC2A1" w14:textId="4DC772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794AA19B" w14:textId="77777777" w:rsidTr="00635315">
        <w:tc>
          <w:tcPr>
            <w:tcW w:w="452" w:type="pct"/>
          </w:tcPr>
          <w:p w14:paraId="287CBFCD" w14:textId="3F26A1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R4-2302591</w:t>
            </w:r>
          </w:p>
        </w:tc>
        <w:tc>
          <w:tcPr>
            <w:tcW w:w="1069" w:type="pct"/>
          </w:tcPr>
          <w:p w14:paraId="54D6F430" w14:textId="4810B4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correting removing Tidentify_inter_without_index</w:t>
            </w:r>
          </w:p>
        </w:tc>
        <w:tc>
          <w:tcPr>
            <w:tcW w:w="600" w:type="pct"/>
          </w:tcPr>
          <w:p w14:paraId="5562B1AC" w14:textId="43E1E7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46470454" w14:textId="4C7B31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D7DD31F" w14:textId="2D27F6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3036</w:t>
            </w:r>
          </w:p>
        </w:tc>
        <w:tc>
          <w:tcPr>
            <w:tcW w:w="220" w:type="pct"/>
          </w:tcPr>
          <w:p w14:paraId="4F19267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2E5E479" w14:textId="713928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87ABABE" w14:textId="38D0FC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75ADB1F" w14:textId="44773E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3" w:type="pct"/>
          </w:tcPr>
          <w:p w14:paraId="339514C5" w14:textId="2D97CC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298B6E2E" w14:textId="77777777" w:rsidTr="00635315">
        <w:tc>
          <w:tcPr>
            <w:tcW w:w="452" w:type="pct"/>
          </w:tcPr>
          <w:p w14:paraId="3E6E024E" w14:textId="650EA9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R4-2302593</w:t>
            </w:r>
          </w:p>
        </w:tc>
        <w:tc>
          <w:tcPr>
            <w:tcW w:w="1069" w:type="pct"/>
          </w:tcPr>
          <w:p w14:paraId="1D5B4B5F" w14:textId="7E798A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for suitable cell search in Idle mode</w:t>
            </w:r>
          </w:p>
        </w:tc>
        <w:tc>
          <w:tcPr>
            <w:tcW w:w="600" w:type="pct"/>
          </w:tcPr>
          <w:p w14:paraId="5267379A" w14:textId="17CA1F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5CCD02B5" w14:textId="401FFB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FEDCBF2" w14:textId="25F9B9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3037</w:t>
            </w:r>
          </w:p>
        </w:tc>
        <w:tc>
          <w:tcPr>
            <w:tcW w:w="220" w:type="pct"/>
          </w:tcPr>
          <w:p w14:paraId="20B5D5D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ADA35AE" w14:textId="7848AA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04A4F78" w14:textId="16CF62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DD780CA" w14:textId="2CFE26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2F74A930" w14:textId="2D20F2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4BD48BAD" w14:textId="77777777" w:rsidTr="00635315">
        <w:tc>
          <w:tcPr>
            <w:tcW w:w="452" w:type="pct"/>
          </w:tcPr>
          <w:p w14:paraId="0D8DC32F" w14:textId="33FF39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R4-2302594</w:t>
            </w:r>
          </w:p>
        </w:tc>
        <w:tc>
          <w:tcPr>
            <w:tcW w:w="1069" w:type="pct"/>
          </w:tcPr>
          <w:p w14:paraId="12858E36" w14:textId="615B17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SRS antenna port switching corrections in TS38.133 R17</w:t>
            </w:r>
          </w:p>
        </w:tc>
        <w:tc>
          <w:tcPr>
            <w:tcW w:w="600" w:type="pct"/>
          </w:tcPr>
          <w:p w14:paraId="28AD6092" w14:textId="7E8FD9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1E5E884C" w14:textId="6F9197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B9F9B7C" w14:textId="3F8117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3038</w:t>
            </w:r>
          </w:p>
        </w:tc>
        <w:tc>
          <w:tcPr>
            <w:tcW w:w="220" w:type="pct"/>
          </w:tcPr>
          <w:p w14:paraId="251CAFA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88B57B5" w14:textId="56652D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4B0A3E0" w14:textId="0290F1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78BC282" w14:textId="0D9485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3" w:type="pct"/>
          </w:tcPr>
          <w:p w14:paraId="07B1D211" w14:textId="15CA43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46A266F" w14:textId="77777777" w:rsidTr="00635315">
        <w:tc>
          <w:tcPr>
            <w:tcW w:w="452" w:type="pct"/>
          </w:tcPr>
          <w:p w14:paraId="2108B8BD" w14:textId="175127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R4-2302596</w:t>
            </w:r>
          </w:p>
        </w:tc>
        <w:tc>
          <w:tcPr>
            <w:tcW w:w="1069" w:type="pct"/>
          </w:tcPr>
          <w:p w14:paraId="66A3F7FC" w14:textId="1F5B7B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Efficient activation/de-activation mechanism for one SCG</w:t>
            </w:r>
          </w:p>
        </w:tc>
        <w:tc>
          <w:tcPr>
            <w:tcW w:w="600" w:type="pct"/>
          </w:tcPr>
          <w:p w14:paraId="3B6D69C5" w14:textId="139208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6F7F81A1" w14:textId="64687F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99D003E" w14:textId="1800B7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3039</w:t>
            </w:r>
          </w:p>
        </w:tc>
        <w:tc>
          <w:tcPr>
            <w:tcW w:w="220" w:type="pct"/>
          </w:tcPr>
          <w:p w14:paraId="671EFCA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CF5A00" w14:textId="6E7AAB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FBC88D7" w14:textId="73119E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EDA8DF4" w14:textId="05F572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3" w:type="pct"/>
          </w:tcPr>
          <w:p w14:paraId="11848835" w14:textId="34406A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26D7B39F" w14:textId="77777777" w:rsidTr="00635315">
        <w:tc>
          <w:tcPr>
            <w:tcW w:w="452" w:type="pct"/>
          </w:tcPr>
          <w:p w14:paraId="36FCEBA0" w14:textId="3C12B4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R4-2302598</w:t>
            </w:r>
          </w:p>
        </w:tc>
        <w:tc>
          <w:tcPr>
            <w:tcW w:w="1069" w:type="pct"/>
          </w:tcPr>
          <w:p w14:paraId="1FE826FA" w14:textId="34B2C9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Efficient activation/de-activation mechanism for SCells</w:t>
            </w:r>
          </w:p>
        </w:tc>
        <w:tc>
          <w:tcPr>
            <w:tcW w:w="600" w:type="pct"/>
          </w:tcPr>
          <w:p w14:paraId="282C1419" w14:textId="49D9B3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3E0BBD4D" w14:textId="3FC253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36A11FB" w14:textId="1D0713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3040</w:t>
            </w:r>
          </w:p>
        </w:tc>
        <w:tc>
          <w:tcPr>
            <w:tcW w:w="220" w:type="pct"/>
          </w:tcPr>
          <w:p w14:paraId="7740B04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7B8B6A5" w14:textId="33934B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44399CD" w14:textId="34B8CB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07040B6" w14:textId="307337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3" w:type="pct"/>
          </w:tcPr>
          <w:p w14:paraId="2D6F6DE5" w14:textId="4F2DE0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73CC70E5" w14:textId="77777777" w:rsidTr="00635315">
        <w:tc>
          <w:tcPr>
            <w:tcW w:w="452" w:type="pct"/>
          </w:tcPr>
          <w:p w14:paraId="1EEB6DE5" w14:textId="051405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R4-2302600</w:t>
            </w:r>
          </w:p>
        </w:tc>
        <w:tc>
          <w:tcPr>
            <w:tcW w:w="1069" w:type="pct"/>
          </w:tcPr>
          <w:p w14:paraId="48E3B68B" w14:textId="6C1BCA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Measurement for Propagation Delay Compensation</w:t>
            </w:r>
          </w:p>
        </w:tc>
        <w:tc>
          <w:tcPr>
            <w:tcW w:w="600" w:type="pct"/>
          </w:tcPr>
          <w:p w14:paraId="62DECFDB" w14:textId="013C98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18D8EAD7" w14:textId="0CADDF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4B5EB42" w14:textId="0556E4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3041</w:t>
            </w:r>
          </w:p>
        </w:tc>
        <w:tc>
          <w:tcPr>
            <w:tcW w:w="220" w:type="pct"/>
          </w:tcPr>
          <w:p w14:paraId="620F22C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9B74540" w14:textId="7180B9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6E8913A" w14:textId="725162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31823FB" w14:textId="374082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NR_IIOT_URLLC_enh-Core</w:t>
            </w:r>
          </w:p>
        </w:tc>
        <w:tc>
          <w:tcPr>
            <w:tcW w:w="513" w:type="pct"/>
          </w:tcPr>
          <w:p w14:paraId="702919B7" w14:textId="40E844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6878C515" w14:textId="77777777" w:rsidTr="00635315">
        <w:tc>
          <w:tcPr>
            <w:tcW w:w="452" w:type="pct"/>
          </w:tcPr>
          <w:p w14:paraId="125EB967" w14:textId="7C2DAD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R4-2302601</w:t>
            </w:r>
          </w:p>
        </w:tc>
        <w:tc>
          <w:tcPr>
            <w:tcW w:w="1069" w:type="pct"/>
          </w:tcPr>
          <w:p w14:paraId="56FB61EF" w14:textId="7F700A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Removal of editors note from concurrent gaps</w:t>
            </w:r>
          </w:p>
        </w:tc>
        <w:tc>
          <w:tcPr>
            <w:tcW w:w="600" w:type="pct"/>
          </w:tcPr>
          <w:p w14:paraId="04E8EC8A" w14:textId="08574E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76C70E05" w14:textId="18682D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D71D63E" w14:textId="6F99C3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3042</w:t>
            </w:r>
          </w:p>
        </w:tc>
        <w:tc>
          <w:tcPr>
            <w:tcW w:w="220" w:type="pct"/>
          </w:tcPr>
          <w:p w14:paraId="2334EF4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0CB4537" w14:textId="78F5BE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12B1616" w14:textId="069E48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CFB324A" w14:textId="013D26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3" w:type="pct"/>
          </w:tcPr>
          <w:p w14:paraId="4BC53B17" w14:textId="21F727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9860F58" w14:textId="77777777" w:rsidTr="00635315">
        <w:tc>
          <w:tcPr>
            <w:tcW w:w="452" w:type="pct"/>
          </w:tcPr>
          <w:p w14:paraId="4687D152" w14:textId="17077D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R4-2302617</w:t>
            </w:r>
          </w:p>
        </w:tc>
        <w:tc>
          <w:tcPr>
            <w:tcW w:w="1069" w:type="pct"/>
          </w:tcPr>
          <w:p w14:paraId="63761C51" w14:textId="155482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band groups in 38.133</w:t>
            </w:r>
          </w:p>
        </w:tc>
        <w:tc>
          <w:tcPr>
            <w:tcW w:w="600" w:type="pct"/>
          </w:tcPr>
          <w:p w14:paraId="45292DFC" w14:textId="661E9C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57D5FF3A" w14:textId="3F5654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7AD3660" w14:textId="6DEB02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3043</w:t>
            </w:r>
          </w:p>
        </w:tc>
        <w:tc>
          <w:tcPr>
            <w:tcW w:w="220" w:type="pct"/>
          </w:tcPr>
          <w:p w14:paraId="5B0BE6B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29E5B75" w14:textId="6BD74D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0279010" w14:textId="3DBFA9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8CE99B1" w14:textId="7CC332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NR_6GHz_unlic_EU-Core</w:t>
            </w:r>
          </w:p>
        </w:tc>
        <w:tc>
          <w:tcPr>
            <w:tcW w:w="513" w:type="pct"/>
          </w:tcPr>
          <w:p w14:paraId="38EAFA03" w14:textId="6765E5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0AF7895" w14:textId="77777777" w:rsidTr="00635315">
        <w:tc>
          <w:tcPr>
            <w:tcW w:w="452" w:type="pct"/>
          </w:tcPr>
          <w:p w14:paraId="2C1564EA" w14:textId="36B1AA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R4-2302618</w:t>
            </w:r>
          </w:p>
        </w:tc>
        <w:tc>
          <w:tcPr>
            <w:tcW w:w="1069" w:type="pct"/>
          </w:tcPr>
          <w:p w14:paraId="4BCD340F" w14:textId="58EE3B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band groups in 38.133</w:t>
            </w:r>
          </w:p>
        </w:tc>
        <w:tc>
          <w:tcPr>
            <w:tcW w:w="600" w:type="pct"/>
          </w:tcPr>
          <w:p w14:paraId="1A52EF21" w14:textId="467A84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7AAC89FE" w14:textId="6535CF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836E0A4" w14:textId="5C6B7B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3044</w:t>
            </w:r>
          </w:p>
        </w:tc>
        <w:tc>
          <w:tcPr>
            <w:tcW w:w="220" w:type="pct"/>
          </w:tcPr>
          <w:p w14:paraId="7C54C7B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B7EDD5F" w14:textId="227B39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CFF6559" w14:textId="6C5FA5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CDFC705" w14:textId="2C5312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NR_6GHz_unlic_EU-Core</w:t>
            </w:r>
          </w:p>
        </w:tc>
        <w:tc>
          <w:tcPr>
            <w:tcW w:w="513" w:type="pct"/>
          </w:tcPr>
          <w:p w14:paraId="0FE2F3CB" w14:textId="0A02C6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4CD1E04" w14:textId="77777777" w:rsidTr="00635315">
        <w:tc>
          <w:tcPr>
            <w:tcW w:w="452" w:type="pct"/>
          </w:tcPr>
          <w:p w14:paraId="2D6B95A7" w14:textId="7C0563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R4-2302619</w:t>
            </w:r>
          </w:p>
        </w:tc>
        <w:tc>
          <w:tcPr>
            <w:tcW w:w="1069" w:type="pct"/>
          </w:tcPr>
          <w:p w14:paraId="1358E7BC" w14:textId="75D1D1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Conditions for missing FR2 band and power class for positioning in 38.133</w:t>
            </w:r>
          </w:p>
        </w:tc>
        <w:tc>
          <w:tcPr>
            <w:tcW w:w="600" w:type="pct"/>
          </w:tcPr>
          <w:p w14:paraId="54BED663" w14:textId="0D6DD0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38336B8F" w14:textId="48E0B8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7B20D64" w14:textId="700AC3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3045</w:t>
            </w:r>
          </w:p>
        </w:tc>
        <w:tc>
          <w:tcPr>
            <w:tcW w:w="220" w:type="pct"/>
          </w:tcPr>
          <w:p w14:paraId="74B870E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2CFEA8A" w14:textId="67FCDB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D6598F5" w14:textId="6A8930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DA9CD44" w14:textId="2C1FF1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NR_47GHz_band-Core, NR_FR2_FWA_Bn257_Bn258-Perf</w:t>
            </w:r>
          </w:p>
        </w:tc>
        <w:tc>
          <w:tcPr>
            <w:tcW w:w="513" w:type="pct"/>
          </w:tcPr>
          <w:p w14:paraId="16347083" w14:textId="6070FA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CDDAA82" w14:textId="77777777" w:rsidTr="00635315">
        <w:tc>
          <w:tcPr>
            <w:tcW w:w="452" w:type="pct"/>
          </w:tcPr>
          <w:p w14:paraId="0E5C8D9D" w14:textId="0EE339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R4-2302669</w:t>
            </w:r>
          </w:p>
        </w:tc>
        <w:tc>
          <w:tcPr>
            <w:tcW w:w="1069" w:type="pct"/>
          </w:tcPr>
          <w:p w14:paraId="0FB16EF2" w14:textId="3E11BE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Conditions for missing FR2 band and power class for positioning in 38.133</w:t>
            </w:r>
          </w:p>
        </w:tc>
        <w:tc>
          <w:tcPr>
            <w:tcW w:w="600" w:type="pct"/>
          </w:tcPr>
          <w:p w14:paraId="24F9E227" w14:textId="49BAE0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2165BA67" w14:textId="21419C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6ACB8CA" w14:textId="6D2C3C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3045</w:t>
            </w:r>
          </w:p>
        </w:tc>
        <w:tc>
          <w:tcPr>
            <w:tcW w:w="220" w:type="pct"/>
          </w:tcPr>
          <w:p w14:paraId="3B3A0024" w14:textId="55124AA3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B2427FD" w14:textId="39C622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51EF69D" w14:textId="01139B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FE7DFD8" w14:textId="68513D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NR_FR2_FWA_Bn257_Bn258-Perf, NR_47GHz_band-Core</w:t>
            </w:r>
          </w:p>
        </w:tc>
        <w:tc>
          <w:tcPr>
            <w:tcW w:w="513" w:type="pct"/>
          </w:tcPr>
          <w:p w14:paraId="3D833038" w14:textId="0FA385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5A90AF6" w14:textId="77777777" w:rsidTr="00635315">
        <w:tc>
          <w:tcPr>
            <w:tcW w:w="452" w:type="pct"/>
          </w:tcPr>
          <w:p w14:paraId="522C85F9" w14:textId="711686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R4-2302673</w:t>
            </w:r>
          </w:p>
        </w:tc>
        <w:tc>
          <w:tcPr>
            <w:tcW w:w="1069" w:type="pct"/>
          </w:tcPr>
          <w:p w14:paraId="111C7C46" w14:textId="0822EA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Conditions for missing FR2 band and power class for positioning in 38.133</w:t>
            </w:r>
          </w:p>
        </w:tc>
        <w:tc>
          <w:tcPr>
            <w:tcW w:w="600" w:type="pct"/>
          </w:tcPr>
          <w:p w14:paraId="0CD8429A" w14:textId="3E8F3C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5F7FD81F" w14:textId="181CBE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69316B8" w14:textId="21CE6E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3045</w:t>
            </w:r>
          </w:p>
        </w:tc>
        <w:tc>
          <w:tcPr>
            <w:tcW w:w="220" w:type="pct"/>
          </w:tcPr>
          <w:p w14:paraId="13DB7B8B" w14:textId="076A02F9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69" w:type="pct"/>
          </w:tcPr>
          <w:p w14:paraId="661F5025" w14:textId="0900C8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A5294AD" w14:textId="7E0A39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D1E86A4" w14:textId="695C61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NR_FR2_FWA_Bn257_Bn258-Perf, NR_47GHz_band-Core</w:t>
            </w:r>
          </w:p>
        </w:tc>
        <w:tc>
          <w:tcPr>
            <w:tcW w:w="513" w:type="pct"/>
          </w:tcPr>
          <w:p w14:paraId="07201A99" w14:textId="181B44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1C64D35" w14:textId="77777777" w:rsidTr="00635315">
        <w:tc>
          <w:tcPr>
            <w:tcW w:w="452" w:type="pct"/>
          </w:tcPr>
          <w:p w14:paraId="5AA99BEA" w14:textId="1F8CBF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R4-2302692</w:t>
            </w:r>
          </w:p>
        </w:tc>
        <w:tc>
          <w:tcPr>
            <w:tcW w:w="1069" w:type="pct"/>
          </w:tcPr>
          <w:p w14:paraId="37CF350D" w14:textId="759966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Conditions for missing FR2 band and power class for positioning in 38.133</w:t>
            </w:r>
          </w:p>
        </w:tc>
        <w:tc>
          <w:tcPr>
            <w:tcW w:w="600" w:type="pct"/>
          </w:tcPr>
          <w:p w14:paraId="233313C8" w14:textId="18FA96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798AB43F" w14:textId="606C63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931D7DC" w14:textId="3934C5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3045</w:t>
            </w:r>
          </w:p>
        </w:tc>
        <w:tc>
          <w:tcPr>
            <w:tcW w:w="220" w:type="pct"/>
          </w:tcPr>
          <w:p w14:paraId="6833003D" w14:textId="388154EA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369" w:type="pct"/>
          </w:tcPr>
          <w:p w14:paraId="079D24E4" w14:textId="54A375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29CF48E" w14:textId="1DD4A1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A5EA821" w14:textId="0144F2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NR_47GHz_band-Core, NR_FR2_FWA_Bn257_Bn258-Perf</w:t>
            </w:r>
          </w:p>
        </w:tc>
        <w:tc>
          <w:tcPr>
            <w:tcW w:w="513" w:type="pct"/>
          </w:tcPr>
          <w:p w14:paraId="2C64CAD6" w14:textId="4D298F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4B6ECCA3" w14:textId="77777777" w:rsidTr="00635315">
        <w:tc>
          <w:tcPr>
            <w:tcW w:w="452" w:type="pct"/>
          </w:tcPr>
          <w:p w14:paraId="59B368C0" w14:textId="74AD5A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R4-2302713</w:t>
            </w:r>
          </w:p>
        </w:tc>
        <w:tc>
          <w:tcPr>
            <w:tcW w:w="1069" w:type="pct"/>
          </w:tcPr>
          <w:p w14:paraId="52C6718E" w14:textId="397910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Conditions for missing FR2 band and power class for positioning in 38.133</w:t>
            </w:r>
          </w:p>
        </w:tc>
        <w:tc>
          <w:tcPr>
            <w:tcW w:w="600" w:type="pct"/>
          </w:tcPr>
          <w:p w14:paraId="21FF2C54" w14:textId="7475EB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555460E4" w14:textId="6AD093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115E485" w14:textId="5EC428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3045</w:t>
            </w:r>
          </w:p>
        </w:tc>
        <w:tc>
          <w:tcPr>
            <w:tcW w:w="220" w:type="pct"/>
          </w:tcPr>
          <w:p w14:paraId="5FEC860D" w14:textId="264BB8D1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369" w:type="pct"/>
          </w:tcPr>
          <w:p w14:paraId="0FDF825C" w14:textId="41FDFA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C98AA8A" w14:textId="477BF8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7D31C90" w14:textId="79E781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NR_47GHz_band-Core, NR_FR2_FWA_Bn257_Bn258-Perf</w:t>
            </w:r>
          </w:p>
        </w:tc>
        <w:tc>
          <w:tcPr>
            <w:tcW w:w="513" w:type="pct"/>
          </w:tcPr>
          <w:p w14:paraId="58FBB580" w14:textId="415D45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6798BEA" w14:textId="77777777" w:rsidTr="00635315">
        <w:tc>
          <w:tcPr>
            <w:tcW w:w="452" w:type="pct"/>
          </w:tcPr>
          <w:p w14:paraId="7A9BD979" w14:textId="7FF932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R4-2302620</w:t>
            </w:r>
          </w:p>
        </w:tc>
        <w:tc>
          <w:tcPr>
            <w:tcW w:w="1069" w:type="pct"/>
          </w:tcPr>
          <w:p w14:paraId="47F2F92F" w14:textId="1606BB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Conditions for missing FR2 band and power class for positioning in 38.133</w:t>
            </w:r>
          </w:p>
        </w:tc>
        <w:tc>
          <w:tcPr>
            <w:tcW w:w="600" w:type="pct"/>
          </w:tcPr>
          <w:p w14:paraId="4F4E4E39" w14:textId="1B5788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0A1BCBDC" w14:textId="081EEE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76860A8" w14:textId="259F5E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3046</w:t>
            </w:r>
          </w:p>
        </w:tc>
        <w:tc>
          <w:tcPr>
            <w:tcW w:w="220" w:type="pct"/>
          </w:tcPr>
          <w:p w14:paraId="2A50ED8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DB59F2C" w14:textId="6DFC6F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BA8453C" w14:textId="0852D3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174D827" w14:textId="6C7734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NR_47GHz_band-Core, NR_FR2_FWA_Bn257_Bn258-Perf</w:t>
            </w:r>
          </w:p>
        </w:tc>
        <w:tc>
          <w:tcPr>
            <w:tcW w:w="513" w:type="pct"/>
          </w:tcPr>
          <w:p w14:paraId="3A952357" w14:textId="341F1A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D2A9E4D" w14:textId="77777777" w:rsidTr="00635315">
        <w:tc>
          <w:tcPr>
            <w:tcW w:w="452" w:type="pct"/>
          </w:tcPr>
          <w:p w14:paraId="0993FAE8" w14:textId="4707EA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R4-2302622</w:t>
            </w:r>
          </w:p>
        </w:tc>
        <w:tc>
          <w:tcPr>
            <w:tcW w:w="1069" w:type="pct"/>
          </w:tcPr>
          <w:p w14:paraId="0D0D5C58" w14:textId="15CC89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offset for cell specific RSRP thresholds for 1Rx Redcap UE in 38.133</w:t>
            </w:r>
          </w:p>
        </w:tc>
        <w:tc>
          <w:tcPr>
            <w:tcW w:w="600" w:type="pct"/>
          </w:tcPr>
          <w:p w14:paraId="549C4913" w14:textId="62B364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0AAC4515" w14:textId="173126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DE2EEAE" w14:textId="53969A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3047</w:t>
            </w:r>
          </w:p>
        </w:tc>
        <w:tc>
          <w:tcPr>
            <w:tcW w:w="220" w:type="pct"/>
          </w:tcPr>
          <w:p w14:paraId="55EB379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BC08667" w14:textId="53B60F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3F1027F" w14:textId="0A7281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FF99D40" w14:textId="65EB7B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1612754C" w14:textId="15ECF2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01E73C5" w14:textId="77777777" w:rsidTr="00635315">
        <w:tc>
          <w:tcPr>
            <w:tcW w:w="452" w:type="pct"/>
          </w:tcPr>
          <w:p w14:paraId="7323FA0B" w14:textId="2B4BF1B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R4-2303273</w:t>
            </w:r>
          </w:p>
        </w:tc>
        <w:tc>
          <w:tcPr>
            <w:tcW w:w="1069" w:type="pct"/>
          </w:tcPr>
          <w:p w14:paraId="463C7BA5" w14:textId="1B8570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offset for cell specific RSRP thresholds for 1Rx Redcap UE in 38.133</w:t>
            </w:r>
          </w:p>
        </w:tc>
        <w:tc>
          <w:tcPr>
            <w:tcW w:w="600" w:type="pct"/>
          </w:tcPr>
          <w:p w14:paraId="19604854" w14:textId="6934C1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1DC37AC3" w14:textId="27FAE4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F493FD0" w14:textId="5F1380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3047</w:t>
            </w:r>
          </w:p>
        </w:tc>
        <w:tc>
          <w:tcPr>
            <w:tcW w:w="220" w:type="pct"/>
          </w:tcPr>
          <w:p w14:paraId="6821F882" w14:textId="0A2A4EFE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A478D6E" w14:textId="142522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609BEFB" w14:textId="6FAFBD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EF06D23" w14:textId="43F3BD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4897BC45" w14:textId="78BE04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15DC5358" w14:textId="77777777" w:rsidTr="00635315">
        <w:tc>
          <w:tcPr>
            <w:tcW w:w="452" w:type="pct"/>
          </w:tcPr>
          <w:p w14:paraId="7E23C267" w14:textId="407609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R4-2302623</w:t>
            </w:r>
          </w:p>
        </w:tc>
        <w:tc>
          <w:tcPr>
            <w:tcW w:w="1069" w:type="pct"/>
          </w:tcPr>
          <w:p w14:paraId="3CE5DCBC" w14:textId="0B562A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offset for cell specific RSRP thresholds for 1Rx Redcap UE in 38.133</w:t>
            </w:r>
          </w:p>
        </w:tc>
        <w:tc>
          <w:tcPr>
            <w:tcW w:w="600" w:type="pct"/>
          </w:tcPr>
          <w:p w14:paraId="5951E0C0" w14:textId="03B389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35281864" w14:textId="19BA6D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E3C8AB8" w14:textId="1FFBC3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3048</w:t>
            </w:r>
          </w:p>
        </w:tc>
        <w:tc>
          <w:tcPr>
            <w:tcW w:w="220" w:type="pct"/>
          </w:tcPr>
          <w:p w14:paraId="53A29F3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C3E4AB" w14:textId="1899F2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628311E" w14:textId="6502EB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EF0F9D5" w14:textId="3C0C6E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1DAD211F" w14:textId="4401DA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1CE89421" w14:textId="77777777" w:rsidTr="00635315">
        <w:tc>
          <w:tcPr>
            <w:tcW w:w="452" w:type="pct"/>
          </w:tcPr>
          <w:p w14:paraId="584F2703" w14:textId="21877B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R4-2302624</w:t>
            </w:r>
          </w:p>
        </w:tc>
        <w:tc>
          <w:tcPr>
            <w:tcW w:w="1069" w:type="pct"/>
          </w:tcPr>
          <w:p w14:paraId="6F988A6F" w14:textId="65ABCB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Inter-RAT Idle Mode CA/DC Measurement Tests in TS 38.133</w:t>
            </w:r>
          </w:p>
        </w:tc>
        <w:tc>
          <w:tcPr>
            <w:tcW w:w="600" w:type="pct"/>
          </w:tcPr>
          <w:p w14:paraId="4A03B730" w14:textId="0ABC61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Noka, Nokia Shanghai Bell</w:t>
            </w:r>
          </w:p>
        </w:tc>
        <w:tc>
          <w:tcPr>
            <w:tcW w:w="379" w:type="pct"/>
          </w:tcPr>
          <w:p w14:paraId="0B9797D0" w14:textId="77EDA5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1A7C534" w14:textId="72E015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3049</w:t>
            </w:r>
          </w:p>
        </w:tc>
        <w:tc>
          <w:tcPr>
            <w:tcW w:w="220" w:type="pct"/>
          </w:tcPr>
          <w:p w14:paraId="2C45300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50A26E" w14:textId="19B88A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1745C02" w14:textId="579B2A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7FA90EB" w14:textId="76C718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513" w:type="pct"/>
          </w:tcPr>
          <w:p w14:paraId="42965931" w14:textId="4F1042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A495C5D" w14:textId="77777777" w:rsidTr="00635315">
        <w:tc>
          <w:tcPr>
            <w:tcW w:w="452" w:type="pct"/>
          </w:tcPr>
          <w:p w14:paraId="6FCF87CE" w14:textId="4B6936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R4-2302625</w:t>
            </w:r>
          </w:p>
        </w:tc>
        <w:tc>
          <w:tcPr>
            <w:tcW w:w="1069" w:type="pct"/>
          </w:tcPr>
          <w:p w14:paraId="0799CB65" w14:textId="1E634A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Idle Mode CA/DC Measurement Tests in TS 38.133</w:t>
            </w:r>
          </w:p>
        </w:tc>
        <w:tc>
          <w:tcPr>
            <w:tcW w:w="600" w:type="pct"/>
          </w:tcPr>
          <w:p w14:paraId="321CA85A" w14:textId="624091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Noka, Nokia Shanghai Bell</w:t>
            </w:r>
          </w:p>
        </w:tc>
        <w:tc>
          <w:tcPr>
            <w:tcW w:w="379" w:type="pct"/>
          </w:tcPr>
          <w:p w14:paraId="10734330" w14:textId="622CAA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0E54EA6" w14:textId="66983D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3050</w:t>
            </w:r>
          </w:p>
        </w:tc>
        <w:tc>
          <w:tcPr>
            <w:tcW w:w="220" w:type="pct"/>
          </w:tcPr>
          <w:p w14:paraId="6806F15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D65C244" w14:textId="797BC2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3DA89DC" w14:textId="1BEDC7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1E7B123" w14:textId="0BF968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513" w:type="pct"/>
          </w:tcPr>
          <w:p w14:paraId="50835B10" w14:textId="7A2BEF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692060C" w14:textId="77777777" w:rsidTr="00635315">
        <w:tc>
          <w:tcPr>
            <w:tcW w:w="452" w:type="pct"/>
          </w:tcPr>
          <w:p w14:paraId="0202DE96" w14:textId="3AFECC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R4-2302626</w:t>
            </w:r>
          </w:p>
        </w:tc>
        <w:tc>
          <w:tcPr>
            <w:tcW w:w="1069" w:type="pct"/>
          </w:tcPr>
          <w:p w14:paraId="4321CC07" w14:textId="5BEEC7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Idle Mode CA/DC Measurement Tests in TS 38.133</w:t>
            </w:r>
          </w:p>
        </w:tc>
        <w:tc>
          <w:tcPr>
            <w:tcW w:w="600" w:type="pct"/>
          </w:tcPr>
          <w:p w14:paraId="029CF07B" w14:textId="7277F7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Noka, Nokia Shanghai Bell</w:t>
            </w:r>
          </w:p>
        </w:tc>
        <w:tc>
          <w:tcPr>
            <w:tcW w:w="379" w:type="pct"/>
          </w:tcPr>
          <w:p w14:paraId="59C2512F" w14:textId="7F5F03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EB16241" w14:textId="7B06E4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3051</w:t>
            </w:r>
          </w:p>
        </w:tc>
        <w:tc>
          <w:tcPr>
            <w:tcW w:w="220" w:type="pct"/>
          </w:tcPr>
          <w:p w14:paraId="46130A7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386440F" w14:textId="5273E7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0EDEDCF" w14:textId="439654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2C8E96E" w14:textId="7937A2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513" w:type="pct"/>
          </w:tcPr>
          <w:p w14:paraId="60AFE286" w14:textId="667182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0CD7E81" w14:textId="77777777" w:rsidTr="00635315">
        <w:tc>
          <w:tcPr>
            <w:tcW w:w="452" w:type="pct"/>
          </w:tcPr>
          <w:p w14:paraId="654A77A6" w14:textId="767B0D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R4-2302634</w:t>
            </w:r>
          </w:p>
        </w:tc>
        <w:tc>
          <w:tcPr>
            <w:tcW w:w="1069" w:type="pct"/>
          </w:tcPr>
          <w:p w14:paraId="74DCF870" w14:textId="69D043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- Correction to measurement period requirement for deferred MT-LR</w:t>
            </w:r>
          </w:p>
        </w:tc>
        <w:tc>
          <w:tcPr>
            <w:tcW w:w="600" w:type="pct"/>
          </w:tcPr>
          <w:p w14:paraId="5C33D86C" w14:textId="75BE8D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4C028B43" w14:textId="2A4BA6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8A575FD" w14:textId="335201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3052</w:t>
            </w:r>
          </w:p>
        </w:tc>
        <w:tc>
          <w:tcPr>
            <w:tcW w:w="220" w:type="pct"/>
          </w:tcPr>
          <w:p w14:paraId="1EAC2CE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E44348C" w14:textId="6C12E0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9A0BE65" w14:textId="2B35E4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6B4F2E0" w14:textId="4D81E8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513" w:type="pct"/>
          </w:tcPr>
          <w:p w14:paraId="36D6281C" w14:textId="0BC634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7CF5CFD4" w14:textId="77777777" w:rsidTr="00635315">
        <w:tc>
          <w:tcPr>
            <w:tcW w:w="452" w:type="pct"/>
          </w:tcPr>
          <w:p w14:paraId="39F1644D" w14:textId="7D32ED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R4-2302635</w:t>
            </w:r>
          </w:p>
        </w:tc>
        <w:tc>
          <w:tcPr>
            <w:tcW w:w="1069" w:type="pct"/>
          </w:tcPr>
          <w:p w14:paraId="7CA1C273" w14:textId="25CB60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- Correction to measurement period requirement for deferred MT-LR</w:t>
            </w:r>
          </w:p>
        </w:tc>
        <w:tc>
          <w:tcPr>
            <w:tcW w:w="600" w:type="pct"/>
          </w:tcPr>
          <w:p w14:paraId="64ADA5DE" w14:textId="064A18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74C12BA8" w14:textId="639C01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1B4CF75" w14:textId="72E911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3053</w:t>
            </w:r>
          </w:p>
        </w:tc>
        <w:tc>
          <w:tcPr>
            <w:tcW w:w="220" w:type="pct"/>
          </w:tcPr>
          <w:p w14:paraId="0087861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A2EBD05" w14:textId="724C65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E166547" w14:textId="77EDC9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C38086B" w14:textId="786190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513" w:type="pct"/>
          </w:tcPr>
          <w:p w14:paraId="6CA7D07A" w14:textId="51E629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5B357D8A" w14:textId="77777777" w:rsidTr="00635315">
        <w:tc>
          <w:tcPr>
            <w:tcW w:w="452" w:type="pct"/>
          </w:tcPr>
          <w:p w14:paraId="2F94A103" w14:textId="2E1E05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R4-2302636</w:t>
            </w:r>
          </w:p>
        </w:tc>
        <w:tc>
          <w:tcPr>
            <w:tcW w:w="1069" w:type="pct"/>
          </w:tcPr>
          <w:p w14:paraId="73F1BAB7" w14:textId="50D16E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- Correction to measurement period requirement for deferred MT-LR</w:t>
            </w:r>
          </w:p>
        </w:tc>
        <w:tc>
          <w:tcPr>
            <w:tcW w:w="600" w:type="pct"/>
          </w:tcPr>
          <w:p w14:paraId="1B94FB63" w14:textId="0D7C92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3D7CD703" w14:textId="7F1F90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95163F4" w14:textId="790419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3054</w:t>
            </w:r>
          </w:p>
        </w:tc>
        <w:tc>
          <w:tcPr>
            <w:tcW w:w="220" w:type="pct"/>
          </w:tcPr>
          <w:p w14:paraId="42748DF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C77F09D" w14:textId="2D558F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056785F" w14:textId="46726B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054BD56" w14:textId="2E90DB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513" w:type="pct"/>
          </w:tcPr>
          <w:p w14:paraId="0DF06A95" w14:textId="0636AE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B2AF8D9" w14:textId="77777777" w:rsidTr="00635315">
        <w:tc>
          <w:tcPr>
            <w:tcW w:w="452" w:type="pct"/>
          </w:tcPr>
          <w:p w14:paraId="24C387D3" w14:textId="4A997B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R4-2302645</w:t>
            </w:r>
          </w:p>
        </w:tc>
        <w:tc>
          <w:tcPr>
            <w:tcW w:w="1069" w:type="pct"/>
          </w:tcPr>
          <w:p w14:paraId="7C3E6BE3" w14:textId="7D16EE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38.133 (Rel-17) Corrections on cell reselection test case for intra-frequency in NTN for NTN (CAT. F)</w:t>
            </w:r>
          </w:p>
        </w:tc>
        <w:tc>
          <w:tcPr>
            <w:tcW w:w="600" w:type="pct"/>
          </w:tcPr>
          <w:p w14:paraId="01BDD330" w14:textId="73C487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6A5B8551" w14:textId="5589B9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4166D10" w14:textId="1F92BF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3055</w:t>
            </w:r>
          </w:p>
        </w:tc>
        <w:tc>
          <w:tcPr>
            <w:tcW w:w="220" w:type="pct"/>
          </w:tcPr>
          <w:p w14:paraId="7B62DA3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A5AADA0" w14:textId="5BBE1A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3C3A2C7" w14:textId="270722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34862FE" w14:textId="57BFAC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</w:t>
            </w:r>
          </w:p>
        </w:tc>
        <w:tc>
          <w:tcPr>
            <w:tcW w:w="513" w:type="pct"/>
          </w:tcPr>
          <w:p w14:paraId="2B0A74AE" w14:textId="6F487C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8A34B5" w14:paraId="0DB3EAB5" w14:textId="77777777" w:rsidTr="00635315">
        <w:tc>
          <w:tcPr>
            <w:tcW w:w="452" w:type="pct"/>
          </w:tcPr>
          <w:p w14:paraId="0606269D" w14:textId="4A3FD1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R4-2302646</w:t>
            </w:r>
          </w:p>
        </w:tc>
        <w:tc>
          <w:tcPr>
            <w:tcW w:w="1069" w:type="pct"/>
          </w:tcPr>
          <w:p w14:paraId="35040969" w14:textId="0D658F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38.133 (Rel-18) Corrections on cell reselection test case for intra-frequency in NTN for NTN (CAT. A)</w:t>
            </w:r>
          </w:p>
        </w:tc>
        <w:tc>
          <w:tcPr>
            <w:tcW w:w="600" w:type="pct"/>
          </w:tcPr>
          <w:p w14:paraId="76E9D9B5" w14:textId="0C4A54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0451E96C" w14:textId="1A85B4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57480AA" w14:textId="16771C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3056</w:t>
            </w:r>
          </w:p>
        </w:tc>
        <w:tc>
          <w:tcPr>
            <w:tcW w:w="220" w:type="pct"/>
          </w:tcPr>
          <w:p w14:paraId="7178EEF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73970D" w14:textId="729230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8769F2C" w14:textId="6D64C4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9C51F78" w14:textId="4DC827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</w:t>
            </w:r>
          </w:p>
        </w:tc>
        <w:tc>
          <w:tcPr>
            <w:tcW w:w="513" w:type="pct"/>
          </w:tcPr>
          <w:p w14:paraId="5A55192E" w14:textId="12A807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8A34B5" w14:paraId="7C17B3F7" w14:textId="77777777" w:rsidTr="00635315">
        <w:tc>
          <w:tcPr>
            <w:tcW w:w="452" w:type="pct"/>
          </w:tcPr>
          <w:p w14:paraId="325A8396" w14:textId="345FF4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R4-2302647</w:t>
            </w:r>
          </w:p>
        </w:tc>
        <w:tc>
          <w:tcPr>
            <w:tcW w:w="1069" w:type="pct"/>
          </w:tcPr>
          <w:p w14:paraId="5576DFCB" w14:textId="603D6A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38.133 (Rel-18) Corrections on cell reselection for NTN (CAT. A)</w:t>
            </w:r>
          </w:p>
        </w:tc>
        <w:tc>
          <w:tcPr>
            <w:tcW w:w="600" w:type="pct"/>
          </w:tcPr>
          <w:p w14:paraId="4C744177" w14:textId="2F3905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23006074" w14:textId="399ED8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080FD08" w14:textId="1DD6AF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3057</w:t>
            </w:r>
          </w:p>
        </w:tc>
        <w:tc>
          <w:tcPr>
            <w:tcW w:w="220" w:type="pct"/>
          </w:tcPr>
          <w:p w14:paraId="4F78134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C87FF1B" w14:textId="502313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8527BC3" w14:textId="6CA95E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F62B039" w14:textId="38A5A2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</w:t>
            </w:r>
          </w:p>
        </w:tc>
        <w:tc>
          <w:tcPr>
            <w:tcW w:w="513" w:type="pct"/>
          </w:tcPr>
          <w:p w14:paraId="780F4003" w14:textId="456845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D466044" w14:textId="77777777" w:rsidTr="00635315">
        <w:tc>
          <w:tcPr>
            <w:tcW w:w="452" w:type="pct"/>
          </w:tcPr>
          <w:p w14:paraId="3F771314" w14:textId="3FE7F7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R4-2302670</w:t>
            </w:r>
          </w:p>
        </w:tc>
        <w:tc>
          <w:tcPr>
            <w:tcW w:w="1069" w:type="pct"/>
          </w:tcPr>
          <w:p w14:paraId="5623B730" w14:textId="410372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- Correction to UE scheduling availability for PRS measurements without gaps</w:t>
            </w:r>
          </w:p>
        </w:tc>
        <w:tc>
          <w:tcPr>
            <w:tcW w:w="600" w:type="pct"/>
          </w:tcPr>
          <w:p w14:paraId="33378CDF" w14:textId="3C453A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75241815" w14:textId="46E35A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4BCCC01" w14:textId="1B16E4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3058</w:t>
            </w:r>
          </w:p>
        </w:tc>
        <w:tc>
          <w:tcPr>
            <w:tcW w:w="220" w:type="pct"/>
          </w:tcPr>
          <w:p w14:paraId="59EAE4E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35C6802" w14:textId="584A56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B0ED265" w14:textId="36F3B9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2AA32F9" w14:textId="3F3077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3" w:type="pct"/>
          </w:tcPr>
          <w:p w14:paraId="067262D6" w14:textId="417141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437B1B1" w14:textId="77777777" w:rsidTr="00635315">
        <w:tc>
          <w:tcPr>
            <w:tcW w:w="452" w:type="pct"/>
          </w:tcPr>
          <w:p w14:paraId="0D55408A" w14:textId="17A8BF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R4-2303217</w:t>
            </w:r>
          </w:p>
        </w:tc>
        <w:tc>
          <w:tcPr>
            <w:tcW w:w="1069" w:type="pct"/>
          </w:tcPr>
          <w:p w14:paraId="1A99B7A4" w14:textId="3FC750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- Correction to UE scheduling availability for PRS measurements without gaps</w:t>
            </w:r>
          </w:p>
        </w:tc>
        <w:tc>
          <w:tcPr>
            <w:tcW w:w="600" w:type="pct"/>
          </w:tcPr>
          <w:p w14:paraId="1626C953" w14:textId="5C5769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79" w:type="pct"/>
          </w:tcPr>
          <w:p w14:paraId="69063836" w14:textId="20717E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EA75F43" w14:textId="3D2142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3058</w:t>
            </w:r>
          </w:p>
        </w:tc>
        <w:tc>
          <w:tcPr>
            <w:tcW w:w="220" w:type="pct"/>
          </w:tcPr>
          <w:p w14:paraId="65FE598A" w14:textId="4000B769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9BDF8EB" w14:textId="768916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8033DE4" w14:textId="0434FB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F6A2A98" w14:textId="7FA1F4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3" w:type="pct"/>
          </w:tcPr>
          <w:p w14:paraId="56F0F018" w14:textId="0331CF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D1D75CB" w14:textId="77777777" w:rsidTr="00635315">
        <w:tc>
          <w:tcPr>
            <w:tcW w:w="452" w:type="pct"/>
          </w:tcPr>
          <w:p w14:paraId="0851D8C9" w14:textId="5E3CC4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R4-2302671</w:t>
            </w:r>
          </w:p>
        </w:tc>
        <w:tc>
          <w:tcPr>
            <w:tcW w:w="1069" w:type="pct"/>
          </w:tcPr>
          <w:p w14:paraId="46F64AA5" w14:textId="5C591D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- Correction to UE scheduling availability for PRS measurements without gaps</w:t>
            </w:r>
          </w:p>
        </w:tc>
        <w:tc>
          <w:tcPr>
            <w:tcW w:w="600" w:type="pct"/>
          </w:tcPr>
          <w:p w14:paraId="719A7B8C" w14:textId="61BFB3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4E82A15F" w14:textId="124917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4758891" w14:textId="19256F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3059</w:t>
            </w:r>
          </w:p>
        </w:tc>
        <w:tc>
          <w:tcPr>
            <w:tcW w:w="220" w:type="pct"/>
          </w:tcPr>
          <w:p w14:paraId="2C04C7F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E792048" w14:textId="4C39F3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7D84F2A" w14:textId="662D09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061AC0A" w14:textId="68CC38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3" w:type="pct"/>
          </w:tcPr>
          <w:p w14:paraId="1E11D4CD" w14:textId="7D9F93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F714420" w14:textId="77777777" w:rsidTr="00635315">
        <w:tc>
          <w:tcPr>
            <w:tcW w:w="452" w:type="pct"/>
          </w:tcPr>
          <w:p w14:paraId="485CF478" w14:textId="574F31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R4-2302677</w:t>
            </w:r>
          </w:p>
        </w:tc>
        <w:tc>
          <w:tcPr>
            <w:tcW w:w="1069" w:type="pct"/>
          </w:tcPr>
          <w:p w14:paraId="311B7D41" w14:textId="1431B7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Connection mobility control</w:t>
            </w:r>
          </w:p>
        </w:tc>
        <w:tc>
          <w:tcPr>
            <w:tcW w:w="600" w:type="pct"/>
          </w:tcPr>
          <w:p w14:paraId="06A10267" w14:textId="525C7A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69E5F073" w14:textId="40DA93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5464D1C" w14:textId="1C60AF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3060</w:t>
            </w:r>
          </w:p>
        </w:tc>
        <w:tc>
          <w:tcPr>
            <w:tcW w:w="220" w:type="pct"/>
          </w:tcPr>
          <w:p w14:paraId="6509032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5CA38FF" w14:textId="442CAB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9F95BF6" w14:textId="00AE1F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4E49D797" w14:textId="32ECFE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01E092ED" w14:textId="48E929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202982C2" w14:textId="77777777" w:rsidTr="00635315">
        <w:tc>
          <w:tcPr>
            <w:tcW w:w="452" w:type="pct"/>
          </w:tcPr>
          <w:p w14:paraId="3A061521" w14:textId="7389FD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R4-2302678</w:t>
            </w:r>
          </w:p>
        </w:tc>
        <w:tc>
          <w:tcPr>
            <w:tcW w:w="1069" w:type="pct"/>
          </w:tcPr>
          <w:p w14:paraId="16657273" w14:textId="0FCB49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Connection mobility control</w:t>
            </w:r>
          </w:p>
        </w:tc>
        <w:tc>
          <w:tcPr>
            <w:tcW w:w="600" w:type="pct"/>
          </w:tcPr>
          <w:p w14:paraId="4CE468FD" w14:textId="04D797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719C8920" w14:textId="5DCF34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D457AF3" w14:textId="711CD6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3061</w:t>
            </w:r>
          </w:p>
        </w:tc>
        <w:tc>
          <w:tcPr>
            <w:tcW w:w="220" w:type="pct"/>
          </w:tcPr>
          <w:p w14:paraId="0D8A8C8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73DDF20" w14:textId="7A5837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BA59E6D" w14:textId="2545C1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BBB803B" w14:textId="002981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43333FF5" w14:textId="534AF7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AA5F5AC" w14:textId="77777777" w:rsidTr="00635315">
        <w:tc>
          <w:tcPr>
            <w:tcW w:w="452" w:type="pct"/>
          </w:tcPr>
          <w:p w14:paraId="1D9AC8AB" w14:textId="5BCE9B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R4-2302679</w:t>
            </w:r>
          </w:p>
        </w:tc>
        <w:tc>
          <w:tcPr>
            <w:tcW w:w="1069" w:type="pct"/>
          </w:tcPr>
          <w:p w14:paraId="56111286" w14:textId="203B08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Handover test cases</w:t>
            </w:r>
          </w:p>
        </w:tc>
        <w:tc>
          <w:tcPr>
            <w:tcW w:w="600" w:type="pct"/>
          </w:tcPr>
          <w:p w14:paraId="680086AE" w14:textId="13BDE2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773B9F8B" w14:textId="76990B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5648BA3" w14:textId="685027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3062</w:t>
            </w:r>
          </w:p>
        </w:tc>
        <w:tc>
          <w:tcPr>
            <w:tcW w:w="220" w:type="pct"/>
          </w:tcPr>
          <w:p w14:paraId="3D4DB4A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918F6C2" w14:textId="65FAEB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DBF6D3B" w14:textId="66368D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3CE5AD5" w14:textId="55EA73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0E7F7486" w14:textId="1E6924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59370149" w14:textId="77777777" w:rsidTr="00635315">
        <w:tc>
          <w:tcPr>
            <w:tcW w:w="452" w:type="pct"/>
          </w:tcPr>
          <w:p w14:paraId="428C06CA" w14:textId="2E392B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R4-2303186</w:t>
            </w:r>
          </w:p>
        </w:tc>
        <w:tc>
          <w:tcPr>
            <w:tcW w:w="1069" w:type="pct"/>
          </w:tcPr>
          <w:p w14:paraId="10ED53AB" w14:textId="6245DE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Handover test cases</w:t>
            </w:r>
          </w:p>
        </w:tc>
        <w:tc>
          <w:tcPr>
            <w:tcW w:w="600" w:type="pct"/>
          </w:tcPr>
          <w:p w14:paraId="7BAF8A41" w14:textId="2D8820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1857D63A" w14:textId="5A441B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CC23739" w14:textId="01E1BA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3062</w:t>
            </w:r>
          </w:p>
        </w:tc>
        <w:tc>
          <w:tcPr>
            <w:tcW w:w="220" w:type="pct"/>
          </w:tcPr>
          <w:p w14:paraId="41CD82D6" w14:textId="4BAD5508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42132C6" w14:textId="53A3E8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8A5800B" w14:textId="522409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02DDC9E" w14:textId="4B95FC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0A758333" w14:textId="540317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0751DC2D" w14:textId="77777777" w:rsidTr="00635315">
        <w:tc>
          <w:tcPr>
            <w:tcW w:w="452" w:type="pct"/>
          </w:tcPr>
          <w:p w14:paraId="2994ABFB" w14:textId="6A7860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R4-2302680</w:t>
            </w:r>
          </w:p>
        </w:tc>
        <w:tc>
          <w:tcPr>
            <w:tcW w:w="1069" w:type="pct"/>
          </w:tcPr>
          <w:p w14:paraId="47969845" w14:textId="270D55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Handover test cases</w:t>
            </w:r>
          </w:p>
        </w:tc>
        <w:tc>
          <w:tcPr>
            <w:tcW w:w="600" w:type="pct"/>
          </w:tcPr>
          <w:p w14:paraId="775C71F8" w14:textId="458ED1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308D2E4E" w14:textId="12FA9F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3363FE0" w14:textId="33B2E1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3063</w:t>
            </w:r>
          </w:p>
        </w:tc>
        <w:tc>
          <w:tcPr>
            <w:tcW w:w="220" w:type="pct"/>
          </w:tcPr>
          <w:p w14:paraId="433D508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24781A5" w14:textId="707DDF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C4563AB" w14:textId="27F1E6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D0D70F5" w14:textId="0629ED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07B35F0B" w14:textId="1182A1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05AF770" w14:textId="77777777" w:rsidTr="00635315">
        <w:tc>
          <w:tcPr>
            <w:tcW w:w="452" w:type="pct"/>
          </w:tcPr>
          <w:p w14:paraId="71423D1E" w14:textId="7CD35A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R4-2302681</w:t>
            </w:r>
          </w:p>
        </w:tc>
        <w:tc>
          <w:tcPr>
            <w:tcW w:w="1069" w:type="pct"/>
          </w:tcPr>
          <w:p w14:paraId="152FA1CF" w14:textId="53505A5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- L1 RSRP measurement for beam reporting</w:t>
            </w:r>
          </w:p>
        </w:tc>
        <w:tc>
          <w:tcPr>
            <w:tcW w:w="600" w:type="pct"/>
          </w:tcPr>
          <w:p w14:paraId="5F5F4A0E" w14:textId="4CA7C2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65A8DC57" w14:textId="5AEEFF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A19ECF8" w14:textId="1DD385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3064</w:t>
            </w:r>
          </w:p>
        </w:tc>
        <w:tc>
          <w:tcPr>
            <w:tcW w:w="220" w:type="pct"/>
          </w:tcPr>
          <w:p w14:paraId="6FA4A72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AAC904E" w14:textId="56B1E6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928C8CA" w14:textId="01EE83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5CABE006" w14:textId="363BB7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3" w:type="pct"/>
          </w:tcPr>
          <w:p w14:paraId="48BE1C92" w14:textId="2BEAAD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40E0468D" w14:textId="77777777" w:rsidTr="00635315">
        <w:tc>
          <w:tcPr>
            <w:tcW w:w="452" w:type="pct"/>
          </w:tcPr>
          <w:p w14:paraId="0D36AC5D" w14:textId="76FF6D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R4-2303256</w:t>
            </w:r>
          </w:p>
        </w:tc>
        <w:tc>
          <w:tcPr>
            <w:tcW w:w="1069" w:type="pct"/>
          </w:tcPr>
          <w:p w14:paraId="057F2901" w14:textId="401514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- L1 RSRP measurement for beam reporting</w:t>
            </w:r>
          </w:p>
        </w:tc>
        <w:tc>
          <w:tcPr>
            <w:tcW w:w="600" w:type="pct"/>
          </w:tcPr>
          <w:p w14:paraId="7A54CE32" w14:textId="03D2D8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79" w:type="pct"/>
          </w:tcPr>
          <w:p w14:paraId="22775545" w14:textId="4AB8F4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70EEA58" w14:textId="348F50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3064</w:t>
            </w:r>
          </w:p>
        </w:tc>
        <w:tc>
          <w:tcPr>
            <w:tcW w:w="220" w:type="pct"/>
          </w:tcPr>
          <w:p w14:paraId="7241073C" w14:textId="79032163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3BF7DC3" w14:textId="0824D3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4486A26" w14:textId="07DCE9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091CF226" w14:textId="40F047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3" w:type="pct"/>
          </w:tcPr>
          <w:p w14:paraId="36825414" w14:textId="5CF8DE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8695719" w14:textId="77777777" w:rsidTr="00635315">
        <w:tc>
          <w:tcPr>
            <w:tcW w:w="452" w:type="pct"/>
          </w:tcPr>
          <w:p w14:paraId="113C3728" w14:textId="5C3F4E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R4-2302682</w:t>
            </w:r>
          </w:p>
        </w:tc>
        <w:tc>
          <w:tcPr>
            <w:tcW w:w="1069" w:type="pct"/>
          </w:tcPr>
          <w:p w14:paraId="4E1CA537" w14:textId="03A8A9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- L1 RSRP measurement for beam reporting</w:t>
            </w:r>
          </w:p>
        </w:tc>
        <w:tc>
          <w:tcPr>
            <w:tcW w:w="600" w:type="pct"/>
          </w:tcPr>
          <w:p w14:paraId="3BFB04D9" w14:textId="7868BC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27F5D8D1" w14:textId="651F96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D8B978E" w14:textId="07D8F0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3065</w:t>
            </w:r>
          </w:p>
        </w:tc>
        <w:tc>
          <w:tcPr>
            <w:tcW w:w="220" w:type="pct"/>
          </w:tcPr>
          <w:p w14:paraId="0F41DCF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CC66995" w14:textId="28A0F2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2CD7D61" w14:textId="4184BA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04FBCA4" w14:textId="1BEFAB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3" w:type="pct"/>
          </w:tcPr>
          <w:p w14:paraId="3E04C794" w14:textId="54A576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FA35B7C" w14:textId="77777777" w:rsidTr="00635315">
        <w:tc>
          <w:tcPr>
            <w:tcW w:w="452" w:type="pct"/>
          </w:tcPr>
          <w:p w14:paraId="115EE5B3" w14:textId="38F99E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R4-2302683</w:t>
            </w:r>
          </w:p>
        </w:tc>
        <w:tc>
          <w:tcPr>
            <w:tcW w:w="1069" w:type="pct"/>
          </w:tcPr>
          <w:p w14:paraId="009EBF00" w14:textId="5B4D26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 OOS and IS tests with no DRX in NR-U standalone mode</w:t>
            </w:r>
          </w:p>
        </w:tc>
        <w:tc>
          <w:tcPr>
            <w:tcW w:w="600" w:type="pct"/>
          </w:tcPr>
          <w:p w14:paraId="6512149A" w14:textId="39CB50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01AD3B3B" w14:textId="47E965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DC5F8DC" w14:textId="5FF45D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3066</w:t>
            </w:r>
          </w:p>
        </w:tc>
        <w:tc>
          <w:tcPr>
            <w:tcW w:w="220" w:type="pct"/>
          </w:tcPr>
          <w:p w14:paraId="5EE8F32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C4166D" w14:textId="3CB09E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29D1A7A" w14:textId="5EC9CD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00DB414" w14:textId="7ECB97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3" w:type="pct"/>
          </w:tcPr>
          <w:p w14:paraId="68C24379" w14:textId="6382E3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1CC9EA37" w14:textId="77777777" w:rsidTr="00635315">
        <w:tc>
          <w:tcPr>
            <w:tcW w:w="452" w:type="pct"/>
          </w:tcPr>
          <w:p w14:paraId="4803C397" w14:textId="092B05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R4-2303152</w:t>
            </w:r>
          </w:p>
        </w:tc>
        <w:tc>
          <w:tcPr>
            <w:tcW w:w="1069" w:type="pct"/>
          </w:tcPr>
          <w:p w14:paraId="53735152" w14:textId="528AE1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 OOS and IS tests with no DRX in NR-U standalone mode</w:t>
            </w:r>
          </w:p>
        </w:tc>
        <w:tc>
          <w:tcPr>
            <w:tcW w:w="600" w:type="pct"/>
          </w:tcPr>
          <w:p w14:paraId="0A038BFC" w14:textId="34F96B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451E0A2E" w14:textId="5FAF26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C795310" w14:textId="5D6741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3066</w:t>
            </w:r>
          </w:p>
        </w:tc>
        <w:tc>
          <w:tcPr>
            <w:tcW w:w="220" w:type="pct"/>
          </w:tcPr>
          <w:p w14:paraId="45746A2C" w14:textId="5D4D4C66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E1A0044" w14:textId="7978C4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688E1DB" w14:textId="2917BF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C4D6E65" w14:textId="0F0D85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3" w:type="pct"/>
          </w:tcPr>
          <w:p w14:paraId="3190D862" w14:textId="14C93D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FC2816D" w14:textId="77777777" w:rsidTr="00635315">
        <w:tc>
          <w:tcPr>
            <w:tcW w:w="452" w:type="pct"/>
          </w:tcPr>
          <w:p w14:paraId="1AEEF996" w14:textId="73EC08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R4-2303153</w:t>
            </w:r>
          </w:p>
        </w:tc>
        <w:tc>
          <w:tcPr>
            <w:tcW w:w="1069" w:type="pct"/>
          </w:tcPr>
          <w:p w14:paraId="5CE9B1BA" w14:textId="411BFC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BFD and LR tests in NR-U standalone mode</w:t>
            </w:r>
          </w:p>
        </w:tc>
        <w:tc>
          <w:tcPr>
            <w:tcW w:w="600" w:type="pct"/>
          </w:tcPr>
          <w:p w14:paraId="0C541C4B" w14:textId="69B526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11CE160E" w14:textId="6587AF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A30E264" w14:textId="216FF8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3066</w:t>
            </w:r>
          </w:p>
        </w:tc>
        <w:tc>
          <w:tcPr>
            <w:tcW w:w="220" w:type="pct"/>
          </w:tcPr>
          <w:p w14:paraId="3069DEDC" w14:textId="5F91CD96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897712A" w14:textId="7788E6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4DD50E5" w14:textId="59FFDC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975259B" w14:textId="47AB81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3" w:type="pct"/>
          </w:tcPr>
          <w:p w14:paraId="6E305890" w14:textId="1981AA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D923EDD" w14:textId="77777777" w:rsidTr="00635315">
        <w:tc>
          <w:tcPr>
            <w:tcW w:w="452" w:type="pct"/>
          </w:tcPr>
          <w:p w14:paraId="201BE748" w14:textId="3E825A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R4-2302684</w:t>
            </w:r>
          </w:p>
        </w:tc>
        <w:tc>
          <w:tcPr>
            <w:tcW w:w="1069" w:type="pct"/>
          </w:tcPr>
          <w:p w14:paraId="698489E6" w14:textId="29C3E1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BFD and LR tests in NR-U standalone mode</w:t>
            </w:r>
          </w:p>
        </w:tc>
        <w:tc>
          <w:tcPr>
            <w:tcW w:w="600" w:type="pct"/>
          </w:tcPr>
          <w:p w14:paraId="1CAB271B" w14:textId="5AB3D4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6D07F585" w14:textId="3FF3B0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562F0CA" w14:textId="02C6A6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3067</w:t>
            </w:r>
          </w:p>
        </w:tc>
        <w:tc>
          <w:tcPr>
            <w:tcW w:w="220" w:type="pct"/>
          </w:tcPr>
          <w:p w14:paraId="1FBC70C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B3FD572" w14:textId="1A003F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AEC24A4" w14:textId="16998E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046AA8D" w14:textId="1C0CE8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3" w:type="pct"/>
          </w:tcPr>
          <w:p w14:paraId="4209D08B" w14:textId="3630E4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DC94456" w14:textId="77777777" w:rsidTr="00635315">
        <w:tc>
          <w:tcPr>
            <w:tcW w:w="452" w:type="pct"/>
          </w:tcPr>
          <w:p w14:paraId="337A537A" w14:textId="2D4F81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R4-2303788</w:t>
            </w:r>
          </w:p>
        </w:tc>
        <w:tc>
          <w:tcPr>
            <w:tcW w:w="1069" w:type="pct"/>
          </w:tcPr>
          <w:p w14:paraId="76E13AFF" w14:textId="5E2A67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BFD and LR tests in NR-U standalone mode</w:t>
            </w:r>
          </w:p>
        </w:tc>
        <w:tc>
          <w:tcPr>
            <w:tcW w:w="600" w:type="pct"/>
          </w:tcPr>
          <w:p w14:paraId="39A13402" w14:textId="1BE1B7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785515CD" w14:textId="3D3D2F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3325AF2" w14:textId="6F5479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3067</w:t>
            </w:r>
          </w:p>
        </w:tc>
        <w:tc>
          <w:tcPr>
            <w:tcW w:w="220" w:type="pct"/>
          </w:tcPr>
          <w:p w14:paraId="6DD7F152" w14:textId="16BB683C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051B6ED" w14:textId="2E9A88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9E35760" w14:textId="796A2A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19BB6F9" w14:textId="78E32C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3" w:type="pct"/>
          </w:tcPr>
          <w:p w14:paraId="1DC731AC" w14:textId="3E40F2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9748D1A" w14:textId="77777777" w:rsidTr="00635315">
        <w:tc>
          <w:tcPr>
            <w:tcW w:w="452" w:type="pct"/>
          </w:tcPr>
          <w:p w14:paraId="0531EC6E" w14:textId="1755F3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R4-2302685</w:t>
            </w:r>
          </w:p>
        </w:tc>
        <w:tc>
          <w:tcPr>
            <w:tcW w:w="1069" w:type="pct"/>
          </w:tcPr>
          <w:p w14:paraId="6747EDC2" w14:textId="5759A3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void some test case clauses</w:t>
            </w:r>
          </w:p>
        </w:tc>
        <w:tc>
          <w:tcPr>
            <w:tcW w:w="600" w:type="pct"/>
          </w:tcPr>
          <w:p w14:paraId="4D79155A" w14:textId="24D86E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3934EA6C" w14:textId="1E212E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E120B13" w14:textId="7A0E7D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3068</w:t>
            </w:r>
          </w:p>
        </w:tc>
        <w:tc>
          <w:tcPr>
            <w:tcW w:w="220" w:type="pct"/>
          </w:tcPr>
          <w:p w14:paraId="553FA99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65945CC" w14:textId="18F021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9D74AF9" w14:textId="4F340C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363FE36" w14:textId="1AD2C9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3" w:type="pct"/>
          </w:tcPr>
          <w:p w14:paraId="6E1C2998" w14:textId="2393AC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5FDED31A" w14:textId="77777777" w:rsidTr="00635315">
        <w:tc>
          <w:tcPr>
            <w:tcW w:w="452" w:type="pct"/>
          </w:tcPr>
          <w:p w14:paraId="7A4E3450" w14:textId="025573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R4-2302686</w:t>
            </w:r>
          </w:p>
        </w:tc>
        <w:tc>
          <w:tcPr>
            <w:tcW w:w="1069" w:type="pct"/>
          </w:tcPr>
          <w:p w14:paraId="2539D3C8" w14:textId="232D5A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 OOS and IS tests with no DRX in NR-U standalone mode</w:t>
            </w:r>
          </w:p>
        </w:tc>
        <w:tc>
          <w:tcPr>
            <w:tcW w:w="600" w:type="pct"/>
          </w:tcPr>
          <w:p w14:paraId="367E56BB" w14:textId="1DE57C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27D20AD1" w14:textId="07E5EC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FF5C752" w14:textId="1AB683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3069</w:t>
            </w:r>
          </w:p>
        </w:tc>
        <w:tc>
          <w:tcPr>
            <w:tcW w:w="220" w:type="pct"/>
          </w:tcPr>
          <w:p w14:paraId="52EC74F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4513D2B" w14:textId="66E6F0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BA46EFD" w14:textId="4492DE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E42CDFA" w14:textId="515CE0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3" w:type="pct"/>
          </w:tcPr>
          <w:p w14:paraId="63E4E981" w14:textId="731E6C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E06F199" w14:textId="77777777" w:rsidTr="00635315">
        <w:tc>
          <w:tcPr>
            <w:tcW w:w="452" w:type="pct"/>
          </w:tcPr>
          <w:p w14:paraId="64AFF54C" w14:textId="5B6F34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R4-2302687</w:t>
            </w:r>
          </w:p>
        </w:tc>
        <w:tc>
          <w:tcPr>
            <w:tcW w:w="1069" w:type="pct"/>
          </w:tcPr>
          <w:p w14:paraId="4D62498A" w14:textId="5443BB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BFD and LR tests in NR-U standalone mode</w:t>
            </w:r>
          </w:p>
        </w:tc>
        <w:tc>
          <w:tcPr>
            <w:tcW w:w="600" w:type="pct"/>
          </w:tcPr>
          <w:p w14:paraId="4EAC004F" w14:textId="458630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3794B3FC" w14:textId="47ED6B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EC9A9DB" w14:textId="7A4AFA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3070</w:t>
            </w:r>
          </w:p>
        </w:tc>
        <w:tc>
          <w:tcPr>
            <w:tcW w:w="220" w:type="pct"/>
          </w:tcPr>
          <w:p w14:paraId="7986123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774E7A0" w14:textId="29759C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AE6A87C" w14:textId="2007C5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DDA8234" w14:textId="652EC6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3" w:type="pct"/>
          </w:tcPr>
          <w:p w14:paraId="12C1C09D" w14:textId="4E8635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1638729" w14:textId="77777777" w:rsidTr="00635315">
        <w:tc>
          <w:tcPr>
            <w:tcW w:w="452" w:type="pct"/>
          </w:tcPr>
          <w:p w14:paraId="7E20DB45" w14:textId="024502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R4-2302688</w:t>
            </w:r>
          </w:p>
        </w:tc>
        <w:tc>
          <w:tcPr>
            <w:tcW w:w="1069" w:type="pct"/>
          </w:tcPr>
          <w:p w14:paraId="4D88CED1" w14:textId="2C70F0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void some test case clauses</w:t>
            </w:r>
          </w:p>
        </w:tc>
        <w:tc>
          <w:tcPr>
            <w:tcW w:w="600" w:type="pct"/>
          </w:tcPr>
          <w:p w14:paraId="1472FF5F" w14:textId="03B536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1ABB9204" w14:textId="59F9BE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8DD6744" w14:textId="5D1965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3071</w:t>
            </w:r>
          </w:p>
        </w:tc>
        <w:tc>
          <w:tcPr>
            <w:tcW w:w="220" w:type="pct"/>
          </w:tcPr>
          <w:p w14:paraId="50CF5DF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E53AFE8" w14:textId="324C9E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B902A74" w14:textId="407A1A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4B96F71" w14:textId="274E0A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3" w:type="pct"/>
          </w:tcPr>
          <w:p w14:paraId="68F530F1" w14:textId="780416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49690D8B" w14:textId="77777777" w:rsidTr="00635315">
        <w:tc>
          <w:tcPr>
            <w:tcW w:w="452" w:type="pct"/>
          </w:tcPr>
          <w:p w14:paraId="400DA202" w14:textId="5E395F8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R4-2302689</w:t>
            </w:r>
          </w:p>
        </w:tc>
        <w:tc>
          <w:tcPr>
            <w:tcW w:w="1069" w:type="pct"/>
          </w:tcPr>
          <w:p w14:paraId="660D0369" w14:textId="5A132D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 OOS and IS tests with no DRX in NR-U standalone mode</w:t>
            </w:r>
          </w:p>
        </w:tc>
        <w:tc>
          <w:tcPr>
            <w:tcW w:w="600" w:type="pct"/>
          </w:tcPr>
          <w:p w14:paraId="1C48C770" w14:textId="2CC028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2F17C391" w14:textId="62E8DB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DB66E23" w14:textId="1A2DC7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3072</w:t>
            </w:r>
          </w:p>
        </w:tc>
        <w:tc>
          <w:tcPr>
            <w:tcW w:w="220" w:type="pct"/>
          </w:tcPr>
          <w:p w14:paraId="1AAC141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68BE5B0" w14:textId="694C99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FF76C46" w14:textId="3AA3EF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201A360" w14:textId="3E2AF1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3" w:type="pct"/>
          </w:tcPr>
          <w:p w14:paraId="73E593EE" w14:textId="107DF6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02A1C36" w14:textId="77777777" w:rsidTr="00635315">
        <w:tc>
          <w:tcPr>
            <w:tcW w:w="452" w:type="pct"/>
          </w:tcPr>
          <w:p w14:paraId="18095B6C" w14:textId="2A8909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R4-2302690</w:t>
            </w:r>
          </w:p>
        </w:tc>
        <w:tc>
          <w:tcPr>
            <w:tcW w:w="1069" w:type="pct"/>
          </w:tcPr>
          <w:p w14:paraId="3A04F096" w14:textId="6647E5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BFD and LR tests in NR-U standalone mode</w:t>
            </w:r>
          </w:p>
        </w:tc>
        <w:tc>
          <w:tcPr>
            <w:tcW w:w="600" w:type="pct"/>
          </w:tcPr>
          <w:p w14:paraId="6A8E86BA" w14:textId="6F3045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78D37E69" w14:textId="29E6D1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4A5711D" w14:textId="17022C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3073</w:t>
            </w:r>
          </w:p>
        </w:tc>
        <w:tc>
          <w:tcPr>
            <w:tcW w:w="220" w:type="pct"/>
          </w:tcPr>
          <w:p w14:paraId="39F13FD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72A56C5" w14:textId="496849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E4FAA98" w14:textId="40E3F9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15059C4" w14:textId="04F85C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3" w:type="pct"/>
          </w:tcPr>
          <w:p w14:paraId="42909828" w14:textId="46FEC5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1E708BF" w14:textId="77777777" w:rsidTr="00635315">
        <w:tc>
          <w:tcPr>
            <w:tcW w:w="452" w:type="pct"/>
          </w:tcPr>
          <w:p w14:paraId="50629EEB" w14:textId="374747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R4-2302691</w:t>
            </w:r>
          </w:p>
        </w:tc>
        <w:tc>
          <w:tcPr>
            <w:tcW w:w="1069" w:type="pct"/>
          </w:tcPr>
          <w:p w14:paraId="727776D5" w14:textId="44986B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void some test case clauses</w:t>
            </w:r>
          </w:p>
        </w:tc>
        <w:tc>
          <w:tcPr>
            <w:tcW w:w="600" w:type="pct"/>
          </w:tcPr>
          <w:p w14:paraId="6C16C4EF" w14:textId="266912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408DF2E5" w14:textId="27FAEC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0AC0E97" w14:textId="605AFB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3074</w:t>
            </w:r>
          </w:p>
        </w:tc>
        <w:tc>
          <w:tcPr>
            <w:tcW w:w="220" w:type="pct"/>
          </w:tcPr>
          <w:p w14:paraId="03B870B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5C8658F" w14:textId="1D72B3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3ECF353" w14:textId="545D72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43F587F" w14:textId="1FFA63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3" w:type="pct"/>
          </w:tcPr>
          <w:p w14:paraId="7D32D374" w14:textId="63C0A6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185AC1BA" w14:textId="77777777" w:rsidTr="00635315">
        <w:tc>
          <w:tcPr>
            <w:tcW w:w="452" w:type="pct"/>
          </w:tcPr>
          <w:p w14:paraId="6437BE49" w14:textId="6CC6CD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R4-2302716</w:t>
            </w:r>
          </w:p>
        </w:tc>
        <w:tc>
          <w:tcPr>
            <w:tcW w:w="1069" w:type="pct"/>
          </w:tcPr>
          <w:p w14:paraId="498BDE85" w14:textId="21D1BA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HST TCI state switch test case maintenance CR</w:t>
            </w:r>
          </w:p>
        </w:tc>
        <w:tc>
          <w:tcPr>
            <w:tcW w:w="600" w:type="pct"/>
          </w:tcPr>
          <w:p w14:paraId="15E472A7" w14:textId="05F3D8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Israel Ltd.</w:t>
            </w:r>
          </w:p>
        </w:tc>
        <w:tc>
          <w:tcPr>
            <w:tcW w:w="379" w:type="pct"/>
          </w:tcPr>
          <w:p w14:paraId="780F3E71" w14:textId="76D74C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BDB63B7" w14:textId="3C9343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3075</w:t>
            </w:r>
          </w:p>
        </w:tc>
        <w:tc>
          <w:tcPr>
            <w:tcW w:w="220" w:type="pct"/>
          </w:tcPr>
          <w:p w14:paraId="2A8D6EA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ED9AF71" w14:textId="789FD2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02C482F" w14:textId="2651AD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DDA0D83" w14:textId="268C29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513" w:type="pct"/>
          </w:tcPr>
          <w:p w14:paraId="41453DA5" w14:textId="6A270A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351534F1" w14:textId="77777777" w:rsidTr="00635315">
        <w:tc>
          <w:tcPr>
            <w:tcW w:w="452" w:type="pct"/>
          </w:tcPr>
          <w:p w14:paraId="57B84A70" w14:textId="099CCE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R4-2302717</w:t>
            </w:r>
          </w:p>
        </w:tc>
        <w:tc>
          <w:tcPr>
            <w:tcW w:w="1069" w:type="pct"/>
          </w:tcPr>
          <w:p w14:paraId="540CA006" w14:textId="5FA533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HST TCI state switch test case maintenance CR R18 mirror</w:t>
            </w:r>
          </w:p>
        </w:tc>
        <w:tc>
          <w:tcPr>
            <w:tcW w:w="600" w:type="pct"/>
          </w:tcPr>
          <w:p w14:paraId="0363F142" w14:textId="5FB5A9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Israel Ltd.</w:t>
            </w:r>
          </w:p>
        </w:tc>
        <w:tc>
          <w:tcPr>
            <w:tcW w:w="379" w:type="pct"/>
          </w:tcPr>
          <w:p w14:paraId="2C2B13BF" w14:textId="573121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BA144A8" w14:textId="12D645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3076</w:t>
            </w:r>
          </w:p>
        </w:tc>
        <w:tc>
          <w:tcPr>
            <w:tcW w:w="220" w:type="pct"/>
          </w:tcPr>
          <w:p w14:paraId="44D3925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3A1B4A7" w14:textId="412706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D9C221D" w14:textId="113F1A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9D59C43" w14:textId="3CDA7F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513" w:type="pct"/>
          </w:tcPr>
          <w:p w14:paraId="32D87535" w14:textId="256CED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FFC98B5" w14:textId="77777777" w:rsidTr="00635315">
        <w:tc>
          <w:tcPr>
            <w:tcW w:w="452" w:type="pct"/>
          </w:tcPr>
          <w:p w14:paraId="32F8FE0E" w14:textId="487B4C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R4-2302718</w:t>
            </w:r>
          </w:p>
        </w:tc>
        <w:tc>
          <w:tcPr>
            <w:tcW w:w="1069" w:type="pct"/>
          </w:tcPr>
          <w:p w14:paraId="1537242C" w14:textId="3D2F77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NR RRM test cases (Rel 16)</w:t>
            </w:r>
          </w:p>
        </w:tc>
        <w:tc>
          <w:tcPr>
            <w:tcW w:w="600" w:type="pct"/>
          </w:tcPr>
          <w:p w14:paraId="7F737197" w14:textId="610EA9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0AD9A43F" w14:textId="0A9A86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A7EB810" w14:textId="651572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3077</w:t>
            </w:r>
          </w:p>
        </w:tc>
        <w:tc>
          <w:tcPr>
            <w:tcW w:w="220" w:type="pct"/>
          </w:tcPr>
          <w:p w14:paraId="4A6819F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6B94F55" w14:textId="02C6E6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E253C9B" w14:textId="23895A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592E026" w14:textId="6759B9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7EADE379" w14:textId="782E54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213960E" w14:textId="77777777" w:rsidTr="00635315">
        <w:tc>
          <w:tcPr>
            <w:tcW w:w="452" w:type="pct"/>
          </w:tcPr>
          <w:p w14:paraId="28C26E6F" w14:textId="64705A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R4-2302719</w:t>
            </w:r>
          </w:p>
        </w:tc>
        <w:tc>
          <w:tcPr>
            <w:tcW w:w="1069" w:type="pct"/>
          </w:tcPr>
          <w:p w14:paraId="461367E6" w14:textId="45420C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NR RRM test cases (Rel 17)</w:t>
            </w:r>
          </w:p>
        </w:tc>
        <w:tc>
          <w:tcPr>
            <w:tcW w:w="600" w:type="pct"/>
          </w:tcPr>
          <w:p w14:paraId="7185B8A5" w14:textId="11F7DB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320986D5" w14:textId="6C9CAA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2865AA5" w14:textId="5150F2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3078</w:t>
            </w:r>
          </w:p>
        </w:tc>
        <w:tc>
          <w:tcPr>
            <w:tcW w:w="220" w:type="pct"/>
          </w:tcPr>
          <w:p w14:paraId="6750276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905AFB5" w14:textId="296F5B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A327930" w14:textId="302030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D5FF663" w14:textId="5DF4E8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257C068A" w14:textId="177AC4B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8ED4738" w14:textId="77777777" w:rsidTr="00635315">
        <w:tc>
          <w:tcPr>
            <w:tcW w:w="452" w:type="pct"/>
          </w:tcPr>
          <w:p w14:paraId="0B3742F0" w14:textId="11D1D4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R4-2302720</w:t>
            </w:r>
          </w:p>
        </w:tc>
        <w:tc>
          <w:tcPr>
            <w:tcW w:w="1069" w:type="pct"/>
          </w:tcPr>
          <w:p w14:paraId="620F9AEC" w14:textId="39C3FD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NR RRM test cases (Rel 18)</w:t>
            </w:r>
          </w:p>
        </w:tc>
        <w:tc>
          <w:tcPr>
            <w:tcW w:w="600" w:type="pct"/>
          </w:tcPr>
          <w:p w14:paraId="0BB7303F" w14:textId="2ED99B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0DC29291" w14:textId="6D2351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C7D888F" w14:textId="7F0C15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3079</w:t>
            </w:r>
          </w:p>
        </w:tc>
        <w:tc>
          <w:tcPr>
            <w:tcW w:w="220" w:type="pct"/>
          </w:tcPr>
          <w:p w14:paraId="76ECC58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462449F" w14:textId="0DADEF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8EF88B6" w14:textId="64D690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85C9F30" w14:textId="166F7B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3453ABA9" w14:textId="4DE064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8012C4E" w14:textId="77777777" w:rsidTr="00635315">
        <w:tc>
          <w:tcPr>
            <w:tcW w:w="452" w:type="pct"/>
          </w:tcPr>
          <w:p w14:paraId="52423F0E" w14:textId="600D94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R4-2302721</w:t>
            </w:r>
          </w:p>
        </w:tc>
        <w:tc>
          <w:tcPr>
            <w:tcW w:w="1069" w:type="pct"/>
          </w:tcPr>
          <w:p w14:paraId="5279E760" w14:textId="040925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NR positioning requirements (Rel 16)</w:t>
            </w:r>
          </w:p>
        </w:tc>
        <w:tc>
          <w:tcPr>
            <w:tcW w:w="600" w:type="pct"/>
          </w:tcPr>
          <w:p w14:paraId="29AE1CA0" w14:textId="6DE76A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178CFC4C" w14:textId="61DD93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6B79EBE" w14:textId="0C68CB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3080</w:t>
            </w:r>
          </w:p>
        </w:tc>
        <w:tc>
          <w:tcPr>
            <w:tcW w:w="220" w:type="pct"/>
          </w:tcPr>
          <w:p w14:paraId="1D519C2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EE0D97D" w14:textId="2B561D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3046F44" w14:textId="21C77D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C2D8243" w14:textId="7D16D3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513" w:type="pct"/>
          </w:tcPr>
          <w:p w14:paraId="48EAEFDF" w14:textId="6FC3FC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F37EC72" w14:textId="77777777" w:rsidTr="00635315">
        <w:tc>
          <w:tcPr>
            <w:tcW w:w="452" w:type="pct"/>
          </w:tcPr>
          <w:p w14:paraId="169F8CB8" w14:textId="1F76BB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R4-2302722</w:t>
            </w:r>
          </w:p>
        </w:tc>
        <w:tc>
          <w:tcPr>
            <w:tcW w:w="1069" w:type="pct"/>
          </w:tcPr>
          <w:p w14:paraId="01E61BBB" w14:textId="28F333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NR positioning requirements (Rel 17)</w:t>
            </w:r>
          </w:p>
        </w:tc>
        <w:tc>
          <w:tcPr>
            <w:tcW w:w="600" w:type="pct"/>
          </w:tcPr>
          <w:p w14:paraId="73C280D7" w14:textId="14FE06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07D5A2E2" w14:textId="704F4A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9D67C5D" w14:textId="2CE769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3081</w:t>
            </w:r>
          </w:p>
        </w:tc>
        <w:tc>
          <w:tcPr>
            <w:tcW w:w="220" w:type="pct"/>
          </w:tcPr>
          <w:p w14:paraId="246DC17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1A3EF96" w14:textId="44B510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92B22EA" w14:textId="713A77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6E7212E" w14:textId="6B1A4F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513" w:type="pct"/>
          </w:tcPr>
          <w:p w14:paraId="1BF0C811" w14:textId="6B7511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AE4A048" w14:textId="77777777" w:rsidTr="00635315">
        <w:tc>
          <w:tcPr>
            <w:tcW w:w="452" w:type="pct"/>
          </w:tcPr>
          <w:p w14:paraId="30EDDA15" w14:textId="7FE5AB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R4-2302723</w:t>
            </w:r>
          </w:p>
        </w:tc>
        <w:tc>
          <w:tcPr>
            <w:tcW w:w="1069" w:type="pct"/>
          </w:tcPr>
          <w:p w14:paraId="2FD4293A" w14:textId="28DFAA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NR positioning requirements (Rel 18)</w:t>
            </w:r>
          </w:p>
        </w:tc>
        <w:tc>
          <w:tcPr>
            <w:tcW w:w="600" w:type="pct"/>
          </w:tcPr>
          <w:p w14:paraId="793E687D" w14:textId="2797F5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6A3B7C1E" w14:textId="0BB4D3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7157CB8" w14:textId="33332E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3082</w:t>
            </w:r>
          </w:p>
        </w:tc>
        <w:tc>
          <w:tcPr>
            <w:tcW w:w="220" w:type="pct"/>
          </w:tcPr>
          <w:p w14:paraId="5E5E4EF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3078B47" w14:textId="4D9AF4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3771C2E" w14:textId="4CA040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B80CE13" w14:textId="3AC745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513" w:type="pct"/>
          </w:tcPr>
          <w:p w14:paraId="176EA60B" w14:textId="09CF05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388DA1F" w14:textId="77777777" w:rsidTr="00635315">
        <w:tc>
          <w:tcPr>
            <w:tcW w:w="452" w:type="pct"/>
          </w:tcPr>
          <w:p w14:paraId="695AECB0" w14:textId="1424BF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R4-2302724</w:t>
            </w:r>
          </w:p>
        </w:tc>
        <w:tc>
          <w:tcPr>
            <w:tcW w:w="1069" w:type="pct"/>
          </w:tcPr>
          <w:p w14:paraId="60370429" w14:textId="60D8AB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NR RedCap test cases (Rel 17)</w:t>
            </w:r>
          </w:p>
        </w:tc>
        <w:tc>
          <w:tcPr>
            <w:tcW w:w="600" w:type="pct"/>
          </w:tcPr>
          <w:p w14:paraId="39A78C23" w14:textId="73260B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6BB7DC20" w14:textId="1583C8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784A76C" w14:textId="7BAD90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3083</w:t>
            </w:r>
          </w:p>
        </w:tc>
        <w:tc>
          <w:tcPr>
            <w:tcW w:w="220" w:type="pct"/>
          </w:tcPr>
          <w:p w14:paraId="07178E0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DAFD046" w14:textId="4C9375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CD5D656" w14:textId="5015E5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28C70F7" w14:textId="731925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20D697C3" w14:textId="26CABD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2287EEB" w14:textId="77777777" w:rsidTr="00635315">
        <w:tc>
          <w:tcPr>
            <w:tcW w:w="452" w:type="pct"/>
          </w:tcPr>
          <w:p w14:paraId="63730F88" w14:textId="0699BC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R4-2302725</w:t>
            </w:r>
          </w:p>
        </w:tc>
        <w:tc>
          <w:tcPr>
            <w:tcW w:w="1069" w:type="pct"/>
          </w:tcPr>
          <w:p w14:paraId="5027BDC2" w14:textId="52E872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NR RedCap test cases (Rel 18)</w:t>
            </w:r>
          </w:p>
        </w:tc>
        <w:tc>
          <w:tcPr>
            <w:tcW w:w="600" w:type="pct"/>
          </w:tcPr>
          <w:p w14:paraId="1FA78941" w14:textId="3A6CF6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79494AEA" w14:textId="014BB7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BCBFE14" w14:textId="50D9EB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3084</w:t>
            </w:r>
          </w:p>
        </w:tc>
        <w:tc>
          <w:tcPr>
            <w:tcW w:w="220" w:type="pct"/>
          </w:tcPr>
          <w:p w14:paraId="2BDEFD8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4B15A6C" w14:textId="531F55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2E6990E" w14:textId="741141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38A944A" w14:textId="55032C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1667AB6F" w14:textId="75C632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2B661D3" w14:textId="77777777" w:rsidTr="00635315">
        <w:tc>
          <w:tcPr>
            <w:tcW w:w="452" w:type="pct"/>
          </w:tcPr>
          <w:p w14:paraId="5544EA91" w14:textId="49D3AA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R4-2302726</w:t>
            </w:r>
          </w:p>
        </w:tc>
        <w:tc>
          <w:tcPr>
            <w:tcW w:w="1069" w:type="pct"/>
          </w:tcPr>
          <w:p w14:paraId="4FE799BD" w14:textId="5842C7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HST TCI state switch test case maintenance CR</w:t>
            </w:r>
          </w:p>
        </w:tc>
        <w:tc>
          <w:tcPr>
            <w:tcW w:w="600" w:type="pct"/>
          </w:tcPr>
          <w:p w14:paraId="0301BD88" w14:textId="14E5AE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379" w:type="pct"/>
          </w:tcPr>
          <w:p w14:paraId="74D0C406" w14:textId="4A6E79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7FD0E2D" w14:textId="0B3658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3085</w:t>
            </w:r>
          </w:p>
        </w:tc>
        <w:tc>
          <w:tcPr>
            <w:tcW w:w="220" w:type="pct"/>
          </w:tcPr>
          <w:p w14:paraId="12157F6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DC689CF" w14:textId="3EF55A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4A1A4CA" w14:textId="65968A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83BA402" w14:textId="5B5F53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513" w:type="pct"/>
          </w:tcPr>
          <w:p w14:paraId="530FDDA2" w14:textId="73252A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00D7792" w14:textId="77777777" w:rsidTr="00635315">
        <w:tc>
          <w:tcPr>
            <w:tcW w:w="452" w:type="pct"/>
          </w:tcPr>
          <w:p w14:paraId="1F3E0D85" w14:textId="1FB0DBA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R4-2302747</w:t>
            </w:r>
          </w:p>
        </w:tc>
        <w:tc>
          <w:tcPr>
            <w:tcW w:w="1069" w:type="pct"/>
          </w:tcPr>
          <w:p w14:paraId="2A9979F7" w14:textId="5EE777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active BWP switch  test cases</w:t>
            </w:r>
          </w:p>
        </w:tc>
        <w:tc>
          <w:tcPr>
            <w:tcW w:w="600" w:type="pct"/>
          </w:tcPr>
          <w:p w14:paraId="5CE8B99E" w14:textId="70E6FF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6725C7C6" w14:textId="68E252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F6DEDEB" w14:textId="4D8367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3086</w:t>
            </w:r>
          </w:p>
        </w:tc>
        <w:tc>
          <w:tcPr>
            <w:tcW w:w="220" w:type="pct"/>
          </w:tcPr>
          <w:p w14:paraId="274D14E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328D004" w14:textId="45205D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FC11653" w14:textId="05C142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D824513" w14:textId="6219ED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59A091FD" w14:textId="17C2AD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93DD185" w14:textId="77777777" w:rsidTr="00635315">
        <w:tc>
          <w:tcPr>
            <w:tcW w:w="452" w:type="pct"/>
          </w:tcPr>
          <w:p w14:paraId="03C93FBB" w14:textId="139BB2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R4-2303187</w:t>
            </w:r>
          </w:p>
        </w:tc>
        <w:tc>
          <w:tcPr>
            <w:tcW w:w="1069" w:type="pct"/>
          </w:tcPr>
          <w:p w14:paraId="5A9EA9E5" w14:textId="570E96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active BWP switch  test cases</w:t>
            </w:r>
          </w:p>
        </w:tc>
        <w:tc>
          <w:tcPr>
            <w:tcW w:w="600" w:type="pct"/>
          </w:tcPr>
          <w:p w14:paraId="13E8A28A" w14:textId="65ABC5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5EB054A2" w14:textId="09CA7D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DABB626" w14:textId="3834A5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3086</w:t>
            </w:r>
          </w:p>
        </w:tc>
        <w:tc>
          <w:tcPr>
            <w:tcW w:w="220" w:type="pct"/>
          </w:tcPr>
          <w:p w14:paraId="2F77ADD7" w14:textId="56C196C7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D54E960" w14:textId="5BC232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D89BA4D" w14:textId="442A5C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7BCFF2E" w14:textId="28358A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78964E11" w14:textId="291596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EF8032D" w14:textId="77777777" w:rsidTr="00635315">
        <w:tc>
          <w:tcPr>
            <w:tcW w:w="452" w:type="pct"/>
          </w:tcPr>
          <w:p w14:paraId="36D58A7A" w14:textId="3B9EB8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R4-2302748</w:t>
            </w:r>
          </w:p>
        </w:tc>
        <w:tc>
          <w:tcPr>
            <w:tcW w:w="1069" w:type="pct"/>
          </w:tcPr>
          <w:p w14:paraId="392E3BB1" w14:textId="531246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active BWP switch  test cases</w:t>
            </w:r>
          </w:p>
        </w:tc>
        <w:tc>
          <w:tcPr>
            <w:tcW w:w="600" w:type="pct"/>
          </w:tcPr>
          <w:p w14:paraId="3DB4D92E" w14:textId="7F23E0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79" w:type="pct"/>
          </w:tcPr>
          <w:p w14:paraId="5DFC986B" w14:textId="1E58CA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E70317D" w14:textId="4F5098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3087</w:t>
            </w:r>
          </w:p>
        </w:tc>
        <w:tc>
          <w:tcPr>
            <w:tcW w:w="220" w:type="pct"/>
          </w:tcPr>
          <w:p w14:paraId="7127627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EF9A28A" w14:textId="61EAFE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9DD2EE0" w14:textId="0F2963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55BF754" w14:textId="41DDD5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3" w:type="pct"/>
          </w:tcPr>
          <w:p w14:paraId="442C34F2" w14:textId="764D79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C9C55A1" w14:textId="77777777" w:rsidTr="00635315">
        <w:tc>
          <w:tcPr>
            <w:tcW w:w="452" w:type="pct"/>
          </w:tcPr>
          <w:p w14:paraId="0358325A" w14:textId="348DAF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R4-2302749</w:t>
            </w:r>
          </w:p>
        </w:tc>
        <w:tc>
          <w:tcPr>
            <w:tcW w:w="1069" w:type="pct"/>
          </w:tcPr>
          <w:p w14:paraId="69904C3B" w14:textId="3AA3A2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Unified TCI State switching requirements-R18</w:t>
            </w:r>
          </w:p>
        </w:tc>
        <w:tc>
          <w:tcPr>
            <w:tcW w:w="600" w:type="pct"/>
          </w:tcPr>
          <w:p w14:paraId="5FC973B6" w14:textId="328D47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79" w:type="pct"/>
          </w:tcPr>
          <w:p w14:paraId="4E68E5C2" w14:textId="70EEBE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94318BF" w14:textId="121C0F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3088</w:t>
            </w:r>
          </w:p>
        </w:tc>
        <w:tc>
          <w:tcPr>
            <w:tcW w:w="220" w:type="pct"/>
          </w:tcPr>
          <w:p w14:paraId="0E1925F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D32323" w14:textId="59905E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FF7F9D0" w14:textId="12971A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7378365" w14:textId="49CDFC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3" w:type="pct"/>
          </w:tcPr>
          <w:p w14:paraId="17B88393" w14:textId="7E68D7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E9B4DCE" w14:textId="77777777" w:rsidTr="00635315">
        <w:tc>
          <w:tcPr>
            <w:tcW w:w="452" w:type="pct"/>
          </w:tcPr>
          <w:p w14:paraId="394875BA" w14:textId="0704CF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R4-2303163</w:t>
            </w:r>
          </w:p>
        </w:tc>
        <w:tc>
          <w:tcPr>
            <w:tcW w:w="1069" w:type="pct"/>
          </w:tcPr>
          <w:p w14:paraId="2BD9232F" w14:textId="5EA497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SRS antenna port switching corrections in TS38.133 R17</w:t>
            </w:r>
          </w:p>
        </w:tc>
        <w:tc>
          <w:tcPr>
            <w:tcW w:w="600" w:type="pct"/>
          </w:tcPr>
          <w:p w14:paraId="442787E8" w14:textId="6B560E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3B95B436" w14:textId="5F80CD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92F48CA" w14:textId="6B582A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3089</w:t>
            </w:r>
          </w:p>
        </w:tc>
        <w:tc>
          <w:tcPr>
            <w:tcW w:w="220" w:type="pct"/>
          </w:tcPr>
          <w:p w14:paraId="2608710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CE51F4B" w14:textId="30604E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CEE3C7C" w14:textId="79A884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A9362C0" w14:textId="50E30E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3" w:type="pct"/>
          </w:tcPr>
          <w:p w14:paraId="53402369" w14:textId="31BCD7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95BA797" w14:textId="77777777" w:rsidTr="00635315">
        <w:tc>
          <w:tcPr>
            <w:tcW w:w="452" w:type="pct"/>
          </w:tcPr>
          <w:p w14:paraId="39C2AAF5" w14:textId="0C390B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R4-2303167</w:t>
            </w:r>
          </w:p>
        </w:tc>
        <w:tc>
          <w:tcPr>
            <w:tcW w:w="1069" w:type="pct"/>
          </w:tcPr>
          <w:p w14:paraId="7C25517E" w14:textId="03741C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Rel-17 HST FR2 RRM and Measurement Accuracy</w:t>
            </w:r>
          </w:p>
        </w:tc>
        <w:tc>
          <w:tcPr>
            <w:tcW w:w="600" w:type="pct"/>
          </w:tcPr>
          <w:p w14:paraId="3EB43C78" w14:textId="1883F6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23809E70" w14:textId="1985C0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84AF62C" w14:textId="3B3E91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3090</w:t>
            </w:r>
          </w:p>
        </w:tc>
        <w:tc>
          <w:tcPr>
            <w:tcW w:w="220" w:type="pct"/>
          </w:tcPr>
          <w:p w14:paraId="0ED2B46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45F92A8" w14:textId="6A5293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18A1C90" w14:textId="7CFA20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A767882" w14:textId="22B46E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513" w:type="pct"/>
          </w:tcPr>
          <w:p w14:paraId="3DF9F5E8" w14:textId="7EEFB0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C521330" w14:textId="77777777" w:rsidTr="00635315">
        <w:tc>
          <w:tcPr>
            <w:tcW w:w="452" w:type="pct"/>
          </w:tcPr>
          <w:p w14:paraId="30EF1E39" w14:textId="33B6E3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R4-2303168</w:t>
            </w:r>
          </w:p>
        </w:tc>
        <w:tc>
          <w:tcPr>
            <w:tcW w:w="1069" w:type="pct"/>
          </w:tcPr>
          <w:p w14:paraId="606747C6" w14:textId="0A34B9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HST FR2 test case of SSB based L1-RSRP measurement</w:t>
            </w:r>
          </w:p>
        </w:tc>
        <w:tc>
          <w:tcPr>
            <w:tcW w:w="600" w:type="pct"/>
          </w:tcPr>
          <w:p w14:paraId="75395350" w14:textId="23C0A3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Qualcomm</w:t>
            </w:r>
          </w:p>
        </w:tc>
        <w:tc>
          <w:tcPr>
            <w:tcW w:w="379" w:type="pct"/>
          </w:tcPr>
          <w:p w14:paraId="333E22D8" w14:textId="305526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1CB78D4" w14:textId="4DA0BB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3091</w:t>
            </w:r>
          </w:p>
        </w:tc>
        <w:tc>
          <w:tcPr>
            <w:tcW w:w="220" w:type="pct"/>
          </w:tcPr>
          <w:p w14:paraId="25E75E5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81B1D3A" w14:textId="2A3799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33D09F3" w14:textId="320DC1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7B35484" w14:textId="54D783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513" w:type="pct"/>
          </w:tcPr>
          <w:p w14:paraId="15BE305D" w14:textId="6AE6B7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554E41EB" w14:textId="77777777" w:rsidTr="00635315">
        <w:tc>
          <w:tcPr>
            <w:tcW w:w="452" w:type="pct"/>
          </w:tcPr>
          <w:p w14:paraId="68DFF505" w14:textId="3643CA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R4-2303321</w:t>
            </w:r>
          </w:p>
        </w:tc>
        <w:tc>
          <w:tcPr>
            <w:tcW w:w="1069" w:type="pct"/>
          </w:tcPr>
          <w:p w14:paraId="72C79D0D" w14:textId="61BDAE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HST FR2 test case of SSB based L1-RSRP measurement</w:t>
            </w:r>
          </w:p>
        </w:tc>
        <w:tc>
          <w:tcPr>
            <w:tcW w:w="600" w:type="pct"/>
          </w:tcPr>
          <w:p w14:paraId="6EE0EC90" w14:textId="44D88D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Qualcomm</w:t>
            </w:r>
          </w:p>
        </w:tc>
        <w:tc>
          <w:tcPr>
            <w:tcW w:w="379" w:type="pct"/>
          </w:tcPr>
          <w:p w14:paraId="45E03F6E" w14:textId="42CA3F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6EE4730" w14:textId="63EB44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3091</w:t>
            </w:r>
          </w:p>
        </w:tc>
        <w:tc>
          <w:tcPr>
            <w:tcW w:w="220" w:type="pct"/>
          </w:tcPr>
          <w:p w14:paraId="3E2DC950" w14:textId="53A6AFA1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D90E9D6" w14:textId="3CACA5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B67A689" w14:textId="466576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26CAFE9" w14:textId="3D8A33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513" w:type="pct"/>
          </w:tcPr>
          <w:p w14:paraId="6EA544D3" w14:textId="79F860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32B05AC" w14:textId="77777777" w:rsidTr="00635315">
        <w:tc>
          <w:tcPr>
            <w:tcW w:w="452" w:type="pct"/>
          </w:tcPr>
          <w:p w14:paraId="68ABF0CC" w14:textId="148577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R4-2303224</w:t>
            </w:r>
          </w:p>
        </w:tc>
        <w:tc>
          <w:tcPr>
            <w:tcW w:w="1069" w:type="pct"/>
          </w:tcPr>
          <w:p w14:paraId="2741A40B" w14:textId="5F3984B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Removal of editors note from concurrent gaps</w:t>
            </w:r>
          </w:p>
        </w:tc>
        <w:tc>
          <w:tcPr>
            <w:tcW w:w="600" w:type="pct"/>
          </w:tcPr>
          <w:p w14:paraId="1C3EFCFC" w14:textId="3CA611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377C11DC" w14:textId="49FABA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DC5F53F" w14:textId="32BFD7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3092</w:t>
            </w:r>
          </w:p>
        </w:tc>
        <w:tc>
          <w:tcPr>
            <w:tcW w:w="220" w:type="pct"/>
          </w:tcPr>
          <w:p w14:paraId="1E5E40F0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EE02DE" w14:textId="04B135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5F0C3A8" w14:textId="1D6015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08EE908" w14:textId="0A21C6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3" w:type="pct"/>
          </w:tcPr>
          <w:p w14:paraId="658ED269" w14:textId="4CBE15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320A892" w14:textId="77777777" w:rsidTr="00635315">
        <w:tc>
          <w:tcPr>
            <w:tcW w:w="452" w:type="pct"/>
          </w:tcPr>
          <w:p w14:paraId="44210A04" w14:textId="76EFE0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R4-2303209</w:t>
            </w:r>
          </w:p>
        </w:tc>
        <w:tc>
          <w:tcPr>
            <w:tcW w:w="1069" w:type="pct"/>
          </w:tcPr>
          <w:p w14:paraId="428A18F7" w14:textId="6B978F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TS38.133: Revise the Measured quantity value(ZoA)</w:t>
            </w:r>
          </w:p>
        </w:tc>
        <w:tc>
          <w:tcPr>
            <w:tcW w:w="600" w:type="pct"/>
          </w:tcPr>
          <w:p w14:paraId="46EC8995" w14:textId="3065F4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7B66E866" w14:textId="5264C3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5EE9800" w14:textId="7EB001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3093</w:t>
            </w:r>
          </w:p>
        </w:tc>
        <w:tc>
          <w:tcPr>
            <w:tcW w:w="220" w:type="pct"/>
          </w:tcPr>
          <w:p w14:paraId="1D4A1716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E646DBA" w14:textId="413A15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DD23E08" w14:textId="6C5AEE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5A27AFD" w14:textId="777FDB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513" w:type="pct"/>
          </w:tcPr>
          <w:p w14:paraId="7555440D" w14:textId="7F08B3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A4D417C" w14:textId="77777777" w:rsidTr="00635315">
        <w:tc>
          <w:tcPr>
            <w:tcW w:w="452" w:type="pct"/>
          </w:tcPr>
          <w:p w14:paraId="32C3D4B2" w14:textId="20D603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R4-2303210</w:t>
            </w:r>
          </w:p>
        </w:tc>
        <w:tc>
          <w:tcPr>
            <w:tcW w:w="1069" w:type="pct"/>
          </w:tcPr>
          <w:p w14:paraId="1DC39273" w14:textId="4D4B23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TS38.133: Revise the Measured quantity value(ZoA)</w:t>
            </w:r>
          </w:p>
        </w:tc>
        <w:tc>
          <w:tcPr>
            <w:tcW w:w="600" w:type="pct"/>
          </w:tcPr>
          <w:p w14:paraId="72D5FAD3" w14:textId="56AC51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16046192" w14:textId="2BC217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11FEDB0" w14:textId="501C6F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3094</w:t>
            </w:r>
          </w:p>
        </w:tc>
        <w:tc>
          <w:tcPr>
            <w:tcW w:w="220" w:type="pct"/>
          </w:tcPr>
          <w:p w14:paraId="00EE5601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2660867" w14:textId="6DFFDE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F5D3F6C" w14:textId="0C140F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756D5AC" w14:textId="78AF32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513" w:type="pct"/>
          </w:tcPr>
          <w:p w14:paraId="494FED3E" w14:textId="743F51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C965E48" w14:textId="77777777" w:rsidTr="00635315">
        <w:tc>
          <w:tcPr>
            <w:tcW w:w="452" w:type="pct"/>
          </w:tcPr>
          <w:p w14:paraId="2CA98D87" w14:textId="4FABAC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R4-2303211</w:t>
            </w:r>
          </w:p>
        </w:tc>
        <w:tc>
          <w:tcPr>
            <w:tcW w:w="1069" w:type="pct"/>
          </w:tcPr>
          <w:p w14:paraId="7FA74543" w14:textId="080A40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TS38.133:Revise the abbreviation of AoA, A-AoA and ZoA</w:t>
            </w:r>
          </w:p>
        </w:tc>
        <w:tc>
          <w:tcPr>
            <w:tcW w:w="600" w:type="pct"/>
          </w:tcPr>
          <w:p w14:paraId="4F1917A5" w14:textId="0C4643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10ACFBF9" w14:textId="7EA996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74B2991" w14:textId="4AF008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3095</w:t>
            </w:r>
          </w:p>
        </w:tc>
        <w:tc>
          <w:tcPr>
            <w:tcW w:w="220" w:type="pct"/>
          </w:tcPr>
          <w:p w14:paraId="79867CA9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7694932" w14:textId="7578C6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D29C8EC" w14:textId="357095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70DE3B2" w14:textId="3B2310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513" w:type="pct"/>
          </w:tcPr>
          <w:p w14:paraId="5AE4F4F6" w14:textId="4B3D24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37C8F78" w14:textId="77777777" w:rsidTr="00635315">
        <w:tc>
          <w:tcPr>
            <w:tcW w:w="452" w:type="pct"/>
          </w:tcPr>
          <w:p w14:paraId="45B4D07E" w14:textId="7C98B6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R4-2303212</w:t>
            </w:r>
          </w:p>
        </w:tc>
        <w:tc>
          <w:tcPr>
            <w:tcW w:w="1069" w:type="pct"/>
          </w:tcPr>
          <w:p w14:paraId="44AF3A74" w14:textId="09AA9A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TS38.133:Revise the abbreviation of AoA, A-AoA and ZoA</w:t>
            </w:r>
          </w:p>
        </w:tc>
        <w:tc>
          <w:tcPr>
            <w:tcW w:w="600" w:type="pct"/>
          </w:tcPr>
          <w:p w14:paraId="11625553" w14:textId="70F1AA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04701B2F" w14:textId="02321D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BCF9F3B" w14:textId="57B550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3096</w:t>
            </w:r>
          </w:p>
        </w:tc>
        <w:tc>
          <w:tcPr>
            <w:tcW w:w="220" w:type="pct"/>
          </w:tcPr>
          <w:p w14:paraId="471C8D60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D6867C7" w14:textId="61E3AC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9621736" w14:textId="766528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32124E4" w14:textId="21E07E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513" w:type="pct"/>
          </w:tcPr>
          <w:p w14:paraId="09913A77" w14:textId="3C55F3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A9EC269" w14:textId="77777777" w:rsidTr="00635315">
        <w:tc>
          <w:tcPr>
            <w:tcW w:w="452" w:type="pct"/>
          </w:tcPr>
          <w:p w14:paraId="7DE87B04" w14:textId="0794EA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R4-2303251</w:t>
            </w:r>
          </w:p>
        </w:tc>
        <w:tc>
          <w:tcPr>
            <w:tcW w:w="1069" w:type="pct"/>
          </w:tcPr>
          <w:p w14:paraId="5AC436AC" w14:textId="76FE68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measurement restriction</w:t>
            </w:r>
          </w:p>
        </w:tc>
        <w:tc>
          <w:tcPr>
            <w:tcW w:w="600" w:type="pct"/>
          </w:tcPr>
          <w:p w14:paraId="347245D1" w14:textId="18FB92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1EED3AE5" w14:textId="061FB6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DF9201D" w14:textId="09B2A1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3097</w:t>
            </w:r>
          </w:p>
        </w:tc>
        <w:tc>
          <w:tcPr>
            <w:tcW w:w="220" w:type="pct"/>
          </w:tcPr>
          <w:p w14:paraId="29519F80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B60B65C" w14:textId="24D8EC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840BE7E" w14:textId="31014B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6D89DCC" w14:textId="19AA8A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3" w:type="pct"/>
          </w:tcPr>
          <w:p w14:paraId="2F2A7387" w14:textId="3E8850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5666139" w14:textId="77777777" w:rsidTr="00635315">
        <w:tc>
          <w:tcPr>
            <w:tcW w:w="452" w:type="pct"/>
          </w:tcPr>
          <w:p w14:paraId="335D8C20" w14:textId="73ACAC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R4-2303252</w:t>
            </w:r>
          </w:p>
        </w:tc>
        <w:tc>
          <w:tcPr>
            <w:tcW w:w="1069" w:type="pct"/>
          </w:tcPr>
          <w:p w14:paraId="26D576FA" w14:textId="426D76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Measurement Gap enhancement</w:t>
            </w:r>
          </w:p>
        </w:tc>
        <w:tc>
          <w:tcPr>
            <w:tcW w:w="600" w:type="pct"/>
          </w:tcPr>
          <w:p w14:paraId="66421602" w14:textId="7C5CAB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1053259E" w14:textId="0A260B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0D6DE89" w14:textId="7094716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3098</w:t>
            </w:r>
          </w:p>
        </w:tc>
        <w:tc>
          <w:tcPr>
            <w:tcW w:w="220" w:type="pct"/>
          </w:tcPr>
          <w:p w14:paraId="2E241A31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0D9D46" w14:textId="09D0AF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757473E" w14:textId="25DC40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A54F3EF" w14:textId="0DA3B7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3" w:type="pct"/>
          </w:tcPr>
          <w:p w14:paraId="181EEC92" w14:textId="5CB664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86EE26D" w14:textId="77777777" w:rsidTr="00635315">
        <w:tc>
          <w:tcPr>
            <w:tcW w:w="452" w:type="pct"/>
          </w:tcPr>
          <w:p w14:paraId="10858195" w14:textId="30F148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R4-2303253</w:t>
            </w:r>
          </w:p>
        </w:tc>
        <w:tc>
          <w:tcPr>
            <w:tcW w:w="1069" w:type="pct"/>
          </w:tcPr>
          <w:p w14:paraId="6CC8F097" w14:textId="338700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TS38.133: Revise the Measured quantity value(ZoA)</w:t>
            </w:r>
          </w:p>
        </w:tc>
        <w:tc>
          <w:tcPr>
            <w:tcW w:w="600" w:type="pct"/>
          </w:tcPr>
          <w:p w14:paraId="73C2CB49" w14:textId="5D2200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12FDA83B" w14:textId="7C7CF9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82BAAE3" w14:textId="61776F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3099</w:t>
            </w:r>
          </w:p>
        </w:tc>
        <w:tc>
          <w:tcPr>
            <w:tcW w:w="220" w:type="pct"/>
          </w:tcPr>
          <w:p w14:paraId="2E479CEF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C5C47D5" w14:textId="3DFF5D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B3C6309" w14:textId="08ACF3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6B033FF" w14:textId="6DF709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513" w:type="pct"/>
          </w:tcPr>
          <w:p w14:paraId="10C7B4C7" w14:textId="39262B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F26E81E" w14:textId="77777777" w:rsidTr="00635315">
        <w:tc>
          <w:tcPr>
            <w:tcW w:w="452" w:type="pct"/>
          </w:tcPr>
          <w:p w14:paraId="6D1B1EFC" w14:textId="62A379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R4-2303254</w:t>
            </w:r>
          </w:p>
        </w:tc>
        <w:tc>
          <w:tcPr>
            <w:tcW w:w="1069" w:type="pct"/>
          </w:tcPr>
          <w:p w14:paraId="44809D89" w14:textId="348387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TS38.133:Revise the abbreviation of AoA, A-AoA and ZoA</w:t>
            </w:r>
          </w:p>
        </w:tc>
        <w:tc>
          <w:tcPr>
            <w:tcW w:w="600" w:type="pct"/>
          </w:tcPr>
          <w:p w14:paraId="15287181" w14:textId="34F533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4B972872" w14:textId="3DB71D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0F77B4E" w14:textId="35011C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3100</w:t>
            </w:r>
          </w:p>
        </w:tc>
        <w:tc>
          <w:tcPr>
            <w:tcW w:w="220" w:type="pct"/>
          </w:tcPr>
          <w:p w14:paraId="3142034E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C858201" w14:textId="06A0A8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8D94E52" w14:textId="5C71FA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39E7BCE" w14:textId="1B9F6F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513" w:type="pct"/>
          </w:tcPr>
          <w:p w14:paraId="72004368" w14:textId="4E948C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F01CFEE" w14:textId="77777777" w:rsidTr="00635315">
        <w:tc>
          <w:tcPr>
            <w:tcW w:w="452" w:type="pct"/>
          </w:tcPr>
          <w:p w14:paraId="10281F6D" w14:textId="3392BF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R4-2303293</w:t>
            </w:r>
          </w:p>
        </w:tc>
        <w:tc>
          <w:tcPr>
            <w:tcW w:w="1069" w:type="pct"/>
          </w:tcPr>
          <w:p w14:paraId="6E4A51C4" w14:textId="1FD0C8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cell reselection requirements for satellite access</w:t>
            </w:r>
          </w:p>
        </w:tc>
        <w:tc>
          <w:tcPr>
            <w:tcW w:w="600" w:type="pct"/>
          </w:tcPr>
          <w:p w14:paraId="342FBCBF" w14:textId="279E84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79" w:type="pct"/>
          </w:tcPr>
          <w:p w14:paraId="2668BEA2" w14:textId="075F78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B661F20" w14:textId="74A679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3101</w:t>
            </w:r>
          </w:p>
        </w:tc>
        <w:tc>
          <w:tcPr>
            <w:tcW w:w="220" w:type="pct"/>
          </w:tcPr>
          <w:p w14:paraId="37C4D309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4E0D3E4" w14:textId="318050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02DA095" w14:textId="2290D3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17623EF" w14:textId="28FD41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6C4D5D51" w14:textId="16B8A4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CE868F4" w14:textId="77777777" w:rsidTr="00635315">
        <w:tc>
          <w:tcPr>
            <w:tcW w:w="452" w:type="pct"/>
          </w:tcPr>
          <w:p w14:paraId="76A2407A" w14:textId="3B0F2B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R4-2303323</w:t>
            </w:r>
          </w:p>
        </w:tc>
        <w:tc>
          <w:tcPr>
            <w:tcW w:w="1069" w:type="pct"/>
          </w:tcPr>
          <w:p w14:paraId="49907F3B" w14:textId="500516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cell reselection requirements for satellite access</w:t>
            </w:r>
          </w:p>
        </w:tc>
        <w:tc>
          <w:tcPr>
            <w:tcW w:w="600" w:type="pct"/>
          </w:tcPr>
          <w:p w14:paraId="476DDE76" w14:textId="6E3886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79" w:type="pct"/>
          </w:tcPr>
          <w:p w14:paraId="5CFC4183" w14:textId="09912D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46A26F7" w14:textId="217DC4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3101</w:t>
            </w:r>
          </w:p>
        </w:tc>
        <w:tc>
          <w:tcPr>
            <w:tcW w:w="220" w:type="pct"/>
          </w:tcPr>
          <w:p w14:paraId="0765AC8C" w14:textId="70F69672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2993007" w14:textId="3EF681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9D46D16" w14:textId="11DDC4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569B816" w14:textId="03D887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53C80EB0" w14:textId="24DF67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9FF6BB2" w14:textId="77777777" w:rsidTr="00635315">
        <w:tc>
          <w:tcPr>
            <w:tcW w:w="452" w:type="pct"/>
          </w:tcPr>
          <w:p w14:paraId="3F4E6515" w14:textId="06D369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R4-2303325</w:t>
            </w:r>
          </w:p>
        </w:tc>
        <w:tc>
          <w:tcPr>
            <w:tcW w:w="1069" w:type="pct"/>
          </w:tcPr>
          <w:p w14:paraId="3D88AC1F" w14:textId="778AD0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cell reselection requirements for satellite access</w:t>
            </w:r>
          </w:p>
        </w:tc>
        <w:tc>
          <w:tcPr>
            <w:tcW w:w="600" w:type="pct"/>
          </w:tcPr>
          <w:p w14:paraId="3F4004C4" w14:textId="2365A6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79" w:type="pct"/>
          </w:tcPr>
          <w:p w14:paraId="1603B570" w14:textId="0D9F8A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754422F" w14:textId="3C9310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3101</w:t>
            </w:r>
          </w:p>
        </w:tc>
        <w:tc>
          <w:tcPr>
            <w:tcW w:w="220" w:type="pct"/>
          </w:tcPr>
          <w:p w14:paraId="667BDD43" w14:textId="70EEB614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69" w:type="pct"/>
          </w:tcPr>
          <w:p w14:paraId="38E44B87" w14:textId="10CC1A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9323B02" w14:textId="0128FB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70E81B7" w14:textId="1C39B9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5292EF9E" w14:textId="6D9CCB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512758F" w14:textId="77777777" w:rsidTr="00635315">
        <w:tc>
          <w:tcPr>
            <w:tcW w:w="452" w:type="pct"/>
          </w:tcPr>
          <w:p w14:paraId="0454F940" w14:textId="6034E7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R4-2303286</w:t>
            </w:r>
          </w:p>
        </w:tc>
        <w:tc>
          <w:tcPr>
            <w:tcW w:w="1069" w:type="pct"/>
          </w:tcPr>
          <w:p w14:paraId="4AEAC725" w14:textId="68AAE9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Rel-17 HST FR2 UL TX Timing</w:t>
            </w:r>
          </w:p>
        </w:tc>
        <w:tc>
          <w:tcPr>
            <w:tcW w:w="600" w:type="pct"/>
          </w:tcPr>
          <w:p w14:paraId="2BE6A771" w14:textId="7FD22A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4AB25B17" w14:textId="3CAE5B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75D4E4F" w14:textId="07F0F5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3102</w:t>
            </w:r>
          </w:p>
        </w:tc>
        <w:tc>
          <w:tcPr>
            <w:tcW w:w="220" w:type="pct"/>
          </w:tcPr>
          <w:p w14:paraId="1191F515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773EBF0" w14:textId="41F700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52F30B4" w14:textId="3BD12D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E6C2D0E" w14:textId="62D145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513" w:type="pct"/>
          </w:tcPr>
          <w:p w14:paraId="37092663" w14:textId="11610D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234CF7C" w14:textId="77777777" w:rsidTr="00635315">
        <w:tc>
          <w:tcPr>
            <w:tcW w:w="452" w:type="pct"/>
          </w:tcPr>
          <w:p w14:paraId="1C2E9AED" w14:textId="4F08B1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R4-2303319</w:t>
            </w:r>
          </w:p>
        </w:tc>
        <w:tc>
          <w:tcPr>
            <w:tcW w:w="1069" w:type="pct"/>
          </w:tcPr>
          <w:p w14:paraId="42FA2F91" w14:textId="1B98B7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 NTN RRM performance requirements (Rel-17)</w:t>
            </w:r>
          </w:p>
        </w:tc>
        <w:tc>
          <w:tcPr>
            <w:tcW w:w="600" w:type="pct"/>
          </w:tcPr>
          <w:p w14:paraId="12FFB3BB" w14:textId="4CCCEF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79" w:type="pct"/>
          </w:tcPr>
          <w:p w14:paraId="769ECF8B" w14:textId="6D1D28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58CF3B1" w14:textId="129528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3103</w:t>
            </w:r>
          </w:p>
        </w:tc>
        <w:tc>
          <w:tcPr>
            <w:tcW w:w="220" w:type="pct"/>
          </w:tcPr>
          <w:p w14:paraId="4B6DB23B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A5B4E9C" w14:textId="7F35F0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BE393F6" w14:textId="535448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4AFFD50" w14:textId="635C1F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513" w:type="pct"/>
          </w:tcPr>
          <w:p w14:paraId="7E95C1B2" w14:textId="603B79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52CCD24" w14:textId="77777777" w:rsidTr="00635315">
        <w:tc>
          <w:tcPr>
            <w:tcW w:w="452" w:type="pct"/>
          </w:tcPr>
          <w:p w14:paraId="46516183" w14:textId="02C6DD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R4-2303320</w:t>
            </w:r>
          </w:p>
        </w:tc>
        <w:tc>
          <w:tcPr>
            <w:tcW w:w="1069" w:type="pct"/>
          </w:tcPr>
          <w:p w14:paraId="3B16AC84" w14:textId="221F23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 NTN RRM performance requirements (Rel-18)</w:t>
            </w:r>
          </w:p>
        </w:tc>
        <w:tc>
          <w:tcPr>
            <w:tcW w:w="600" w:type="pct"/>
          </w:tcPr>
          <w:p w14:paraId="6FE51A31" w14:textId="1FAC07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79" w:type="pct"/>
          </w:tcPr>
          <w:p w14:paraId="432ACCA0" w14:textId="259736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BF8F5A8" w14:textId="352499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3104</w:t>
            </w:r>
          </w:p>
        </w:tc>
        <w:tc>
          <w:tcPr>
            <w:tcW w:w="220" w:type="pct"/>
          </w:tcPr>
          <w:p w14:paraId="78F51E92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EA2C07F" w14:textId="5817AE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4BFB2E8" w14:textId="1F8E29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93F6856" w14:textId="2BCFC5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513" w:type="pct"/>
          </w:tcPr>
          <w:p w14:paraId="1092A767" w14:textId="5CE215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2791964" w14:textId="77777777" w:rsidTr="00635315">
        <w:tc>
          <w:tcPr>
            <w:tcW w:w="452" w:type="pct"/>
          </w:tcPr>
          <w:p w14:paraId="18073F50" w14:textId="4ACFC4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R4-2303322</w:t>
            </w:r>
          </w:p>
        </w:tc>
        <w:tc>
          <w:tcPr>
            <w:tcW w:w="1069" w:type="pct"/>
          </w:tcPr>
          <w:p w14:paraId="69148D2B" w14:textId="1FBB04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to38.133: Complement the assistance information for NTN neighbour cell measurement</w:t>
            </w:r>
          </w:p>
        </w:tc>
        <w:tc>
          <w:tcPr>
            <w:tcW w:w="600" w:type="pct"/>
          </w:tcPr>
          <w:p w14:paraId="547891CC" w14:textId="64ADBE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307E1D85" w14:textId="787AB3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13F4C0F" w14:textId="164205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3105</w:t>
            </w:r>
          </w:p>
        </w:tc>
        <w:tc>
          <w:tcPr>
            <w:tcW w:w="220" w:type="pct"/>
          </w:tcPr>
          <w:p w14:paraId="2455C600" w14:textId="7DDA2CF5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999ACDE" w14:textId="35FB9F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7898355" w14:textId="11340B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180470C" w14:textId="14A2D4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513251CD" w14:textId="45B873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86F8462" w14:textId="77777777" w:rsidTr="00635315">
        <w:tc>
          <w:tcPr>
            <w:tcW w:w="452" w:type="pct"/>
          </w:tcPr>
          <w:p w14:paraId="51A8C30F" w14:textId="69368A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R4-2303786</w:t>
            </w:r>
          </w:p>
        </w:tc>
        <w:tc>
          <w:tcPr>
            <w:tcW w:w="1069" w:type="pct"/>
          </w:tcPr>
          <w:p w14:paraId="52500A83" w14:textId="6C6E33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to38.133: Complement the assistance information for NTN neighbour cell measurement</w:t>
            </w:r>
          </w:p>
        </w:tc>
        <w:tc>
          <w:tcPr>
            <w:tcW w:w="600" w:type="pct"/>
          </w:tcPr>
          <w:p w14:paraId="63B02B4A" w14:textId="5AB09A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78799EB4" w14:textId="44189E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CCA6403" w14:textId="7F7AC8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3105</w:t>
            </w:r>
          </w:p>
        </w:tc>
        <w:tc>
          <w:tcPr>
            <w:tcW w:w="220" w:type="pct"/>
          </w:tcPr>
          <w:p w14:paraId="2B6BB469" w14:textId="247151C4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69" w:type="pct"/>
          </w:tcPr>
          <w:p w14:paraId="5DF4FA95" w14:textId="2A5A99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A3E0930" w14:textId="70C39B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8F32EDB" w14:textId="1B2360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04597F26" w14:textId="374010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E7BBEC3" w14:textId="77777777" w:rsidTr="00635315">
        <w:tc>
          <w:tcPr>
            <w:tcW w:w="452" w:type="pct"/>
          </w:tcPr>
          <w:p w14:paraId="6B07AB86" w14:textId="5C5219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R4-2303324</w:t>
            </w:r>
          </w:p>
        </w:tc>
        <w:tc>
          <w:tcPr>
            <w:tcW w:w="1069" w:type="pct"/>
          </w:tcPr>
          <w:p w14:paraId="204C2858" w14:textId="54B4BA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RRM core requirements of FeMIMO</w:t>
            </w:r>
          </w:p>
        </w:tc>
        <w:tc>
          <w:tcPr>
            <w:tcW w:w="600" w:type="pct"/>
          </w:tcPr>
          <w:p w14:paraId="24B48AC4" w14:textId="347497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3D3C5007" w14:textId="77F25A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DD6F9AE" w14:textId="277515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3106</w:t>
            </w:r>
          </w:p>
        </w:tc>
        <w:tc>
          <w:tcPr>
            <w:tcW w:w="220" w:type="pct"/>
          </w:tcPr>
          <w:p w14:paraId="4B355995" w14:textId="77777777" w:rsid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8BA8D02" w14:textId="51BE81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7C06471" w14:textId="1487D3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AD9E6F0" w14:textId="39C1DB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3" w:type="pct"/>
          </w:tcPr>
          <w:p w14:paraId="147D859E" w14:textId="5D0731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688786F" w14:textId="77777777" w:rsidTr="00635315">
        <w:tc>
          <w:tcPr>
            <w:tcW w:w="452" w:type="pct"/>
          </w:tcPr>
          <w:p w14:paraId="18A4004C" w14:textId="1C812E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R4-2300037</w:t>
            </w:r>
          </w:p>
        </w:tc>
        <w:tc>
          <w:tcPr>
            <w:tcW w:w="1069" w:type="pct"/>
          </w:tcPr>
          <w:p w14:paraId="66AC1B34" w14:textId="22D1F4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TS38.141-1 correction on the value of SNR in test requirements for PUSCH</w:t>
            </w:r>
          </w:p>
        </w:tc>
        <w:tc>
          <w:tcPr>
            <w:tcW w:w="600" w:type="pct"/>
          </w:tcPr>
          <w:p w14:paraId="739C918C" w14:textId="6B9182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79" w:type="pct"/>
          </w:tcPr>
          <w:p w14:paraId="5888AB22" w14:textId="4835D6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0E1A1A2F" w14:textId="5475C0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0301</w:t>
            </w:r>
          </w:p>
        </w:tc>
        <w:tc>
          <w:tcPr>
            <w:tcW w:w="220" w:type="pct"/>
          </w:tcPr>
          <w:p w14:paraId="1A6B46F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8DDC3A" w14:textId="4472A5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D4671E3" w14:textId="7D3AA9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28C02FC" w14:textId="4E8822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513" w:type="pct"/>
          </w:tcPr>
          <w:p w14:paraId="205B3838" w14:textId="57A627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1486B685" w14:textId="77777777" w:rsidTr="00635315">
        <w:tc>
          <w:tcPr>
            <w:tcW w:w="452" w:type="pct"/>
          </w:tcPr>
          <w:p w14:paraId="28916237" w14:textId="0F14B83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R4-2300089</w:t>
            </w:r>
          </w:p>
        </w:tc>
        <w:tc>
          <w:tcPr>
            <w:tcW w:w="1069" w:type="pct"/>
          </w:tcPr>
          <w:p w14:paraId="6C71A23B" w14:textId="28EC4D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TS38.141-1 correction on the value of SNR in test requirements for PUSCH</w:t>
            </w:r>
          </w:p>
        </w:tc>
        <w:tc>
          <w:tcPr>
            <w:tcW w:w="600" w:type="pct"/>
          </w:tcPr>
          <w:p w14:paraId="5E69B1DC" w14:textId="0C653B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79" w:type="pct"/>
          </w:tcPr>
          <w:p w14:paraId="17D92BA7" w14:textId="22A0EE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016C5A46" w14:textId="12DA98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0301</w:t>
            </w:r>
          </w:p>
        </w:tc>
        <w:tc>
          <w:tcPr>
            <w:tcW w:w="220" w:type="pct"/>
          </w:tcPr>
          <w:p w14:paraId="34CFD02D" w14:textId="670C3263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372104A" w14:textId="59F5E3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9E79FDD" w14:textId="492454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5ECD396" w14:textId="11D701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197E120A" w14:textId="0061D6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8F60F0D" w14:textId="77777777" w:rsidTr="00635315">
        <w:tc>
          <w:tcPr>
            <w:tcW w:w="452" w:type="pct"/>
          </w:tcPr>
          <w:p w14:paraId="3C8F8B37" w14:textId="72AC40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R4-2301019</w:t>
            </w:r>
          </w:p>
        </w:tc>
        <w:tc>
          <w:tcPr>
            <w:tcW w:w="1069" w:type="pct"/>
          </w:tcPr>
          <w:p w14:paraId="69DC8B21" w14:textId="552088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 NR coverage enh demod requirement (cat F)</w:t>
            </w:r>
          </w:p>
        </w:tc>
        <w:tc>
          <w:tcPr>
            <w:tcW w:w="600" w:type="pct"/>
          </w:tcPr>
          <w:p w14:paraId="4CD25C23" w14:textId="5C1640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3D257AD0" w14:textId="5CACDA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61E55E12" w14:textId="6E4C2F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0302</w:t>
            </w:r>
          </w:p>
        </w:tc>
        <w:tc>
          <w:tcPr>
            <w:tcW w:w="220" w:type="pct"/>
          </w:tcPr>
          <w:p w14:paraId="3756B09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3C10804" w14:textId="7BC61E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F5D4AA8" w14:textId="7A96BE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905FAA0" w14:textId="040CE1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NR_cov_enh-Perf</w:t>
            </w:r>
          </w:p>
        </w:tc>
        <w:tc>
          <w:tcPr>
            <w:tcW w:w="513" w:type="pct"/>
          </w:tcPr>
          <w:p w14:paraId="256CC609" w14:textId="7D4080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4F226EF" w14:textId="77777777" w:rsidTr="00635315">
        <w:tc>
          <w:tcPr>
            <w:tcW w:w="452" w:type="pct"/>
          </w:tcPr>
          <w:p w14:paraId="52CBE5E5" w14:textId="58CC5D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R4-2301020</w:t>
            </w:r>
          </w:p>
        </w:tc>
        <w:tc>
          <w:tcPr>
            <w:tcW w:w="1069" w:type="pct"/>
          </w:tcPr>
          <w:p w14:paraId="733F6B50" w14:textId="333032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 NR coverage enh demod requirement (cat A)</w:t>
            </w:r>
          </w:p>
        </w:tc>
        <w:tc>
          <w:tcPr>
            <w:tcW w:w="600" w:type="pct"/>
          </w:tcPr>
          <w:p w14:paraId="6304D632" w14:textId="5AFF79D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4B9A1900" w14:textId="15F14D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71BDF0DC" w14:textId="653F83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0303</w:t>
            </w:r>
          </w:p>
        </w:tc>
        <w:tc>
          <w:tcPr>
            <w:tcW w:w="220" w:type="pct"/>
          </w:tcPr>
          <w:p w14:paraId="1ECE1C4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41FF9CE" w14:textId="509C29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9BF3325" w14:textId="11E3F9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719EE13" w14:textId="71D7B0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NR_cov_enh-Perf</w:t>
            </w:r>
          </w:p>
        </w:tc>
        <w:tc>
          <w:tcPr>
            <w:tcW w:w="513" w:type="pct"/>
          </w:tcPr>
          <w:p w14:paraId="38CF54BA" w14:textId="7A8C0A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4AD2F2D" w14:textId="77777777" w:rsidTr="00635315">
        <w:tc>
          <w:tcPr>
            <w:tcW w:w="452" w:type="pct"/>
          </w:tcPr>
          <w:p w14:paraId="015232E0" w14:textId="42F7A1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R4-2301033</w:t>
            </w:r>
          </w:p>
        </w:tc>
        <w:tc>
          <w:tcPr>
            <w:tcW w:w="1069" w:type="pct"/>
          </w:tcPr>
          <w:p w14:paraId="4976664F" w14:textId="310212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TS38.141-1  NR URLLC IIoT enh demod (cat F)</w:t>
            </w:r>
          </w:p>
        </w:tc>
        <w:tc>
          <w:tcPr>
            <w:tcW w:w="600" w:type="pct"/>
          </w:tcPr>
          <w:p w14:paraId="5E3FC19C" w14:textId="378DDD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4EF36BF7" w14:textId="587549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6B81CAF4" w14:textId="269C89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0304</w:t>
            </w:r>
          </w:p>
        </w:tc>
        <w:tc>
          <w:tcPr>
            <w:tcW w:w="220" w:type="pct"/>
          </w:tcPr>
          <w:p w14:paraId="6D53E5E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6A6D0AA" w14:textId="5E417F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89FE134" w14:textId="11BE6C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88F3A64" w14:textId="514E3F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NR_IIOT_URLLC_enh-Perf</w:t>
            </w:r>
          </w:p>
        </w:tc>
        <w:tc>
          <w:tcPr>
            <w:tcW w:w="513" w:type="pct"/>
          </w:tcPr>
          <w:p w14:paraId="29BFF881" w14:textId="41D7ED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0038007" w14:textId="77777777" w:rsidTr="00635315">
        <w:tc>
          <w:tcPr>
            <w:tcW w:w="452" w:type="pct"/>
          </w:tcPr>
          <w:p w14:paraId="6753A6D0" w14:textId="71533E5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R4-2301034</w:t>
            </w:r>
          </w:p>
        </w:tc>
        <w:tc>
          <w:tcPr>
            <w:tcW w:w="1069" w:type="pct"/>
          </w:tcPr>
          <w:p w14:paraId="0F33732D" w14:textId="218C94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TS38.141-1  NR URLLC IIoT enh demod (cat A)</w:t>
            </w:r>
          </w:p>
        </w:tc>
        <w:tc>
          <w:tcPr>
            <w:tcW w:w="600" w:type="pct"/>
          </w:tcPr>
          <w:p w14:paraId="43D63141" w14:textId="292368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0B2C7564" w14:textId="4E617F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43A02A96" w14:textId="0D5B13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0305</w:t>
            </w:r>
          </w:p>
        </w:tc>
        <w:tc>
          <w:tcPr>
            <w:tcW w:w="220" w:type="pct"/>
          </w:tcPr>
          <w:p w14:paraId="728E8B3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1809FB0" w14:textId="7A0E25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E7B1EF2" w14:textId="0BC8D5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45EF4FD" w14:textId="32AD1C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NR_IIOT_URLLC_enh-Perf</w:t>
            </w:r>
          </w:p>
        </w:tc>
        <w:tc>
          <w:tcPr>
            <w:tcW w:w="513" w:type="pct"/>
          </w:tcPr>
          <w:p w14:paraId="79E98E42" w14:textId="362E5F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144EEA3" w14:textId="77777777" w:rsidTr="00635315">
        <w:tc>
          <w:tcPr>
            <w:tcW w:w="452" w:type="pct"/>
          </w:tcPr>
          <w:p w14:paraId="57A12E39" w14:textId="6C83BA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R4-2301188</w:t>
            </w:r>
          </w:p>
        </w:tc>
        <w:tc>
          <w:tcPr>
            <w:tcW w:w="1069" w:type="pct"/>
          </w:tcPr>
          <w:p w14:paraId="5D771B4B" w14:textId="149118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 on introduction of Band n54</w:t>
            </w:r>
          </w:p>
        </w:tc>
        <w:tc>
          <w:tcPr>
            <w:tcW w:w="600" w:type="pct"/>
          </w:tcPr>
          <w:p w14:paraId="3D5EFD3D" w14:textId="1D626E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0025E3B5" w14:textId="644755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489D425D" w14:textId="1FA0D3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0306</w:t>
            </w:r>
          </w:p>
        </w:tc>
        <w:tc>
          <w:tcPr>
            <w:tcW w:w="220" w:type="pct"/>
          </w:tcPr>
          <w:p w14:paraId="5407B8A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450411" w14:textId="77E37AB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DB9C8A2" w14:textId="6CE887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1B52BB22" w14:textId="2FAE36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NR_TDD_n54-Perf</w:t>
            </w:r>
          </w:p>
        </w:tc>
        <w:tc>
          <w:tcPr>
            <w:tcW w:w="513" w:type="pct"/>
          </w:tcPr>
          <w:p w14:paraId="4FE1B761" w14:textId="496289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6A7DC10" w14:textId="77777777" w:rsidTr="00635315">
        <w:tc>
          <w:tcPr>
            <w:tcW w:w="452" w:type="pct"/>
          </w:tcPr>
          <w:p w14:paraId="7C413409" w14:textId="70B1FF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R4-2302030</w:t>
            </w:r>
          </w:p>
        </w:tc>
        <w:tc>
          <w:tcPr>
            <w:tcW w:w="1069" w:type="pct"/>
          </w:tcPr>
          <w:p w14:paraId="6C763DD8" w14:textId="779BC3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 on introduction of Band n54</w:t>
            </w:r>
          </w:p>
        </w:tc>
        <w:tc>
          <w:tcPr>
            <w:tcW w:w="600" w:type="pct"/>
          </w:tcPr>
          <w:p w14:paraId="0F2F7BFC" w14:textId="2DB73E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2BB43768" w14:textId="69F3D5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3BBE67D9" w14:textId="4A57CC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0306</w:t>
            </w:r>
          </w:p>
        </w:tc>
        <w:tc>
          <w:tcPr>
            <w:tcW w:w="220" w:type="pct"/>
          </w:tcPr>
          <w:p w14:paraId="12A2CC39" w14:textId="2543544C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A8158C3" w14:textId="23059F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F36F135" w14:textId="29B3C5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19D032DB" w14:textId="70B87B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NR_TDD_n54-Perf</w:t>
            </w:r>
          </w:p>
        </w:tc>
        <w:tc>
          <w:tcPr>
            <w:tcW w:w="513" w:type="pct"/>
          </w:tcPr>
          <w:p w14:paraId="633BC2AA" w14:textId="70610D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9C374F0" w14:textId="77777777" w:rsidTr="00635315">
        <w:tc>
          <w:tcPr>
            <w:tcW w:w="452" w:type="pct"/>
          </w:tcPr>
          <w:p w14:paraId="783788FC" w14:textId="0A6A02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R4-2301212</w:t>
            </w:r>
          </w:p>
        </w:tc>
        <w:tc>
          <w:tcPr>
            <w:tcW w:w="1069" w:type="pct"/>
          </w:tcPr>
          <w:p w14:paraId="058F3186" w14:textId="1FE3C8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FRC number corrections (Rel-16)</w:t>
            </w:r>
          </w:p>
        </w:tc>
        <w:tc>
          <w:tcPr>
            <w:tcW w:w="600" w:type="pct"/>
          </w:tcPr>
          <w:p w14:paraId="616B8C76" w14:textId="008DE7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NTT Docomo Inc.</w:t>
            </w:r>
          </w:p>
        </w:tc>
        <w:tc>
          <w:tcPr>
            <w:tcW w:w="379" w:type="pct"/>
          </w:tcPr>
          <w:p w14:paraId="75F88034" w14:textId="5EE8A0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595B35F6" w14:textId="1D5F3B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0307</w:t>
            </w:r>
          </w:p>
        </w:tc>
        <w:tc>
          <w:tcPr>
            <w:tcW w:w="220" w:type="pct"/>
          </w:tcPr>
          <w:p w14:paraId="1B320DF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A4D756B" w14:textId="6974FB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89E83C8" w14:textId="47E08D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4325770" w14:textId="0C9A9B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513" w:type="pct"/>
          </w:tcPr>
          <w:p w14:paraId="0A513DFB" w14:textId="2254B1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0781632B" w14:textId="77777777" w:rsidTr="00635315">
        <w:tc>
          <w:tcPr>
            <w:tcW w:w="452" w:type="pct"/>
          </w:tcPr>
          <w:p w14:paraId="013BD0C4" w14:textId="09C618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R4-2302986</w:t>
            </w:r>
          </w:p>
        </w:tc>
        <w:tc>
          <w:tcPr>
            <w:tcW w:w="1069" w:type="pct"/>
          </w:tcPr>
          <w:p w14:paraId="6EC4ABD1" w14:textId="0FAF62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FRC number corrections (Rel-16)</w:t>
            </w:r>
          </w:p>
        </w:tc>
        <w:tc>
          <w:tcPr>
            <w:tcW w:w="600" w:type="pct"/>
          </w:tcPr>
          <w:p w14:paraId="0A006F1C" w14:textId="566574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NTT Docomo Inc.</w:t>
            </w:r>
          </w:p>
        </w:tc>
        <w:tc>
          <w:tcPr>
            <w:tcW w:w="379" w:type="pct"/>
          </w:tcPr>
          <w:p w14:paraId="4DB33FB1" w14:textId="0D3036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709F3DD1" w14:textId="0DB972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0307</w:t>
            </w:r>
          </w:p>
        </w:tc>
        <w:tc>
          <w:tcPr>
            <w:tcW w:w="220" w:type="pct"/>
          </w:tcPr>
          <w:p w14:paraId="281376EF" w14:textId="1E6A915D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DC679FB" w14:textId="79574FB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2424CC8" w14:textId="259ACC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48849C9" w14:textId="3EB423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513" w:type="pct"/>
          </w:tcPr>
          <w:p w14:paraId="4B834F2E" w14:textId="1FBBD3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66B7B8C" w14:textId="77777777" w:rsidTr="00635315">
        <w:tc>
          <w:tcPr>
            <w:tcW w:w="452" w:type="pct"/>
          </w:tcPr>
          <w:p w14:paraId="0E3EECC6" w14:textId="446FA8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R4-2301213</w:t>
            </w:r>
          </w:p>
        </w:tc>
        <w:tc>
          <w:tcPr>
            <w:tcW w:w="1069" w:type="pct"/>
          </w:tcPr>
          <w:p w14:paraId="1F0E0F1F" w14:textId="0AA27C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FRC number corrections (Rel-17)</w:t>
            </w:r>
          </w:p>
        </w:tc>
        <w:tc>
          <w:tcPr>
            <w:tcW w:w="600" w:type="pct"/>
          </w:tcPr>
          <w:p w14:paraId="7966CBA9" w14:textId="167E9D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NTT Docomo Inc.</w:t>
            </w:r>
          </w:p>
        </w:tc>
        <w:tc>
          <w:tcPr>
            <w:tcW w:w="379" w:type="pct"/>
          </w:tcPr>
          <w:p w14:paraId="77A00375" w14:textId="1271C9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50B1A374" w14:textId="3259C2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0308</w:t>
            </w:r>
          </w:p>
        </w:tc>
        <w:tc>
          <w:tcPr>
            <w:tcW w:w="220" w:type="pct"/>
          </w:tcPr>
          <w:p w14:paraId="49D86E0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F022165" w14:textId="3882EB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FC7D62A" w14:textId="1198A0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06FE520" w14:textId="275A8E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513" w:type="pct"/>
          </w:tcPr>
          <w:p w14:paraId="2FB5A443" w14:textId="581044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24212D60" w14:textId="77777777" w:rsidTr="00635315">
        <w:tc>
          <w:tcPr>
            <w:tcW w:w="452" w:type="pct"/>
          </w:tcPr>
          <w:p w14:paraId="7B60F639" w14:textId="27D68A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R4-2302987</w:t>
            </w:r>
          </w:p>
        </w:tc>
        <w:tc>
          <w:tcPr>
            <w:tcW w:w="1069" w:type="pct"/>
          </w:tcPr>
          <w:p w14:paraId="51D2F3ED" w14:textId="6C90F2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FRC number corrections (Rel-17)</w:t>
            </w:r>
          </w:p>
        </w:tc>
        <w:tc>
          <w:tcPr>
            <w:tcW w:w="600" w:type="pct"/>
          </w:tcPr>
          <w:p w14:paraId="24E4A863" w14:textId="0FABFC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NTT Docomo Inc.</w:t>
            </w:r>
          </w:p>
        </w:tc>
        <w:tc>
          <w:tcPr>
            <w:tcW w:w="379" w:type="pct"/>
          </w:tcPr>
          <w:p w14:paraId="731C96E8" w14:textId="540BC2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2AD64449" w14:textId="6227875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0308</w:t>
            </w:r>
          </w:p>
        </w:tc>
        <w:tc>
          <w:tcPr>
            <w:tcW w:w="220" w:type="pct"/>
          </w:tcPr>
          <w:p w14:paraId="79065DB0" w14:textId="2180AF2A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445197C" w14:textId="60CC90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9EF56ED" w14:textId="22CECD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DE6BABC" w14:textId="72A1BD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513" w:type="pct"/>
          </w:tcPr>
          <w:p w14:paraId="379682B5" w14:textId="41E9A0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3C9C5C4" w14:textId="77777777" w:rsidTr="00635315">
        <w:tc>
          <w:tcPr>
            <w:tcW w:w="452" w:type="pct"/>
          </w:tcPr>
          <w:p w14:paraId="7129781C" w14:textId="1EB4E6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R4-2301214</w:t>
            </w:r>
          </w:p>
        </w:tc>
        <w:tc>
          <w:tcPr>
            <w:tcW w:w="1069" w:type="pct"/>
          </w:tcPr>
          <w:p w14:paraId="5EF1BB50" w14:textId="1D01E8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FRC number corrections (Rel-18)</w:t>
            </w:r>
          </w:p>
        </w:tc>
        <w:tc>
          <w:tcPr>
            <w:tcW w:w="600" w:type="pct"/>
          </w:tcPr>
          <w:p w14:paraId="7AABD0B0" w14:textId="6D3B30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NTT DOCOMO INC.</w:t>
            </w:r>
          </w:p>
        </w:tc>
        <w:tc>
          <w:tcPr>
            <w:tcW w:w="379" w:type="pct"/>
          </w:tcPr>
          <w:p w14:paraId="2C71EDF8" w14:textId="12C4DD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29C30AA7" w14:textId="25655D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0309</w:t>
            </w:r>
          </w:p>
        </w:tc>
        <w:tc>
          <w:tcPr>
            <w:tcW w:w="220" w:type="pct"/>
          </w:tcPr>
          <w:p w14:paraId="3A7C6E0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296CA34" w14:textId="3CD0A2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DD812CA" w14:textId="2AFE1B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555D0C8" w14:textId="71633E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513" w:type="pct"/>
          </w:tcPr>
          <w:p w14:paraId="28377D2C" w14:textId="075988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4620C0A" w14:textId="77777777" w:rsidTr="00635315">
        <w:tc>
          <w:tcPr>
            <w:tcW w:w="452" w:type="pct"/>
          </w:tcPr>
          <w:p w14:paraId="2A103027" w14:textId="407498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R4-2301756</w:t>
            </w:r>
          </w:p>
        </w:tc>
        <w:tc>
          <w:tcPr>
            <w:tcW w:w="1069" w:type="pct"/>
          </w:tcPr>
          <w:p w14:paraId="4A140BFA" w14:textId="5415C6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Demod Step size correction on 2-Step RACH R16 (8.2.9)</w:t>
            </w:r>
          </w:p>
        </w:tc>
        <w:tc>
          <w:tcPr>
            <w:tcW w:w="600" w:type="pct"/>
          </w:tcPr>
          <w:p w14:paraId="7E1C5E6B" w14:textId="625FF1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215F1E97" w14:textId="15CA51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59255A19" w14:textId="0D9DEF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0310</w:t>
            </w:r>
          </w:p>
        </w:tc>
        <w:tc>
          <w:tcPr>
            <w:tcW w:w="220" w:type="pct"/>
          </w:tcPr>
          <w:p w14:paraId="08FE69B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32A7C41" w14:textId="7EECB8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FED9D3C" w14:textId="5A7C95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9B5D58C" w14:textId="788FB1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NR_2step_RACH-Perf</w:t>
            </w:r>
          </w:p>
        </w:tc>
        <w:tc>
          <w:tcPr>
            <w:tcW w:w="513" w:type="pct"/>
          </w:tcPr>
          <w:p w14:paraId="5FCE3206" w14:textId="3BA9F0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7101CE2" w14:textId="77777777" w:rsidTr="00635315">
        <w:tc>
          <w:tcPr>
            <w:tcW w:w="452" w:type="pct"/>
          </w:tcPr>
          <w:p w14:paraId="229BDC3A" w14:textId="2030E4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R4-2301757</w:t>
            </w:r>
          </w:p>
        </w:tc>
        <w:tc>
          <w:tcPr>
            <w:tcW w:w="1069" w:type="pct"/>
          </w:tcPr>
          <w:p w14:paraId="505C6826" w14:textId="0EC504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Demod Step size correction on 2-Step RACH (8.2.9)</w:t>
            </w:r>
          </w:p>
        </w:tc>
        <w:tc>
          <w:tcPr>
            <w:tcW w:w="600" w:type="pct"/>
          </w:tcPr>
          <w:p w14:paraId="041453CC" w14:textId="3755FE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1ADF725B" w14:textId="792069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0932DE36" w14:textId="6B7D9E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0311</w:t>
            </w:r>
          </w:p>
        </w:tc>
        <w:tc>
          <w:tcPr>
            <w:tcW w:w="220" w:type="pct"/>
          </w:tcPr>
          <w:p w14:paraId="7F83663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EF5AA24" w14:textId="4D36D7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18D16A5" w14:textId="4BEC1C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CAAA39C" w14:textId="3C0660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NR_2step_RACH-Perf</w:t>
            </w:r>
          </w:p>
        </w:tc>
        <w:tc>
          <w:tcPr>
            <w:tcW w:w="513" w:type="pct"/>
          </w:tcPr>
          <w:p w14:paraId="3953988D" w14:textId="5BC361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CD8B180" w14:textId="77777777" w:rsidTr="00635315">
        <w:tc>
          <w:tcPr>
            <w:tcW w:w="452" w:type="pct"/>
          </w:tcPr>
          <w:p w14:paraId="1D67FD7A" w14:textId="201E84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R4-2301758</w:t>
            </w:r>
          </w:p>
        </w:tc>
        <w:tc>
          <w:tcPr>
            <w:tcW w:w="1069" w:type="pct"/>
          </w:tcPr>
          <w:p w14:paraId="397400E5" w14:textId="4DE0EA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Demod Step size correction on 2-Step RACH (8.2.9)</w:t>
            </w:r>
          </w:p>
        </w:tc>
        <w:tc>
          <w:tcPr>
            <w:tcW w:w="600" w:type="pct"/>
          </w:tcPr>
          <w:p w14:paraId="32532749" w14:textId="4881BB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3B16EA0C" w14:textId="340389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791D8F9E" w14:textId="06B15A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0312</w:t>
            </w:r>
          </w:p>
        </w:tc>
        <w:tc>
          <w:tcPr>
            <w:tcW w:w="220" w:type="pct"/>
          </w:tcPr>
          <w:p w14:paraId="7E1BA89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62097EF" w14:textId="5CEDEA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B7159E8" w14:textId="2E46B2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692E7F5" w14:textId="694961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NR_2step_RACH-Perf</w:t>
            </w:r>
          </w:p>
        </w:tc>
        <w:tc>
          <w:tcPr>
            <w:tcW w:w="513" w:type="pct"/>
          </w:tcPr>
          <w:p w14:paraId="3CD97134" w14:textId="3F396C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3791DB3" w14:textId="77777777" w:rsidTr="00635315">
        <w:tc>
          <w:tcPr>
            <w:tcW w:w="452" w:type="pct"/>
          </w:tcPr>
          <w:p w14:paraId="24B24358" w14:textId="78751A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R4-2301781</w:t>
            </w:r>
          </w:p>
        </w:tc>
        <w:tc>
          <w:tcPr>
            <w:tcW w:w="1069" w:type="pct"/>
          </w:tcPr>
          <w:p w14:paraId="65CE5604" w14:textId="3F8A06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Conformance, FRC numbering alignment between BS specs</w:t>
            </w:r>
          </w:p>
        </w:tc>
        <w:tc>
          <w:tcPr>
            <w:tcW w:w="600" w:type="pct"/>
          </w:tcPr>
          <w:p w14:paraId="37C6C97F" w14:textId="2D242E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602CD225" w14:textId="600A6E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3286BA72" w14:textId="0B4C34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0313</w:t>
            </w:r>
          </w:p>
        </w:tc>
        <w:tc>
          <w:tcPr>
            <w:tcW w:w="220" w:type="pct"/>
          </w:tcPr>
          <w:p w14:paraId="75AB7B8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EAFF61D" w14:textId="058359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F81965E" w14:textId="1B2021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9727A34" w14:textId="3AAFC0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NR_2step_RACH-Perf</w:t>
            </w:r>
          </w:p>
        </w:tc>
        <w:tc>
          <w:tcPr>
            <w:tcW w:w="513" w:type="pct"/>
          </w:tcPr>
          <w:p w14:paraId="77C6DF80" w14:textId="0375B6F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297DF649" w14:textId="77777777" w:rsidTr="00635315">
        <w:tc>
          <w:tcPr>
            <w:tcW w:w="452" w:type="pct"/>
          </w:tcPr>
          <w:p w14:paraId="76FFCDAC" w14:textId="605E17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R4-2301782</w:t>
            </w:r>
          </w:p>
        </w:tc>
        <w:tc>
          <w:tcPr>
            <w:tcW w:w="1069" w:type="pct"/>
          </w:tcPr>
          <w:p w14:paraId="4E82387E" w14:textId="14AA00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Conformance, FRC numbering alignment between BS specs</w:t>
            </w:r>
          </w:p>
        </w:tc>
        <w:tc>
          <w:tcPr>
            <w:tcW w:w="600" w:type="pct"/>
          </w:tcPr>
          <w:p w14:paraId="74BE2119" w14:textId="58EF06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3D08A86E" w14:textId="64CFD6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1032509E" w14:textId="146EC6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0314</w:t>
            </w:r>
          </w:p>
        </w:tc>
        <w:tc>
          <w:tcPr>
            <w:tcW w:w="220" w:type="pct"/>
          </w:tcPr>
          <w:p w14:paraId="754B69E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92ABF12" w14:textId="78D2C5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7F114FE" w14:textId="48F715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6BF2CFD" w14:textId="4A0884B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NR_2step_RACH-Perf, NR_demod_enh2-Perf</w:t>
            </w:r>
          </w:p>
        </w:tc>
        <w:tc>
          <w:tcPr>
            <w:tcW w:w="513" w:type="pct"/>
          </w:tcPr>
          <w:p w14:paraId="4F2DC225" w14:textId="43D830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48CFC49D" w14:textId="77777777" w:rsidTr="00635315">
        <w:tc>
          <w:tcPr>
            <w:tcW w:w="452" w:type="pct"/>
          </w:tcPr>
          <w:p w14:paraId="43CADD25" w14:textId="65B68FC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R4-2301783</w:t>
            </w:r>
          </w:p>
        </w:tc>
        <w:tc>
          <w:tcPr>
            <w:tcW w:w="1069" w:type="pct"/>
          </w:tcPr>
          <w:p w14:paraId="5892B5C6" w14:textId="27B6AF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Conformance, FRC numbering alignment between BS specs</w:t>
            </w:r>
          </w:p>
        </w:tc>
        <w:tc>
          <w:tcPr>
            <w:tcW w:w="600" w:type="pct"/>
          </w:tcPr>
          <w:p w14:paraId="0F5444E6" w14:textId="2684B0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2EE3E879" w14:textId="4B67D6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785A3748" w14:textId="6990C47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0315</w:t>
            </w:r>
          </w:p>
        </w:tc>
        <w:tc>
          <w:tcPr>
            <w:tcW w:w="220" w:type="pct"/>
          </w:tcPr>
          <w:p w14:paraId="3807B06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A065062" w14:textId="71CE82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F467C97" w14:textId="1A7A87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E26A783" w14:textId="69B195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NR_2step_RACH-Perf, NR_demod_enh2-Perf</w:t>
            </w:r>
          </w:p>
        </w:tc>
        <w:tc>
          <w:tcPr>
            <w:tcW w:w="513" w:type="pct"/>
          </w:tcPr>
          <w:p w14:paraId="3BF533C4" w14:textId="5CB13A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0AD1CDE9" w14:textId="77777777" w:rsidTr="00635315">
        <w:tc>
          <w:tcPr>
            <w:tcW w:w="452" w:type="pct"/>
          </w:tcPr>
          <w:p w14:paraId="7E627D69" w14:textId="2DD51B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R4-2301903</w:t>
            </w:r>
          </w:p>
        </w:tc>
        <w:tc>
          <w:tcPr>
            <w:tcW w:w="1069" w:type="pct"/>
          </w:tcPr>
          <w:p w14:paraId="237218FC" w14:textId="637A4B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MU values for OBW requirements (Rel-17)</w:t>
            </w:r>
          </w:p>
        </w:tc>
        <w:tc>
          <w:tcPr>
            <w:tcW w:w="600" w:type="pct"/>
          </w:tcPr>
          <w:p w14:paraId="6B354E7D" w14:textId="65A419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379" w:type="pct"/>
          </w:tcPr>
          <w:p w14:paraId="77111488" w14:textId="637431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654DA0D0" w14:textId="7BA567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0316</w:t>
            </w:r>
          </w:p>
        </w:tc>
        <w:tc>
          <w:tcPr>
            <w:tcW w:w="220" w:type="pct"/>
          </w:tcPr>
          <w:p w14:paraId="6E1F2BB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DC273A" w14:textId="1374B7D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D9B4B5" w14:textId="7FBD82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EF67F64" w14:textId="244283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NR_FR1_35MHz_45MHz_BW-Perf</w:t>
            </w:r>
          </w:p>
        </w:tc>
        <w:tc>
          <w:tcPr>
            <w:tcW w:w="513" w:type="pct"/>
          </w:tcPr>
          <w:p w14:paraId="2181C791" w14:textId="26C2F8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04CBC0C" w14:textId="77777777" w:rsidTr="00635315">
        <w:tc>
          <w:tcPr>
            <w:tcW w:w="452" w:type="pct"/>
          </w:tcPr>
          <w:p w14:paraId="6CF34C38" w14:textId="5AD6EA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R4-2301904</w:t>
            </w:r>
          </w:p>
        </w:tc>
        <w:tc>
          <w:tcPr>
            <w:tcW w:w="1069" w:type="pct"/>
          </w:tcPr>
          <w:p w14:paraId="4CBFF9CD" w14:textId="01E2CE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MU values for OBW requirements (Rel-18)</w:t>
            </w:r>
          </w:p>
        </w:tc>
        <w:tc>
          <w:tcPr>
            <w:tcW w:w="600" w:type="pct"/>
          </w:tcPr>
          <w:p w14:paraId="7BDF183E" w14:textId="75071B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379" w:type="pct"/>
          </w:tcPr>
          <w:p w14:paraId="38B1FC82" w14:textId="2CBB48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1F30D5FB" w14:textId="27E8A1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0317</w:t>
            </w:r>
          </w:p>
        </w:tc>
        <w:tc>
          <w:tcPr>
            <w:tcW w:w="220" w:type="pct"/>
          </w:tcPr>
          <w:p w14:paraId="2F8DADF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9589867" w14:textId="229623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6DB8AED" w14:textId="74DDCB2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F6D61F7" w14:textId="7BC6B0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NR_FR1_35MHz_45MHz_BW-Perf</w:t>
            </w:r>
          </w:p>
        </w:tc>
        <w:tc>
          <w:tcPr>
            <w:tcW w:w="513" w:type="pct"/>
          </w:tcPr>
          <w:p w14:paraId="12541F98" w14:textId="105D58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D6D2054" w14:textId="77777777" w:rsidTr="00635315">
        <w:tc>
          <w:tcPr>
            <w:tcW w:w="452" w:type="pct"/>
          </w:tcPr>
          <w:p w14:paraId="3D5B5555" w14:textId="6E7E0F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R4-2302185</w:t>
            </w:r>
          </w:p>
        </w:tc>
        <w:tc>
          <w:tcPr>
            <w:tcW w:w="1069" w:type="pct"/>
          </w:tcPr>
          <w:p w14:paraId="73E582BB" w14:textId="751287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test setup for PF0 sub-slot repetition in TS 38.141-1 (Rel-17)</w:t>
            </w:r>
          </w:p>
        </w:tc>
        <w:tc>
          <w:tcPr>
            <w:tcW w:w="600" w:type="pct"/>
          </w:tcPr>
          <w:p w14:paraId="46D52C81" w14:textId="62D421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7B193257" w14:textId="7F0E01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10AD3FE0" w14:textId="576801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0318</w:t>
            </w:r>
          </w:p>
        </w:tc>
        <w:tc>
          <w:tcPr>
            <w:tcW w:w="220" w:type="pct"/>
          </w:tcPr>
          <w:p w14:paraId="6178290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9CBA5CC" w14:textId="4C03A2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4A46749" w14:textId="42901E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21B561A" w14:textId="2DE71C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NR_IIOT_URLLC_enh-Perf</w:t>
            </w:r>
          </w:p>
        </w:tc>
        <w:tc>
          <w:tcPr>
            <w:tcW w:w="513" w:type="pct"/>
          </w:tcPr>
          <w:p w14:paraId="4DC30394" w14:textId="163990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444F709D" w14:textId="77777777" w:rsidTr="00635315">
        <w:tc>
          <w:tcPr>
            <w:tcW w:w="452" w:type="pct"/>
          </w:tcPr>
          <w:p w14:paraId="1DF4BCD8" w14:textId="36A001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R4-2302186</w:t>
            </w:r>
          </w:p>
        </w:tc>
        <w:tc>
          <w:tcPr>
            <w:tcW w:w="1069" w:type="pct"/>
          </w:tcPr>
          <w:p w14:paraId="50FD788B" w14:textId="336F8D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test setup for PF0 sub-slot repetition in TS 38.141-1 (Rel-18)</w:t>
            </w:r>
          </w:p>
        </w:tc>
        <w:tc>
          <w:tcPr>
            <w:tcW w:w="600" w:type="pct"/>
          </w:tcPr>
          <w:p w14:paraId="270650AD" w14:textId="59879E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3851D111" w14:textId="42E547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35CE594F" w14:textId="70E245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0319</w:t>
            </w:r>
          </w:p>
        </w:tc>
        <w:tc>
          <w:tcPr>
            <w:tcW w:w="220" w:type="pct"/>
          </w:tcPr>
          <w:p w14:paraId="4845074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B346DD5" w14:textId="337F49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5664BB6" w14:textId="352B0E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0735BF7" w14:textId="4FE83D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NR_IIOT_URLLC_enh-Perf</w:t>
            </w:r>
          </w:p>
        </w:tc>
        <w:tc>
          <w:tcPr>
            <w:tcW w:w="513" w:type="pct"/>
          </w:tcPr>
          <w:p w14:paraId="649BB3D9" w14:textId="1B850E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13569D7F" w14:textId="77777777" w:rsidTr="00635315">
        <w:tc>
          <w:tcPr>
            <w:tcW w:w="452" w:type="pct"/>
          </w:tcPr>
          <w:p w14:paraId="7EF77904" w14:textId="7CE4C4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R4-2302947</w:t>
            </w:r>
          </w:p>
        </w:tc>
        <w:tc>
          <w:tcPr>
            <w:tcW w:w="1069" w:type="pct"/>
          </w:tcPr>
          <w:p w14:paraId="76EA89EF" w14:textId="6F51CC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TS38.141-1 correction on the value of SNR in test requirements for PUSCH</w:t>
            </w:r>
          </w:p>
        </w:tc>
        <w:tc>
          <w:tcPr>
            <w:tcW w:w="600" w:type="pct"/>
          </w:tcPr>
          <w:p w14:paraId="1EBA7CDA" w14:textId="303101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79" w:type="pct"/>
          </w:tcPr>
          <w:p w14:paraId="735487BE" w14:textId="630E1A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0CE867FB" w14:textId="2F152F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0320</w:t>
            </w:r>
          </w:p>
        </w:tc>
        <w:tc>
          <w:tcPr>
            <w:tcW w:w="220" w:type="pct"/>
          </w:tcPr>
          <w:p w14:paraId="4AE9C7A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59CFF61" w14:textId="5AB92A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2FDD812" w14:textId="0C9D9B7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F570E59" w14:textId="15623E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19CE1DB6" w14:textId="75105A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9683599" w14:textId="77777777" w:rsidTr="00635315">
        <w:tc>
          <w:tcPr>
            <w:tcW w:w="452" w:type="pct"/>
          </w:tcPr>
          <w:p w14:paraId="56CF4E9C" w14:textId="5DDD27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R4-2300123</w:t>
            </w:r>
          </w:p>
        </w:tc>
        <w:tc>
          <w:tcPr>
            <w:tcW w:w="1069" w:type="pct"/>
          </w:tcPr>
          <w:p w14:paraId="6A07A544" w14:textId="083933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coverage enhancement BS demodulation requirement in 38.141-2 (R17 F)</w:t>
            </w:r>
          </w:p>
        </w:tc>
        <w:tc>
          <w:tcPr>
            <w:tcW w:w="600" w:type="pct"/>
          </w:tcPr>
          <w:p w14:paraId="425BFF70" w14:textId="157E50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Nokia, Nokia Shanghai Bell</w:t>
            </w:r>
          </w:p>
        </w:tc>
        <w:tc>
          <w:tcPr>
            <w:tcW w:w="379" w:type="pct"/>
          </w:tcPr>
          <w:p w14:paraId="5E634E71" w14:textId="29E7D9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22C52E54" w14:textId="3E863E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0437</w:t>
            </w:r>
          </w:p>
        </w:tc>
        <w:tc>
          <w:tcPr>
            <w:tcW w:w="220" w:type="pct"/>
          </w:tcPr>
          <w:p w14:paraId="018F07D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72D575D" w14:textId="3F27BE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17D7FD3" w14:textId="72C1DA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69D9C51" w14:textId="11E57E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NR_cov_enh-Perf</w:t>
            </w:r>
          </w:p>
        </w:tc>
        <w:tc>
          <w:tcPr>
            <w:tcW w:w="513" w:type="pct"/>
          </w:tcPr>
          <w:p w14:paraId="7782A105" w14:textId="2C3605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CED41F5" w14:textId="77777777" w:rsidTr="00635315">
        <w:tc>
          <w:tcPr>
            <w:tcW w:w="452" w:type="pct"/>
          </w:tcPr>
          <w:p w14:paraId="27FD2AD6" w14:textId="550813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R4-2300124</w:t>
            </w:r>
          </w:p>
        </w:tc>
        <w:tc>
          <w:tcPr>
            <w:tcW w:w="1069" w:type="pct"/>
          </w:tcPr>
          <w:p w14:paraId="36612D82" w14:textId="31CE77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coverage enhancement BS demodulation requirement in 38.141-2 (R18 A)</w:t>
            </w:r>
          </w:p>
        </w:tc>
        <w:tc>
          <w:tcPr>
            <w:tcW w:w="600" w:type="pct"/>
          </w:tcPr>
          <w:p w14:paraId="491B9EEE" w14:textId="58C8EE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Nokia, Nokia Shanghai Bell</w:t>
            </w:r>
          </w:p>
        </w:tc>
        <w:tc>
          <w:tcPr>
            <w:tcW w:w="379" w:type="pct"/>
          </w:tcPr>
          <w:p w14:paraId="43ACEDF9" w14:textId="2F76B8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5C32374E" w14:textId="788675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0438</w:t>
            </w:r>
          </w:p>
        </w:tc>
        <w:tc>
          <w:tcPr>
            <w:tcW w:w="220" w:type="pct"/>
          </w:tcPr>
          <w:p w14:paraId="0D80A0F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AAC510B" w14:textId="596775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FADCBA4" w14:textId="71124B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96A38B5" w14:textId="65D5C5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NR_cov_enh-Perf</w:t>
            </w:r>
          </w:p>
        </w:tc>
        <w:tc>
          <w:tcPr>
            <w:tcW w:w="513" w:type="pct"/>
          </w:tcPr>
          <w:p w14:paraId="6B0E4155" w14:textId="550C7D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BFBCB37" w14:textId="77777777" w:rsidTr="00635315">
        <w:tc>
          <w:tcPr>
            <w:tcW w:w="452" w:type="pct"/>
          </w:tcPr>
          <w:p w14:paraId="1E3B473E" w14:textId="15AFEB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R4-2300520</w:t>
            </w:r>
          </w:p>
        </w:tc>
        <w:tc>
          <w:tcPr>
            <w:tcW w:w="1069" w:type="pct"/>
          </w:tcPr>
          <w:p w14:paraId="6328D9A2" w14:textId="18DEE4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38.141-2: demodulation requirements introduction for FR2-2</w:t>
            </w:r>
          </w:p>
        </w:tc>
        <w:tc>
          <w:tcPr>
            <w:tcW w:w="600" w:type="pct"/>
          </w:tcPr>
          <w:p w14:paraId="3131F9F6" w14:textId="39FBC4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Intel Corporation</w:t>
            </w:r>
          </w:p>
        </w:tc>
        <w:tc>
          <w:tcPr>
            <w:tcW w:w="379" w:type="pct"/>
          </w:tcPr>
          <w:p w14:paraId="654F3199" w14:textId="0A9BB4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2A2EB59E" w14:textId="127602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0439</w:t>
            </w:r>
          </w:p>
        </w:tc>
        <w:tc>
          <w:tcPr>
            <w:tcW w:w="220" w:type="pct"/>
          </w:tcPr>
          <w:p w14:paraId="5CFA2B9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4680F3D" w14:textId="544B23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71D4B89" w14:textId="61AFCC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29E79F56" w14:textId="304F55B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3" w:type="pct"/>
          </w:tcPr>
          <w:p w14:paraId="35D8748B" w14:textId="6E9837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0A11605" w14:textId="77777777" w:rsidTr="00635315">
        <w:tc>
          <w:tcPr>
            <w:tcW w:w="452" w:type="pct"/>
          </w:tcPr>
          <w:p w14:paraId="7FBC0787" w14:textId="5ED693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R4-2300521</w:t>
            </w:r>
          </w:p>
        </w:tc>
        <w:tc>
          <w:tcPr>
            <w:tcW w:w="1069" w:type="pct"/>
          </w:tcPr>
          <w:p w14:paraId="6B79B276" w14:textId="68DE21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38.141-2: demodulation requirements introduction for FR2-2</w:t>
            </w:r>
          </w:p>
        </w:tc>
        <w:tc>
          <w:tcPr>
            <w:tcW w:w="600" w:type="pct"/>
          </w:tcPr>
          <w:p w14:paraId="36C052C7" w14:textId="2CACAA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Intel Corporation</w:t>
            </w:r>
          </w:p>
        </w:tc>
        <w:tc>
          <w:tcPr>
            <w:tcW w:w="379" w:type="pct"/>
          </w:tcPr>
          <w:p w14:paraId="0B346427" w14:textId="770746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73F2E70F" w14:textId="6D19EB7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0440</w:t>
            </w:r>
          </w:p>
        </w:tc>
        <w:tc>
          <w:tcPr>
            <w:tcW w:w="220" w:type="pct"/>
          </w:tcPr>
          <w:p w14:paraId="489721C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8F8E9AC" w14:textId="166A93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02965C5" w14:textId="1197AE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F31FAD4" w14:textId="031392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3" w:type="pct"/>
          </w:tcPr>
          <w:p w14:paraId="7B705CB2" w14:textId="20E48E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75B9D7C" w14:textId="77777777" w:rsidTr="00635315">
        <w:tc>
          <w:tcPr>
            <w:tcW w:w="452" w:type="pct"/>
          </w:tcPr>
          <w:p w14:paraId="158E3D0F" w14:textId="10B5A2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R4-2300576</w:t>
            </w:r>
          </w:p>
        </w:tc>
        <w:tc>
          <w:tcPr>
            <w:tcW w:w="1069" w:type="pct"/>
          </w:tcPr>
          <w:p w14:paraId="0CC916AF" w14:textId="2328A7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38.141-2, Correction on transmitter spatial emissions declaration in Annex G</w:t>
            </w:r>
          </w:p>
        </w:tc>
        <w:tc>
          <w:tcPr>
            <w:tcW w:w="600" w:type="pct"/>
          </w:tcPr>
          <w:p w14:paraId="1977EDD3" w14:textId="69B0A0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28EB7E9C" w14:textId="38192E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6D650108" w14:textId="391634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0441</w:t>
            </w:r>
          </w:p>
        </w:tc>
        <w:tc>
          <w:tcPr>
            <w:tcW w:w="220" w:type="pct"/>
          </w:tcPr>
          <w:p w14:paraId="56E5925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02C900A" w14:textId="23FB5B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089EA774" w14:textId="7D0245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98ABC1F" w14:textId="5B2969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6A5FC6D4" w14:textId="5EB8753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0F77584" w14:textId="77777777" w:rsidTr="00635315">
        <w:tc>
          <w:tcPr>
            <w:tcW w:w="452" w:type="pct"/>
          </w:tcPr>
          <w:p w14:paraId="42F86DB7" w14:textId="5063FF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R4-2300577</w:t>
            </w:r>
          </w:p>
        </w:tc>
        <w:tc>
          <w:tcPr>
            <w:tcW w:w="1069" w:type="pct"/>
          </w:tcPr>
          <w:p w14:paraId="4F95E3E4" w14:textId="274234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38.141-2, Correction on transmitter spatial emissions declaration in Annex G</w:t>
            </w:r>
          </w:p>
        </w:tc>
        <w:tc>
          <w:tcPr>
            <w:tcW w:w="600" w:type="pct"/>
          </w:tcPr>
          <w:p w14:paraId="44547692" w14:textId="31F243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7755A996" w14:textId="3608B1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2C57C492" w14:textId="0684C7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0442</w:t>
            </w:r>
          </w:p>
        </w:tc>
        <w:tc>
          <w:tcPr>
            <w:tcW w:w="220" w:type="pct"/>
          </w:tcPr>
          <w:p w14:paraId="3E1CF03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738BD14" w14:textId="2ED91A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6BAAA91" w14:textId="59D5D4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22E51B8" w14:textId="7B4DD2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5601DFE7" w14:textId="73948C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2EA2137" w14:textId="77777777" w:rsidTr="00635315">
        <w:tc>
          <w:tcPr>
            <w:tcW w:w="452" w:type="pct"/>
          </w:tcPr>
          <w:p w14:paraId="0135C23C" w14:textId="1B0934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R4-2300578</w:t>
            </w:r>
          </w:p>
        </w:tc>
        <w:tc>
          <w:tcPr>
            <w:tcW w:w="1069" w:type="pct"/>
          </w:tcPr>
          <w:p w14:paraId="06692907" w14:textId="4B3BF6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38.141-2, Correction on transmitter spatial emissions declaration in Annex G</w:t>
            </w:r>
          </w:p>
        </w:tc>
        <w:tc>
          <w:tcPr>
            <w:tcW w:w="600" w:type="pct"/>
          </w:tcPr>
          <w:p w14:paraId="0B57B1FC" w14:textId="567B4E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3E53D79D" w14:textId="538B4E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31836C0C" w14:textId="223EA7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0443</w:t>
            </w:r>
          </w:p>
        </w:tc>
        <w:tc>
          <w:tcPr>
            <w:tcW w:w="220" w:type="pct"/>
          </w:tcPr>
          <w:p w14:paraId="19D4D56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50B0651" w14:textId="589DBB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2FE129D" w14:textId="3623B8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81CEBEC" w14:textId="136A9F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1893A33D" w14:textId="7C66B2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C96989A" w14:textId="77777777" w:rsidTr="00635315">
        <w:tc>
          <w:tcPr>
            <w:tcW w:w="452" w:type="pct"/>
          </w:tcPr>
          <w:p w14:paraId="11C2E67B" w14:textId="78691C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R4-2300579</w:t>
            </w:r>
          </w:p>
        </w:tc>
        <w:tc>
          <w:tcPr>
            <w:tcW w:w="1069" w:type="pct"/>
          </w:tcPr>
          <w:p w14:paraId="7D10B2B4" w14:textId="737CB1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38.141-2, Correction on transmitter spatial emissions declaration in Annex G</w:t>
            </w:r>
          </w:p>
        </w:tc>
        <w:tc>
          <w:tcPr>
            <w:tcW w:w="600" w:type="pct"/>
          </w:tcPr>
          <w:p w14:paraId="04A4A22C" w14:textId="11B126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79" w:type="pct"/>
          </w:tcPr>
          <w:p w14:paraId="3AEE3259" w14:textId="540CC7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5F0E5B4B" w14:textId="095C43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0444</w:t>
            </w:r>
          </w:p>
        </w:tc>
        <w:tc>
          <w:tcPr>
            <w:tcW w:w="220" w:type="pct"/>
          </w:tcPr>
          <w:p w14:paraId="44D139B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A009C8" w14:textId="339C13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7BA4117F" w14:textId="05A0C6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0403F27" w14:textId="03E1BC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1BC3AB7D" w14:textId="060EDF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C3A3224" w14:textId="77777777" w:rsidTr="00635315">
        <w:tc>
          <w:tcPr>
            <w:tcW w:w="452" w:type="pct"/>
          </w:tcPr>
          <w:p w14:paraId="04FCACAD" w14:textId="7FA259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R4-2300641</w:t>
            </w:r>
          </w:p>
        </w:tc>
        <w:tc>
          <w:tcPr>
            <w:tcW w:w="1069" w:type="pct"/>
          </w:tcPr>
          <w:p w14:paraId="6C790FA8" w14:textId="1260EA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PUSCH performance test cases</w:t>
            </w:r>
          </w:p>
        </w:tc>
        <w:tc>
          <w:tcPr>
            <w:tcW w:w="600" w:type="pct"/>
          </w:tcPr>
          <w:p w14:paraId="7B5AA3AD" w14:textId="2B20B2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5F462998" w14:textId="2068F7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21B68EE7" w14:textId="75E715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0445</w:t>
            </w:r>
          </w:p>
        </w:tc>
        <w:tc>
          <w:tcPr>
            <w:tcW w:w="220" w:type="pct"/>
          </w:tcPr>
          <w:p w14:paraId="7394EFD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C2B0C0" w14:textId="3D3205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F0389E5" w14:textId="4310C7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5CDEF5B" w14:textId="75B0BA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586455BE" w14:textId="17FE00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382BECFB" w14:textId="77777777" w:rsidTr="00635315">
        <w:tc>
          <w:tcPr>
            <w:tcW w:w="452" w:type="pct"/>
          </w:tcPr>
          <w:p w14:paraId="35DFCC2C" w14:textId="082F28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R4-2302967</w:t>
            </w:r>
          </w:p>
        </w:tc>
        <w:tc>
          <w:tcPr>
            <w:tcW w:w="1069" w:type="pct"/>
          </w:tcPr>
          <w:p w14:paraId="65A87612" w14:textId="142FF1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PUSCH performance test cases</w:t>
            </w:r>
          </w:p>
        </w:tc>
        <w:tc>
          <w:tcPr>
            <w:tcW w:w="600" w:type="pct"/>
          </w:tcPr>
          <w:p w14:paraId="0AC67253" w14:textId="0E40B8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7A1C8F33" w14:textId="63DFBE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34AE8872" w14:textId="198DC1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0445</w:t>
            </w:r>
          </w:p>
        </w:tc>
        <w:tc>
          <w:tcPr>
            <w:tcW w:w="220" w:type="pct"/>
          </w:tcPr>
          <w:p w14:paraId="26B54D11" w14:textId="6E47BFC0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45A3BE0" w14:textId="51940E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64B7CAC7" w14:textId="37EBF8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9EB1C4A" w14:textId="72B259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4BA94795" w14:textId="3F282F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EF49CB1" w14:textId="77777777" w:rsidTr="00635315">
        <w:tc>
          <w:tcPr>
            <w:tcW w:w="452" w:type="pct"/>
          </w:tcPr>
          <w:p w14:paraId="12DBFBE7" w14:textId="592BE6D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R4-2300644</w:t>
            </w:r>
          </w:p>
        </w:tc>
        <w:tc>
          <w:tcPr>
            <w:tcW w:w="1069" w:type="pct"/>
          </w:tcPr>
          <w:p w14:paraId="1C5B96FD" w14:textId="04431E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PUSCH performance test cases</w:t>
            </w:r>
          </w:p>
        </w:tc>
        <w:tc>
          <w:tcPr>
            <w:tcW w:w="600" w:type="pct"/>
          </w:tcPr>
          <w:p w14:paraId="00BC1D60" w14:textId="1DFBE7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4BBFA336" w14:textId="63F4A1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11E51AB6" w14:textId="3AE8A0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0446</w:t>
            </w:r>
          </w:p>
        </w:tc>
        <w:tc>
          <w:tcPr>
            <w:tcW w:w="220" w:type="pct"/>
          </w:tcPr>
          <w:p w14:paraId="1D3E756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02B06F4" w14:textId="096275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DB66EE6" w14:textId="21545D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2AC92022" w14:textId="3C8BFA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00E29180" w14:textId="61258F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1760DEF" w14:textId="77777777" w:rsidTr="00635315">
        <w:tc>
          <w:tcPr>
            <w:tcW w:w="452" w:type="pct"/>
          </w:tcPr>
          <w:p w14:paraId="3F65E5BA" w14:textId="090172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R4-2300645</w:t>
            </w:r>
          </w:p>
        </w:tc>
        <w:tc>
          <w:tcPr>
            <w:tcW w:w="1069" w:type="pct"/>
          </w:tcPr>
          <w:p w14:paraId="432AF5B9" w14:textId="1786E9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PUSCH performance test cases</w:t>
            </w:r>
          </w:p>
        </w:tc>
        <w:tc>
          <w:tcPr>
            <w:tcW w:w="600" w:type="pct"/>
          </w:tcPr>
          <w:p w14:paraId="62219C49" w14:textId="2DB28E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3E7593CE" w14:textId="3603C5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3FB42645" w14:textId="49B348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0447</w:t>
            </w:r>
          </w:p>
        </w:tc>
        <w:tc>
          <w:tcPr>
            <w:tcW w:w="220" w:type="pct"/>
          </w:tcPr>
          <w:p w14:paraId="7D2CF62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0EB8B16" w14:textId="7DE0C5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74393E6" w14:textId="32FB81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68DAE47" w14:textId="75AFDB8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6463BDD2" w14:textId="7684E6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207FFE4" w14:textId="77777777" w:rsidTr="00635315">
        <w:tc>
          <w:tcPr>
            <w:tcW w:w="452" w:type="pct"/>
          </w:tcPr>
          <w:p w14:paraId="21319EAC" w14:textId="17F0AF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R4-2300646</w:t>
            </w:r>
          </w:p>
        </w:tc>
        <w:tc>
          <w:tcPr>
            <w:tcW w:w="1069" w:type="pct"/>
          </w:tcPr>
          <w:p w14:paraId="07A0E8CE" w14:textId="07880F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PUSCH performance test cases</w:t>
            </w:r>
          </w:p>
        </w:tc>
        <w:tc>
          <w:tcPr>
            <w:tcW w:w="600" w:type="pct"/>
          </w:tcPr>
          <w:p w14:paraId="430FE2C7" w14:textId="09C175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537BD21F" w14:textId="5DCFAF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5038C355" w14:textId="037A7C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0448</w:t>
            </w:r>
          </w:p>
        </w:tc>
        <w:tc>
          <w:tcPr>
            <w:tcW w:w="220" w:type="pct"/>
          </w:tcPr>
          <w:p w14:paraId="2CAA661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1ACAB6" w14:textId="0D0DF0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EDF597F" w14:textId="6AD368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9792B84" w14:textId="4B49F3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58871A47" w14:textId="6F0CD9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941676B" w14:textId="77777777" w:rsidTr="00635315">
        <w:tc>
          <w:tcPr>
            <w:tcW w:w="452" w:type="pct"/>
          </w:tcPr>
          <w:p w14:paraId="373D503A" w14:textId="6D295C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R4-2301189</w:t>
            </w:r>
          </w:p>
        </w:tc>
        <w:tc>
          <w:tcPr>
            <w:tcW w:w="1069" w:type="pct"/>
          </w:tcPr>
          <w:p w14:paraId="463B9E81" w14:textId="66D317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 on introduction of Band n54</w:t>
            </w:r>
          </w:p>
        </w:tc>
        <w:tc>
          <w:tcPr>
            <w:tcW w:w="600" w:type="pct"/>
          </w:tcPr>
          <w:p w14:paraId="783CA81B" w14:textId="4B283F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4A0A0D91" w14:textId="620928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7EB753F5" w14:textId="145ECE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0449</w:t>
            </w:r>
          </w:p>
        </w:tc>
        <w:tc>
          <w:tcPr>
            <w:tcW w:w="220" w:type="pct"/>
          </w:tcPr>
          <w:p w14:paraId="5A1CC78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D1E701D" w14:textId="1428E1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3BFD09E" w14:textId="7F4FB5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60B30D32" w14:textId="2FE465F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NR_TDD_n54-Perf</w:t>
            </w:r>
          </w:p>
        </w:tc>
        <w:tc>
          <w:tcPr>
            <w:tcW w:w="513" w:type="pct"/>
          </w:tcPr>
          <w:p w14:paraId="500E2229" w14:textId="682795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76831A6C" w14:textId="77777777" w:rsidTr="00635315">
        <w:tc>
          <w:tcPr>
            <w:tcW w:w="452" w:type="pct"/>
          </w:tcPr>
          <w:p w14:paraId="2FE7B9DF" w14:textId="1E99AB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R4-2302029</w:t>
            </w:r>
          </w:p>
        </w:tc>
        <w:tc>
          <w:tcPr>
            <w:tcW w:w="1069" w:type="pct"/>
          </w:tcPr>
          <w:p w14:paraId="67D26E4F" w14:textId="084306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 on introduction of Band n54</w:t>
            </w:r>
          </w:p>
        </w:tc>
        <w:tc>
          <w:tcPr>
            <w:tcW w:w="600" w:type="pct"/>
          </w:tcPr>
          <w:p w14:paraId="0EDEC5C9" w14:textId="0E6BCF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135677E1" w14:textId="590B66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7741ADA1" w14:textId="256D2A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0449</w:t>
            </w:r>
          </w:p>
        </w:tc>
        <w:tc>
          <w:tcPr>
            <w:tcW w:w="220" w:type="pct"/>
          </w:tcPr>
          <w:p w14:paraId="2DAEF0DA" w14:textId="6806F515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B5A9C4F" w14:textId="6DF522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E2B569E" w14:textId="704731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6FA6D605" w14:textId="76525E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NR_TDD_n54-Perf</w:t>
            </w:r>
          </w:p>
        </w:tc>
        <w:tc>
          <w:tcPr>
            <w:tcW w:w="513" w:type="pct"/>
          </w:tcPr>
          <w:p w14:paraId="6E6D69DC" w14:textId="5112AA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90399BE" w14:textId="77777777" w:rsidTr="00635315">
        <w:tc>
          <w:tcPr>
            <w:tcW w:w="452" w:type="pct"/>
          </w:tcPr>
          <w:p w14:paraId="24CB9428" w14:textId="3A2DC8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R4-2301215</w:t>
            </w:r>
          </w:p>
        </w:tc>
        <w:tc>
          <w:tcPr>
            <w:tcW w:w="1069" w:type="pct"/>
          </w:tcPr>
          <w:p w14:paraId="30FF8166" w14:textId="097A80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FRC number corrections (Rel-16)</w:t>
            </w:r>
          </w:p>
        </w:tc>
        <w:tc>
          <w:tcPr>
            <w:tcW w:w="600" w:type="pct"/>
          </w:tcPr>
          <w:p w14:paraId="5513E8BD" w14:textId="3BA7E4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NTT Docomo Inc.</w:t>
            </w:r>
          </w:p>
        </w:tc>
        <w:tc>
          <w:tcPr>
            <w:tcW w:w="379" w:type="pct"/>
          </w:tcPr>
          <w:p w14:paraId="77D48DD2" w14:textId="3303AE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3051B876" w14:textId="2F4E2C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0450</w:t>
            </w:r>
          </w:p>
        </w:tc>
        <w:tc>
          <w:tcPr>
            <w:tcW w:w="220" w:type="pct"/>
          </w:tcPr>
          <w:p w14:paraId="4A1E546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89966A4" w14:textId="650479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00345EC" w14:textId="77A5C8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89E25E2" w14:textId="2E035D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513" w:type="pct"/>
          </w:tcPr>
          <w:p w14:paraId="06201CF5" w14:textId="522475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21EF4F26" w14:textId="77777777" w:rsidTr="00635315">
        <w:tc>
          <w:tcPr>
            <w:tcW w:w="452" w:type="pct"/>
          </w:tcPr>
          <w:p w14:paraId="7790CF97" w14:textId="74BC3A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R4-2302988</w:t>
            </w:r>
          </w:p>
        </w:tc>
        <w:tc>
          <w:tcPr>
            <w:tcW w:w="1069" w:type="pct"/>
          </w:tcPr>
          <w:p w14:paraId="0978C154" w14:textId="741559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FRC number corrections (Rel-16)</w:t>
            </w:r>
          </w:p>
        </w:tc>
        <w:tc>
          <w:tcPr>
            <w:tcW w:w="600" w:type="pct"/>
          </w:tcPr>
          <w:p w14:paraId="789D7586" w14:textId="72088F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NTT Docomo Inc.</w:t>
            </w:r>
          </w:p>
        </w:tc>
        <w:tc>
          <w:tcPr>
            <w:tcW w:w="379" w:type="pct"/>
          </w:tcPr>
          <w:p w14:paraId="4BB296DB" w14:textId="4D8031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1D522F18" w14:textId="49E9EA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0450</w:t>
            </w:r>
          </w:p>
        </w:tc>
        <w:tc>
          <w:tcPr>
            <w:tcW w:w="220" w:type="pct"/>
          </w:tcPr>
          <w:p w14:paraId="74E575E5" w14:textId="2DE740F3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1E8CBA7" w14:textId="1BB367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AD98A13" w14:textId="4C9635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692F4E4" w14:textId="39A16C3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513" w:type="pct"/>
          </w:tcPr>
          <w:p w14:paraId="4EC97737" w14:textId="00C092B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5BA9136" w14:textId="77777777" w:rsidTr="00635315">
        <w:tc>
          <w:tcPr>
            <w:tcW w:w="452" w:type="pct"/>
          </w:tcPr>
          <w:p w14:paraId="2AA19D2F" w14:textId="4161A9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R4-2301216</w:t>
            </w:r>
          </w:p>
        </w:tc>
        <w:tc>
          <w:tcPr>
            <w:tcW w:w="1069" w:type="pct"/>
          </w:tcPr>
          <w:p w14:paraId="1517CE99" w14:textId="5AA6AD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FRC number corrections (Rel-17)</w:t>
            </w:r>
          </w:p>
        </w:tc>
        <w:tc>
          <w:tcPr>
            <w:tcW w:w="600" w:type="pct"/>
          </w:tcPr>
          <w:p w14:paraId="4D5D71BD" w14:textId="475CE7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NTT Docomo Inc.</w:t>
            </w:r>
          </w:p>
        </w:tc>
        <w:tc>
          <w:tcPr>
            <w:tcW w:w="379" w:type="pct"/>
          </w:tcPr>
          <w:p w14:paraId="14E1354E" w14:textId="523CD9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1EC6BC6B" w14:textId="0360E4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0451</w:t>
            </w:r>
          </w:p>
        </w:tc>
        <w:tc>
          <w:tcPr>
            <w:tcW w:w="220" w:type="pct"/>
          </w:tcPr>
          <w:p w14:paraId="4937087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4DCFBE" w14:textId="372535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727A389" w14:textId="298FA7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6B98DBE" w14:textId="07298C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513" w:type="pct"/>
          </w:tcPr>
          <w:p w14:paraId="277F9D19" w14:textId="601066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1722B322" w14:textId="77777777" w:rsidTr="00635315">
        <w:tc>
          <w:tcPr>
            <w:tcW w:w="452" w:type="pct"/>
          </w:tcPr>
          <w:p w14:paraId="3B0A7F33" w14:textId="293EEB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R4-2302989</w:t>
            </w:r>
          </w:p>
        </w:tc>
        <w:tc>
          <w:tcPr>
            <w:tcW w:w="1069" w:type="pct"/>
          </w:tcPr>
          <w:p w14:paraId="1CBE8BDD" w14:textId="6DE255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FRC number corrections (Rel-17)</w:t>
            </w:r>
          </w:p>
        </w:tc>
        <w:tc>
          <w:tcPr>
            <w:tcW w:w="600" w:type="pct"/>
          </w:tcPr>
          <w:p w14:paraId="550869F0" w14:textId="1F0583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NTT Docomo Inc.</w:t>
            </w:r>
          </w:p>
        </w:tc>
        <w:tc>
          <w:tcPr>
            <w:tcW w:w="379" w:type="pct"/>
          </w:tcPr>
          <w:p w14:paraId="3ED4EF0F" w14:textId="3184AC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09E3E83F" w14:textId="49E830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0451</w:t>
            </w:r>
          </w:p>
        </w:tc>
        <w:tc>
          <w:tcPr>
            <w:tcW w:w="220" w:type="pct"/>
          </w:tcPr>
          <w:p w14:paraId="07516B8B" w14:textId="6BA9554D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9975EE1" w14:textId="5A3A52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F1FBE19" w14:textId="0A6B7A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FCC8F30" w14:textId="58415A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513" w:type="pct"/>
          </w:tcPr>
          <w:p w14:paraId="059DF092" w14:textId="5E4687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6D2E4B4" w14:textId="77777777" w:rsidTr="00635315">
        <w:tc>
          <w:tcPr>
            <w:tcW w:w="452" w:type="pct"/>
          </w:tcPr>
          <w:p w14:paraId="1FD77F0A" w14:textId="639C8B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R4-2301217</w:t>
            </w:r>
          </w:p>
        </w:tc>
        <w:tc>
          <w:tcPr>
            <w:tcW w:w="1069" w:type="pct"/>
          </w:tcPr>
          <w:p w14:paraId="2931531D" w14:textId="078F84B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FRC number corrections (Rel-18)</w:t>
            </w:r>
          </w:p>
        </w:tc>
        <w:tc>
          <w:tcPr>
            <w:tcW w:w="600" w:type="pct"/>
          </w:tcPr>
          <w:p w14:paraId="644E4704" w14:textId="27E3E2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NTT DOCOMO INC.</w:t>
            </w:r>
          </w:p>
        </w:tc>
        <w:tc>
          <w:tcPr>
            <w:tcW w:w="379" w:type="pct"/>
          </w:tcPr>
          <w:p w14:paraId="2A07493C" w14:textId="6C6DCB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74914209" w14:textId="4B2540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0452</w:t>
            </w:r>
          </w:p>
        </w:tc>
        <w:tc>
          <w:tcPr>
            <w:tcW w:w="220" w:type="pct"/>
          </w:tcPr>
          <w:p w14:paraId="039F38C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E52C8BF" w14:textId="6F19D5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18EC0AAD" w14:textId="4D2EF2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26246AC" w14:textId="1D2589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513" w:type="pct"/>
          </w:tcPr>
          <w:p w14:paraId="7F3DF452" w14:textId="440D44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84EC3A2" w14:textId="77777777" w:rsidTr="00635315">
        <w:tc>
          <w:tcPr>
            <w:tcW w:w="452" w:type="pct"/>
          </w:tcPr>
          <w:p w14:paraId="32231CB8" w14:textId="30B3FB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R4-2301452</w:t>
            </w:r>
          </w:p>
        </w:tc>
        <w:tc>
          <w:tcPr>
            <w:tcW w:w="1069" w:type="pct"/>
          </w:tcPr>
          <w:p w14:paraId="08119A2F" w14:textId="03CD4B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NOTE for n104 in BS co-existence table</w:t>
            </w:r>
          </w:p>
        </w:tc>
        <w:tc>
          <w:tcPr>
            <w:tcW w:w="600" w:type="pct"/>
          </w:tcPr>
          <w:p w14:paraId="2654C0A9" w14:textId="75E909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1C6FE718" w14:textId="082F450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0C013314" w14:textId="18772B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0453</w:t>
            </w:r>
          </w:p>
        </w:tc>
        <w:tc>
          <w:tcPr>
            <w:tcW w:w="220" w:type="pct"/>
          </w:tcPr>
          <w:p w14:paraId="251131F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FB60D26" w14:textId="2EC41C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623246D" w14:textId="348864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D39373A" w14:textId="6F8A38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NR_6GHz-Perf</w:t>
            </w:r>
          </w:p>
        </w:tc>
        <w:tc>
          <w:tcPr>
            <w:tcW w:w="513" w:type="pct"/>
          </w:tcPr>
          <w:p w14:paraId="07086671" w14:textId="249A0A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1710B35" w14:textId="77777777" w:rsidTr="00635315">
        <w:tc>
          <w:tcPr>
            <w:tcW w:w="452" w:type="pct"/>
          </w:tcPr>
          <w:p w14:paraId="56ED8FEC" w14:textId="78C7D1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R4-2301453</w:t>
            </w:r>
          </w:p>
        </w:tc>
        <w:tc>
          <w:tcPr>
            <w:tcW w:w="1069" w:type="pct"/>
          </w:tcPr>
          <w:p w14:paraId="72B7222E" w14:textId="24CE9E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NOTE for n104 in BS co-existence table</w:t>
            </w:r>
          </w:p>
        </w:tc>
        <w:tc>
          <w:tcPr>
            <w:tcW w:w="600" w:type="pct"/>
          </w:tcPr>
          <w:p w14:paraId="76A7298E" w14:textId="25AF60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05F22DB1" w14:textId="540EB3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36CF9194" w14:textId="52FEB3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0454</w:t>
            </w:r>
          </w:p>
        </w:tc>
        <w:tc>
          <w:tcPr>
            <w:tcW w:w="220" w:type="pct"/>
          </w:tcPr>
          <w:p w14:paraId="5410B008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F3E17DF" w14:textId="10496E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C268E3E" w14:textId="6C24EC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E2BBE42" w14:textId="5F8559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NR_6GHz-Perf</w:t>
            </w:r>
          </w:p>
        </w:tc>
        <w:tc>
          <w:tcPr>
            <w:tcW w:w="513" w:type="pct"/>
          </w:tcPr>
          <w:p w14:paraId="4F2ECCBB" w14:textId="19BC1E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F4AB131" w14:textId="77777777" w:rsidTr="00635315">
        <w:tc>
          <w:tcPr>
            <w:tcW w:w="452" w:type="pct"/>
          </w:tcPr>
          <w:p w14:paraId="0B6C7017" w14:textId="5F7C793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R4-2301585</w:t>
            </w:r>
          </w:p>
        </w:tc>
        <w:tc>
          <w:tcPr>
            <w:tcW w:w="1069" w:type="pct"/>
          </w:tcPr>
          <w:p w14:paraId="5A14E989" w14:textId="454434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Conformance, OBUE correction for 6G licensed band</w:t>
            </w:r>
          </w:p>
        </w:tc>
        <w:tc>
          <w:tcPr>
            <w:tcW w:w="600" w:type="pct"/>
          </w:tcPr>
          <w:p w14:paraId="6F501C09" w14:textId="64A147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6F507B5B" w14:textId="1A4146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7D993616" w14:textId="552F1C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0455</w:t>
            </w:r>
          </w:p>
        </w:tc>
        <w:tc>
          <w:tcPr>
            <w:tcW w:w="220" w:type="pct"/>
          </w:tcPr>
          <w:p w14:paraId="79BCD6B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C85F389" w14:textId="0B52D1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9DCAC82" w14:textId="033E9B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1D2B39E" w14:textId="13D28A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NR_6GHz-Perf</w:t>
            </w:r>
          </w:p>
        </w:tc>
        <w:tc>
          <w:tcPr>
            <w:tcW w:w="513" w:type="pct"/>
          </w:tcPr>
          <w:p w14:paraId="4B419DAC" w14:textId="0F1428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C0A0293" w14:textId="77777777" w:rsidTr="00635315">
        <w:tc>
          <w:tcPr>
            <w:tcW w:w="452" w:type="pct"/>
          </w:tcPr>
          <w:p w14:paraId="22380E49" w14:textId="3711A8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R4-2301586</w:t>
            </w:r>
          </w:p>
        </w:tc>
        <w:tc>
          <w:tcPr>
            <w:tcW w:w="1069" w:type="pct"/>
          </w:tcPr>
          <w:p w14:paraId="5B88D5F1" w14:textId="3B85B3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Conformance, OBUE correction for 6G licensed band</w:t>
            </w:r>
          </w:p>
        </w:tc>
        <w:tc>
          <w:tcPr>
            <w:tcW w:w="600" w:type="pct"/>
          </w:tcPr>
          <w:p w14:paraId="2B846D12" w14:textId="134F14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1259224F" w14:textId="5BDC688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0085F137" w14:textId="31A244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0456</w:t>
            </w:r>
          </w:p>
        </w:tc>
        <w:tc>
          <w:tcPr>
            <w:tcW w:w="220" w:type="pct"/>
          </w:tcPr>
          <w:p w14:paraId="2D838D8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D8E62F" w14:textId="391B83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E036743" w14:textId="6F8F6D4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39D50CA" w14:textId="6C5F4E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NR_6GHz-Perf</w:t>
            </w:r>
          </w:p>
        </w:tc>
        <w:tc>
          <w:tcPr>
            <w:tcW w:w="513" w:type="pct"/>
          </w:tcPr>
          <w:p w14:paraId="053136A5" w14:textId="1F562F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D635882" w14:textId="77777777" w:rsidTr="00635315">
        <w:tc>
          <w:tcPr>
            <w:tcW w:w="452" w:type="pct"/>
          </w:tcPr>
          <w:p w14:paraId="4114413A" w14:textId="17476A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R4-2301664</w:t>
            </w:r>
          </w:p>
        </w:tc>
        <w:tc>
          <w:tcPr>
            <w:tcW w:w="1069" w:type="pct"/>
          </w:tcPr>
          <w:p w14:paraId="41171D0C" w14:textId="29CE040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Conformance, removal of [] for 47GHz Rx test</w:t>
            </w:r>
          </w:p>
        </w:tc>
        <w:tc>
          <w:tcPr>
            <w:tcW w:w="600" w:type="pct"/>
          </w:tcPr>
          <w:p w14:paraId="2EC21A12" w14:textId="5F7D2B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676EEDAB" w14:textId="5FF124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25A09DC0" w14:textId="4116B0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0457</w:t>
            </w:r>
          </w:p>
        </w:tc>
        <w:tc>
          <w:tcPr>
            <w:tcW w:w="220" w:type="pct"/>
          </w:tcPr>
          <w:p w14:paraId="1DD0A66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88D1E47" w14:textId="1E817F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8CF679B" w14:textId="69175B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7C668AC" w14:textId="402235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NR_47GHz_band-Perf</w:t>
            </w:r>
          </w:p>
        </w:tc>
        <w:tc>
          <w:tcPr>
            <w:tcW w:w="513" w:type="pct"/>
          </w:tcPr>
          <w:p w14:paraId="31AA4D47" w14:textId="7B6E5A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42B69F2" w14:textId="77777777" w:rsidTr="00635315">
        <w:tc>
          <w:tcPr>
            <w:tcW w:w="452" w:type="pct"/>
          </w:tcPr>
          <w:p w14:paraId="7969E455" w14:textId="308C2D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R4-2301665</w:t>
            </w:r>
          </w:p>
        </w:tc>
        <w:tc>
          <w:tcPr>
            <w:tcW w:w="1069" w:type="pct"/>
          </w:tcPr>
          <w:p w14:paraId="6E69998C" w14:textId="0CC7BB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Conformance, removal of [] for 47GHz Rx test</w:t>
            </w:r>
          </w:p>
        </w:tc>
        <w:tc>
          <w:tcPr>
            <w:tcW w:w="600" w:type="pct"/>
          </w:tcPr>
          <w:p w14:paraId="643475AF" w14:textId="657F0B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4B93B515" w14:textId="55F8E8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7C96BFCA" w14:textId="4907BD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0458</w:t>
            </w:r>
          </w:p>
        </w:tc>
        <w:tc>
          <w:tcPr>
            <w:tcW w:w="220" w:type="pct"/>
          </w:tcPr>
          <w:p w14:paraId="3E48AE6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5588A28" w14:textId="48F692C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0B8CBFE" w14:textId="3669F2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C76903D" w14:textId="1975C0B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NR_47GHz_band-Perf</w:t>
            </w:r>
          </w:p>
        </w:tc>
        <w:tc>
          <w:tcPr>
            <w:tcW w:w="513" w:type="pct"/>
          </w:tcPr>
          <w:p w14:paraId="2B883A25" w14:textId="556E26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40DB025" w14:textId="77777777" w:rsidTr="00635315">
        <w:tc>
          <w:tcPr>
            <w:tcW w:w="452" w:type="pct"/>
          </w:tcPr>
          <w:p w14:paraId="432F7EA1" w14:textId="7C2B5C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R4-2301784</w:t>
            </w:r>
          </w:p>
        </w:tc>
        <w:tc>
          <w:tcPr>
            <w:tcW w:w="1069" w:type="pct"/>
          </w:tcPr>
          <w:p w14:paraId="1019C666" w14:textId="268A50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Conformance, FRC numbering alignment between BS specs</w:t>
            </w:r>
          </w:p>
        </w:tc>
        <w:tc>
          <w:tcPr>
            <w:tcW w:w="600" w:type="pct"/>
          </w:tcPr>
          <w:p w14:paraId="47DCFDB6" w14:textId="2336C9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03FE13FA" w14:textId="07EB698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4550FDAA" w14:textId="6D3CEB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0459</w:t>
            </w:r>
          </w:p>
        </w:tc>
        <w:tc>
          <w:tcPr>
            <w:tcW w:w="220" w:type="pct"/>
          </w:tcPr>
          <w:p w14:paraId="4F20442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3E3DE32" w14:textId="551672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7CFDCF5" w14:textId="593E82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C5C9711" w14:textId="4E262C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NR_2step_RACH-Perf</w:t>
            </w:r>
          </w:p>
        </w:tc>
        <w:tc>
          <w:tcPr>
            <w:tcW w:w="513" w:type="pct"/>
          </w:tcPr>
          <w:p w14:paraId="071C4EF5" w14:textId="298FF9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0D8984B1" w14:textId="77777777" w:rsidTr="00635315">
        <w:tc>
          <w:tcPr>
            <w:tcW w:w="452" w:type="pct"/>
          </w:tcPr>
          <w:p w14:paraId="110BFD9C" w14:textId="6FB442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R4-2301785</w:t>
            </w:r>
          </w:p>
        </w:tc>
        <w:tc>
          <w:tcPr>
            <w:tcW w:w="1069" w:type="pct"/>
          </w:tcPr>
          <w:p w14:paraId="140D07F1" w14:textId="716099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Conformance, FRC numbering alignment between BS specs</w:t>
            </w:r>
          </w:p>
        </w:tc>
        <w:tc>
          <w:tcPr>
            <w:tcW w:w="600" w:type="pct"/>
          </w:tcPr>
          <w:p w14:paraId="52F659DA" w14:textId="21EEBF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4FE1EDF7" w14:textId="5F2870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2972FA8B" w14:textId="2D6222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0460</w:t>
            </w:r>
          </w:p>
        </w:tc>
        <w:tc>
          <w:tcPr>
            <w:tcW w:w="220" w:type="pct"/>
          </w:tcPr>
          <w:p w14:paraId="3B0269D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6A3DBB6" w14:textId="28C480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730B733" w14:textId="15822B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62F0F073" w14:textId="3DC044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NR_2step_RACH-Perf, NR_demod_enh2-Perf</w:t>
            </w:r>
          </w:p>
        </w:tc>
        <w:tc>
          <w:tcPr>
            <w:tcW w:w="513" w:type="pct"/>
          </w:tcPr>
          <w:p w14:paraId="50454C36" w14:textId="13FEAE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24F050EF" w14:textId="77777777" w:rsidTr="00635315">
        <w:tc>
          <w:tcPr>
            <w:tcW w:w="452" w:type="pct"/>
          </w:tcPr>
          <w:p w14:paraId="2ADA93F5" w14:textId="325DA4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R4-2301786</w:t>
            </w:r>
          </w:p>
        </w:tc>
        <w:tc>
          <w:tcPr>
            <w:tcW w:w="1069" w:type="pct"/>
          </w:tcPr>
          <w:p w14:paraId="1E6AF0E1" w14:textId="4D8A63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Conformance, FRC numbering alignment between BS specs</w:t>
            </w:r>
          </w:p>
        </w:tc>
        <w:tc>
          <w:tcPr>
            <w:tcW w:w="600" w:type="pct"/>
          </w:tcPr>
          <w:p w14:paraId="07A7972C" w14:textId="510740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435F25A3" w14:textId="1E3585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3433AFF6" w14:textId="065F49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0461</w:t>
            </w:r>
          </w:p>
        </w:tc>
        <w:tc>
          <w:tcPr>
            <w:tcW w:w="220" w:type="pct"/>
          </w:tcPr>
          <w:p w14:paraId="3DF250B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40FB9AD" w14:textId="10848E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A52EDFA" w14:textId="485FF5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A805847" w14:textId="246962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NR_2step_RACH-Perf, NR_demod_enh2-Perf</w:t>
            </w:r>
          </w:p>
        </w:tc>
        <w:tc>
          <w:tcPr>
            <w:tcW w:w="513" w:type="pct"/>
          </w:tcPr>
          <w:p w14:paraId="48C76812" w14:textId="79FD62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282F5BAF" w14:textId="77777777" w:rsidTr="00635315">
        <w:tc>
          <w:tcPr>
            <w:tcW w:w="452" w:type="pct"/>
          </w:tcPr>
          <w:p w14:paraId="0870BC82" w14:textId="3BDD0E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R4-2301905</w:t>
            </w:r>
          </w:p>
        </w:tc>
        <w:tc>
          <w:tcPr>
            <w:tcW w:w="1069" w:type="pct"/>
          </w:tcPr>
          <w:p w14:paraId="67FC790D" w14:textId="2A92AF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MU values for OBW requirements (Rel-17)</w:t>
            </w:r>
          </w:p>
        </w:tc>
        <w:tc>
          <w:tcPr>
            <w:tcW w:w="600" w:type="pct"/>
          </w:tcPr>
          <w:p w14:paraId="5BBCDFE8" w14:textId="586F48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379" w:type="pct"/>
          </w:tcPr>
          <w:p w14:paraId="77E6AE9B" w14:textId="403E42F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67C55CA7" w14:textId="2F9B51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0462</w:t>
            </w:r>
          </w:p>
        </w:tc>
        <w:tc>
          <w:tcPr>
            <w:tcW w:w="220" w:type="pct"/>
          </w:tcPr>
          <w:p w14:paraId="198065B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DC9BD71" w14:textId="748AB57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F759434" w14:textId="08605C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CC38E59" w14:textId="73C716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NR_FR1_35MHz_45MHz_BW-Perf</w:t>
            </w:r>
          </w:p>
        </w:tc>
        <w:tc>
          <w:tcPr>
            <w:tcW w:w="513" w:type="pct"/>
          </w:tcPr>
          <w:p w14:paraId="45389EC2" w14:textId="37AA55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1C860D1" w14:textId="77777777" w:rsidTr="00635315">
        <w:tc>
          <w:tcPr>
            <w:tcW w:w="452" w:type="pct"/>
          </w:tcPr>
          <w:p w14:paraId="0958377D" w14:textId="7F36E4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R4-2301906</w:t>
            </w:r>
          </w:p>
        </w:tc>
        <w:tc>
          <w:tcPr>
            <w:tcW w:w="1069" w:type="pct"/>
          </w:tcPr>
          <w:p w14:paraId="185575BA" w14:textId="77DA94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MU values for OBW requirements (Rel-18)</w:t>
            </w:r>
          </w:p>
        </w:tc>
        <w:tc>
          <w:tcPr>
            <w:tcW w:w="600" w:type="pct"/>
          </w:tcPr>
          <w:p w14:paraId="219226B5" w14:textId="1777C4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379" w:type="pct"/>
          </w:tcPr>
          <w:p w14:paraId="7EE3A1D3" w14:textId="68BE53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7DC42511" w14:textId="689797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0463</w:t>
            </w:r>
          </w:p>
        </w:tc>
        <w:tc>
          <w:tcPr>
            <w:tcW w:w="220" w:type="pct"/>
          </w:tcPr>
          <w:p w14:paraId="68CF027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89EBB30" w14:textId="1AA820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2C801B79" w14:textId="3EE3F3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9AAAE2C" w14:textId="49F45F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NR_FR1_35MHz_45MHz_BW-Perf</w:t>
            </w:r>
          </w:p>
        </w:tc>
        <w:tc>
          <w:tcPr>
            <w:tcW w:w="513" w:type="pct"/>
          </w:tcPr>
          <w:p w14:paraId="33E8B72F" w14:textId="3F0C61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D5E25CE" w14:textId="77777777" w:rsidTr="00635315">
        <w:tc>
          <w:tcPr>
            <w:tcW w:w="452" w:type="pct"/>
          </w:tcPr>
          <w:p w14:paraId="509F882A" w14:textId="2FDD28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R4-2302187</w:t>
            </w:r>
          </w:p>
        </w:tc>
        <w:tc>
          <w:tcPr>
            <w:tcW w:w="1069" w:type="pct"/>
          </w:tcPr>
          <w:p w14:paraId="13378E00" w14:textId="525F75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test setup for PF0 subslot repetition</w:t>
            </w:r>
          </w:p>
        </w:tc>
        <w:tc>
          <w:tcPr>
            <w:tcW w:w="600" w:type="pct"/>
          </w:tcPr>
          <w:p w14:paraId="554F4833" w14:textId="333CC7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79" w:type="pct"/>
          </w:tcPr>
          <w:p w14:paraId="5D91C130" w14:textId="3DC49D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3BAD4786" w14:textId="3ACE87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0464</w:t>
            </w:r>
          </w:p>
        </w:tc>
        <w:tc>
          <w:tcPr>
            <w:tcW w:w="220" w:type="pct"/>
          </w:tcPr>
          <w:p w14:paraId="019DA78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8311407" w14:textId="20392C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DDA218B" w14:textId="4C5CE8B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4459E0A" w14:textId="23595C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NR_IIOT_URLLC_enh-Perf</w:t>
            </w:r>
          </w:p>
        </w:tc>
        <w:tc>
          <w:tcPr>
            <w:tcW w:w="513" w:type="pct"/>
          </w:tcPr>
          <w:p w14:paraId="1DCC9ADF" w14:textId="36422D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25412497" w14:textId="77777777" w:rsidTr="00635315">
        <w:tc>
          <w:tcPr>
            <w:tcW w:w="452" w:type="pct"/>
          </w:tcPr>
          <w:p w14:paraId="6821F3F2" w14:textId="4F256C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R4-2302188</w:t>
            </w:r>
          </w:p>
        </w:tc>
        <w:tc>
          <w:tcPr>
            <w:tcW w:w="1069" w:type="pct"/>
          </w:tcPr>
          <w:p w14:paraId="79987B14" w14:textId="69CCCE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test setup for PF0 sub-slot repetition in TS 38.141-2 (Rel-18)</w:t>
            </w:r>
          </w:p>
        </w:tc>
        <w:tc>
          <w:tcPr>
            <w:tcW w:w="600" w:type="pct"/>
          </w:tcPr>
          <w:p w14:paraId="69B6AB3E" w14:textId="71260A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1FD468D4" w14:textId="5B5C79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32C657CC" w14:textId="05AB29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0465</w:t>
            </w:r>
          </w:p>
        </w:tc>
        <w:tc>
          <w:tcPr>
            <w:tcW w:w="220" w:type="pct"/>
          </w:tcPr>
          <w:p w14:paraId="7E22EB3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CA6D9CD" w14:textId="1259A6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7FE5D1F" w14:textId="144551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4474B54" w14:textId="42607E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NR_IIOT_URLLC_enh-Perf</w:t>
            </w:r>
          </w:p>
        </w:tc>
        <w:tc>
          <w:tcPr>
            <w:tcW w:w="513" w:type="pct"/>
          </w:tcPr>
          <w:p w14:paraId="3E21798E" w14:textId="0AEBF5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735057D" w14:textId="77777777" w:rsidTr="00635315">
        <w:tc>
          <w:tcPr>
            <w:tcW w:w="452" w:type="pct"/>
          </w:tcPr>
          <w:p w14:paraId="022DD7A5" w14:textId="18204C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R4-2302224</w:t>
            </w:r>
          </w:p>
        </w:tc>
        <w:tc>
          <w:tcPr>
            <w:tcW w:w="1069" w:type="pct"/>
          </w:tcPr>
          <w:p w14:paraId="33B67FF4" w14:textId="2A2B4E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Addition of missing note for FR2 RX spurious emissions in subclause 7.7.5</w:t>
            </w:r>
          </w:p>
        </w:tc>
        <w:tc>
          <w:tcPr>
            <w:tcW w:w="600" w:type="pct"/>
          </w:tcPr>
          <w:p w14:paraId="7B577128" w14:textId="5A7044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649D013E" w14:textId="2002E3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76458F25" w14:textId="29EEBF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0466</w:t>
            </w:r>
          </w:p>
        </w:tc>
        <w:tc>
          <w:tcPr>
            <w:tcW w:w="220" w:type="pct"/>
          </w:tcPr>
          <w:p w14:paraId="659186A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AE7E3EE" w14:textId="472D12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D1FCF77" w14:textId="272162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866F64D" w14:textId="46DC59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0103BB4C" w14:textId="0E6995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39B1E506" w14:textId="77777777" w:rsidTr="00635315">
        <w:tc>
          <w:tcPr>
            <w:tcW w:w="452" w:type="pct"/>
          </w:tcPr>
          <w:p w14:paraId="1CD566AA" w14:textId="78ABE3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R4-2302225</w:t>
            </w:r>
          </w:p>
        </w:tc>
        <w:tc>
          <w:tcPr>
            <w:tcW w:w="1069" w:type="pct"/>
          </w:tcPr>
          <w:p w14:paraId="41D051F0" w14:textId="753C162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Addition of missing note for FR2 RX spurious emissions in subclause 7.7.5</w:t>
            </w:r>
          </w:p>
        </w:tc>
        <w:tc>
          <w:tcPr>
            <w:tcW w:w="600" w:type="pct"/>
          </w:tcPr>
          <w:p w14:paraId="6FE43748" w14:textId="1D2AC8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2129AFDB" w14:textId="0D6963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574C3136" w14:textId="1F1C6C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0467</w:t>
            </w:r>
          </w:p>
        </w:tc>
        <w:tc>
          <w:tcPr>
            <w:tcW w:w="220" w:type="pct"/>
          </w:tcPr>
          <w:p w14:paraId="2108B77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6740C33" w14:textId="2068A8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D04FFE9" w14:textId="6A226D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13DA3908" w14:textId="45BDFB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35CAA1E7" w14:textId="24594E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A34B5" w14:paraId="4A8284F6" w14:textId="77777777" w:rsidTr="00635315">
        <w:tc>
          <w:tcPr>
            <w:tcW w:w="452" w:type="pct"/>
          </w:tcPr>
          <w:p w14:paraId="4096B5C0" w14:textId="0C33B4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R4-2302455</w:t>
            </w:r>
          </w:p>
        </w:tc>
        <w:tc>
          <w:tcPr>
            <w:tcW w:w="1069" w:type="pct"/>
          </w:tcPr>
          <w:p w14:paraId="70C75679" w14:textId="368F12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removal of outstanding [] for n262 (47GHz) MU and TT values, Rel-17</w:t>
            </w:r>
          </w:p>
        </w:tc>
        <w:tc>
          <w:tcPr>
            <w:tcW w:w="600" w:type="pct"/>
          </w:tcPr>
          <w:p w14:paraId="2A4D43FD" w14:textId="29CBE9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71360744" w14:textId="0ECCF39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40C1AB0C" w14:textId="67A8AD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0468</w:t>
            </w:r>
          </w:p>
        </w:tc>
        <w:tc>
          <w:tcPr>
            <w:tcW w:w="220" w:type="pct"/>
          </w:tcPr>
          <w:p w14:paraId="60CBC23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3E60C60" w14:textId="4D1538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B757D4B" w14:textId="421362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554657C" w14:textId="7CBC48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NR_47GHz_band-Perf, TEI17</w:t>
            </w:r>
          </w:p>
        </w:tc>
        <w:tc>
          <w:tcPr>
            <w:tcW w:w="513" w:type="pct"/>
          </w:tcPr>
          <w:p w14:paraId="21C62B94" w14:textId="5E3D14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A34B5" w14:paraId="0D39FE43" w14:textId="77777777" w:rsidTr="00635315">
        <w:tc>
          <w:tcPr>
            <w:tcW w:w="452" w:type="pct"/>
          </w:tcPr>
          <w:p w14:paraId="4ABCE866" w14:textId="04DBF71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R4-2302456</w:t>
            </w:r>
          </w:p>
        </w:tc>
        <w:tc>
          <w:tcPr>
            <w:tcW w:w="1069" w:type="pct"/>
          </w:tcPr>
          <w:p w14:paraId="4C2C6978" w14:textId="05A290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removal of outstanding [] for n262 (47GHz) MU and TT values, Rel-18</w:t>
            </w:r>
          </w:p>
        </w:tc>
        <w:tc>
          <w:tcPr>
            <w:tcW w:w="600" w:type="pct"/>
          </w:tcPr>
          <w:p w14:paraId="5ED70752" w14:textId="489187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7A40AFC0" w14:textId="120A54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1EA34639" w14:textId="314D7E9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0469</w:t>
            </w:r>
          </w:p>
        </w:tc>
        <w:tc>
          <w:tcPr>
            <w:tcW w:w="220" w:type="pct"/>
          </w:tcPr>
          <w:p w14:paraId="78C9BAB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E0CFFA8" w14:textId="04FE8B6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3B8AF92" w14:textId="34369D6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F3417EE" w14:textId="2E4127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NR_47GHz_band-Perf, TEI17</w:t>
            </w:r>
          </w:p>
        </w:tc>
        <w:tc>
          <w:tcPr>
            <w:tcW w:w="513" w:type="pct"/>
          </w:tcPr>
          <w:p w14:paraId="6C86DF86" w14:textId="1499E9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0861602C" w14:textId="77777777" w:rsidTr="00635315">
        <w:tc>
          <w:tcPr>
            <w:tcW w:w="452" w:type="pct"/>
          </w:tcPr>
          <w:p w14:paraId="5ED5D9D7" w14:textId="1AB329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R4-2302463</w:t>
            </w:r>
          </w:p>
        </w:tc>
        <w:tc>
          <w:tcPr>
            <w:tcW w:w="1069" w:type="pct"/>
          </w:tcPr>
          <w:p w14:paraId="4D12E778" w14:textId="663E03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38.141-2: FR2-2 BS RF test requirements introduction, Rel-17</w:t>
            </w:r>
          </w:p>
        </w:tc>
        <w:tc>
          <w:tcPr>
            <w:tcW w:w="600" w:type="pct"/>
          </w:tcPr>
          <w:p w14:paraId="6946C2AE" w14:textId="741AF7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5AA7701D" w14:textId="49A58E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6484FFBF" w14:textId="6F5D2F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0470</w:t>
            </w:r>
          </w:p>
        </w:tc>
        <w:tc>
          <w:tcPr>
            <w:tcW w:w="220" w:type="pct"/>
          </w:tcPr>
          <w:p w14:paraId="5D541BD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EBD4F63" w14:textId="64FA9F0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F9B76F6" w14:textId="7DB34B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A2F87B8" w14:textId="627287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3" w:type="pct"/>
          </w:tcPr>
          <w:p w14:paraId="1C767B35" w14:textId="5ECBAD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5FFB0539" w14:textId="77777777" w:rsidTr="00635315">
        <w:tc>
          <w:tcPr>
            <w:tcW w:w="452" w:type="pct"/>
          </w:tcPr>
          <w:p w14:paraId="6FDE743A" w14:textId="3C044A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R4-2302875</w:t>
            </w:r>
          </w:p>
        </w:tc>
        <w:tc>
          <w:tcPr>
            <w:tcW w:w="1069" w:type="pct"/>
          </w:tcPr>
          <w:p w14:paraId="441DD379" w14:textId="0BBA48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38.141-2: FR2-2 BS RF test requirements introduction, Rel-17</w:t>
            </w:r>
          </w:p>
        </w:tc>
        <w:tc>
          <w:tcPr>
            <w:tcW w:w="600" w:type="pct"/>
          </w:tcPr>
          <w:p w14:paraId="4746B348" w14:textId="0482D6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7E58A153" w14:textId="2A70F1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2931FAFE" w14:textId="49DF1E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0470</w:t>
            </w:r>
          </w:p>
        </w:tc>
        <w:tc>
          <w:tcPr>
            <w:tcW w:w="220" w:type="pct"/>
          </w:tcPr>
          <w:p w14:paraId="7D76B644" w14:textId="0F94D3F4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E3B404B" w14:textId="5B93EE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21E652C" w14:textId="554248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731C2059" w14:textId="6AF665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3" w:type="pct"/>
          </w:tcPr>
          <w:p w14:paraId="1911EE98" w14:textId="09AE3D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F796C2F" w14:textId="77777777" w:rsidTr="00635315">
        <w:tc>
          <w:tcPr>
            <w:tcW w:w="452" w:type="pct"/>
          </w:tcPr>
          <w:p w14:paraId="3706A5FB" w14:textId="103807E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R4-2302523</w:t>
            </w:r>
          </w:p>
        </w:tc>
        <w:tc>
          <w:tcPr>
            <w:tcW w:w="1069" w:type="pct"/>
          </w:tcPr>
          <w:p w14:paraId="151A645B" w14:textId="50936D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HST Model FR2 requirements</w:t>
            </w:r>
          </w:p>
        </w:tc>
        <w:tc>
          <w:tcPr>
            <w:tcW w:w="600" w:type="pct"/>
          </w:tcPr>
          <w:p w14:paraId="3088A631" w14:textId="42EAFF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055C62F2" w14:textId="4C4A0C7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444C99C8" w14:textId="4FCC56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0471</w:t>
            </w:r>
          </w:p>
        </w:tc>
        <w:tc>
          <w:tcPr>
            <w:tcW w:w="220" w:type="pct"/>
          </w:tcPr>
          <w:p w14:paraId="49B46C8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B3DC25" w14:textId="6D1EFA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4114943" w14:textId="588BAB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63476AA" w14:textId="013F7A5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513" w:type="pct"/>
          </w:tcPr>
          <w:p w14:paraId="35B9442E" w14:textId="7B45F6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4C413C45" w14:textId="77777777" w:rsidTr="00635315">
        <w:tc>
          <w:tcPr>
            <w:tcW w:w="452" w:type="pct"/>
          </w:tcPr>
          <w:p w14:paraId="7C3E0504" w14:textId="7DB1FD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R4-2302966</w:t>
            </w:r>
          </w:p>
        </w:tc>
        <w:tc>
          <w:tcPr>
            <w:tcW w:w="1069" w:type="pct"/>
          </w:tcPr>
          <w:p w14:paraId="7253766B" w14:textId="305720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HST Model FR2 requirements</w:t>
            </w:r>
          </w:p>
        </w:tc>
        <w:tc>
          <w:tcPr>
            <w:tcW w:w="600" w:type="pct"/>
          </w:tcPr>
          <w:p w14:paraId="06F2CC67" w14:textId="1996B64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2B9843B1" w14:textId="45DCAD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0B69A097" w14:textId="3DF8AE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0471</w:t>
            </w:r>
          </w:p>
        </w:tc>
        <w:tc>
          <w:tcPr>
            <w:tcW w:w="220" w:type="pct"/>
          </w:tcPr>
          <w:p w14:paraId="6E4278AD" w14:textId="08582F72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71C6B0E" w14:textId="3A20EA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843A245" w14:textId="1BDF71A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5B51506" w14:textId="661741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513" w:type="pct"/>
          </w:tcPr>
          <w:p w14:paraId="0EF4467F" w14:textId="25264F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C8BB551" w14:textId="77777777" w:rsidTr="00635315">
        <w:tc>
          <w:tcPr>
            <w:tcW w:w="452" w:type="pct"/>
          </w:tcPr>
          <w:p w14:paraId="0DAAB849" w14:textId="76B7D5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R4-2302610</w:t>
            </w:r>
          </w:p>
        </w:tc>
        <w:tc>
          <w:tcPr>
            <w:tcW w:w="1069" w:type="pct"/>
          </w:tcPr>
          <w:p w14:paraId="696C8642" w14:textId="057D80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CR on PUCCH JCE requirements for TS 38.141-2</w:t>
            </w:r>
          </w:p>
        </w:tc>
        <w:tc>
          <w:tcPr>
            <w:tcW w:w="600" w:type="pct"/>
          </w:tcPr>
          <w:p w14:paraId="03678598" w14:textId="3ABE20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357CD61C" w14:textId="2AFC21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112ECB5D" w14:textId="258CB0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0472</w:t>
            </w:r>
          </w:p>
        </w:tc>
        <w:tc>
          <w:tcPr>
            <w:tcW w:w="220" w:type="pct"/>
          </w:tcPr>
          <w:p w14:paraId="4B3C646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6E5D242" w14:textId="215796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9C02950" w14:textId="383323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BFD94C9" w14:textId="1CEC67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NR_cov_enh-Perf</w:t>
            </w:r>
          </w:p>
        </w:tc>
        <w:tc>
          <w:tcPr>
            <w:tcW w:w="513" w:type="pct"/>
          </w:tcPr>
          <w:p w14:paraId="4A41E219" w14:textId="3443214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955E5D1" w14:textId="77777777" w:rsidTr="00635315">
        <w:tc>
          <w:tcPr>
            <w:tcW w:w="452" w:type="pct"/>
          </w:tcPr>
          <w:p w14:paraId="677653FD" w14:textId="1F5E78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R4-2302611</w:t>
            </w:r>
          </w:p>
        </w:tc>
        <w:tc>
          <w:tcPr>
            <w:tcW w:w="1069" w:type="pct"/>
          </w:tcPr>
          <w:p w14:paraId="4180EE1F" w14:textId="064F8C6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CR on PUCCH performance requirements for IIOT and URLLC for 38.141-2</w:t>
            </w:r>
          </w:p>
        </w:tc>
        <w:tc>
          <w:tcPr>
            <w:tcW w:w="600" w:type="pct"/>
          </w:tcPr>
          <w:p w14:paraId="0A3BF39B" w14:textId="34C933C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38FD3AB4" w14:textId="25D3A77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65C1EA79" w14:textId="43CC62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0473</w:t>
            </w:r>
          </w:p>
        </w:tc>
        <w:tc>
          <w:tcPr>
            <w:tcW w:w="220" w:type="pct"/>
          </w:tcPr>
          <w:p w14:paraId="5B4D110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6940B8C" w14:textId="12DBC8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88BBBF2" w14:textId="14A2D1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3B614B2" w14:textId="454493A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NR_IIOT_URLLC_enh-Perf</w:t>
            </w:r>
          </w:p>
        </w:tc>
        <w:tc>
          <w:tcPr>
            <w:tcW w:w="513" w:type="pct"/>
          </w:tcPr>
          <w:p w14:paraId="0B44CC15" w14:textId="72E119D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71F5531" w14:textId="77777777" w:rsidTr="00635315">
        <w:tc>
          <w:tcPr>
            <w:tcW w:w="452" w:type="pct"/>
          </w:tcPr>
          <w:p w14:paraId="7B09C965" w14:textId="7813EF7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R4-2302613</w:t>
            </w:r>
          </w:p>
        </w:tc>
        <w:tc>
          <w:tcPr>
            <w:tcW w:w="1069" w:type="pct"/>
          </w:tcPr>
          <w:p w14:paraId="41802A97" w14:textId="2FD7CB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CR on PUCCH JCE requirements for TS 38.141-2</w:t>
            </w:r>
          </w:p>
        </w:tc>
        <w:tc>
          <w:tcPr>
            <w:tcW w:w="600" w:type="pct"/>
          </w:tcPr>
          <w:p w14:paraId="6CEEC948" w14:textId="04B644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1FACB49D" w14:textId="5F81A9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3F999C6A" w14:textId="0C535C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0474</w:t>
            </w:r>
          </w:p>
        </w:tc>
        <w:tc>
          <w:tcPr>
            <w:tcW w:w="220" w:type="pct"/>
          </w:tcPr>
          <w:p w14:paraId="03125CE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28223CA" w14:textId="750D63E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5A3E67D" w14:textId="1DBEE9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7BCDF564" w14:textId="4004C6E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NR_cov_enh-Perf</w:t>
            </w:r>
          </w:p>
        </w:tc>
        <w:tc>
          <w:tcPr>
            <w:tcW w:w="513" w:type="pct"/>
          </w:tcPr>
          <w:p w14:paraId="274BEF12" w14:textId="124F7E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4067EE5" w14:textId="77777777" w:rsidTr="00635315">
        <w:tc>
          <w:tcPr>
            <w:tcW w:w="452" w:type="pct"/>
          </w:tcPr>
          <w:p w14:paraId="78C98FC5" w14:textId="283EEE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R4-2302614</w:t>
            </w:r>
          </w:p>
        </w:tc>
        <w:tc>
          <w:tcPr>
            <w:tcW w:w="1069" w:type="pct"/>
          </w:tcPr>
          <w:p w14:paraId="679D612A" w14:textId="114176A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CR on PUCCH performance requirements for IIOT and URLLC  for TS 38.141-2</w:t>
            </w:r>
          </w:p>
        </w:tc>
        <w:tc>
          <w:tcPr>
            <w:tcW w:w="600" w:type="pct"/>
          </w:tcPr>
          <w:p w14:paraId="1BA577FA" w14:textId="177092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79" w:type="pct"/>
          </w:tcPr>
          <w:p w14:paraId="35F884FE" w14:textId="54ADF8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1A12CF94" w14:textId="31307E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0475</w:t>
            </w:r>
          </w:p>
        </w:tc>
        <w:tc>
          <w:tcPr>
            <w:tcW w:w="220" w:type="pct"/>
          </w:tcPr>
          <w:p w14:paraId="5EB2294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E71BDA" w14:textId="2C7EC8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42472D5" w14:textId="16CDCC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55619F1" w14:textId="7018130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NR_IIOT_URLLC_enh-Perf</w:t>
            </w:r>
          </w:p>
        </w:tc>
        <w:tc>
          <w:tcPr>
            <w:tcW w:w="513" w:type="pct"/>
          </w:tcPr>
          <w:p w14:paraId="532DEDBE" w14:textId="66A0185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01DCEAC" w14:textId="77777777" w:rsidTr="00635315">
        <w:tc>
          <w:tcPr>
            <w:tcW w:w="452" w:type="pct"/>
          </w:tcPr>
          <w:p w14:paraId="20F29FD1" w14:textId="228E86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R4-2302945</w:t>
            </w:r>
          </w:p>
        </w:tc>
        <w:tc>
          <w:tcPr>
            <w:tcW w:w="1069" w:type="pct"/>
          </w:tcPr>
          <w:p w14:paraId="16E9C5DB" w14:textId="50D0C3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HST Model FR2 requirements</w:t>
            </w:r>
          </w:p>
        </w:tc>
        <w:tc>
          <w:tcPr>
            <w:tcW w:w="600" w:type="pct"/>
          </w:tcPr>
          <w:p w14:paraId="21582D7D" w14:textId="73EDE7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79" w:type="pct"/>
          </w:tcPr>
          <w:p w14:paraId="4ED5E076" w14:textId="08CBAF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7E10F6B7" w14:textId="0915B4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0476</w:t>
            </w:r>
          </w:p>
        </w:tc>
        <w:tc>
          <w:tcPr>
            <w:tcW w:w="220" w:type="pct"/>
          </w:tcPr>
          <w:p w14:paraId="6BD5C13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2633D9F" w14:textId="20A92D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43FA500" w14:textId="15377B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8A9B93D" w14:textId="0C9560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513" w:type="pct"/>
          </w:tcPr>
          <w:p w14:paraId="7234012B" w14:textId="59B195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5CF82C3" w14:textId="77777777" w:rsidTr="00635315">
        <w:tc>
          <w:tcPr>
            <w:tcW w:w="452" w:type="pct"/>
          </w:tcPr>
          <w:p w14:paraId="7DF118F8" w14:textId="14D85C3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R4-2303784</w:t>
            </w:r>
          </w:p>
        </w:tc>
        <w:tc>
          <w:tcPr>
            <w:tcW w:w="1069" w:type="pct"/>
          </w:tcPr>
          <w:p w14:paraId="2557DEB4" w14:textId="4B5586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38.141-2: FR2-2 BS RF test requirements introduction, Rel-18</w:t>
            </w:r>
          </w:p>
        </w:tc>
        <w:tc>
          <w:tcPr>
            <w:tcW w:w="600" w:type="pct"/>
          </w:tcPr>
          <w:p w14:paraId="37075591" w14:textId="2B06D6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2F6A5BAA" w14:textId="406D84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1E4B673F" w14:textId="4493102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0477</w:t>
            </w:r>
          </w:p>
        </w:tc>
        <w:tc>
          <w:tcPr>
            <w:tcW w:w="220" w:type="pct"/>
          </w:tcPr>
          <w:p w14:paraId="4DC4913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904913A" w14:textId="58DED3B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F441D2A" w14:textId="776D45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31F857C" w14:textId="3604FC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3" w:type="pct"/>
          </w:tcPr>
          <w:p w14:paraId="2B50CCDA" w14:textId="78619E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25E36272" w14:textId="77777777" w:rsidTr="00635315">
        <w:tc>
          <w:tcPr>
            <w:tcW w:w="452" w:type="pct"/>
          </w:tcPr>
          <w:p w14:paraId="1439DAFD" w14:textId="1F4469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R4-2302876</w:t>
            </w:r>
          </w:p>
        </w:tc>
        <w:tc>
          <w:tcPr>
            <w:tcW w:w="1069" w:type="pct"/>
          </w:tcPr>
          <w:p w14:paraId="0A92E678" w14:textId="1E89CB6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38.141-2: FR2-2 BS RF test requirements introduction, Rel-18</w:t>
            </w:r>
          </w:p>
        </w:tc>
        <w:tc>
          <w:tcPr>
            <w:tcW w:w="600" w:type="pct"/>
          </w:tcPr>
          <w:p w14:paraId="40A032CE" w14:textId="274C187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5CC9DEED" w14:textId="2D543B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477A1EFC" w14:textId="137B20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0478</w:t>
            </w:r>
          </w:p>
        </w:tc>
        <w:tc>
          <w:tcPr>
            <w:tcW w:w="220" w:type="pct"/>
          </w:tcPr>
          <w:p w14:paraId="3303912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E526D8" w14:textId="759D6C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40FE87D" w14:textId="33467D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6156C9D7" w14:textId="3254BD9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3" w:type="pct"/>
          </w:tcPr>
          <w:p w14:paraId="598A336A" w14:textId="77F9684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7615B68" w14:textId="77777777" w:rsidTr="00635315">
        <w:tc>
          <w:tcPr>
            <w:tcW w:w="452" w:type="pct"/>
          </w:tcPr>
          <w:p w14:paraId="66103010" w14:textId="2CFC6B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R4-2301554</w:t>
            </w:r>
          </w:p>
        </w:tc>
        <w:tc>
          <w:tcPr>
            <w:tcW w:w="1069" w:type="pct"/>
          </w:tcPr>
          <w:p w14:paraId="1610C2D6" w14:textId="6AB56C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38.161 on clarification of test parameters</w:t>
            </w:r>
          </w:p>
        </w:tc>
        <w:tc>
          <w:tcPr>
            <w:tcW w:w="600" w:type="pct"/>
          </w:tcPr>
          <w:p w14:paraId="1C0F4A3C" w14:textId="4D0CE0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79" w:type="pct"/>
          </w:tcPr>
          <w:p w14:paraId="119FA602" w14:textId="0211090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38.161</w:t>
            </w:r>
          </w:p>
        </w:tc>
        <w:tc>
          <w:tcPr>
            <w:tcW w:w="368" w:type="pct"/>
          </w:tcPr>
          <w:p w14:paraId="34B055C5" w14:textId="629320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220" w:type="pct"/>
          </w:tcPr>
          <w:p w14:paraId="6BD7458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921EA9" w14:textId="414F4D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CAF073F" w14:textId="1A4C45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1B5CB28" w14:textId="7B0EDA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NR_FR1_TRP_TRS</w:t>
            </w:r>
          </w:p>
        </w:tc>
        <w:tc>
          <w:tcPr>
            <w:tcW w:w="513" w:type="pct"/>
          </w:tcPr>
          <w:p w14:paraId="663FC47A" w14:textId="03DBA4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272B6C0" w14:textId="77777777" w:rsidTr="00635315">
        <w:tc>
          <w:tcPr>
            <w:tcW w:w="452" w:type="pct"/>
          </w:tcPr>
          <w:p w14:paraId="0E42C776" w14:textId="55D9A1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R4-2300685</w:t>
            </w:r>
          </w:p>
        </w:tc>
        <w:tc>
          <w:tcPr>
            <w:tcW w:w="1069" w:type="pct"/>
          </w:tcPr>
          <w:p w14:paraId="32EAABD8" w14:textId="19124C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38.174 on introduction of Band n54</w:t>
            </w:r>
          </w:p>
        </w:tc>
        <w:tc>
          <w:tcPr>
            <w:tcW w:w="600" w:type="pct"/>
          </w:tcPr>
          <w:p w14:paraId="6FCF5D39" w14:textId="6E005C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01385929" w14:textId="1EEB1B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69C11A56" w14:textId="3C8385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0040</w:t>
            </w:r>
          </w:p>
        </w:tc>
        <w:tc>
          <w:tcPr>
            <w:tcW w:w="220" w:type="pct"/>
          </w:tcPr>
          <w:p w14:paraId="301C480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8044AB3" w14:textId="1C9B18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7B28F2A" w14:textId="051A01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482B2BCE" w14:textId="51C858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NR_TDD_n54-Perf</w:t>
            </w:r>
          </w:p>
        </w:tc>
        <w:tc>
          <w:tcPr>
            <w:tcW w:w="513" w:type="pct"/>
          </w:tcPr>
          <w:p w14:paraId="3B3C46BE" w14:textId="0DFFE46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5B595AFD" w14:textId="77777777" w:rsidTr="00635315">
        <w:tc>
          <w:tcPr>
            <w:tcW w:w="452" w:type="pct"/>
          </w:tcPr>
          <w:p w14:paraId="38A99E7B" w14:textId="0E048D9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R4-2303488</w:t>
            </w:r>
          </w:p>
        </w:tc>
        <w:tc>
          <w:tcPr>
            <w:tcW w:w="1069" w:type="pct"/>
          </w:tcPr>
          <w:p w14:paraId="5E31ABD3" w14:textId="5FB82F4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38.174 on introduction of Band n54</w:t>
            </w:r>
          </w:p>
        </w:tc>
        <w:tc>
          <w:tcPr>
            <w:tcW w:w="600" w:type="pct"/>
          </w:tcPr>
          <w:p w14:paraId="3299A102" w14:textId="37FB49D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4AC29E05" w14:textId="3E4D28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27350CEB" w14:textId="312437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0040</w:t>
            </w:r>
          </w:p>
        </w:tc>
        <w:tc>
          <w:tcPr>
            <w:tcW w:w="220" w:type="pct"/>
          </w:tcPr>
          <w:p w14:paraId="393D6AD0" w14:textId="557D1400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437866E" w14:textId="3A75391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12CEDC5" w14:textId="3E1CE3B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13AA872B" w14:textId="755845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NR_TDD_n54-Perf</w:t>
            </w:r>
          </w:p>
        </w:tc>
        <w:tc>
          <w:tcPr>
            <w:tcW w:w="513" w:type="pct"/>
          </w:tcPr>
          <w:p w14:paraId="101045FB" w14:textId="567DD2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EB7940A" w14:textId="77777777" w:rsidTr="00635315">
        <w:tc>
          <w:tcPr>
            <w:tcW w:w="452" w:type="pct"/>
          </w:tcPr>
          <w:p w14:paraId="023BEB1D" w14:textId="33B6F1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R4-2301478</w:t>
            </w:r>
          </w:p>
        </w:tc>
        <w:tc>
          <w:tcPr>
            <w:tcW w:w="1069" w:type="pct"/>
          </w:tcPr>
          <w:p w14:paraId="4FB77460" w14:textId="0C60E8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38.174: Addition of band n105</w:t>
            </w:r>
          </w:p>
        </w:tc>
        <w:tc>
          <w:tcPr>
            <w:tcW w:w="600" w:type="pct"/>
          </w:tcPr>
          <w:p w14:paraId="4BF87399" w14:textId="7CBC0B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15779491" w14:textId="551F10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278B4C4E" w14:textId="23C2E6B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0041</w:t>
            </w:r>
          </w:p>
        </w:tc>
        <w:tc>
          <w:tcPr>
            <w:tcW w:w="220" w:type="pct"/>
          </w:tcPr>
          <w:p w14:paraId="25FB06B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3D1457" w14:textId="071915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04420522" w14:textId="685F889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73CB8D50" w14:textId="340817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NR_600MHz_APT-Core</w:t>
            </w:r>
          </w:p>
        </w:tc>
        <w:tc>
          <w:tcPr>
            <w:tcW w:w="513" w:type="pct"/>
          </w:tcPr>
          <w:p w14:paraId="62F93D75" w14:textId="357B1D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4A343CB" w14:textId="77777777" w:rsidTr="00635315">
        <w:tc>
          <w:tcPr>
            <w:tcW w:w="452" w:type="pct"/>
          </w:tcPr>
          <w:p w14:paraId="190F7C92" w14:textId="066C7E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R4-2302627</w:t>
            </w:r>
          </w:p>
        </w:tc>
        <w:tc>
          <w:tcPr>
            <w:tcW w:w="1069" w:type="pct"/>
          </w:tcPr>
          <w:p w14:paraId="022A997A" w14:textId="0B2B2C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IAB-MT timing reference point in TS 38.174</w:t>
            </w:r>
          </w:p>
        </w:tc>
        <w:tc>
          <w:tcPr>
            <w:tcW w:w="600" w:type="pct"/>
          </w:tcPr>
          <w:p w14:paraId="374E85C8" w14:textId="126779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5A6F26CB" w14:textId="26A3A7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7530221E" w14:textId="6F69409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0042</w:t>
            </w:r>
          </w:p>
        </w:tc>
        <w:tc>
          <w:tcPr>
            <w:tcW w:w="220" w:type="pct"/>
          </w:tcPr>
          <w:p w14:paraId="5299DA1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4FEA6F" w14:textId="33E0720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BE194DD" w14:textId="4483F4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818DBE4" w14:textId="153576D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</w:t>
            </w:r>
          </w:p>
        </w:tc>
        <w:tc>
          <w:tcPr>
            <w:tcW w:w="513" w:type="pct"/>
          </w:tcPr>
          <w:p w14:paraId="6CB8B276" w14:textId="3F1C650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828D4AE" w14:textId="77777777" w:rsidTr="00635315">
        <w:tc>
          <w:tcPr>
            <w:tcW w:w="452" w:type="pct"/>
          </w:tcPr>
          <w:p w14:paraId="31B38D85" w14:textId="51740A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R4-2300878</w:t>
            </w:r>
          </w:p>
        </w:tc>
        <w:tc>
          <w:tcPr>
            <w:tcW w:w="1069" w:type="pct"/>
          </w:tcPr>
          <w:p w14:paraId="5048EA60" w14:textId="6BBEE5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 IAB clause 4.1, 5.2, 6.1, 6.2 R16</w:t>
            </w:r>
          </w:p>
        </w:tc>
        <w:tc>
          <w:tcPr>
            <w:tcW w:w="600" w:type="pct"/>
          </w:tcPr>
          <w:p w14:paraId="18545485" w14:textId="158118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763B3E84" w14:textId="148267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368" w:type="pct"/>
          </w:tcPr>
          <w:p w14:paraId="59DA43BD" w14:textId="69C100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220" w:type="pct"/>
          </w:tcPr>
          <w:p w14:paraId="2565982E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58BF37A" w14:textId="2C32D7C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5087633" w14:textId="358D19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0AB4510" w14:textId="011D06A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5855C0A" w14:textId="51946A3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E1B0584" w14:textId="77777777" w:rsidTr="00635315">
        <w:tc>
          <w:tcPr>
            <w:tcW w:w="452" w:type="pct"/>
          </w:tcPr>
          <w:p w14:paraId="5DD5F5AE" w14:textId="4DAF93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R4-2300879</w:t>
            </w:r>
          </w:p>
        </w:tc>
        <w:tc>
          <w:tcPr>
            <w:tcW w:w="1069" w:type="pct"/>
          </w:tcPr>
          <w:p w14:paraId="743EEECC" w14:textId="63AD6F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 IAB clause 4.1, 5.2, 6.1, 6.2 R17</w:t>
            </w:r>
          </w:p>
        </w:tc>
        <w:tc>
          <w:tcPr>
            <w:tcW w:w="600" w:type="pct"/>
          </w:tcPr>
          <w:p w14:paraId="2D5BF91A" w14:textId="0F9D3E0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79" w:type="pct"/>
          </w:tcPr>
          <w:p w14:paraId="3C7030FD" w14:textId="1E61692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368" w:type="pct"/>
          </w:tcPr>
          <w:p w14:paraId="37142BE2" w14:textId="1A0C22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220" w:type="pct"/>
          </w:tcPr>
          <w:p w14:paraId="1BE44C0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44801B" w14:textId="5EA1368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EF3590E" w14:textId="69B570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58AC78B4" w14:textId="70B50B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6B9F6CBA" w14:textId="6C9406C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39900E7" w14:textId="77777777" w:rsidTr="00635315">
        <w:tc>
          <w:tcPr>
            <w:tcW w:w="452" w:type="pct"/>
          </w:tcPr>
          <w:p w14:paraId="16B20EAA" w14:textId="1FC457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R4-2302219</w:t>
            </w:r>
          </w:p>
        </w:tc>
        <w:tc>
          <w:tcPr>
            <w:tcW w:w="1069" w:type="pct"/>
          </w:tcPr>
          <w:p w14:paraId="47E94495" w14:textId="4A5C36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38.175: Corrections in clause 1 Scope and clause 9 Immunity</w:t>
            </w:r>
          </w:p>
        </w:tc>
        <w:tc>
          <w:tcPr>
            <w:tcW w:w="600" w:type="pct"/>
          </w:tcPr>
          <w:p w14:paraId="5AF8E424" w14:textId="4EB2875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19551505" w14:textId="31FE1B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368" w:type="pct"/>
          </w:tcPr>
          <w:p w14:paraId="70140F6B" w14:textId="7C5E8A0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0025</w:t>
            </w:r>
          </w:p>
        </w:tc>
        <w:tc>
          <w:tcPr>
            <w:tcW w:w="220" w:type="pct"/>
          </w:tcPr>
          <w:p w14:paraId="4CA07B5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3A7F7F1" w14:textId="51E2A6E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DDFBBC2" w14:textId="7F2AD7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B32C7D6" w14:textId="29A19C5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3" w:type="pct"/>
          </w:tcPr>
          <w:p w14:paraId="562925B9" w14:textId="37F74C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677360D8" w14:textId="77777777" w:rsidTr="00635315">
        <w:tc>
          <w:tcPr>
            <w:tcW w:w="452" w:type="pct"/>
          </w:tcPr>
          <w:p w14:paraId="0D434DFB" w14:textId="50572A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R4-2302220</w:t>
            </w:r>
          </w:p>
        </w:tc>
        <w:tc>
          <w:tcPr>
            <w:tcW w:w="1069" w:type="pct"/>
          </w:tcPr>
          <w:p w14:paraId="6A135AD1" w14:textId="3B1820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38.175: Corrections in clause 1 Scope and clause 9 Immunity</w:t>
            </w:r>
          </w:p>
        </w:tc>
        <w:tc>
          <w:tcPr>
            <w:tcW w:w="600" w:type="pct"/>
          </w:tcPr>
          <w:p w14:paraId="038FEC74" w14:textId="2796F4A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436EE087" w14:textId="65356F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368" w:type="pct"/>
          </w:tcPr>
          <w:p w14:paraId="0FA87256" w14:textId="4E086B1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0026</w:t>
            </w:r>
          </w:p>
        </w:tc>
        <w:tc>
          <w:tcPr>
            <w:tcW w:w="220" w:type="pct"/>
          </w:tcPr>
          <w:p w14:paraId="4C37182C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8A71C09" w14:textId="34008DD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DEB6D1F" w14:textId="144E7E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BC60ED0" w14:textId="2254BEB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3" w:type="pct"/>
          </w:tcPr>
          <w:p w14:paraId="4832FF27" w14:textId="282639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CD2C84B" w14:textId="77777777" w:rsidTr="00635315">
        <w:tc>
          <w:tcPr>
            <w:tcW w:w="452" w:type="pct"/>
          </w:tcPr>
          <w:p w14:paraId="0FD7FFD5" w14:textId="5D5AAD4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R4-2302326</w:t>
            </w:r>
          </w:p>
        </w:tc>
        <w:tc>
          <w:tcPr>
            <w:tcW w:w="1069" w:type="pct"/>
          </w:tcPr>
          <w:p w14:paraId="6C7E454D" w14:textId="7AB55F7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38.175: Corrections in clause 1 Scope and clause 9 Immunity</w:t>
            </w:r>
          </w:p>
        </w:tc>
        <w:tc>
          <w:tcPr>
            <w:tcW w:w="600" w:type="pct"/>
          </w:tcPr>
          <w:p w14:paraId="43357A48" w14:textId="1B1B61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75A0F7CA" w14:textId="046B96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368" w:type="pct"/>
          </w:tcPr>
          <w:p w14:paraId="3B4F0635" w14:textId="2E86CF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0027</w:t>
            </w:r>
          </w:p>
        </w:tc>
        <w:tc>
          <w:tcPr>
            <w:tcW w:w="220" w:type="pct"/>
          </w:tcPr>
          <w:p w14:paraId="61ADE29D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6DB8630" w14:textId="04DB3A8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EB7C186" w14:textId="69613CD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A87DC3D" w14:textId="5267B7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3" w:type="pct"/>
          </w:tcPr>
          <w:p w14:paraId="0918F099" w14:textId="700620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6D319AA" w14:textId="77777777" w:rsidTr="00635315">
        <w:tc>
          <w:tcPr>
            <w:tcW w:w="452" w:type="pct"/>
          </w:tcPr>
          <w:p w14:paraId="4EF81B20" w14:textId="1B8C80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R4-2300677</w:t>
            </w:r>
          </w:p>
        </w:tc>
        <w:tc>
          <w:tcPr>
            <w:tcW w:w="1069" w:type="pct"/>
          </w:tcPr>
          <w:p w14:paraId="1F3571C5" w14:textId="78279E3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38.176-1 with corrections to test models acronyms</w:t>
            </w:r>
          </w:p>
        </w:tc>
        <w:tc>
          <w:tcPr>
            <w:tcW w:w="600" w:type="pct"/>
          </w:tcPr>
          <w:p w14:paraId="605A4F8E" w14:textId="22ED0B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03AAF53F" w14:textId="7ACFD8F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368" w:type="pct"/>
          </w:tcPr>
          <w:p w14:paraId="508F32A0" w14:textId="12C31A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220" w:type="pct"/>
          </w:tcPr>
          <w:p w14:paraId="2095FB9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E0C28B" w14:textId="61CF1A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D94124F" w14:textId="613542F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48F22F0" w14:textId="53565A7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3" w:type="pct"/>
          </w:tcPr>
          <w:p w14:paraId="223C1A8B" w14:textId="32D865B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4CA85110" w14:textId="77777777" w:rsidTr="00635315">
        <w:tc>
          <w:tcPr>
            <w:tcW w:w="452" w:type="pct"/>
          </w:tcPr>
          <w:p w14:paraId="0719EDB9" w14:textId="703AB3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R4-2302951</w:t>
            </w:r>
          </w:p>
        </w:tc>
        <w:tc>
          <w:tcPr>
            <w:tcW w:w="1069" w:type="pct"/>
          </w:tcPr>
          <w:p w14:paraId="08C18E3A" w14:textId="16F5893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38.176-1 with corrections to test models acronyms</w:t>
            </w:r>
          </w:p>
        </w:tc>
        <w:tc>
          <w:tcPr>
            <w:tcW w:w="600" w:type="pct"/>
          </w:tcPr>
          <w:p w14:paraId="047A0D82" w14:textId="649DF99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5964DDCF" w14:textId="1B7D044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368" w:type="pct"/>
          </w:tcPr>
          <w:p w14:paraId="0D9E4723" w14:textId="261ACD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220" w:type="pct"/>
          </w:tcPr>
          <w:p w14:paraId="0C1BC3A3" w14:textId="6D54E990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02D075A" w14:textId="6D9121D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A7FD7F1" w14:textId="73CBF7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158C26FF" w14:textId="72E554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3" w:type="pct"/>
          </w:tcPr>
          <w:p w14:paraId="3CC0D496" w14:textId="62D4C4F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AE94DEC" w14:textId="77777777" w:rsidTr="00635315">
        <w:tc>
          <w:tcPr>
            <w:tcW w:w="452" w:type="pct"/>
          </w:tcPr>
          <w:p w14:paraId="7CE455FD" w14:textId="035F09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R4-2300678</w:t>
            </w:r>
          </w:p>
        </w:tc>
        <w:tc>
          <w:tcPr>
            <w:tcW w:w="1069" w:type="pct"/>
          </w:tcPr>
          <w:p w14:paraId="5EC3CC62" w14:textId="700C0B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38.176-1 with corrections to test models acronyms</w:t>
            </w:r>
          </w:p>
        </w:tc>
        <w:tc>
          <w:tcPr>
            <w:tcW w:w="600" w:type="pct"/>
          </w:tcPr>
          <w:p w14:paraId="1884C703" w14:textId="192DC7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38D377C9" w14:textId="0C535D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368" w:type="pct"/>
          </w:tcPr>
          <w:p w14:paraId="23A72E9E" w14:textId="7546E1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220" w:type="pct"/>
          </w:tcPr>
          <w:p w14:paraId="5FB419A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B48BC44" w14:textId="3B396F4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06B30B4" w14:textId="256E37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B38457A" w14:textId="1047B1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3" w:type="pct"/>
          </w:tcPr>
          <w:p w14:paraId="78CE3C39" w14:textId="296CD5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5FF88D7" w14:textId="77777777" w:rsidTr="00635315">
        <w:tc>
          <w:tcPr>
            <w:tcW w:w="452" w:type="pct"/>
          </w:tcPr>
          <w:p w14:paraId="3619BCC8" w14:textId="17317D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R4-2300679</w:t>
            </w:r>
          </w:p>
        </w:tc>
        <w:tc>
          <w:tcPr>
            <w:tcW w:w="1069" w:type="pct"/>
          </w:tcPr>
          <w:p w14:paraId="146C095E" w14:textId="609E84E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38.176-1 with bracket removal for measurement uncertainties for timing error between IAB-DU and IAB-MT</w:t>
            </w:r>
          </w:p>
        </w:tc>
        <w:tc>
          <w:tcPr>
            <w:tcW w:w="600" w:type="pct"/>
          </w:tcPr>
          <w:p w14:paraId="0FB02448" w14:textId="3C5D29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736C9C6B" w14:textId="5CFD763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368" w:type="pct"/>
          </w:tcPr>
          <w:p w14:paraId="28B9B2E7" w14:textId="02AE3F8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220" w:type="pct"/>
          </w:tcPr>
          <w:p w14:paraId="77110F7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48B80B4" w14:textId="71C711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6D55B05" w14:textId="7D0797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211C2A8" w14:textId="2752AB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513" w:type="pct"/>
          </w:tcPr>
          <w:p w14:paraId="0E6579D5" w14:textId="29989D1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464C4B3" w14:textId="77777777" w:rsidTr="00635315">
        <w:tc>
          <w:tcPr>
            <w:tcW w:w="452" w:type="pct"/>
          </w:tcPr>
          <w:p w14:paraId="3A843DFE" w14:textId="48DAD3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R4-2300683</w:t>
            </w:r>
          </w:p>
        </w:tc>
        <w:tc>
          <w:tcPr>
            <w:tcW w:w="1069" w:type="pct"/>
          </w:tcPr>
          <w:p w14:paraId="7E4B19DA" w14:textId="0DE64DD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38.176-1 on introduction of Band n54</w:t>
            </w:r>
          </w:p>
        </w:tc>
        <w:tc>
          <w:tcPr>
            <w:tcW w:w="600" w:type="pct"/>
          </w:tcPr>
          <w:p w14:paraId="222BC592" w14:textId="5745B9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044731CF" w14:textId="28DA0B0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368" w:type="pct"/>
          </w:tcPr>
          <w:p w14:paraId="3A4E756B" w14:textId="4FE618C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220" w:type="pct"/>
          </w:tcPr>
          <w:p w14:paraId="6EFB4B9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98F786F" w14:textId="495199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00C03FA" w14:textId="5A7CC1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78017CDC" w14:textId="7F24319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NR_TDD_n54-Perf</w:t>
            </w:r>
          </w:p>
        </w:tc>
        <w:tc>
          <w:tcPr>
            <w:tcW w:w="513" w:type="pct"/>
          </w:tcPr>
          <w:p w14:paraId="6C200B77" w14:textId="2A9020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A888612" w14:textId="77777777" w:rsidTr="00635315">
        <w:tc>
          <w:tcPr>
            <w:tcW w:w="452" w:type="pct"/>
          </w:tcPr>
          <w:p w14:paraId="0881F8BC" w14:textId="728C3C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R4-2301479</w:t>
            </w:r>
          </w:p>
        </w:tc>
        <w:tc>
          <w:tcPr>
            <w:tcW w:w="1069" w:type="pct"/>
          </w:tcPr>
          <w:p w14:paraId="7D2FF213" w14:textId="08ED69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37.176-1: Introduction of NR band n105</w:t>
            </w:r>
          </w:p>
        </w:tc>
        <w:tc>
          <w:tcPr>
            <w:tcW w:w="600" w:type="pct"/>
          </w:tcPr>
          <w:p w14:paraId="3366C26E" w14:textId="1700ED9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083DD5CC" w14:textId="19A66C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368" w:type="pct"/>
          </w:tcPr>
          <w:p w14:paraId="473FB2CC" w14:textId="208E03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220" w:type="pct"/>
          </w:tcPr>
          <w:p w14:paraId="71BB251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8A82D4" w14:textId="032A22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3C9BD94" w14:textId="028C3E2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4D7ACA4E" w14:textId="5939A25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NR_600MHz_APT-Perf</w:t>
            </w:r>
          </w:p>
        </w:tc>
        <w:tc>
          <w:tcPr>
            <w:tcW w:w="513" w:type="pct"/>
          </w:tcPr>
          <w:p w14:paraId="7AAFEF9E" w14:textId="131575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06DB8AB4" w14:textId="77777777" w:rsidTr="00635315">
        <w:tc>
          <w:tcPr>
            <w:tcW w:w="452" w:type="pct"/>
          </w:tcPr>
          <w:p w14:paraId="3466F711" w14:textId="2F64D1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R4-2303476</w:t>
            </w:r>
          </w:p>
        </w:tc>
        <w:tc>
          <w:tcPr>
            <w:tcW w:w="1069" w:type="pct"/>
          </w:tcPr>
          <w:p w14:paraId="6D2112DA" w14:textId="49BCE8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37.176-1: Introduction of NR band n105</w:t>
            </w:r>
          </w:p>
        </w:tc>
        <w:tc>
          <w:tcPr>
            <w:tcW w:w="600" w:type="pct"/>
          </w:tcPr>
          <w:p w14:paraId="28DD2092" w14:textId="6F241BA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46373FC1" w14:textId="5746BC6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368" w:type="pct"/>
          </w:tcPr>
          <w:p w14:paraId="5095AA3A" w14:textId="4FB76F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220" w:type="pct"/>
          </w:tcPr>
          <w:p w14:paraId="18B0481E" w14:textId="4B46DD89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DCB6098" w14:textId="78ADA0D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E457BD0" w14:textId="380145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0AABB72D" w14:textId="23C6E79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NR_600MHz_APT-Perf</w:t>
            </w:r>
          </w:p>
        </w:tc>
        <w:tc>
          <w:tcPr>
            <w:tcW w:w="513" w:type="pct"/>
          </w:tcPr>
          <w:p w14:paraId="789F004D" w14:textId="20AEB6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6F041A7C" w14:textId="77777777" w:rsidTr="00635315">
        <w:tc>
          <w:tcPr>
            <w:tcW w:w="452" w:type="pct"/>
          </w:tcPr>
          <w:p w14:paraId="49C72436" w14:textId="0B78FAF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R4-2301748</w:t>
            </w:r>
          </w:p>
        </w:tc>
        <w:tc>
          <w:tcPr>
            <w:tcW w:w="1069" w:type="pct"/>
          </w:tcPr>
          <w:p w14:paraId="77C50C0C" w14:textId="3B4089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38.176-1: Maintenance for IAB-MT performance requirement R16</w:t>
            </w:r>
          </w:p>
        </w:tc>
        <w:tc>
          <w:tcPr>
            <w:tcW w:w="600" w:type="pct"/>
          </w:tcPr>
          <w:p w14:paraId="5D6C1FCB" w14:textId="35DC87E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180C9D45" w14:textId="685768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368" w:type="pct"/>
          </w:tcPr>
          <w:p w14:paraId="36FA1079" w14:textId="7C5051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220" w:type="pct"/>
          </w:tcPr>
          <w:p w14:paraId="3256B27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3098E7E" w14:textId="3058A5F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0AC5D00" w14:textId="53E3E7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F78B20D" w14:textId="69275E4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NR_IAB_enh-Core</w:t>
            </w:r>
          </w:p>
        </w:tc>
        <w:tc>
          <w:tcPr>
            <w:tcW w:w="513" w:type="pct"/>
          </w:tcPr>
          <w:p w14:paraId="64536986" w14:textId="265933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6A3883C" w14:textId="77777777" w:rsidTr="00635315">
        <w:tc>
          <w:tcPr>
            <w:tcW w:w="452" w:type="pct"/>
          </w:tcPr>
          <w:p w14:paraId="1E56638F" w14:textId="2AAE482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R4-2302970</w:t>
            </w:r>
          </w:p>
        </w:tc>
        <w:tc>
          <w:tcPr>
            <w:tcW w:w="1069" w:type="pct"/>
          </w:tcPr>
          <w:p w14:paraId="73361713" w14:textId="7B13D3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38.176-1: Maintenance for IAB-MT performance requirement R16</w:t>
            </w:r>
          </w:p>
        </w:tc>
        <w:tc>
          <w:tcPr>
            <w:tcW w:w="600" w:type="pct"/>
          </w:tcPr>
          <w:p w14:paraId="7D202F6B" w14:textId="429802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56C819AD" w14:textId="5CA088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368" w:type="pct"/>
          </w:tcPr>
          <w:p w14:paraId="558DDAC9" w14:textId="15B39F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220" w:type="pct"/>
          </w:tcPr>
          <w:p w14:paraId="3E0F4229" w14:textId="2702C822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A6A035F" w14:textId="30C490F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010439C" w14:textId="7FFA8B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AFE60F6" w14:textId="49C1E9C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3" w:type="pct"/>
          </w:tcPr>
          <w:p w14:paraId="5BDA7411" w14:textId="2F32FDC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67B3FD8" w14:textId="77777777" w:rsidTr="00635315">
        <w:tc>
          <w:tcPr>
            <w:tcW w:w="452" w:type="pct"/>
          </w:tcPr>
          <w:p w14:paraId="39405411" w14:textId="614D1A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R4-2301749</w:t>
            </w:r>
          </w:p>
        </w:tc>
        <w:tc>
          <w:tcPr>
            <w:tcW w:w="1069" w:type="pct"/>
          </w:tcPr>
          <w:p w14:paraId="73E5D1E3" w14:textId="660F23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38.176-1 Maintenance for IAB-MT performance requirement R17</w:t>
            </w:r>
          </w:p>
        </w:tc>
        <w:tc>
          <w:tcPr>
            <w:tcW w:w="600" w:type="pct"/>
          </w:tcPr>
          <w:p w14:paraId="52B1D6C4" w14:textId="6DD27B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79" w:type="pct"/>
          </w:tcPr>
          <w:p w14:paraId="0B890D39" w14:textId="3EDDD94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368" w:type="pct"/>
          </w:tcPr>
          <w:p w14:paraId="23CD0C64" w14:textId="5FE57A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220" w:type="pct"/>
          </w:tcPr>
          <w:p w14:paraId="0C611326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32862D6" w14:textId="01991D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F6470E7" w14:textId="6A1615E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0B4C1A80" w14:textId="6C5314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NR_IAB_enh-Core</w:t>
            </w:r>
          </w:p>
        </w:tc>
        <w:tc>
          <w:tcPr>
            <w:tcW w:w="513" w:type="pct"/>
          </w:tcPr>
          <w:p w14:paraId="01A15D0C" w14:textId="4A4B8EB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6BD95DA7" w14:textId="77777777" w:rsidTr="00635315">
        <w:tc>
          <w:tcPr>
            <w:tcW w:w="452" w:type="pct"/>
          </w:tcPr>
          <w:p w14:paraId="292BE6EC" w14:textId="0CEAB20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R4-2300675</w:t>
            </w:r>
          </w:p>
        </w:tc>
        <w:tc>
          <w:tcPr>
            <w:tcW w:w="1069" w:type="pct"/>
          </w:tcPr>
          <w:p w14:paraId="1446B5C4" w14:textId="22BD63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38.176-2 with updates to OTA modulation quality</w:t>
            </w:r>
          </w:p>
        </w:tc>
        <w:tc>
          <w:tcPr>
            <w:tcW w:w="600" w:type="pct"/>
          </w:tcPr>
          <w:p w14:paraId="77B7E55C" w14:textId="5694A55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64E6ED5C" w14:textId="1F983C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368" w:type="pct"/>
          </w:tcPr>
          <w:p w14:paraId="0A2CD4D7" w14:textId="2E48381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220" w:type="pct"/>
          </w:tcPr>
          <w:p w14:paraId="74EDFD9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926809D" w14:textId="239CFD1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521037F" w14:textId="58A50A7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E8FC74C" w14:textId="4E8EF4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3" w:type="pct"/>
          </w:tcPr>
          <w:p w14:paraId="4CDD963C" w14:textId="5D4511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61DF2D28" w14:textId="77777777" w:rsidTr="00635315">
        <w:tc>
          <w:tcPr>
            <w:tcW w:w="452" w:type="pct"/>
          </w:tcPr>
          <w:p w14:paraId="71830CB6" w14:textId="49D43CF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R4-2302950</w:t>
            </w:r>
          </w:p>
        </w:tc>
        <w:tc>
          <w:tcPr>
            <w:tcW w:w="1069" w:type="pct"/>
          </w:tcPr>
          <w:p w14:paraId="4B8B9C66" w14:textId="6E34672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38.176-2 with updates to OTA modulation quality</w:t>
            </w:r>
          </w:p>
        </w:tc>
        <w:tc>
          <w:tcPr>
            <w:tcW w:w="600" w:type="pct"/>
          </w:tcPr>
          <w:p w14:paraId="45FBDFAD" w14:textId="6B6590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6AC0DBE4" w14:textId="3265F9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368" w:type="pct"/>
          </w:tcPr>
          <w:p w14:paraId="03C0B730" w14:textId="0D303C8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220" w:type="pct"/>
          </w:tcPr>
          <w:p w14:paraId="13405B7F" w14:textId="0E8ED054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702CD50" w14:textId="17DACC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18B360D" w14:textId="3FDE8E7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4A56F35" w14:textId="580CF33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3" w:type="pct"/>
          </w:tcPr>
          <w:p w14:paraId="19A81FF8" w14:textId="03DAE8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77FDEADB" w14:textId="77777777" w:rsidTr="00635315">
        <w:tc>
          <w:tcPr>
            <w:tcW w:w="452" w:type="pct"/>
          </w:tcPr>
          <w:p w14:paraId="6B5701EA" w14:textId="6327BE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R4-2300676</w:t>
            </w:r>
          </w:p>
        </w:tc>
        <w:tc>
          <w:tcPr>
            <w:tcW w:w="1069" w:type="pct"/>
          </w:tcPr>
          <w:p w14:paraId="03F14EE5" w14:textId="06CC0C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38.176-2 with updates to OTA modulation quality</w:t>
            </w:r>
          </w:p>
        </w:tc>
        <w:tc>
          <w:tcPr>
            <w:tcW w:w="600" w:type="pct"/>
          </w:tcPr>
          <w:p w14:paraId="5B6C556C" w14:textId="5D18E4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6615ECD8" w14:textId="1F1113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368" w:type="pct"/>
          </w:tcPr>
          <w:p w14:paraId="722C07C9" w14:textId="6D2FBD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220" w:type="pct"/>
          </w:tcPr>
          <w:p w14:paraId="1E33AAC0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F2A3DA0" w14:textId="5B8BE17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28AED9A" w14:textId="2055BA2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36CA1BEA" w14:textId="13D2F9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3" w:type="pct"/>
          </w:tcPr>
          <w:p w14:paraId="029DBA3A" w14:textId="1FB8B3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C041E89" w14:textId="77777777" w:rsidTr="00635315">
        <w:tc>
          <w:tcPr>
            <w:tcW w:w="452" w:type="pct"/>
          </w:tcPr>
          <w:p w14:paraId="78013D95" w14:textId="05143B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R4-2300680</w:t>
            </w:r>
          </w:p>
        </w:tc>
        <w:tc>
          <w:tcPr>
            <w:tcW w:w="1069" w:type="pct"/>
          </w:tcPr>
          <w:p w14:paraId="62A48293" w14:textId="7448BD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38.176-2 with bracket removal for measurement uncertainties for OTA timing error between IAB-DU and IAB-MT</w:t>
            </w:r>
          </w:p>
        </w:tc>
        <w:tc>
          <w:tcPr>
            <w:tcW w:w="600" w:type="pct"/>
          </w:tcPr>
          <w:p w14:paraId="5C322E92" w14:textId="258BCD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0C3189D5" w14:textId="7F609B2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368" w:type="pct"/>
          </w:tcPr>
          <w:p w14:paraId="63816E58" w14:textId="382D430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220" w:type="pct"/>
          </w:tcPr>
          <w:p w14:paraId="7773081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30B8B85" w14:textId="3B70E97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CF42357" w14:textId="75B93B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7CFC9904" w14:textId="5E1DD34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513" w:type="pct"/>
          </w:tcPr>
          <w:p w14:paraId="01873B8C" w14:textId="393F1B7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2CB99C0" w14:textId="77777777" w:rsidTr="00635315">
        <w:tc>
          <w:tcPr>
            <w:tcW w:w="452" w:type="pct"/>
          </w:tcPr>
          <w:p w14:paraId="12C7F219" w14:textId="17D6309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R4-2300684</w:t>
            </w:r>
          </w:p>
        </w:tc>
        <w:tc>
          <w:tcPr>
            <w:tcW w:w="1069" w:type="pct"/>
          </w:tcPr>
          <w:p w14:paraId="1B9F651A" w14:textId="0F13FD6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38.176-2 on introduction of Band n54</w:t>
            </w:r>
          </w:p>
        </w:tc>
        <w:tc>
          <w:tcPr>
            <w:tcW w:w="600" w:type="pct"/>
          </w:tcPr>
          <w:p w14:paraId="4CF65CE1" w14:textId="0CEC663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79" w:type="pct"/>
          </w:tcPr>
          <w:p w14:paraId="2255F3B0" w14:textId="641A9FC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368" w:type="pct"/>
          </w:tcPr>
          <w:p w14:paraId="56727982" w14:textId="6C7168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220" w:type="pct"/>
          </w:tcPr>
          <w:p w14:paraId="00AC5083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D9974B9" w14:textId="55BFAEC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331FD3D2" w14:textId="35A012E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670DF2FB" w14:textId="590129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NR_TDD_n54-Perf</w:t>
            </w:r>
          </w:p>
        </w:tc>
        <w:tc>
          <w:tcPr>
            <w:tcW w:w="513" w:type="pct"/>
          </w:tcPr>
          <w:p w14:paraId="1D2F8344" w14:textId="1CAB15F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B882591" w14:textId="77777777" w:rsidTr="00635315">
        <w:tc>
          <w:tcPr>
            <w:tcW w:w="452" w:type="pct"/>
          </w:tcPr>
          <w:p w14:paraId="1456E9E4" w14:textId="7115F7E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R4-2301480</w:t>
            </w:r>
          </w:p>
        </w:tc>
        <w:tc>
          <w:tcPr>
            <w:tcW w:w="1069" w:type="pct"/>
          </w:tcPr>
          <w:p w14:paraId="655783E7" w14:textId="72D3422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38.176-2: Introduction of NR band n105</w:t>
            </w:r>
          </w:p>
        </w:tc>
        <w:tc>
          <w:tcPr>
            <w:tcW w:w="600" w:type="pct"/>
          </w:tcPr>
          <w:p w14:paraId="696C17F9" w14:textId="2D9E0D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72E08A3D" w14:textId="237572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368" w:type="pct"/>
          </w:tcPr>
          <w:p w14:paraId="2B243DBF" w14:textId="6BB0AE2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220" w:type="pct"/>
          </w:tcPr>
          <w:p w14:paraId="28619E55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403E378" w14:textId="7416D92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643A3C19" w14:textId="2B94864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29206C31" w14:textId="7BF124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NR_600MHz_APT-Perf</w:t>
            </w:r>
          </w:p>
        </w:tc>
        <w:tc>
          <w:tcPr>
            <w:tcW w:w="513" w:type="pct"/>
          </w:tcPr>
          <w:p w14:paraId="5BE356DC" w14:textId="6D13C9E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3B3B7E00" w14:textId="77777777" w:rsidTr="00635315">
        <w:tc>
          <w:tcPr>
            <w:tcW w:w="452" w:type="pct"/>
          </w:tcPr>
          <w:p w14:paraId="3047ADB5" w14:textId="745D8E1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R4-2303477</w:t>
            </w:r>
          </w:p>
        </w:tc>
        <w:tc>
          <w:tcPr>
            <w:tcW w:w="1069" w:type="pct"/>
          </w:tcPr>
          <w:p w14:paraId="48DFC2B5" w14:textId="44208B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38.176-2: Introduction of NR band n105</w:t>
            </w:r>
          </w:p>
        </w:tc>
        <w:tc>
          <w:tcPr>
            <w:tcW w:w="600" w:type="pct"/>
          </w:tcPr>
          <w:p w14:paraId="4B3D7E4F" w14:textId="2F91BF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79" w:type="pct"/>
          </w:tcPr>
          <w:p w14:paraId="11236D66" w14:textId="0572F29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368" w:type="pct"/>
          </w:tcPr>
          <w:p w14:paraId="1728AD96" w14:textId="25D255A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220" w:type="pct"/>
          </w:tcPr>
          <w:p w14:paraId="0E980A91" w14:textId="112D326D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9DA238E" w14:textId="0DF4470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4092F858" w14:textId="6F54CF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736" w:type="pct"/>
          </w:tcPr>
          <w:p w14:paraId="614E2840" w14:textId="239CB4B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NR_600MHz_APT-Perf</w:t>
            </w:r>
          </w:p>
        </w:tc>
        <w:tc>
          <w:tcPr>
            <w:tcW w:w="513" w:type="pct"/>
          </w:tcPr>
          <w:p w14:paraId="0E6B08C1" w14:textId="4DCD68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A34B5" w14:paraId="20F272C6" w14:textId="77777777" w:rsidTr="00635315">
        <w:tc>
          <w:tcPr>
            <w:tcW w:w="452" w:type="pct"/>
          </w:tcPr>
          <w:p w14:paraId="04E590D7" w14:textId="1029CAF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R4-2300404</w:t>
            </w:r>
          </w:p>
        </w:tc>
        <w:tc>
          <w:tcPr>
            <w:tcW w:w="1069" w:type="pct"/>
          </w:tcPr>
          <w:p w14:paraId="75F24B8A" w14:textId="2E5CC9B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38.307 Addition of FR2 overlapping bands into Annex-A R15</w:t>
            </w:r>
          </w:p>
        </w:tc>
        <w:tc>
          <w:tcPr>
            <w:tcW w:w="600" w:type="pct"/>
          </w:tcPr>
          <w:p w14:paraId="6B48D941" w14:textId="38B427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79" w:type="pct"/>
          </w:tcPr>
          <w:p w14:paraId="64C370A5" w14:textId="7251FEE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38C568A5" w14:textId="4EAC3F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0113</w:t>
            </w:r>
          </w:p>
        </w:tc>
        <w:tc>
          <w:tcPr>
            <w:tcW w:w="220" w:type="pct"/>
          </w:tcPr>
          <w:p w14:paraId="084C61B4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4CEF1C" w14:textId="4107475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237DF245" w14:textId="4F47F6A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1C40687" w14:textId="16CDFA5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3" w:type="pct"/>
          </w:tcPr>
          <w:p w14:paraId="483B2B21" w14:textId="7709089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A196BC9" w14:textId="77777777" w:rsidTr="00635315">
        <w:tc>
          <w:tcPr>
            <w:tcW w:w="452" w:type="pct"/>
          </w:tcPr>
          <w:p w14:paraId="66D04EB6" w14:textId="4C48DE6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R4-2300405</w:t>
            </w:r>
          </w:p>
        </w:tc>
        <w:tc>
          <w:tcPr>
            <w:tcW w:w="1069" w:type="pct"/>
          </w:tcPr>
          <w:p w14:paraId="606898B9" w14:textId="2287F9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38.307 Addition of FR2 overlapping bands into Annex-A R16</w:t>
            </w:r>
          </w:p>
        </w:tc>
        <w:tc>
          <w:tcPr>
            <w:tcW w:w="600" w:type="pct"/>
          </w:tcPr>
          <w:p w14:paraId="27B7CDAC" w14:textId="5575711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79" w:type="pct"/>
          </w:tcPr>
          <w:p w14:paraId="5159F881" w14:textId="158094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039F4F79" w14:textId="00CF3E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0114</w:t>
            </w:r>
          </w:p>
        </w:tc>
        <w:tc>
          <w:tcPr>
            <w:tcW w:w="220" w:type="pct"/>
          </w:tcPr>
          <w:p w14:paraId="11B889EF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F905968" w14:textId="299A188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FC2E4D8" w14:textId="17AC2A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42D1E1E6" w14:textId="42DA964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3" w:type="pct"/>
          </w:tcPr>
          <w:p w14:paraId="08D40D93" w14:textId="56C37A5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2E6FFA32" w14:textId="77777777" w:rsidTr="00635315">
        <w:tc>
          <w:tcPr>
            <w:tcW w:w="452" w:type="pct"/>
          </w:tcPr>
          <w:p w14:paraId="13C182AD" w14:textId="18DE29A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R4-2300406</w:t>
            </w:r>
          </w:p>
        </w:tc>
        <w:tc>
          <w:tcPr>
            <w:tcW w:w="1069" w:type="pct"/>
          </w:tcPr>
          <w:p w14:paraId="01BEDEAC" w14:textId="1DEFDAA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38.307 Addition of FR2 overlapping bands into Annex-A R17</w:t>
            </w:r>
          </w:p>
        </w:tc>
        <w:tc>
          <w:tcPr>
            <w:tcW w:w="600" w:type="pct"/>
          </w:tcPr>
          <w:p w14:paraId="12712C54" w14:textId="15A533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79" w:type="pct"/>
          </w:tcPr>
          <w:p w14:paraId="1ABE3CB5" w14:textId="7DAA44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0F2B99FD" w14:textId="0816CBA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0115</w:t>
            </w:r>
          </w:p>
        </w:tc>
        <w:tc>
          <w:tcPr>
            <w:tcW w:w="220" w:type="pct"/>
          </w:tcPr>
          <w:p w14:paraId="16BF3529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0672CDA" w14:textId="6D90458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130818F" w14:textId="52C8F15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736" w:type="pct"/>
          </w:tcPr>
          <w:p w14:paraId="4CE72709" w14:textId="01DE61C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3" w:type="pct"/>
          </w:tcPr>
          <w:p w14:paraId="5AD1672C" w14:textId="4B5AEA3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7DDC877" w14:textId="77777777" w:rsidTr="00635315">
        <w:tc>
          <w:tcPr>
            <w:tcW w:w="452" w:type="pct"/>
          </w:tcPr>
          <w:p w14:paraId="6B0487C2" w14:textId="2260695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R4-2300108</w:t>
            </w:r>
          </w:p>
        </w:tc>
        <w:tc>
          <w:tcPr>
            <w:tcW w:w="1069" w:type="pct"/>
          </w:tcPr>
          <w:p w14:paraId="27D91E35" w14:textId="67B67FA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TR38.810: Integrating simultaneouly active probe concept in the NFTF method</w:t>
            </w:r>
          </w:p>
        </w:tc>
        <w:tc>
          <w:tcPr>
            <w:tcW w:w="600" w:type="pct"/>
          </w:tcPr>
          <w:p w14:paraId="4F688D20" w14:textId="5F4C215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Chosun University, National Radio Research Agency</w:t>
            </w:r>
          </w:p>
        </w:tc>
        <w:tc>
          <w:tcPr>
            <w:tcW w:w="379" w:type="pct"/>
          </w:tcPr>
          <w:p w14:paraId="78FAF577" w14:textId="06A7706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38.810</w:t>
            </w:r>
          </w:p>
        </w:tc>
        <w:tc>
          <w:tcPr>
            <w:tcW w:w="368" w:type="pct"/>
          </w:tcPr>
          <w:p w14:paraId="4EA7C533" w14:textId="6090E86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220" w:type="pct"/>
          </w:tcPr>
          <w:p w14:paraId="15450FD2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57C9A0C" w14:textId="32318D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82E7F05" w14:textId="321B4EB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5ACBD9A7" w14:textId="5CA6B11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FS_NR_test_methods</w:t>
            </w:r>
          </w:p>
        </w:tc>
        <w:tc>
          <w:tcPr>
            <w:tcW w:w="513" w:type="pct"/>
          </w:tcPr>
          <w:p w14:paraId="5969B8A7" w14:textId="01E5BD6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A34B5" w14:paraId="505CA62D" w14:textId="77777777" w:rsidTr="00635315">
        <w:tc>
          <w:tcPr>
            <w:tcW w:w="452" w:type="pct"/>
          </w:tcPr>
          <w:p w14:paraId="5AEDF2DB" w14:textId="0D5FE01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R4-2301361</w:t>
            </w:r>
          </w:p>
        </w:tc>
        <w:tc>
          <w:tcPr>
            <w:tcW w:w="1069" w:type="pct"/>
          </w:tcPr>
          <w:p w14:paraId="758AA74D" w14:textId="3225BB9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TR38.810: Integrating simultaneouly active probe concept in the NFTF method</w:t>
            </w:r>
          </w:p>
        </w:tc>
        <w:tc>
          <w:tcPr>
            <w:tcW w:w="600" w:type="pct"/>
          </w:tcPr>
          <w:p w14:paraId="63413CD1" w14:textId="6C9A376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Chosun University, National Radio Research Agency</w:t>
            </w:r>
          </w:p>
        </w:tc>
        <w:tc>
          <w:tcPr>
            <w:tcW w:w="379" w:type="pct"/>
          </w:tcPr>
          <w:p w14:paraId="58C703E7" w14:textId="734CDA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38.810</w:t>
            </w:r>
          </w:p>
        </w:tc>
        <w:tc>
          <w:tcPr>
            <w:tcW w:w="368" w:type="pct"/>
          </w:tcPr>
          <w:p w14:paraId="65ED96EC" w14:textId="665867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220" w:type="pct"/>
          </w:tcPr>
          <w:p w14:paraId="66C3CC0D" w14:textId="687703F7" w:rsidR="009A339A" w:rsidRPr="009A339A" w:rsidRDefault="009A339A" w:rsidP="009A339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077F348" w14:textId="38E0002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4BCBB7E" w14:textId="0473E2A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7719C4E" w14:textId="6CCB7A8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FS_NR_test_methods</w:t>
            </w:r>
          </w:p>
        </w:tc>
        <w:tc>
          <w:tcPr>
            <w:tcW w:w="513" w:type="pct"/>
          </w:tcPr>
          <w:p w14:paraId="4C861EE9" w14:textId="5529A1E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A34B5" w14:paraId="5D7F2AAB" w14:textId="77777777" w:rsidTr="00635315">
        <w:tc>
          <w:tcPr>
            <w:tcW w:w="452" w:type="pct"/>
          </w:tcPr>
          <w:p w14:paraId="0A6C12D2" w14:textId="7294CC8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R4-2301663</w:t>
            </w:r>
          </w:p>
        </w:tc>
        <w:tc>
          <w:tcPr>
            <w:tcW w:w="1069" w:type="pct"/>
          </w:tcPr>
          <w:p w14:paraId="6F1ABCBB" w14:textId="5176E17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38.847: BS Conformance, removal of [] for 47GHz Rx test</w:t>
            </w:r>
          </w:p>
        </w:tc>
        <w:tc>
          <w:tcPr>
            <w:tcW w:w="600" w:type="pct"/>
          </w:tcPr>
          <w:p w14:paraId="6FC745D8" w14:textId="58B428E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79" w:type="pct"/>
          </w:tcPr>
          <w:p w14:paraId="4ACF6FAC" w14:textId="1293341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38.847</w:t>
            </w:r>
          </w:p>
        </w:tc>
        <w:tc>
          <w:tcPr>
            <w:tcW w:w="368" w:type="pct"/>
          </w:tcPr>
          <w:p w14:paraId="12FBEB3C" w14:textId="344212F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220" w:type="pct"/>
          </w:tcPr>
          <w:p w14:paraId="657C16CA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48333D9" w14:textId="65DEB2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868FE53" w14:textId="2B69FCC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0EF17E9C" w14:textId="1C130D8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NR_47GHz_band-Perf</w:t>
            </w:r>
          </w:p>
        </w:tc>
        <w:tc>
          <w:tcPr>
            <w:tcW w:w="513" w:type="pct"/>
          </w:tcPr>
          <w:p w14:paraId="6192F2F2" w14:textId="21F9AB9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1FB232DA" w14:textId="77777777" w:rsidTr="00635315">
        <w:tc>
          <w:tcPr>
            <w:tcW w:w="452" w:type="pct"/>
          </w:tcPr>
          <w:p w14:paraId="10CBD8A4" w14:textId="12559E8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R4-2300504</w:t>
            </w:r>
          </w:p>
        </w:tc>
        <w:tc>
          <w:tcPr>
            <w:tcW w:w="1069" w:type="pct"/>
          </w:tcPr>
          <w:p w14:paraId="7742CFD6" w14:textId="79B05A6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 38.852</w:t>
            </w:r>
          </w:p>
        </w:tc>
        <w:tc>
          <w:tcPr>
            <w:tcW w:w="600" w:type="pct"/>
          </w:tcPr>
          <w:p w14:paraId="592C30CA" w14:textId="7D889FF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379" w:type="pct"/>
          </w:tcPr>
          <w:p w14:paraId="0F588C87" w14:textId="7D6EC23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38.852</w:t>
            </w:r>
          </w:p>
        </w:tc>
        <w:tc>
          <w:tcPr>
            <w:tcW w:w="368" w:type="pct"/>
          </w:tcPr>
          <w:p w14:paraId="5313D409" w14:textId="1D1E9ED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20" w:type="pct"/>
          </w:tcPr>
          <w:p w14:paraId="3ABA3191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40C486B" w14:textId="3ABF66C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642E1F3" w14:textId="5BD5E81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EE30025" w14:textId="3836468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NR_RAIL_EU_1900MHz_TDD</w:t>
            </w:r>
          </w:p>
        </w:tc>
        <w:tc>
          <w:tcPr>
            <w:tcW w:w="513" w:type="pct"/>
          </w:tcPr>
          <w:p w14:paraId="25894F41" w14:textId="153C600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4B7F78DC" w14:textId="77777777" w:rsidTr="00635315">
        <w:tc>
          <w:tcPr>
            <w:tcW w:w="452" w:type="pct"/>
          </w:tcPr>
          <w:p w14:paraId="359F1918" w14:textId="744C764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R4-2300503</w:t>
            </w:r>
          </w:p>
        </w:tc>
        <w:tc>
          <w:tcPr>
            <w:tcW w:w="1069" w:type="pct"/>
          </w:tcPr>
          <w:p w14:paraId="339284F0" w14:textId="346239E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 38.853</w:t>
            </w:r>
          </w:p>
        </w:tc>
        <w:tc>
          <w:tcPr>
            <w:tcW w:w="600" w:type="pct"/>
          </w:tcPr>
          <w:p w14:paraId="1702AF26" w14:textId="3754A1C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379" w:type="pct"/>
          </w:tcPr>
          <w:p w14:paraId="5D0614FA" w14:textId="44CFD624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38.853</w:t>
            </w:r>
          </w:p>
        </w:tc>
        <w:tc>
          <w:tcPr>
            <w:tcW w:w="368" w:type="pct"/>
          </w:tcPr>
          <w:p w14:paraId="4D5FA24C" w14:textId="7457046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20" w:type="pct"/>
          </w:tcPr>
          <w:p w14:paraId="68E21187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3C752AB" w14:textId="4951081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0BB2FCE" w14:textId="44B0FD9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3825C8D4" w14:textId="54FDD83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</w:t>
            </w:r>
          </w:p>
        </w:tc>
        <w:tc>
          <w:tcPr>
            <w:tcW w:w="513" w:type="pct"/>
          </w:tcPr>
          <w:p w14:paraId="1C964270" w14:textId="295C4C3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A34B5" w14:paraId="50DE20CA" w14:textId="77777777" w:rsidTr="00635315">
        <w:tc>
          <w:tcPr>
            <w:tcW w:w="452" w:type="pct"/>
          </w:tcPr>
          <w:p w14:paraId="1647E629" w14:textId="749CC8A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R4-2302086</w:t>
            </w:r>
          </w:p>
        </w:tc>
        <w:tc>
          <w:tcPr>
            <w:tcW w:w="1069" w:type="pct"/>
          </w:tcPr>
          <w:p w14:paraId="5F557894" w14:textId="3DCAEF16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38.863 to maintain SAN parts</w:t>
            </w:r>
          </w:p>
        </w:tc>
        <w:tc>
          <w:tcPr>
            <w:tcW w:w="600" w:type="pct"/>
          </w:tcPr>
          <w:p w14:paraId="6CFF9CC1" w14:textId="2D42E3D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79" w:type="pct"/>
          </w:tcPr>
          <w:p w14:paraId="252D93E6" w14:textId="7A2BF94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38.863</w:t>
            </w:r>
          </w:p>
        </w:tc>
        <w:tc>
          <w:tcPr>
            <w:tcW w:w="368" w:type="pct"/>
          </w:tcPr>
          <w:p w14:paraId="608F94BA" w14:textId="04065BB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220" w:type="pct"/>
          </w:tcPr>
          <w:p w14:paraId="7F4989EB" w14:textId="77777777" w:rsidR="009A339A" w:rsidRPr="009A339A" w:rsidRDefault="009A339A" w:rsidP="009A339A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33D0138" w14:textId="02F9C71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6649D22" w14:textId="4356782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736" w:type="pct"/>
          </w:tcPr>
          <w:p w14:paraId="2CECE863" w14:textId="674BFA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179BD8F0" w14:textId="68CDA10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</w:tbl>
    <w:p w14:paraId="63FC6280" w14:textId="77777777" w:rsidR="009A339A" w:rsidRDefault="009A339A" w:rsidP="009A339A"/>
    <w:p w14:paraId="00A895F9" w14:textId="77777777" w:rsidR="009A339A" w:rsidRDefault="009A339A" w:rsidP="009A339A">
      <w:pPr>
        <w:pStyle w:val="Heading2"/>
      </w:pPr>
      <w:r>
        <w:br w:type="page"/>
        <w:t>Annex C: Lists of liaisons</w:t>
      </w:r>
    </w:p>
    <w:p w14:paraId="0DD57A61" w14:textId="77777777" w:rsidR="009A339A" w:rsidRDefault="009A339A" w:rsidP="009A339A">
      <w:pPr>
        <w:pStyle w:val="Heading3"/>
      </w:pPr>
      <w:r>
        <w:t>C1: Incoming liaison statements</w:t>
      </w:r>
    </w:p>
    <w:p w14:paraId="7F921265" w14:textId="77777777" w:rsidR="009A339A" w:rsidRDefault="009A339A" w:rsidP="009A339A">
      <w:pPr>
        <w:pStyle w:val="TH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4358"/>
        <w:gridCol w:w="871"/>
        <w:gridCol w:w="881"/>
        <w:gridCol w:w="1093"/>
      </w:tblGrid>
      <w:tr w:rsidR="009A339A" w14:paraId="1C653C15" w14:textId="77777777" w:rsidTr="00EB72E2">
        <w:tc>
          <w:tcPr>
            <w:tcW w:w="1129" w:type="dxa"/>
          </w:tcPr>
          <w:p w14:paraId="204D41C7" w14:textId="72BEBCC7" w:rsidR="009A339A" w:rsidRDefault="009A339A" w:rsidP="009A339A">
            <w:pPr>
              <w:pStyle w:val="TAH"/>
            </w:pPr>
            <w:r>
              <w:t>Document</w:t>
            </w:r>
          </w:p>
        </w:tc>
        <w:tc>
          <w:tcPr>
            <w:tcW w:w="1276" w:type="dxa"/>
          </w:tcPr>
          <w:p w14:paraId="4EE14190" w14:textId="1A5D259E" w:rsidR="009A339A" w:rsidRDefault="009A339A" w:rsidP="009A339A">
            <w:pPr>
              <w:pStyle w:val="TAH"/>
            </w:pPr>
            <w:r>
              <w:t>Original</w:t>
            </w:r>
          </w:p>
        </w:tc>
        <w:tc>
          <w:tcPr>
            <w:tcW w:w="4358" w:type="dxa"/>
          </w:tcPr>
          <w:p w14:paraId="329D1C16" w14:textId="0278D3AD" w:rsidR="009A339A" w:rsidRDefault="009A339A" w:rsidP="009A339A">
            <w:pPr>
              <w:pStyle w:val="TAH"/>
            </w:pPr>
            <w:r>
              <w:t>Title</w:t>
            </w:r>
          </w:p>
        </w:tc>
        <w:tc>
          <w:tcPr>
            <w:tcW w:w="871" w:type="dxa"/>
          </w:tcPr>
          <w:p w14:paraId="504B4B9D" w14:textId="705D4CF1" w:rsidR="009A339A" w:rsidRDefault="009A339A" w:rsidP="009A339A">
            <w:pPr>
              <w:pStyle w:val="TAH"/>
            </w:pPr>
            <w:r>
              <w:t>From</w:t>
            </w:r>
          </w:p>
        </w:tc>
        <w:tc>
          <w:tcPr>
            <w:tcW w:w="881" w:type="dxa"/>
          </w:tcPr>
          <w:p w14:paraId="73A094C8" w14:textId="465DA321" w:rsidR="009A339A" w:rsidRDefault="009A339A" w:rsidP="009A339A">
            <w:pPr>
              <w:pStyle w:val="TAH"/>
            </w:pPr>
            <w:r>
              <w:t>Decision</w:t>
            </w:r>
          </w:p>
        </w:tc>
        <w:tc>
          <w:tcPr>
            <w:tcW w:w="1093" w:type="dxa"/>
          </w:tcPr>
          <w:p w14:paraId="7278B92F" w14:textId="1147F0D9" w:rsidR="009A339A" w:rsidRDefault="009A339A" w:rsidP="009A339A">
            <w:pPr>
              <w:pStyle w:val="TAH"/>
            </w:pPr>
            <w:r>
              <w:t>Reply TDoc</w:t>
            </w:r>
          </w:p>
        </w:tc>
      </w:tr>
      <w:tr w:rsidR="009A339A" w14:paraId="2AF9B576" w14:textId="77777777" w:rsidTr="00EB72E2">
        <w:tc>
          <w:tcPr>
            <w:tcW w:w="1129" w:type="dxa"/>
          </w:tcPr>
          <w:p w14:paraId="7D05B740" w14:textId="48B32AC3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R4-2300004</w:t>
            </w:r>
          </w:p>
        </w:tc>
        <w:tc>
          <w:tcPr>
            <w:tcW w:w="1276" w:type="dxa"/>
          </w:tcPr>
          <w:p w14:paraId="5F53FC46" w14:textId="1C7C4B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R1-2212830</w:t>
            </w:r>
          </w:p>
        </w:tc>
        <w:tc>
          <w:tcPr>
            <w:tcW w:w="4358" w:type="dxa"/>
          </w:tcPr>
          <w:p w14:paraId="3401E42B" w14:textId="67763824" w:rsidR="009A339A" w:rsidRPr="00EB72E2" w:rsidRDefault="009A339A" w:rsidP="009A339A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LS to RAN4 and RAN2 on L3-RSSI measurement for NR up to 71GHz</w:t>
            </w:r>
          </w:p>
        </w:tc>
        <w:tc>
          <w:tcPr>
            <w:tcW w:w="871" w:type="dxa"/>
          </w:tcPr>
          <w:p w14:paraId="479B1E30" w14:textId="3D54B06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881" w:type="dxa"/>
          </w:tcPr>
          <w:p w14:paraId="24E1E5BD" w14:textId="74FFDB12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09375662" w14:textId="16842D3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9A339A" w14:paraId="7C506FB0" w14:textId="77777777" w:rsidTr="00EB72E2">
        <w:tc>
          <w:tcPr>
            <w:tcW w:w="1129" w:type="dxa"/>
          </w:tcPr>
          <w:p w14:paraId="7460DF37" w14:textId="34D99F49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R4-2300005</w:t>
            </w:r>
          </w:p>
        </w:tc>
        <w:tc>
          <w:tcPr>
            <w:tcW w:w="1276" w:type="dxa"/>
          </w:tcPr>
          <w:p w14:paraId="4360254F" w14:textId="1BC0802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R1-2212897</w:t>
            </w:r>
          </w:p>
        </w:tc>
        <w:tc>
          <w:tcPr>
            <w:tcW w:w="4358" w:type="dxa"/>
          </w:tcPr>
          <w:p w14:paraId="5A8429EE" w14:textId="4301EADB" w:rsidR="009A339A" w:rsidRPr="00EB72E2" w:rsidRDefault="009A339A" w:rsidP="009A339A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LS on updated Rel-17 RAN1 UE features lists for NR after RAN1#111</w:t>
            </w:r>
          </w:p>
        </w:tc>
        <w:tc>
          <w:tcPr>
            <w:tcW w:w="871" w:type="dxa"/>
          </w:tcPr>
          <w:p w14:paraId="1B496E53" w14:textId="3B9BA95A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881" w:type="dxa"/>
          </w:tcPr>
          <w:p w14:paraId="6B1A17FA" w14:textId="5DBCBAB5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6316CA01" w14:textId="2C53A9D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9A339A" w14:paraId="168E9992" w14:textId="77777777" w:rsidTr="00EB72E2">
        <w:tc>
          <w:tcPr>
            <w:tcW w:w="1129" w:type="dxa"/>
          </w:tcPr>
          <w:p w14:paraId="5D9B6DE2" w14:textId="77A628FD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R4-2300006</w:t>
            </w:r>
          </w:p>
        </w:tc>
        <w:tc>
          <w:tcPr>
            <w:tcW w:w="1276" w:type="dxa"/>
          </w:tcPr>
          <w:p w14:paraId="2ED35536" w14:textId="3C7F5F88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R1-2212910</w:t>
            </w:r>
          </w:p>
        </w:tc>
        <w:tc>
          <w:tcPr>
            <w:tcW w:w="4358" w:type="dxa"/>
          </w:tcPr>
          <w:p w14:paraId="7C78D7D9" w14:textId="7D80B45A" w:rsidR="009A339A" w:rsidRPr="00EB72E2" w:rsidRDefault="009A339A" w:rsidP="009A339A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Reply LS to RAN4 on NCR-MT transmission and Beam correspondence</w:t>
            </w:r>
          </w:p>
        </w:tc>
        <w:tc>
          <w:tcPr>
            <w:tcW w:w="871" w:type="dxa"/>
          </w:tcPr>
          <w:p w14:paraId="42FD9ADD" w14:textId="4D93D9A1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881" w:type="dxa"/>
          </w:tcPr>
          <w:p w14:paraId="162AF405" w14:textId="3C10D5EC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08E00E3B" w14:textId="6CEB8FC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9A339A" w14:paraId="3D3FEC1E" w14:textId="77777777" w:rsidTr="00EB72E2">
        <w:tc>
          <w:tcPr>
            <w:tcW w:w="1129" w:type="dxa"/>
          </w:tcPr>
          <w:p w14:paraId="4C15495E" w14:textId="585210D7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R4-2300007</w:t>
            </w:r>
          </w:p>
        </w:tc>
        <w:tc>
          <w:tcPr>
            <w:tcW w:w="1276" w:type="dxa"/>
          </w:tcPr>
          <w:p w14:paraId="67AC7AAE" w14:textId="5F5CEF0E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R1-2212917</w:t>
            </w:r>
          </w:p>
        </w:tc>
        <w:tc>
          <w:tcPr>
            <w:tcW w:w="4358" w:type="dxa"/>
          </w:tcPr>
          <w:p w14:paraId="5EEB55C0" w14:textId="0B4BDBF5" w:rsidR="009A339A" w:rsidRPr="00EB72E2" w:rsidRDefault="009A339A" w:rsidP="009A339A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LS to RAN4 for further information on RAN1 assumptions for LLS performance evaluation of MPR/PAR reduction solutions</w:t>
            </w:r>
          </w:p>
        </w:tc>
        <w:tc>
          <w:tcPr>
            <w:tcW w:w="871" w:type="dxa"/>
          </w:tcPr>
          <w:p w14:paraId="0545A036" w14:textId="784200BF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881" w:type="dxa"/>
          </w:tcPr>
          <w:p w14:paraId="5B1FFBF3" w14:textId="172388D0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75118C4A" w14:textId="49445CEB" w:rsidR="009A339A" w:rsidRPr="009A339A" w:rsidRDefault="009A339A" w:rsidP="009A339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EB72E2" w14:paraId="15CB6820" w14:textId="77777777" w:rsidTr="00EB72E2">
        <w:tc>
          <w:tcPr>
            <w:tcW w:w="1129" w:type="dxa"/>
          </w:tcPr>
          <w:p w14:paraId="2B5754C6" w14:textId="376645D4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R4-2300008</w:t>
            </w:r>
          </w:p>
        </w:tc>
        <w:tc>
          <w:tcPr>
            <w:tcW w:w="1276" w:type="dxa"/>
          </w:tcPr>
          <w:p w14:paraId="505BFEAE" w14:textId="6991AFD1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R1-2212919</w:t>
            </w:r>
          </w:p>
        </w:tc>
        <w:tc>
          <w:tcPr>
            <w:tcW w:w="4358" w:type="dxa"/>
          </w:tcPr>
          <w:p w14:paraId="74462F60" w14:textId="1512C656" w:rsidR="00EB72E2" w:rsidRPr="00EB72E2" w:rsidRDefault="00EB72E2" w:rsidP="00EB72E2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LS on NR support for dedicated spectrum less than 5MHz for FR1</w:t>
            </w:r>
          </w:p>
        </w:tc>
        <w:tc>
          <w:tcPr>
            <w:tcW w:w="871" w:type="dxa"/>
          </w:tcPr>
          <w:p w14:paraId="439471BB" w14:textId="0C4F89D1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881" w:type="dxa"/>
          </w:tcPr>
          <w:p w14:paraId="30DBF684" w14:textId="5A838F80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018CE8CB" w14:textId="04251B0A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EB72E2" w14:paraId="557BB98C" w14:textId="77777777" w:rsidTr="00EB72E2">
        <w:tc>
          <w:tcPr>
            <w:tcW w:w="1129" w:type="dxa"/>
          </w:tcPr>
          <w:p w14:paraId="26EEDD1D" w14:textId="38F31B1E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R4-2300009</w:t>
            </w:r>
          </w:p>
        </w:tc>
        <w:tc>
          <w:tcPr>
            <w:tcW w:w="1276" w:type="dxa"/>
          </w:tcPr>
          <w:p w14:paraId="34A5590F" w14:textId="3163806B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R1-2212948</w:t>
            </w:r>
          </w:p>
        </w:tc>
        <w:tc>
          <w:tcPr>
            <w:tcW w:w="4358" w:type="dxa"/>
          </w:tcPr>
          <w:p w14:paraId="46565EC7" w14:textId="2B4B63DF" w:rsidR="00EB72E2" w:rsidRPr="00EB72E2" w:rsidRDefault="00EB72E2" w:rsidP="00EB72E2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LS on RAN1 agreements for L1/L2-based inter-cell mobility</w:t>
            </w:r>
          </w:p>
        </w:tc>
        <w:tc>
          <w:tcPr>
            <w:tcW w:w="871" w:type="dxa"/>
          </w:tcPr>
          <w:p w14:paraId="7A7ED952" w14:textId="2E7AA953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RAN1</w:t>
            </w:r>
          </w:p>
        </w:tc>
        <w:tc>
          <w:tcPr>
            <w:tcW w:w="881" w:type="dxa"/>
          </w:tcPr>
          <w:p w14:paraId="6F64279B" w14:textId="1E8AF393" w:rsidR="00EB72E2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70505938" w14:textId="53AF16EF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EB72E2" w14:paraId="0B0ECEED" w14:textId="77777777" w:rsidTr="00EB72E2">
        <w:tc>
          <w:tcPr>
            <w:tcW w:w="1129" w:type="dxa"/>
          </w:tcPr>
          <w:p w14:paraId="3BB9AA3F" w14:textId="616421AB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R4-2300010</w:t>
            </w:r>
          </w:p>
        </w:tc>
        <w:tc>
          <w:tcPr>
            <w:tcW w:w="1276" w:type="dxa"/>
          </w:tcPr>
          <w:p w14:paraId="5CC519C3" w14:textId="51424B42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R1-2212963</w:t>
            </w:r>
          </w:p>
        </w:tc>
        <w:tc>
          <w:tcPr>
            <w:tcW w:w="4358" w:type="dxa"/>
          </w:tcPr>
          <w:p w14:paraId="107A36BE" w14:textId="06432D8B" w:rsidR="00EB72E2" w:rsidRPr="00EB72E2" w:rsidRDefault="00EB72E2" w:rsidP="00EB72E2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LS on interference modelling for duplex evolution</w:t>
            </w:r>
          </w:p>
        </w:tc>
        <w:tc>
          <w:tcPr>
            <w:tcW w:w="871" w:type="dxa"/>
          </w:tcPr>
          <w:p w14:paraId="3B92D5E4" w14:textId="32BEB151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RAN1</w:t>
            </w:r>
          </w:p>
        </w:tc>
        <w:tc>
          <w:tcPr>
            <w:tcW w:w="881" w:type="dxa"/>
          </w:tcPr>
          <w:p w14:paraId="0B244E85" w14:textId="7F0FA211" w:rsidR="00EB72E2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0AE4EAC2" w14:textId="15C95ED0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EB72E2" w14:paraId="2337D2CF" w14:textId="77777777" w:rsidTr="00EB72E2">
        <w:tc>
          <w:tcPr>
            <w:tcW w:w="1129" w:type="dxa"/>
          </w:tcPr>
          <w:p w14:paraId="27D9027A" w14:textId="596C79CE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R4-2300011</w:t>
            </w:r>
          </w:p>
        </w:tc>
        <w:tc>
          <w:tcPr>
            <w:tcW w:w="1276" w:type="dxa"/>
          </w:tcPr>
          <w:p w14:paraId="4B40B772" w14:textId="774DFA44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R1-2212999</w:t>
            </w:r>
          </w:p>
        </w:tc>
        <w:tc>
          <w:tcPr>
            <w:tcW w:w="4358" w:type="dxa"/>
          </w:tcPr>
          <w:p w14:paraId="0CCA61F1" w14:textId="5A36E491" w:rsidR="00EB72E2" w:rsidRPr="00EB72E2" w:rsidRDefault="00EB72E2" w:rsidP="00EB72E2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LS to RAN4 on low-power wake-up receiver architectures</w:t>
            </w:r>
          </w:p>
        </w:tc>
        <w:tc>
          <w:tcPr>
            <w:tcW w:w="871" w:type="dxa"/>
          </w:tcPr>
          <w:p w14:paraId="4B1BFFA4" w14:textId="58A533EF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RAN1</w:t>
            </w:r>
          </w:p>
        </w:tc>
        <w:tc>
          <w:tcPr>
            <w:tcW w:w="881" w:type="dxa"/>
          </w:tcPr>
          <w:p w14:paraId="0C2B0D0D" w14:textId="6947161F" w:rsidR="00EB72E2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6AA0505C" w14:textId="672884D1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EB72E2" w14:paraId="3B1B0688" w14:textId="77777777" w:rsidTr="00EB72E2">
        <w:tc>
          <w:tcPr>
            <w:tcW w:w="1129" w:type="dxa"/>
          </w:tcPr>
          <w:p w14:paraId="2F9F0C91" w14:textId="3189C820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R4-2300012</w:t>
            </w:r>
          </w:p>
        </w:tc>
        <w:tc>
          <w:tcPr>
            <w:tcW w:w="1276" w:type="dxa"/>
          </w:tcPr>
          <w:p w14:paraId="03B1E774" w14:textId="0586F400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R1-2213001</w:t>
            </w:r>
          </w:p>
        </w:tc>
        <w:tc>
          <w:tcPr>
            <w:tcW w:w="4358" w:type="dxa"/>
          </w:tcPr>
          <w:p w14:paraId="5B08F946" w14:textId="06EB7BED" w:rsidR="00EB72E2" w:rsidRPr="00EB72E2" w:rsidRDefault="00EB72E2" w:rsidP="00EB72E2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Reply LS on RACH-less handover in NTN</w:t>
            </w:r>
          </w:p>
        </w:tc>
        <w:tc>
          <w:tcPr>
            <w:tcW w:w="871" w:type="dxa"/>
          </w:tcPr>
          <w:p w14:paraId="024FCBC0" w14:textId="54C64AEA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RAN1</w:t>
            </w:r>
          </w:p>
        </w:tc>
        <w:tc>
          <w:tcPr>
            <w:tcW w:w="881" w:type="dxa"/>
          </w:tcPr>
          <w:p w14:paraId="4A4825A5" w14:textId="187C32CD" w:rsidR="00EB72E2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4CD8FAD1" w14:textId="6FB59306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EB72E2" w14:paraId="37CE03D8" w14:textId="77777777" w:rsidTr="00EB72E2">
        <w:tc>
          <w:tcPr>
            <w:tcW w:w="1129" w:type="dxa"/>
          </w:tcPr>
          <w:p w14:paraId="3C385D33" w14:textId="0DCF49DF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R4-2300013</w:t>
            </w:r>
          </w:p>
        </w:tc>
        <w:tc>
          <w:tcPr>
            <w:tcW w:w="1276" w:type="dxa"/>
          </w:tcPr>
          <w:p w14:paraId="595C390E" w14:textId="254B49B1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R2-2212988</w:t>
            </w:r>
          </w:p>
        </w:tc>
        <w:tc>
          <w:tcPr>
            <w:tcW w:w="4358" w:type="dxa"/>
          </w:tcPr>
          <w:p w14:paraId="4205AB86" w14:textId="12FDE022" w:rsidR="00EB72E2" w:rsidRPr="00EB72E2" w:rsidRDefault="00EB72E2" w:rsidP="00EB72E2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Reply LS on L1 measurement and configurations for LTM</w:t>
            </w:r>
          </w:p>
        </w:tc>
        <w:tc>
          <w:tcPr>
            <w:tcW w:w="871" w:type="dxa"/>
          </w:tcPr>
          <w:p w14:paraId="6E91FA8F" w14:textId="5634CCD9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RAN2</w:t>
            </w:r>
          </w:p>
        </w:tc>
        <w:tc>
          <w:tcPr>
            <w:tcW w:w="881" w:type="dxa"/>
          </w:tcPr>
          <w:p w14:paraId="714639B4" w14:textId="23D641FF" w:rsidR="00EB72E2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2E20B50A" w14:textId="6DAE8E01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EB72E2" w14:paraId="1FA688ED" w14:textId="77777777" w:rsidTr="00EB72E2">
        <w:tc>
          <w:tcPr>
            <w:tcW w:w="1129" w:type="dxa"/>
          </w:tcPr>
          <w:p w14:paraId="75764CAF" w14:textId="6451A61C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R4-2300014</w:t>
            </w:r>
          </w:p>
        </w:tc>
        <w:tc>
          <w:tcPr>
            <w:tcW w:w="1276" w:type="dxa"/>
          </w:tcPr>
          <w:p w14:paraId="5668BFE5" w14:textId="5456CCCA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R2-2213018</w:t>
            </w:r>
          </w:p>
        </w:tc>
        <w:tc>
          <w:tcPr>
            <w:tcW w:w="4358" w:type="dxa"/>
          </w:tcPr>
          <w:p w14:paraId="0B96AACE" w14:textId="308C3233" w:rsidR="00EB72E2" w:rsidRPr="00EB72E2" w:rsidRDefault="00EB72E2" w:rsidP="00EB72E2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Reply LS on information for neighbor/target cell in IoT NTN</w:t>
            </w:r>
          </w:p>
        </w:tc>
        <w:tc>
          <w:tcPr>
            <w:tcW w:w="871" w:type="dxa"/>
          </w:tcPr>
          <w:p w14:paraId="2E2368EB" w14:textId="42A37281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RAN2</w:t>
            </w:r>
          </w:p>
        </w:tc>
        <w:tc>
          <w:tcPr>
            <w:tcW w:w="881" w:type="dxa"/>
          </w:tcPr>
          <w:p w14:paraId="1F7CCF2C" w14:textId="5C8AA94F" w:rsidR="00EB72E2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12248F9F" w14:textId="4E8E19BC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EB72E2" w14:paraId="2DD16C6A" w14:textId="77777777" w:rsidTr="00EB72E2">
        <w:tc>
          <w:tcPr>
            <w:tcW w:w="1129" w:type="dxa"/>
          </w:tcPr>
          <w:p w14:paraId="52DFAE7C" w14:textId="2B5E5F8F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R4-2300015</w:t>
            </w:r>
          </w:p>
        </w:tc>
        <w:tc>
          <w:tcPr>
            <w:tcW w:w="1276" w:type="dxa"/>
          </w:tcPr>
          <w:p w14:paraId="6A35A256" w14:textId="20FB31C8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R2-2213064</w:t>
            </w:r>
          </w:p>
        </w:tc>
        <w:tc>
          <w:tcPr>
            <w:tcW w:w="4358" w:type="dxa"/>
          </w:tcPr>
          <w:p w14:paraId="26A1AE89" w14:textId="0D6E8AB3" w:rsidR="00EB72E2" w:rsidRPr="00EB72E2" w:rsidRDefault="00EB72E2" w:rsidP="00EB72E2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Reply LS on reference SSB for s-MeasureConfig checking</w:t>
            </w:r>
          </w:p>
        </w:tc>
        <w:tc>
          <w:tcPr>
            <w:tcW w:w="871" w:type="dxa"/>
          </w:tcPr>
          <w:p w14:paraId="23B189D3" w14:textId="136C9841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RAN2</w:t>
            </w:r>
          </w:p>
        </w:tc>
        <w:tc>
          <w:tcPr>
            <w:tcW w:w="881" w:type="dxa"/>
          </w:tcPr>
          <w:p w14:paraId="6D012523" w14:textId="3C7E1990" w:rsidR="00EB72E2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5FFAA679" w14:textId="4CA7821A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EB72E2" w14:paraId="3A2B419D" w14:textId="77777777" w:rsidTr="00EB72E2">
        <w:tc>
          <w:tcPr>
            <w:tcW w:w="1129" w:type="dxa"/>
          </w:tcPr>
          <w:p w14:paraId="5638ED08" w14:textId="5E84AD31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R4-2300016</w:t>
            </w:r>
          </w:p>
        </w:tc>
        <w:tc>
          <w:tcPr>
            <w:tcW w:w="1276" w:type="dxa"/>
          </w:tcPr>
          <w:p w14:paraId="60EA3388" w14:textId="5FB19BAC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R2-2213069</w:t>
            </w:r>
          </w:p>
        </w:tc>
        <w:tc>
          <w:tcPr>
            <w:tcW w:w="4358" w:type="dxa"/>
          </w:tcPr>
          <w:p w14:paraId="13C7CA44" w14:textId="64CBA308" w:rsidR="00EB72E2" w:rsidRPr="00EB72E2" w:rsidRDefault="00EB72E2" w:rsidP="00EB72E2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Reply LS on configuring margin for 1 Rx RedCap UEs</w:t>
            </w:r>
          </w:p>
        </w:tc>
        <w:tc>
          <w:tcPr>
            <w:tcW w:w="871" w:type="dxa"/>
          </w:tcPr>
          <w:p w14:paraId="72A74EB8" w14:textId="4819C3D7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RAN2</w:t>
            </w:r>
          </w:p>
        </w:tc>
        <w:tc>
          <w:tcPr>
            <w:tcW w:w="881" w:type="dxa"/>
          </w:tcPr>
          <w:p w14:paraId="1783D5A4" w14:textId="513702A6" w:rsidR="00EB72E2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37A7C487" w14:textId="466D8707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EB72E2" w14:paraId="74663421" w14:textId="77777777" w:rsidTr="00EB72E2">
        <w:tc>
          <w:tcPr>
            <w:tcW w:w="1129" w:type="dxa"/>
          </w:tcPr>
          <w:p w14:paraId="7A83CCCB" w14:textId="22F50C24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R4-2300017</w:t>
            </w:r>
          </w:p>
        </w:tc>
        <w:tc>
          <w:tcPr>
            <w:tcW w:w="1276" w:type="dxa"/>
          </w:tcPr>
          <w:p w14:paraId="2D54784A" w14:textId="3BAE0368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R2-2213312</w:t>
            </w:r>
          </w:p>
        </w:tc>
        <w:tc>
          <w:tcPr>
            <w:tcW w:w="4358" w:type="dxa"/>
          </w:tcPr>
          <w:p w14:paraId="1C978221" w14:textId="733A57F9" w:rsidR="00EB72E2" w:rsidRPr="00EB72E2" w:rsidRDefault="00EB72E2" w:rsidP="00EB72E2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Reply LS on new contiguous BW classes for legacy networks</w:t>
            </w:r>
          </w:p>
        </w:tc>
        <w:tc>
          <w:tcPr>
            <w:tcW w:w="871" w:type="dxa"/>
          </w:tcPr>
          <w:p w14:paraId="7B67FE42" w14:textId="1F7ADADC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RAN2</w:t>
            </w:r>
          </w:p>
        </w:tc>
        <w:tc>
          <w:tcPr>
            <w:tcW w:w="881" w:type="dxa"/>
          </w:tcPr>
          <w:p w14:paraId="5F9214BF" w14:textId="72E1E085" w:rsidR="00EB72E2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0232DD73" w14:textId="5E6F4B5F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EB72E2" w14:paraId="3BD07AB4" w14:textId="77777777" w:rsidTr="00EB72E2">
        <w:tc>
          <w:tcPr>
            <w:tcW w:w="1129" w:type="dxa"/>
          </w:tcPr>
          <w:p w14:paraId="36A53A1C" w14:textId="2DDF84AA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R4-2300018</w:t>
            </w:r>
          </w:p>
        </w:tc>
        <w:tc>
          <w:tcPr>
            <w:tcW w:w="1276" w:type="dxa"/>
          </w:tcPr>
          <w:p w14:paraId="7BB32400" w14:textId="1DC5722B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R2-2213350</w:t>
            </w:r>
          </w:p>
        </w:tc>
        <w:tc>
          <w:tcPr>
            <w:tcW w:w="4358" w:type="dxa"/>
          </w:tcPr>
          <w:p w14:paraId="2279206B" w14:textId="204DE525" w:rsidR="00EB72E2" w:rsidRPr="00EB72E2" w:rsidRDefault="00EB72E2" w:rsidP="00EB72E2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LS on support of per FR PRS gap</w:t>
            </w:r>
          </w:p>
        </w:tc>
        <w:tc>
          <w:tcPr>
            <w:tcW w:w="871" w:type="dxa"/>
          </w:tcPr>
          <w:p w14:paraId="1BDD6BA2" w14:textId="472AF5E6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RAN2</w:t>
            </w:r>
          </w:p>
        </w:tc>
        <w:tc>
          <w:tcPr>
            <w:tcW w:w="881" w:type="dxa"/>
          </w:tcPr>
          <w:p w14:paraId="1876F9A0" w14:textId="6EAB5B7E" w:rsidR="00EB72E2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27532573" w14:textId="3EE1E4C3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EB72E2" w14:paraId="19D99399" w14:textId="77777777" w:rsidTr="00EB72E2">
        <w:tc>
          <w:tcPr>
            <w:tcW w:w="1129" w:type="dxa"/>
          </w:tcPr>
          <w:p w14:paraId="480021A2" w14:textId="72F14173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R4-2300019</w:t>
            </w:r>
          </w:p>
        </w:tc>
        <w:tc>
          <w:tcPr>
            <w:tcW w:w="1276" w:type="dxa"/>
          </w:tcPr>
          <w:p w14:paraId="48172050" w14:textId="3AB996BD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R3-226829</w:t>
            </w:r>
          </w:p>
        </w:tc>
        <w:tc>
          <w:tcPr>
            <w:tcW w:w="4358" w:type="dxa"/>
          </w:tcPr>
          <w:p w14:paraId="3A3F7C72" w14:textId="675C6F51" w:rsidR="00EB72E2" w:rsidRPr="00EB72E2" w:rsidRDefault="00EB72E2" w:rsidP="00EB72E2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Reply LS on L1 intra- and inter- frequency measurement and configurations for L1/L2-based inter-cell mobility</w:t>
            </w:r>
          </w:p>
        </w:tc>
        <w:tc>
          <w:tcPr>
            <w:tcW w:w="871" w:type="dxa"/>
          </w:tcPr>
          <w:p w14:paraId="30960405" w14:textId="56285970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RAN3</w:t>
            </w:r>
          </w:p>
        </w:tc>
        <w:tc>
          <w:tcPr>
            <w:tcW w:w="881" w:type="dxa"/>
          </w:tcPr>
          <w:p w14:paraId="06250F28" w14:textId="7B11ED92" w:rsidR="00EB72E2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56C3351E" w14:textId="79D3E6FB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EB72E2" w14:paraId="37B5B937" w14:textId="77777777" w:rsidTr="00EB72E2">
        <w:tc>
          <w:tcPr>
            <w:tcW w:w="1129" w:type="dxa"/>
          </w:tcPr>
          <w:p w14:paraId="4B0003F0" w14:textId="2C68D4DC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R4-2300020</w:t>
            </w:r>
          </w:p>
        </w:tc>
        <w:tc>
          <w:tcPr>
            <w:tcW w:w="1276" w:type="dxa"/>
          </w:tcPr>
          <w:p w14:paraId="5AA3E03C" w14:textId="7CD8B68F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R5-227628</w:t>
            </w:r>
          </w:p>
        </w:tc>
        <w:tc>
          <w:tcPr>
            <w:tcW w:w="4358" w:type="dxa"/>
          </w:tcPr>
          <w:p w14:paraId="5BDE33AA" w14:textId="60275D13" w:rsidR="00EB72E2" w:rsidRPr="00EB72E2" w:rsidRDefault="00EB72E2" w:rsidP="00EB72E2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Response to RAN4 LS on feasibility of UE initiated SDT transmission in RRC_INACTIVE for RRM requirements</w:t>
            </w:r>
          </w:p>
        </w:tc>
        <w:tc>
          <w:tcPr>
            <w:tcW w:w="871" w:type="dxa"/>
          </w:tcPr>
          <w:p w14:paraId="7670E0BD" w14:textId="64FBF234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RAN5</w:t>
            </w:r>
          </w:p>
        </w:tc>
        <w:tc>
          <w:tcPr>
            <w:tcW w:w="881" w:type="dxa"/>
          </w:tcPr>
          <w:p w14:paraId="636AA6A6" w14:textId="51512F95" w:rsidR="00EB72E2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0D880F0A" w14:textId="329B3F78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EB72E2" w14:paraId="0727AD9B" w14:textId="77777777" w:rsidTr="00EB72E2">
        <w:tc>
          <w:tcPr>
            <w:tcW w:w="1129" w:type="dxa"/>
          </w:tcPr>
          <w:p w14:paraId="518F50DD" w14:textId="4CBACDF8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R4-2300021</w:t>
            </w:r>
          </w:p>
        </w:tc>
        <w:tc>
          <w:tcPr>
            <w:tcW w:w="1276" w:type="dxa"/>
          </w:tcPr>
          <w:p w14:paraId="021E1EFB" w14:textId="20E08D5A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R5-227958</w:t>
            </w:r>
          </w:p>
        </w:tc>
        <w:tc>
          <w:tcPr>
            <w:tcW w:w="4358" w:type="dxa"/>
          </w:tcPr>
          <w:p w14:paraId="58973DDA" w14:textId="612A9C42" w:rsidR="00EB72E2" w:rsidRPr="00EB72E2" w:rsidRDefault="00EB72E2" w:rsidP="00EB72E2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Clarity on 15dBm output power requirement for NS_41</w:t>
            </w:r>
          </w:p>
        </w:tc>
        <w:tc>
          <w:tcPr>
            <w:tcW w:w="871" w:type="dxa"/>
          </w:tcPr>
          <w:p w14:paraId="3D2CB6A7" w14:textId="3087B0E6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RAN5</w:t>
            </w:r>
          </w:p>
        </w:tc>
        <w:tc>
          <w:tcPr>
            <w:tcW w:w="881" w:type="dxa"/>
          </w:tcPr>
          <w:p w14:paraId="77680912" w14:textId="08DEBE5B" w:rsidR="00EB72E2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6D30E0A9" w14:textId="643961C7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EB72E2" w14:paraId="044FB636" w14:textId="77777777" w:rsidTr="00EB72E2">
        <w:tc>
          <w:tcPr>
            <w:tcW w:w="1129" w:type="dxa"/>
          </w:tcPr>
          <w:p w14:paraId="183BD0AD" w14:textId="357C78F6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R4-2300022</w:t>
            </w:r>
          </w:p>
        </w:tc>
        <w:tc>
          <w:tcPr>
            <w:tcW w:w="1276" w:type="dxa"/>
          </w:tcPr>
          <w:p w14:paraId="49C14D9F" w14:textId="619B83D8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R5-228034</w:t>
            </w:r>
          </w:p>
        </w:tc>
        <w:tc>
          <w:tcPr>
            <w:tcW w:w="4358" w:type="dxa"/>
          </w:tcPr>
          <w:p w14:paraId="17CB9F43" w14:textId="3AB98192" w:rsidR="00EB72E2" w:rsidRPr="00EB72E2" w:rsidRDefault="00EB72E2" w:rsidP="00EB72E2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LS on applicability of requirements for RedCap UE</w:t>
            </w:r>
          </w:p>
        </w:tc>
        <w:tc>
          <w:tcPr>
            <w:tcW w:w="871" w:type="dxa"/>
          </w:tcPr>
          <w:p w14:paraId="79A9804A" w14:textId="609A32A2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RAN5</w:t>
            </w:r>
          </w:p>
        </w:tc>
        <w:tc>
          <w:tcPr>
            <w:tcW w:w="881" w:type="dxa"/>
          </w:tcPr>
          <w:p w14:paraId="76AB8480" w14:textId="0868FC64" w:rsidR="00EB72E2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2D0718D0" w14:textId="3EA74DC9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EB72E2" w14:paraId="2D72EF3F" w14:textId="77777777" w:rsidTr="00EB72E2">
        <w:tc>
          <w:tcPr>
            <w:tcW w:w="1129" w:type="dxa"/>
          </w:tcPr>
          <w:p w14:paraId="0FEACE67" w14:textId="0339555B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R4-2300023</w:t>
            </w:r>
          </w:p>
        </w:tc>
        <w:tc>
          <w:tcPr>
            <w:tcW w:w="1276" w:type="dxa"/>
          </w:tcPr>
          <w:p w14:paraId="3DFD0BED" w14:textId="261DE09E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S2-2211437</w:t>
            </w:r>
          </w:p>
        </w:tc>
        <w:tc>
          <w:tcPr>
            <w:tcW w:w="4358" w:type="dxa"/>
          </w:tcPr>
          <w:p w14:paraId="2FBF5A04" w14:textId="79AC7F99" w:rsidR="00EB72E2" w:rsidRPr="00EB72E2" w:rsidRDefault="00EB72E2" w:rsidP="00EB72E2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Reply LS on FS_VMR solutions review</w:t>
            </w:r>
          </w:p>
        </w:tc>
        <w:tc>
          <w:tcPr>
            <w:tcW w:w="871" w:type="dxa"/>
          </w:tcPr>
          <w:p w14:paraId="5AED19E7" w14:textId="16954AD8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SA2</w:t>
            </w:r>
          </w:p>
        </w:tc>
        <w:tc>
          <w:tcPr>
            <w:tcW w:w="881" w:type="dxa"/>
          </w:tcPr>
          <w:p w14:paraId="55079393" w14:textId="33600078" w:rsidR="00EB72E2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1EB55462" w14:textId="04FEDD61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EB72E2" w14:paraId="3D58EEAA" w14:textId="77777777" w:rsidTr="00EB72E2">
        <w:tc>
          <w:tcPr>
            <w:tcW w:w="1129" w:type="dxa"/>
          </w:tcPr>
          <w:p w14:paraId="2D510DD8" w14:textId="498C2B52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R4-2300024</w:t>
            </w:r>
          </w:p>
        </w:tc>
        <w:tc>
          <w:tcPr>
            <w:tcW w:w="1276" w:type="dxa"/>
          </w:tcPr>
          <w:p w14:paraId="198CD5A9" w14:textId="633EDD7F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TSGAP74_003</w:t>
            </w:r>
          </w:p>
        </w:tc>
        <w:tc>
          <w:tcPr>
            <w:tcW w:w="4358" w:type="dxa"/>
          </w:tcPr>
          <w:p w14:paraId="4AED8518" w14:textId="69A80E4F" w:rsidR="00EB72E2" w:rsidRPr="00EB72E2" w:rsidRDefault="00EB72E2" w:rsidP="00EB72E2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OTA LTE UE TRP and TRS Requirements</w:t>
            </w:r>
          </w:p>
        </w:tc>
        <w:tc>
          <w:tcPr>
            <w:tcW w:w="871" w:type="dxa"/>
          </w:tcPr>
          <w:p w14:paraId="1517B540" w14:textId="7864F9B6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GSMA</w:t>
            </w:r>
          </w:p>
        </w:tc>
        <w:tc>
          <w:tcPr>
            <w:tcW w:w="881" w:type="dxa"/>
          </w:tcPr>
          <w:p w14:paraId="49910F52" w14:textId="407F874A" w:rsidR="00EB72E2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5D05AA08" w14:textId="7775EC6F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EB72E2" w14:paraId="289BD551" w14:textId="77777777" w:rsidTr="00EB72E2">
        <w:tc>
          <w:tcPr>
            <w:tcW w:w="1129" w:type="dxa"/>
          </w:tcPr>
          <w:p w14:paraId="17C8CFF8" w14:textId="2166C987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R4-2300027</w:t>
            </w:r>
          </w:p>
        </w:tc>
        <w:tc>
          <w:tcPr>
            <w:tcW w:w="1276" w:type="dxa"/>
          </w:tcPr>
          <w:p w14:paraId="0DDF1944" w14:textId="2084FDB2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LSout_to_Key_SDOs_on_the_ Formation_of_the_ISG_THz</w:t>
            </w:r>
          </w:p>
        </w:tc>
        <w:tc>
          <w:tcPr>
            <w:tcW w:w="4358" w:type="dxa"/>
          </w:tcPr>
          <w:p w14:paraId="42D8F3B6" w14:textId="6F39E51B" w:rsidR="00EB72E2" w:rsidRPr="00EB72E2" w:rsidRDefault="00EB72E2" w:rsidP="00EB72E2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Formation of a new ETSI ISG for Terahertz Communications (THZ)</w:t>
            </w:r>
          </w:p>
        </w:tc>
        <w:tc>
          <w:tcPr>
            <w:tcW w:w="871" w:type="dxa"/>
          </w:tcPr>
          <w:p w14:paraId="180A54D4" w14:textId="54CCB2A0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ETSI ISG THZ</w:t>
            </w:r>
          </w:p>
        </w:tc>
        <w:tc>
          <w:tcPr>
            <w:tcW w:w="881" w:type="dxa"/>
          </w:tcPr>
          <w:p w14:paraId="5F64F5F9" w14:textId="01FC5444" w:rsidR="00EB72E2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3F3D2AB2" w14:textId="48396495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EB72E2" w14:paraId="6D364972" w14:textId="77777777" w:rsidTr="00EB72E2">
        <w:tc>
          <w:tcPr>
            <w:tcW w:w="1129" w:type="dxa"/>
          </w:tcPr>
          <w:p w14:paraId="1BA0827D" w14:textId="7F4DF743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R4-2300042</w:t>
            </w:r>
          </w:p>
        </w:tc>
        <w:tc>
          <w:tcPr>
            <w:tcW w:w="1276" w:type="dxa"/>
          </w:tcPr>
          <w:p w14:paraId="77BAC308" w14:textId="6AB15EFB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TFES(23)074029</w:t>
            </w:r>
          </w:p>
        </w:tc>
        <w:tc>
          <w:tcPr>
            <w:tcW w:w="4358" w:type="dxa"/>
          </w:tcPr>
          <w:p w14:paraId="52D91100" w14:textId="1B17390B" w:rsidR="00EB72E2" w:rsidRPr="00EB72E2" w:rsidRDefault="00EB72E2" w:rsidP="00EB72E2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LS to 3GPP RAN WG4 on NR TRP and TRS requirements</w:t>
            </w:r>
          </w:p>
        </w:tc>
        <w:tc>
          <w:tcPr>
            <w:tcW w:w="871" w:type="dxa"/>
          </w:tcPr>
          <w:p w14:paraId="6C6E1A05" w14:textId="4BED998A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ETSI TC MSG/TFES</w:t>
            </w:r>
          </w:p>
        </w:tc>
        <w:tc>
          <w:tcPr>
            <w:tcW w:w="881" w:type="dxa"/>
          </w:tcPr>
          <w:p w14:paraId="56E916AB" w14:textId="5CD48497" w:rsidR="00EB72E2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47178AD8" w14:textId="5FEF8B3E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EB72E2" w14:paraId="33633E18" w14:textId="77777777" w:rsidTr="00EB72E2">
        <w:tc>
          <w:tcPr>
            <w:tcW w:w="1129" w:type="dxa"/>
          </w:tcPr>
          <w:p w14:paraId="56AC9778" w14:textId="6D13C085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R4-2300092</w:t>
            </w:r>
          </w:p>
        </w:tc>
        <w:tc>
          <w:tcPr>
            <w:tcW w:w="1276" w:type="dxa"/>
          </w:tcPr>
          <w:p w14:paraId="363BB694" w14:textId="3195AD82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TFES(23)074033r1</w:t>
            </w:r>
          </w:p>
        </w:tc>
        <w:tc>
          <w:tcPr>
            <w:tcW w:w="4358" w:type="dxa"/>
          </w:tcPr>
          <w:p w14:paraId="2BD81965" w14:textId="64F414C4" w:rsidR="00EB72E2" w:rsidRPr="00EB72E2" w:rsidRDefault="00EB72E2" w:rsidP="00EB72E2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LS to 3GPP on ECC request for standardisation support related to ECC Decision (22)07 on “harmonised framework on aerial UE usage in MFCN harmonised bands”</w:t>
            </w:r>
          </w:p>
        </w:tc>
        <w:tc>
          <w:tcPr>
            <w:tcW w:w="871" w:type="dxa"/>
          </w:tcPr>
          <w:p w14:paraId="1C52F210" w14:textId="75280ECF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ETSI TC MSG/TFES</w:t>
            </w:r>
          </w:p>
        </w:tc>
        <w:tc>
          <w:tcPr>
            <w:tcW w:w="881" w:type="dxa"/>
          </w:tcPr>
          <w:p w14:paraId="351D1665" w14:textId="03BDA311" w:rsidR="00EB72E2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37F0FE94" w14:textId="1D2578FA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EB72E2" w14:paraId="0BBDE5F5" w14:textId="77777777" w:rsidTr="00EB72E2">
        <w:tc>
          <w:tcPr>
            <w:tcW w:w="1129" w:type="dxa"/>
          </w:tcPr>
          <w:p w14:paraId="0151FFC1" w14:textId="29CD9FD6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R4-2303745</w:t>
            </w:r>
          </w:p>
        </w:tc>
        <w:tc>
          <w:tcPr>
            <w:tcW w:w="1276" w:type="dxa"/>
          </w:tcPr>
          <w:p w14:paraId="41CD4B35" w14:textId="562E2466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OTA_2023_002_007 V2</w:t>
            </w:r>
          </w:p>
        </w:tc>
        <w:tc>
          <w:tcPr>
            <w:tcW w:w="4358" w:type="dxa"/>
          </w:tcPr>
          <w:p w14:paraId="7BCAFDA7" w14:textId="02CD7EC5" w:rsidR="00EB72E2" w:rsidRPr="00EB72E2" w:rsidRDefault="00EB72E2" w:rsidP="00EB72E2">
            <w:pPr>
              <w:pStyle w:val="TAL"/>
              <w:rPr>
                <w:sz w:val="16"/>
                <w:szCs w:val="16"/>
              </w:rPr>
            </w:pPr>
            <w:r w:rsidRPr="00EB72E2">
              <w:rPr>
                <w:sz w:val="16"/>
                <w:szCs w:val="16"/>
              </w:rPr>
              <w:t>LS on CTIA Certification OTA Performance Test Plan Version 5.0 Publication</w:t>
            </w:r>
          </w:p>
        </w:tc>
        <w:tc>
          <w:tcPr>
            <w:tcW w:w="871" w:type="dxa"/>
          </w:tcPr>
          <w:p w14:paraId="3571ED53" w14:textId="1CCD0693" w:rsidR="00EB72E2" w:rsidRDefault="00EB72E2" w:rsidP="00EB72E2">
            <w:pPr>
              <w:pStyle w:val="TAL"/>
              <w:rPr>
                <w:sz w:val="16"/>
              </w:rPr>
            </w:pPr>
            <w:r w:rsidRPr="00EB72E2">
              <w:rPr>
                <w:sz w:val="16"/>
              </w:rPr>
              <w:t>CTIA Certification OTA Working Group</w:t>
            </w:r>
          </w:p>
        </w:tc>
        <w:tc>
          <w:tcPr>
            <w:tcW w:w="881" w:type="dxa"/>
          </w:tcPr>
          <w:p w14:paraId="6EAA5427" w14:textId="419ED255" w:rsidR="00EB72E2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93" w:type="dxa"/>
          </w:tcPr>
          <w:p w14:paraId="176B558E" w14:textId="04F7D39C" w:rsidR="00EB72E2" w:rsidRPr="009A339A" w:rsidRDefault="00EB72E2" w:rsidP="00EB72E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1025C240" w14:textId="77777777" w:rsidR="009A339A" w:rsidRDefault="009A339A" w:rsidP="009A339A"/>
    <w:p w14:paraId="6ED8B02E" w14:textId="77777777" w:rsidR="0090077D" w:rsidRDefault="0090077D" w:rsidP="009A339A"/>
    <w:p w14:paraId="48D3AFD5" w14:textId="3037FC59" w:rsidR="001A77F8" w:rsidRDefault="001A77F8" w:rsidP="009A339A">
      <w:pPr>
        <w:sectPr w:rsidR="001A77F8">
          <w:headerReference w:type="even" r:id="rId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6230F" w14:textId="77777777" w:rsidR="0090077D" w:rsidRDefault="0090077D" w:rsidP="0090077D">
      <w:pPr>
        <w:pStyle w:val="Heading3"/>
      </w:pPr>
      <w:r>
        <w:t>C2: Outgoing liaison statements</w:t>
      </w:r>
    </w:p>
    <w:p w14:paraId="49ABC499" w14:textId="77777777" w:rsidR="0090077D" w:rsidRDefault="0090077D" w:rsidP="0090077D">
      <w:pPr>
        <w:pStyle w:val="TH"/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97"/>
        <w:gridCol w:w="5378"/>
        <w:gridCol w:w="1034"/>
        <w:gridCol w:w="997"/>
        <w:gridCol w:w="1128"/>
      </w:tblGrid>
      <w:tr w:rsidR="006246EC" w:rsidRPr="006246EC" w14:paraId="1A3195B9" w14:textId="77777777" w:rsidTr="009262E8">
        <w:tc>
          <w:tcPr>
            <w:tcW w:w="0" w:type="auto"/>
          </w:tcPr>
          <w:p w14:paraId="7B97622C" w14:textId="77777777" w:rsidR="006246EC" w:rsidRPr="006246EC" w:rsidRDefault="006246EC" w:rsidP="00624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46EC"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5387" w:type="dxa"/>
          </w:tcPr>
          <w:p w14:paraId="799E2D03" w14:textId="77777777" w:rsidR="006246EC" w:rsidRPr="006246EC" w:rsidRDefault="006246EC" w:rsidP="00624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46EC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1024" w:type="dxa"/>
          </w:tcPr>
          <w:p w14:paraId="4431D62F" w14:textId="77777777" w:rsidR="006246EC" w:rsidRPr="006246EC" w:rsidRDefault="006246EC" w:rsidP="00624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46EC">
              <w:rPr>
                <w:rFonts w:ascii="Arial" w:hAnsi="Arial"/>
                <w:b/>
                <w:sz w:val="18"/>
              </w:rPr>
              <w:t>To</w:t>
            </w:r>
          </w:p>
        </w:tc>
        <w:tc>
          <w:tcPr>
            <w:tcW w:w="998" w:type="dxa"/>
          </w:tcPr>
          <w:p w14:paraId="46F299EC" w14:textId="77777777" w:rsidR="006246EC" w:rsidRPr="006246EC" w:rsidRDefault="006246EC" w:rsidP="00624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46EC">
              <w:rPr>
                <w:rFonts w:ascii="Arial" w:hAnsi="Arial"/>
                <w:b/>
                <w:sz w:val="18"/>
              </w:rPr>
              <w:t>Cc</w:t>
            </w:r>
          </w:p>
        </w:tc>
        <w:tc>
          <w:tcPr>
            <w:tcW w:w="1128" w:type="dxa"/>
          </w:tcPr>
          <w:p w14:paraId="6407CC32" w14:textId="77777777" w:rsidR="006246EC" w:rsidRPr="006246EC" w:rsidRDefault="006246EC" w:rsidP="00624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46EC">
              <w:rPr>
                <w:rFonts w:ascii="Arial" w:hAnsi="Arial"/>
                <w:b/>
                <w:sz w:val="18"/>
              </w:rPr>
              <w:t>reply to i/c LS</w:t>
            </w:r>
          </w:p>
        </w:tc>
      </w:tr>
      <w:tr w:rsidR="006246EC" w:rsidRPr="006246EC" w14:paraId="573901CB" w14:textId="77777777" w:rsidTr="009262E8">
        <w:tc>
          <w:tcPr>
            <w:tcW w:w="0" w:type="auto"/>
          </w:tcPr>
          <w:p w14:paraId="7B49A1D6" w14:textId="774F8714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R4-2300820</w:t>
            </w:r>
          </w:p>
        </w:tc>
        <w:tc>
          <w:tcPr>
            <w:tcW w:w="5387" w:type="dxa"/>
          </w:tcPr>
          <w:p w14:paraId="52D28175" w14:textId="7FB538C9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LS on updated Rel-17 RAN4 feature list for NR</w:t>
            </w:r>
          </w:p>
        </w:tc>
        <w:tc>
          <w:tcPr>
            <w:tcW w:w="1024" w:type="dxa"/>
          </w:tcPr>
          <w:p w14:paraId="70BD42F0" w14:textId="37FE8962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RAN2</w:t>
            </w:r>
          </w:p>
        </w:tc>
        <w:tc>
          <w:tcPr>
            <w:tcW w:w="998" w:type="dxa"/>
          </w:tcPr>
          <w:p w14:paraId="27BDDE6F" w14:textId="3AE93C29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RAN1</w:t>
            </w:r>
          </w:p>
        </w:tc>
        <w:tc>
          <w:tcPr>
            <w:tcW w:w="1128" w:type="dxa"/>
          </w:tcPr>
          <w:p w14:paraId="3A0B1BDF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</w:tr>
      <w:tr w:rsidR="006246EC" w:rsidRPr="006246EC" w14:paraId="060B9033" w14:textId="77777777" w:rsidTr="009262E8">
        <w:tc>
          <w:tcPr>
            <w:tcW w:w="0" w:type="auto"/>
          </w:tcPr>
          <w:p w14:paraId="7726BA69" w14:textId="40FE06A6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R4-2302693</w:t>
            </w:r>
          </w:p>
        </w:tc>
        <w:tc>
          <w:tcPr>
            <w:tcW w:w="5387" w:type="dxa"/>
          </w:tcPr>
          <w:p w14:paraId="23CA39F8" w14:textId="665067C9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Reply LS on 15 dBm output power requirement for NS_41</w:t>
            </w:r>
          </w:p>
        </w:tc>
        <w:tc>
          <w:tcPr>
            <w:tcW w:w="1024" w:type="dxa"/>
          </w:tcPr>
          <w:p w14:paraId="201EA142" w14:textId="20B5B648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RAN5</w:t>
            </w:r>
          </w:p>
        </w:tc>
        <w:tc>
          <w:tcPr>
            <w:tcW w:w="998" w:type="dxa"/>
          </w:tcPr>
          <w:p w14:paraId="521D235D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8" w:type="dxa"/>
          </w:tcPr>
          <w:p w14:paraId="42E27E14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</w:tr>
      <w:tr w:rsidR="006246EC" w:rsidRPr="006246EC" w14:paraId="34902D1E" w14:textId="77777777" w:rsidTr="009262E8">
        <w:tc>
          <w:tcPr>
            <w:tcW w:w="0" w:type="auto"/>
          </w:tcPr>
          <w:p w14:paraId="34212325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14:paraId="764E23EC" w14:textId="35AA7219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Reply LS on interference modelling</w:t>
            </w:r>
          </w:p>
        </w:tc>
        <w:tc>
          <w:tcPr>
            <w:tcW w:w="1024" w:type="dxa"/>
          </w:tcPr>
          <w:p w14:paraId="2EC4FAA3" w14:textId="761EA346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RAN1</w:t>
            </w:r>
          </w:p>
        </w:tc>
        <w:tc>
          <w:tcPr>
            <w:tcW w:w="998" w:type="dxa"/>
          </w:tcPr>
          <w:p w14:paraId="55D01A40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8" w:type="dxa"/>
          </w:tcPr>
          <w:p w14:paraId="2B8BFDB1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</w:tr>
      <w:tr w:rsidR="006246EC" w:rsidRPr="006246EC" w14:paraId="508684E5" w14:textId="77777777" w:rsidTr="009262E8">
        <w:tc>
          <w:tcPr>
            <w:tcW w:w="0" w:type="auto"/>
          </w:tcPr>
          <w:p w14:paraId="68BAB2FE" w14:textId="6C51D5DC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R4-2302885</w:t>
            </w:r>
          </w:p>
        </w:tc>
        <w:tc>
          <w:tcPr>
            <w:tcW w:w="5387" w:type="dxa"/>
          </w:tcPr>
          <w:p w14:paraId="5D71A81E" w14:textId="66E7E805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Reply LS to ETSI TC MSG/TFES on NR TRP and TRS requirements</w:t>
            </w:r>
          </w:p>
        </w:tc>
        <w:tc>
          <w:tcPr>
            <w:tcW w:w="1024" w:type="dxa"/>
          </w:tcPr>
          <w:p w14:paraId="6C4B6BAD" w14:textId="106A9A56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ETSI TC MSG/TFES</w:t>
            </w:r>
          </w:p>
        </w:tc>
        <w:tc>
          <w:tcPr>
            <w:tcW w:w="998" w:type="dxa"/>
          </w:tcPr>
          <w:p w14:paraId="246EB174" w14:textId="64AF89EA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RAN, RAN5, GSMA, GCF CAG, GCF PAG, CCSA TC9 WG1</w:t>
            </w:r>
          </w:p>
        </w:tc>
        <w:tc>
          <w:tcPr>
            <w:tcW w:w="1128" w:type="dxa"/>
          </w:tcPr>
          <w:p w14:paraId="459A6E4E" w14:textId="3DA2E90E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ETSI TC MSG/TFES</w:t>
            </w:r>
          </w:p>
        </w:tc>
      </w:tr>
      <w:tr w:rsidR="006246EC" w:rsidRPr="006246EC" w14:paraId="1208DEAC" w14:textId="77777777" w:rsidTr="009262E8">
        <w:tc>
          <w:tcPr>
            <w:tcW w:w="0" w:type="auto"/>
          </w:tcPr>
          <w:p w14:paraId="53A527DF" w14:textId="1A8644AC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R4-2302981</w:t>
            </w:r>
          </w:p>
        </w:tc>
        <w:tc>
          <w:tcPr>
            <w:tcW w:w="5387" w:type="dxa"/>
          </w:tcPr>
          <w:p w14:paraId="01F77852" w14:textId="69BCF7D5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LS reply on RACH-less handover in NTN</w:t>
            </w:r>
          </w:p>
        </w:tc>
        <w:tc>
          <w:tcPr>
            <w:tcW w:w="1024" w:type="dxa"/>
          </w:tcPr>
          <w:p w14:paraId="0DCFA142" w14:textId="3D4ACA72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RAN1</w:t>
            </w:r>
          </w:p>
        </w:tc>
        <w:tc>
          <w:tcPr>
            <w:tcW w:w="998" w:type="dxa"/>
          </w:tcPr>
          <w:p w14:paraId="716A0EAF" w14:textId="79455B9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RAN2</w:t>
            </w:r>
          </w:p>
        </w:tc>
        <w:tc>
          <w:tcPr>
            <w:tcW w:w="1128" w:type="dxa"/>
          </w:tcPr>
          <w:p w14:paraId="0CC238C7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</w:tr>
      <w:tr w:rsidR="006246EC" w:rsidRPr="006246EC" w14:paraId="236EDE03" w14:textId="77777777" w:rsidTr="009262E8">
        <w:tc>
          <w:tcPr>
            <w:tcW w:w="0" w:type="auto"/>
          </w:tcPr>
          <w:p w14:paraId="40FC69E3" w14:textId="2C0535C1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R4-2303239</w:t>
            </w:r>
          </w:p>
        </w:tc>
        <w:tc>
          <w:tcPr>
            <w:tcW w:w="5387" w:type="dxa"/>
          </w:tcPr>
          <w:p w14:paraId="2E77113E" w14:textId="117C956D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Reply LS on applicability of timing error margin of Rx TEG</w:t>
            </w:r>
          </w:p>
        </w:tc>
        <w:tc>
          <w:tcPr>
            <w:tcW w:w="1024" w:type="dxa"/>
          </w:tcPr>
          <w:p w14:paraId="28DD40F4" w14:textId="74D7AA6F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RAN2</w:t>
            </w:r>
          </w:p>
        </w:tc>
        <w:tc>
          <w:tcPr>
            <w:tcW w:w="998" w:type="dxa"/>
          </w:tcPr>
          <w:p w14:paraId="4B11AAC7" w14:textId="10B26AD3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RAN1, RAN3</w:t>
            </w:r>
          </w:p>
        </w:tc>
        <w:tc>
          <w:tcPr>
            <w:tcW w:w="1128" w:type="dxa"/>
          </w:tcPr>
          <w:p w14:paraId="7FD181D6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</w:tr>
      <w:tr w:rsidR="006246EC" w:rsidRPr="006246EC" w14:paraId="5F9BAC43" w14:textId="77777777" w:rsidTr="009262E8">
        <w:tc>
          <w:tcPr>
            <w:tcW w:w="0" w:type="auto"/>
          </w:tcPr>
          <w:p w14:paraId="6F47E8E3" w14:textId="5EEBFA96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R4-2303244</w:t>
            </w:r>
          </w:p>
        </w:tc>
        <w:tc>
          <w:tcPr>
            <w:tcW w:w="5387" w:type="dxa"/>
          </w:tcPr>
          <w:p w14:paraId="34BE3777" w14:textId="737D316A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LS on priority for MUSIM gaps</w:t>
            </w:r>
          </w:p>
        </w:tc>
        <w:tc>
          <w:tcPr>
            <w:tcW w:w="1024" w:type="dxa"/>
          </w:tcPr>
          <w:p w14:paraId="00629265" w14:textId="27B8D5EE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RAN2</w:t>
            </w:r>
          </w:p>
        </w:tc>
        <w:tc>
          <w:tcPr>
            <w:tcW w:w="998" w:type="dxa"/>
          </w:tcPr>
          <w:p w14:paraId="6096EF14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8" w:type="dxa"/>
          </w:tcPr>
          <w:p w14:paraId="195EA990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</w:tr>
      <w:tr w:rsidR="006246EC" w:rsidRPr="006246EC" w14:paraId="6464674B" w14:textId="77777777" w:rsidTr="009262E8">
        <w:tc>
          <w:tcPr>
            <w:tcW w:w="0" w:type="auto"/>
          </w:tcPr>
          <w:p w14:paraId="722C73F5" w14:textId="1DF945A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R4-2303249</w:t>
            </w:r>
          </w:p>
        </w:tc>
        <w:tc>
          <w:tcPr>
            <w:tcW w:w="5387" w:type="dxa"/>
          </w:tcPr>
          <w:p w14:paraId="2E69743E" w14:textId="24DD9FE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LS on measurements without gap</w:t>
            </w:r>
          </w:p>
        </w:tc>
        <w:tc>
          <w:tcPr>
            <w:tcW w:w="1024" w:type="dxa"/>
          </w:tcPr>
          <w:p w14:paraId="1E9D3A47" w14:textId="78F3C48E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RAN2</w:t>
            </w:r>
          </w:p>
        </w:tc>
        <w:tc>
          <w:tcPr>
            <w:tcW w:w="998" w:type="dxa"/>
          </w:tcPr>
          <w:p w14:paraId="10D181C6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8" w:type="dxa"/>
          </w:tcPr>
          <w:p w14:paraId="506C4373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</w:tr>
      <w:tr w:rsidR="006246EC" w:rsidRPr="006246EC" w14:paraId="4BCF591D" w14:textId="77777777" w:rsidTr="009262E8">
        <w:tc>
          <w:tcPr>
            <w:tcW w:w="0" w:type="auto"/>
          </w:tcPr>
          <w:p w14:paraId="7ADBA440" w14:textId="7EF1E67D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R4-2303306</w:t>
            </w:r>
          </w:p>
        </w:tc>
        <w:tc>
          <w:tcPr>
            <w:tcW w:w="5387" w:type="dxa"/>
          </w:tcPr>
          <w:p w14:paraId="57391CB1" w14:textId="654C2613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Reply LS on L1 intra- and inter- frequency measurement and configurations for L1/L2-based inter-cell mobility</w:t>
            </w:r>
          </w:p>
        </w:tc>
        <w:tc>
          <w:tcPr>
            <w:tcW w:w="1024" w:type="dxa"/>
          </w:tcPr>
          <w:p w14:paraId="450E8C71" w14:textId="3AC86529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RAN1</w:t>
            </w:r>
          </w:p>
        </w:tc>
        <w:tc>
          <w:tcPr>
            <w:tcW w:w="998" w:type="dxa"/>
          </w:tcPr>
          <w:p w14:paraId="5A2E923B" w14:textId="34DDAD30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RAN2</w:t>
            </w:r>
          </w:p>
        </w:tc>
        <w:tc>
          <w:tcPr>
            <w:tcW w:w="1128" w:type="dxa"/>
          </w:tcPr>
          <w:p w14:paraId="47ACD0B4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</w:tr>
      <w:tr w:rsidR="006246EC" w:rsidRPr="006246EC" w14:paraId="45BB30B6" w14:textId="77777777" w:rsidTr="009262E8">
        <w:tc>
          <w:tcPr>
            <w:tcW w:w="0" w:type="auto"/>
          </w:tcPr>
          <w:p w14:paraId="6C9A9190" w14:textId="21244CE9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R4-2303308</w:t>
            </w:r>
          </w:p>
        </w:tc>
        <w:tc>
          <w:tcPr>
            <w:tcW w:w="5387" w:type="dxa"/>
          </w:tcPr>
          <w:p w14:paraId="00CF2DF6" w14:textId="355D99D8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LS on additional agreements for BWP_withoutRestriction Option A</w:t>
            </w:r>
          </w:p>
        </w:tc>
        <w:tc>
          <w:tcPr>
            <w:tcW w:w="1024" w:type="dxa"/>
          </w:tcPr>
          <w:p w14:paraId="2722F888" w14:textId="3749D55E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</w:t>
            </w:r>
          </w:p>
        </w:tc>
        <w:tc>
          <w:tcPr>
            <w:tcW w:w="998" w:type="dxa"/>
          </w:tcPr>
          <w:p w14:paraId="03A53BCC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8" w:type="dxa"/>
          </w:tcPr>
          <w:p w14:paraId="74F3BD89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</w:tr>
      <w:tr w:rsidR="006246EC" w:rsidRPr="006246EC" w14:paraId="1E7F128B" w14:textId="77777777" w:rsidTr="009262E8">
        <w:tc>
          <w:tcPr>
            <w:tcW w:w="0" w:type="auto"/>
          </w:tcPr>
          <w:p w14:paraId="79531EAF" w14:textId="08A75818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R4-2303314</w:t>
            </w:r>
          </w:p>
        </w:tc>
        <w:tc>
          <w:tcPr>
            <w:tcW w:w="5387" w:type="dxa"/>
          </w:tcPr>
          <w:p w14:paraId="04CD143E" w14:textId="62E3BF5F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Reply LS on UE power limitation for STxMP in FR2</w:t>
            </w:r>
          </w:p>
        </w:tc>
        <w:tc>
          <w:tcPr>
            <w:tcW w:w="1024" w:type="dxa"/>
          </w:tcPr>
          <w:p w14:paraId="4A8E3AF5" w14:textId="268B4334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RAN1</w:t>
            </w:r>
          </w:p>
        </w:tc>
        <w:tc>
          <w:tcPr>
            <w:tcW w:w="998" w:type="dxa"/>
          </w:tcPr>
          <w:p w14:paraId="4D7897D4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8" w:type="dxa"/>
          </w:tcPr>
          <w:p w14:paraId="26657D27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</w:tr>
      <w:tr w:rsidR="006246EC" w:rsidRPr="006246EC" w14:paraId="24C60970" w14:textId="77777777" w:rsidTr="009262E8">
        <w:tc>
          <w:tcPr>
            <w:tcW w:w="0" w:type="auto"/>
          </w:tcPr>
          <w:p w14:paraId="08DD5435" w14:textId="16EB5535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R4-2303494</w:t>
            </w:r>
          </w:p>
        </w:tc>
        <w:tc>
          <w:tcPr>
            <w:tcW w:w="5387" w:type="dxa"/>
          </w:tcPr>
          <w:p w14:paraId="2DF42AFB" w14:textId="5631796D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LS on Rel-18 Multi-carrier enhancement for NR</w:t>
            </w:r>
          </w:p>
        </w:tc>
        <w:tc>
          <w:tcPr>
            <w:tcW w:w="1024" w:type="dxa"/>
          </w:tcPr>
          <w:p w14:paraId="0B219BBB" w14:textId="479DE361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RAN1, RAN2</w:t>
            </w:r>
          </w:p>
        </w:tc>
        <w:tc>
          <w:tcPr>
            <w:tcW w:w="998" w:type="dxa"/>
          </w:tcPr>
          <w:p w14:paraId="235FFF6C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8" w:type="dxa"/>
          </w:tcPr>
          <w:p w14:paraId="34D68556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</w:tr>
      <w:tr w:rsidR="006246EC" w:rsidRPr="006246EC" w14:paraId="6C7DEEB8" w14:textId="77777777" w:rsidTr="009262E8">
        <w:tc>
          <w:tcPr>
            <w:tcW w:w="0" w:type="auto"/>
          </w:tcPr>
          <w:p w14:paraId="5C64D551" w14:textId="5D30867A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R4-2303507</w:t>
            </w:r>
          </w:p>
        </w:tc>
        <w:tc>
          <w:tcPr>
            <w:tcW w:w="5387" w:type="dxa"/>
          </w:tcPr>
          <w:p w14:paraId="23587725" w14:textId="430C233D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LS on the UE SRS IL imbalance issue</w:t>
            </w:r>
          </w:p>
        </w:tc>
        <w:tc>
          <w:tcPr>
            <w:tcW w:w="1024" w:type="dxa"/>
          </w:tcPr>
          <w:p w14:paraId="13DF7D71" w14:textId="0F28D0A4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RAN1</w:t>
            </w:r>
          </w:p>
        </w:tc>
        <w:tc>
          <w:tcPr>
            <w:tcW w:w="998" w:type="dxa"/>
          </w:tcPr>
          <w:p w14:paraId="7FDC17F6" w14:textId="2BD8D33C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RAN2</w:t>
            </w:r>
          </w:p>
        </w:tc>
        <w:tc>
          <w:tcPr>
            <w:tcW w:w="1128" w:type="dxa"/>
          </w:tcPr>
          <w:p w14:paraId="3990363F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</w:tr>
      <w:tr w:rsidR="006246EC" w:rsidRPr="006246EC" w14:paraId="6EB62218" w14:textId="77777777" w:rsidTr="009262E8">
        <w:tc>
          <w:tcPr>
            <w:tcW w:w="0" w:type="auto"/>
          </w:tcPr>
          <w:p w14:paraId="7D102008" w14:textId="29A3E750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R4-2303519</w:t>
            </w:r>
          </w:p>
        </w:tc>
        <w:tc>
          <w:tcPr>
            <w:tcW w:w="5387" w:type="dxa"/>
          </w:tcPr>
          <w:p w14:paraId="6EA9DC2C" w14:textId="43B0B06E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Reply LS on clarification for ue-PowerClassPerBandPerBC-r17</w:t>
            </w:r>
          </w:p>
        </w:tc>
        <w:tc>
          <w:tcPr>
            <w:tcW w:w="1024" w:type="dxa"/>
          </w:tcPr>
          <w:p w14:paraId="05707B33" w14:textId="382C6C5B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RAN2</w:t>
            </w:r>
          </w:p>
        </w:tc>
        <w:tc>
          <w:tcPr>
            <w:tcW w:w="998" w:type="dxa"/>
          </w:tcPr>
          <w:p w14:paraId="473306B4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8" w:type="dxa"/>
          </w:tcPr>
          <w:p w14:paraId="0B95038E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</w:tr>
      <w:tr w:rsidR="006246EC" w:rsidRPr="006246EC" w14:paraId="6FF06CDC" w14:textId="77777777" w:rsidTr="009262E8">
        <w:tc>
          <w:tcPr>
            <w:tcW w:w="0" w:type="auto"/>
          </w:tcPr>
          <w:p w14:paraId="5C46E5CF" w14:textId="0FEDBE9C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R4-2303630</w:t>
            </w:r>
          </w:p>
        </w:tc>
        <w:tc>
          <w:tcPr>
            <w:tcW w:w="5387" w:type="dxa"/>
          </w:tcPr>
          <w:p w14:paraId="26EB100A" w14:textId="6C6D3A8F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LS to RAN2 on new contiguous BW classes for legacy networks</w:t>
            </w:r>
          </w:p>
        </w:tc>
        <w:tc>
          <w:tcPr>
            <w:tcW w:w="1024" w:type="dxa"/>
          </w:tcPr>
          <w:p w14:paraId="22D3214F" w14:textId="1B45A472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RAN2</w:t>
            </w:r>
          </w:p>
        </w:tc>
        <w:tc>
          <w:tcPr>
            <w:tcW w:w="998" w:type="dxa"/>
          </w:tcPr>
          <w:p w14:paraId="18B186BA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8" w:type="dxa"/>
          </w:tcPr>
          <w:p w14:paraId="6D8A5BCB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</w:tr>
      <w:tr w:rsidR="006246EC" w:rsidRPr="006246EC" w14:paraId="7189C77D" w14:textId="77777777" w:rsidTr="009262E8">
        <w:tc>
          <w:tcPr>
            <w:tcW w:w="0" w:type="auto"/>
          </w:tcPr>
          <w:p w14:paraId="758D2656" w14:textId="2EB61248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R4-2303631</w:t>
            </w:r>
          </w:p>
        </w:tc>
        <w:tc>
          <w:tcPr>
            <w:tcW w:w="5387" w:type="dxa"/>
          </w:tcPr>
          <w:p w14:paraId="4304992B" w14:textId="356C6E8B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Reply LS on lower humidity limit in normal temperature test environment</w:t>
            </w:r>
          </w:p>
        </w:tc>
        <w:tc>
          <w:tcPr>
            <w:tcW w:w="1024" w:type="dxa"/>
          </w:tcPr>
          <w:p w14:paraId="2274DE11" w14:textId="59C26488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RAN5</w:t>
            </w:r>
          </w:p>
        </w:tc>
        <w:tc>
          <w:tcPr>
            <w:tcW w:w="998" w:type="dxa"/>
          </w:tcPr>
          <w:p w14:paraId="7877E4AD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8" w:type="dxa"/>
          </w:tcPr>
          <w:p w14:paraId="2A8CAB06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</w:tr>
      <w:tr w:rsidR="006246EC" w:rsidRPr="006246EC" w14:paraId="2BAE57B3" w14:textId="77777777" w:rsidTr="009262E8">
        <w:tc>
          <w:tcPr>
            <w:tcW w:w="0" w:type="auto"/>
          </w:tcPr>
          <w:p w14:paraId="4DB6FD19" w14:textId="19E8230F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R4-2303632</w:t>
            </w:r>
          </w:p>
        </w:tc>
        <w:tc>
          <w:tcPr>
            <w:tcW w:w="5387" w:type="dxa"/>
          </w:tcPr>
          <w:p w14:paraId="00187723" w14:textId="1BD9A83C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LS on clarification on impact of SRS antenna switching for TDD-FDD band combinations</w:t>
            </w:r>
          </w:p>
        </w:tc>
        <w:tc>
          <w:tcPr>
            <w:tcW w:w="1024" w:type="dxa"/>
          </w:tcPr>
          <w:p w14:paraId="459F1F07" w14:textId="11979B50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RAN1</w:t>
            </w:r>
          </w:p>
        </w:tc>
        <w:tc>
          <w:tcPr>
            <w:tcW w:w="998" w:type="dxa"/>
          </w:tcPr>
          <w:p w14:paraId="04763AEC" w14:textId="002E00BE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RAN2</w:t>
            </w:r>
          </w:p>
        </w:tc>
        <w:tc>
          <w:tcPr>
            <w:tcW w:w="1128" w:type="dxa"/>
          </w:tcPr>
          <w:p w14:paraId="46BF15A6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</w:tr>
      <w:tr w:rsidR="006246EC" w:rsidRPr="006246EC" w14:paraId="526677C1" w14:textId="77777777" w:rsidTr="009262E8">
        <w:tc>
          <w:tcPr>
            <w:tcW w:w="0" w:type="auto"/>
          </w:tcPr>
          <w:p w14:paraId="5A673210" w14:textId="7995B430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R4-2303633</w:t>
            </w:r>
          </w:p>
        </w:tc>
        <w:tc>
          <w:tcPr>
            <w:tcW w:w="5387" w:type="dxa"/>
          </w:tcPr>
          <w:p w14:paraId="43F866F4" w14:textId="0817C231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LS out: System parameters and spectrum utilization for dedicated spectrum</w:t>
            </w:r>
          </w:p>
        </w:tc>
        <w:tc>
          <w:tcPr>
            <w:tcW w:w="1024" w:type="dxa"/>
          </w:tcPr>
          <w:p w14:paraId="2B9281FF" w14:textId="7FDF20BB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RAN1</w:t>
            </w:r>
          </w:p>
        </w:tc>
        <w:tc>
          <w:tcPr>
            <w:tcW w:w="998" w:type="dxa"/>
          </w:tcPr>
          <w:p w14:paraId="2E91E7EF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8" w:type="dxa"/>
          </w:tcPr>
          <w:p w14:paraId="2E7B7C90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</w:tr>
      <w:tr w:rsidR="006246EC" w:rsidRPr="006246EC" w14:paraId="22BFA11D" w14:textId="77777777" w:rsidTr="009262E8">
        <w:tc>
          <w:tcPr>
            <w:tcW w:w="0" w:type="auto"/>
          </w:tcPr>
          <w:p w14:paraId="400CFFFB" w14:textId="7F2E890C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R4-2303646</w:t>
            </w:r>
          </w:p>
        </w:tc>
        <w:tc>
          <w:tcPr>
            <w:tcW w:w="5387" w:type="dxa"/>
          </w:tcPr>
          <w:p w14:paraId="4DC503FE" w14:textId="128194B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LS on applicability of SIB19 for NR ATG</w:t>
            </w:r>
          </w:p>
        </w:tc>
        <w:tc>
          <w:tcPr>
            <w:tcW w:w="1024" w:type="dxa"/>
          </w:tcPr>
          <w:p w14:paraId="1A370FE0" w14:textId="2DF7B07B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RAN2</w:t>
            </w:r>
          </w:p>
        </w:tc>
        <w:tc>
          <w:tcPr>
            <w:tcW w:w="998" w:type="dxa"/>
          </w:tcPr>
          <w:p w14:paraId="4D68CDBB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8" w:type="dxa"/>
          </w:tcPr>
          <w:p w14:paraId="48A9521B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</w:tr>
      <w:tr w:rsidR="006246EC" w:rsidRPr="006246EC" w14:paraId="12C6717F" w14:textId="77777777" w:rsidTr="009262E8">
        <w:tc>
          <w:tcPr>
            <w:tcW w:w="0" w:type="auto"/>
          </w:tcPr>
          <w:p w14:paraId="2C949E11" w14:textId="374C9C0D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R4-2303684</w:t>
            </w:r>
          </w:p>
        </w:tc>
        <w:tc>
          <w:tcPr>
            <w:tcW w:w="5387" w:type="dxa"/>
          </w:tcPr>
          <w:p w14:paraId="5C80C56B" w14:textId="1032EBD4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LS on UE signalling for the maximum aggregated bandwidth for FR1 CA</w:t>
            </w:r>
          </w:p>
        </w:tc>
        <w:tc>
          <w:tcPr>
            <w:tcW w:w="1024" w:type="dxa"/>
          </w:tcPr>
          <w:p w14:paraId="53229281" w14:textId="123A1B01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RAN2</w:t>
            </w:r>
          </w:p>
        </w:tc>
        <w:tc>
          <w:tcPr>
            <w:tcW w:w="998" w:type="dxa"/>
          </w:tcPr>
          <w:p w14:paraId="705B49A2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8" w:type="dxa"/>
          </w:tcPr>
          <w:p w14:paraId="7924C5D5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</w:tr>
      <w:tr w:rsidR="006246EC" w:rsidRPr="006246EC" w14:paraId="5C3E6ED7" w14:textId="77777777" w:rsidTr="009262E8">
        <w:tc>
          <w:tcPr>
            <w:tcW w:w="0" w:type="auto"/>
          </w:tcPr>
          <w:p w14:paraId="61FCC504" w14:textId="110B80F5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R4-2303685</w:t>
            </w:r>
          </w:p>
        </w:tc>
        <w:tc>
          <w:tcPr>
            <w:tcW w:w="5387" w:type="dxa"/>
          </w:tcPr>
          <w:p w14:paraId="391F06EA" w14:textId="0C8DD21A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LS on signaling for FR2 FBG5 CA BW classes</w:t>
            </w:r>
          </w:p>
        </w:tc>
        <w:tc>
          <w:tcPr>
            <w:tcW w:w="1024" w:type="dxa"/>
          </w:tcPr>
          <w:p w14:paraId="76591E63" w14:textId="5A2AB14E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RAN2</w:t>
            </w:r>
          </w:p>
        </w:tc>
        <w:tc>
          <w:tcPr>
            <w:tcW w:w="998" w:type="dxa"/>
          </w:tcPr>
          <w:p w14:paraId="53EFC4EF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8" w:type="dxa"/>
          </w:tcPr>
          <w:p w14:paraId="3062E02A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</w:tr>
      <w:tr w:rsidR="006246EC" w:rsidRPr="006246EC" w14:paraId="35959D81" w14:textId="77777777" w:rsidTr="009262E8">
        <w:tc>
          <w:tcPr>
            <w:tcW w:w="0" w:type="auto"/>
          </w:tcPr>
          <w:p w14:paraId="363BEEE6" w14:textId="015EEF81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R4-2303689</w:t>
            </w:r>
          </w:p>
        </w:tc>
        <w:tc>
          <w:tcPr>
            <w:tcW w:w="5387" w:type="dxa"/>
          </w:tcPr>
          <w:p w14:paraId="3448B051" w14:textId="37C1D7C2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Reply LS on enhancements to realize increasing UE power high limit for CA and DC</w:t>
            </w:r>
          </w:p>
        </w:tc>
        <w:tc>
          <w:tcPr>
            <w:tcW w:w="1024" w:type="dxa"/>
          </w:tcPr>
          <w:p w14:paraId="63A0E732" w14:textId="32E0E32A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RAN1</w:t>
            </w:r>
          </w:p>
        </w:tc>
        <w:tc>
          <w:tcPr>
            <w:tcW w:w="998" w:type="dxa"/>
          </w:tcPr>
          <w:p w14:paraId="2ED245DA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8" w:type="dxa"/>
          </w:tcPr>
          <w:p w14:paraId="53CE8A1F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</w:tr>
      <w:tr w:rsidR="006246EC" w:rsidRPr="006246EC" w14:paraId="50F2DC85" w14:textId="77777777" w:rsidTr="009262E8">
        <w:tc>
          <w:tcPr>
            <w:tcW w:w="0" w:type="auto"/>
          </w:tcPr>
          <w:p w14:paraId="47C83A53" w14:textId="3216D9B1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R4-2303701</w:t>
            </w:r>
          </w:p>
        </w:tc>
        <w:tc>
          <w:tcPr>
            <w:tcW w:w="5387" w:type="dxa"/>
          </w:tcPr>
          <w:p w14:paraId="67726189" w14:textId="227EFCAE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Reply LS to RAN1 on LP-WUR architectures</w:t>
            </w:r>
          </w:p>
        </w:tc>
        <w:tc>
          <w:tcPr>
            <w:tcW w:w="1024" w:type="dxa"/>
          </w:tcPr>
          <w:p w14:paraId="2A14A760" w14:textId="78779653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RAN1</w:t>
            </w:r>
          </w:p>
        </w:tc>
        <w:tc>
          <w:tcPr>
            <w:tcW w:w="998" w:type="dxa"/>
          </w:tcPr>
          <w:p w14:paraId="7565E936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8" w:type="dxa"/>
          </w:tcPr>
          <w:p w14:paraId="61B0A690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</w:tr>
      <w:tr w:rsidR="006246EC" w:rsidRPr="006246EC" w14:paraId="53AE5AC7" w14:textId="77777777" w:rsidTr="009262E8">
        <w:tc>
          <w:tcPr>
            <w:tcW w:w="0" w:type="auto"/>
          </w:tcPr>
          <w:p w14:paraId="1002BDF9" w14:textId="31AA2D20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R4-2303712</w:t>
            </w:r>
          </w:p>
        </w:tc>
        <w:tc>
          <w:tcPr>
            <w:tcW w:w="5387" w:type="dxa"/>
          </w:tcPr>
          <w:p w14:paraId="543EC343" w14:textId="7CB05275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LS for spectrum less than 5 MHz</w:t>
            </w:r>
          </w:p>
        </w:tc>
        <w:tc>
          <w:tcPr>
            <w:tcW w:w="1024" w:type="dxa"/>
          </w:tcPr>
          <w:p w14:paraId="06D5B7F6" w14:textId="1ECEE6B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</w:t>
            </w:r>
          </w:p>
        </w:tc>
        <w:tc>
          <w:tcPr>
            <w:tcW w:w="998" w:type="dxa"/>
          </w:tcPr>
          <w:p w14:paraId="4FFF0AF1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8" w:type="dxa"/>
          </w:tcPr>
          <w:p w14:paraId="0653B0B2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</w:tr>
      <w:tr w:rsidR="006246EC" w:rsidRPr="006246EC" w14:paraId="112CB1B3" w14:textId="77777777" w:rsidTr="009262E8">
        <w:tc>
          <w:tcPr>
            <w:tcW w:w="0" w:type="auto"/>
          </w:tcPr>
          <w:p w14:paraId="62DD7462" w14:textId="6891F116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R4-2303713</w:t>
            </w:r>
          </w:p>
        </w:tc>
        <w:tc>
          <w:tcPr>
            <w:tcW w:w="5387" w:type="dxa"/>
          </w:tcPr>
          <w:p w14:paraId="64C6C99D" w14:textId="13585C00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LS on co-channel coexistence</w:t>
            </w:r>
          </w:p>
        </w:tc>
        <w:tc>
          <w:tcPr>
            <w:tcW w:w="1024" w:type="dxa"/>
          </w:tcPr>
          <w:p w14:paraId="39316919" w14:textId="0275B800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  <w:r w:rsidRPr="006246EC">
              <w:rPr>
                <w:sz w:val="16"/>
                <w:szCs w:val="16"/>
              </w:rPr>
              <w:t>RAN1, RAN2</w:t>
            </w:r>
          </w:p>
        </w:tc>
        <w:tc>
          <w:tcPr>
            <w:tcW w:w="998" w:type="dxa"/>
          </w:tcPr>
          <w:p w14:paraId="3799AE7D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8" w:type="dxa"/>
          </w:tcPr>
          <w:p w14:paraId="1DC7B30D" w14:textId="77777777" w:rsidR="006246EC" w:rsidRPr="006246EC" w:rsidRDefault="006246EC" w:rsidP="006246E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2F5D9C81" w14:textId="1399C627" w:rsidR="009A339A" w:rsidRDefault="009A339A" w:rsidP="009A339A"/>
    <w:p w14:paraId="5183F898" w14:textId="645BC33B" w:rsidR="009A339A" w:rsidRDefault="009A339A" w:rsidP="009A339A"/>
    <w:p w14:paraId="5DA20CBA" w14:textId="77777777" w:rsidR="0090077D" w:rsidRDefault="0090077D" w:rsidP="009A339A">
      <w:pPr>
        <w:sectPr w:rsidR="0090077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05B92B" w14:textId="77777777" w:rsidR="0090077D" w:rsidRDefault="0090077D" w:rsidP="0090077D">
      <w:pPr>
        <w:pStyle w:val="Heading2"/>
      </w:pPr>
      <w:r>
        <w:t>Annex D: List of agreed/approved new and revised Work Items</w:t>
      </w:r>
    </w:p>
    <w:p w14:paraId="789D9BBB" w14:textId="77777777" w:rsidR="0090077D" w:rsidRDefault="0090077D" w:rsidP="0090077D">
      <w:pPr>
        <w:pStyle w:val="TH"/>
      </w:pPr>
    </w:p>
    <w:p w14:paraId="516C5177" w14:textId="77777777" w:rsidR="0090077D" w:rsidRDefault="0090077D" w:rsidP="0090077D">
      <w:r>
        <w:t>None</w:t>
      </w:r>
    </w:p>
    <w:p w14:paraId="5AF73EBD" w14:textId="5766B774" w:rsidR="009A339A" w:rsidRDefault="0090077D" w:rsidP="0090077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DDCAEC7" w14:textId="77777777" w:rsidR="0090077D" w:rsidRDefault="0090077D" w:rsidP="0090077D">
      <w:pPr>
        <w:pStyle w:val="Heading2"/>
      </w:pPr>
      <w:r>
        <w:t>Annex E: List of draft Technical Specifications and Reports</w:t>
      </w:r>
    </w:p>
    <w:p w14:paraId="162A0E7E" w14:textId="1460746C" w:rsidR="0090077D" w:rsidRDefault="0090077D" w:rsidP="0090077D">
      <w:pPr>
        <w:pStyle w:val="TH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97"/>
        <w:gridCol w:w="1308"/>
        <w:gridCol w:w="6515"/>
      </w:tblGrid>
      <w:tr w:rsidR="009262E8" w:rsidRPr="009262E8" w14:paraId="40515324" w14:textId="77777777" w:rsidTr="00F14B86">
        <w:tc>
          <w:tcPr>
            <w:tcW w:w="1097" w:type="dxa"/>
          </w:tcPr>
          <w:p w14:paraId="3FA818F8" w14:textId="77777777" w:rsidR="009262E8" w:rsidRPr="009262E8" w:rsidRDefault="009262E8" w:rsidP="009262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2E8"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1308" w:type="dxa"/>
          </w:tcPr>
          <w:p w14:paraId="2ED2C347" w14:textId="77777777" w:rsidR="009262E8" w:rsidRPr="009262E8" w:rsidRDefault="009262E8" w:rsidP="009262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2E8">
              <w:rPr>
                <w:rFonts w:ascii="Arial" w:hAnsi="Arial"/>
                <w:b/>
                <w:sz w:val="18"/>
              </w:rPr>
              <w:t>Spec</w:t>
            </w:r>
          </w:p>
        </w:tc>
        <w:tc>
          <w:tcPr>
            <w:tcW w:w="6515" w:type="dxa"/>
          </w:tcPr>
          <w:p w14:paraId="474F17D0" w14:textId="77777777" w:rsidR="009262E8" w:rsidRPr="009262E8" w:rsidRDefault="009262E8" w:rsidP="009262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2E8">
              <w:rPr>
                <w:rFonts w:ascii="Arial" w:hAnsi="Arial"/>
                <w:b/>
                <w:sz w:val="18"/>
              </w:rPr>
              <w:t>Doc title</w:t>
            </w:r>
          </w:p>
        </w:tc>
      </w:tr>
      <w:tr w:rsidR="009262E8" w:rsidRPr="009262E8" w14:paraId="49CB95EB" w14:textId="77777777" w:rsidTr="00F14B86">
        <w:tc>
          <w:tcPr>
            <w:tcW w:w="1097" w:type="dxa"/>
          </w:tcPr>
          <w:p w14:paraId="0AEF57FC" w14:textId="5DEAF299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R4-2300029</w:t>
            </w:r>
          </w:p>
        </w:tc>
        <w:tc>
          <w:tcPr>
            <w:tcW w:w="1308" w:type="dxa"/>
          </w:tcPr>
          <w:p w14:paraId="1B0F121A" w14:textId="31EE35D9" w:rsidR="009262E8" w:rsidRPr="004D43D4" w:rsidRDefault="004D43D4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38.892</w:t>
            </w:r>
          </w:p>
        </w:tc>
        <w:tc>
          <w:tcPr>
            <w:tcW w:w="6515" w:type="dxa"/>
          </w:tcPr>
          <w:p w14:paraId="33B88B7A" w14:textId="6D6DF82F" w:rsidR="009262E8" w:rsidRPr="004D43D4" w:rsidRDefault="004D43D4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APT 600 MHz NR band</w:t>
            </w:r>
          </w:p>
        </w:tc>
      </w:tr>
      <w:tr w:rsidR="009262E8" w:rsidRPr="009262E8" w14:paraId="3E29AC2C" w14:textId="77777777" w:rsidTr="00F14B86">
        <w:tc>
          <w:tcPr>
            <w:tcW w:w="1097" w:type="dxa"/>
          </w:tcPr>
          <w:p w14:paraId="19D1B9B2" w14:textId="2BA0E751" w:rsidR="009262E8" w:rsidRPr="004D43D4" w:rsidRDefault="004D43D4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R4-2300172</w:t>
            </w:r>
          </w:p>
        </w:tc>
        <w:tc>
          <w:tcPr>
            <w:tcW w:w="1308" w:type="dxa"/>
          </w:tcPr>
          <w:p w14:paraId="1DCD967E" w14:textId="36D7AD81" w:rsidR="009262E8" w:rsidRPr="004D43D4" w:rsidRDefault="004D43D4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38.850</w:t>
            </w:r>
          </w:p>
        </w:tc>
        <w:tc>
          <w:tcPr>
            <w:tcW w:w="6515" w:type="dxa"/>
          </w:tcPr>
          <w:p w14:paraId="7313156B" w14:textId="4824B7E1" w:rsidR="009262E8" w:rsidRPr="004D43D4" w:rsidRDefault="004D43D4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TR skeleton for TR 38.850 v0.0.1 HPUE_FR1_FDD_NR_CADC_R18</w:t>
            </w:r>
          </w:p>
        </w:tc>
      </w:tr>
      <w:tr w:rsidR="004D43D4" w:rsidRPr="009262E8" w14:paraId="4D71BB32" w14:textId="77777777" w:rsidTr="00F14B86">
        <w:tc>
          <w:tcPr>
            <w:tcW w:w="1097" w:type="dxa"/>
          </w:tcPr>
          <w:p w14:paraId="53FA84BD" w14:textId="41C2B782" w:rsidR="004D43D4" w:rsidRPr="004D43D4" w:rsidRDefault="004D43D4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R4-2303640</w:t>
            </w:r>
          </w:p>
        </w:tc>
        <w:tc>
          <w:tcPr>
            <w:tcW w:w="1308" w:type="dxa"/>
          </w:tcPr>
          <w:p w14:paraId="4CC3352E" w14:textId="154B1E74" w:rsidR="004D43D4" w:rsidRPr="004D43D4" w:rsidRDefault="004D43D4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38.876</w:t>
            </w:r>
          </w:p>
        </w:tc>
        <w:tc>
          <w:tcPr>
            <w:tcW w:w="6515" w:type="dxa"/>
          </w:tcPr>
          <w:p w14:paraId="77DBFC7A" w14:textId="69A71242" w:rsidR="004D43D4" w:rsidRPr="004D43D4" w:rsidRDefault="004D43D4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TR 38.876 ATG v0.3.0</w:t>
            </w:r>
          </w:p>
        </w:tc>
      </w:tr>
      <w:tr w:rsidR="004D43D4" w:rsidRPr="009262E8" w14:paraId="4D74AF94" w14:textId="77777777" w:rsidTr="00F14B86">
        <w:tc>
          <w:tcPr>
            <w:tcW w:w="1097" w:type="dxa"/>
          </w:tcPr>
          <w:p w14:paraId="1F275624" w14:textId="6606BDC8" w:rsidR="004D43D4" w:rsidRPr="004D43D4" w:rsidRDefault="004D43D4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R4-2302033</w:t>
            </w:r>
          </w:p>
        </w:tc>
        <w:tc>
          <w:tcPr>
            <w:tcW w:w="1308" w:type="dxa"/>
          </w:tcPr>
          <w:p w14:paraId="432068E9" w14:textId="4D960AB2" w:rsidR="004D43D4" w:rsidRPr="004D43D4" w:rsidRDefault="004D43D4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37.718-00-00</w:t>
            </w:r>
          </w:p>
        </w:tc>
        <w:tc>
          <w:tcPr>
            <w:tcW w:w="6515" w:type="dxa"/>
          </w:tcPr>
          <w:p w14:paraId="4D659793" w14:textId="49746C9B" w:rsidR="004D43D4" w:rsidRPr="004D43D4" w:rsidRDefault="004D43D4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Draft TR 37.718-00-00 v0.3.0</w:t>
            </w:r>
          </w:p>
        </w:tc>
      </w:tr>
      <w:tr w:rsidR="009262E8" w:rsidRPr="009262E8" w14:paraId="142587D7" w14:textId="77777777" w:rsidTr="00F14B86">
        <w:tc>
          <w:tcPr>
            <w:tcW w:w="1097" w:type="dxa"/>
          </w:tcPr>
          <w:p w14:paraId="7489ABBE" w14:textId="7243A666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R4-2300604</w:t>
            </w:r>
          </w:p>
        </w:tc>
        <w:tc>
          <w:tcPr>
            <w:tcW w:w="1308" w:type="dxa"/>
          </w:tcPr>
          <w:p w14:paraId="608E8558" w14:textId="7E4197F7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38.181</w:t>
            </w:r>
          </w:p>
        </w:tc>
        <w:tc>
          <w:tcPr>
            <w:tcW w:w="6515" w:type="dxa"/>
          </w:tcPr>
          <w:p w14:paraId="569E5B68" w14:textId="47E9D14C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TS 38.181 v1.0.2 NR Satellite Access Node (SAN) conformance testing</w:t>
            </w:r>
          </w:p>
        </w:tc>
      </w:tr>
      <w:tr w:rsidR="009262E8" w:rsidRPr="009262E8" w14:paraId="638A21E4" w14:textId="77777777" w:rsidTr="00F14B86">
        <w:tc>
          <w:tcPr>
            <w:tcW w:w="1097" w:type="dxa"/>
          </w:tcPr>
          <w:p w14:paraId="7ED8FB86" w14:textId="28538F2B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R4-2301555</w:t>
            </w:r>
          </w:p>
        </w:tc>
        <w:tc>
          <w:tcPr>
            <w:tcW w:w="1308" w:type="dxa"/>
          </w:tcPr>
          <w:p w14:paraId="65363B43" w14:textId="2972FE50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38.870</w:t>
            </w:r>
          </w:p>
        </w:tc>
        <w:tc>
          <w:tcPr>
            <w:tcW w:w="6515" w:type="dxa"/>
          </w:tcPr>
          <w:p w14:paraId="6C8C75A5" w14:textId="700F3DA1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3GPP TR 38.870 v0.2.0</w:t>
            </w:r>
          </w:p>
        </w:tc>
      </w:tr>
      <w:tr w:rsidR="009262E8" w:rsidRPr="009262E8" w14:paraId="528E4FAA" w14:textId="77777777" w:rsidTr="00F14B86">
        <w:tc>
          <w:tcPr>
            <w:tcW w:w="1097" w:type="dxa"/>
          </w:tcPr>
          <w:p w14:paraId="3DF797F6" w14:textId="28A81EB1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R4-2300085</w:t>
            </w:r>
          </w:p>
        </w:tc>
        <w:tc>
          <w:tcPr>
            <w:tcW w:w="1308" w:type="dxa"/>
          </w:tcPr>
          <w:p w14:paraId="5E8D7D86" w14:textId="5AF95DB5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38.871</w:t>
            </w:r>
          </w:p>
        </w:tc>
        <w:tc>
          <w:tcPr>
            <w:tcW w:w="6515" w:type="dxa"/>
          </w:tcPr>
          <w:p w14:paraId="7515709E" w14:textId="13BC2E58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3GPP TR 38.871 V0.1.0</w:t>
            </w:r>
          </w:p>
        </w:tc>
      </w:tr>
      <w:tr w:rsidR="009262E8" w:rsidRPr="009262E8" w14:paraId="70E78511" w14:textId="77777777" w:rsidTr="00F14B86">
        <w:tc>
          <w:tcPr>
            <w:tcW w:w="1097" w:type="dxa"/>
          </w:tcPr>
          <w:p w14:paraId="389306BF" w14:textId="573B2D81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R4-2300827</w:t>
            </w:r>
          </w:p>
        </w:tc>
        <w:tc>
          <w:tcPr>
            <w:tcW w:w="1308" w:type="dxa"/>
          </w:tcPr>
          <w:p w14:paraId="7B76ACFE" w14:textId="0908E620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37.718-11-11</w:t>
            </w:r>
          </w:p>
        </w:tc>
        <w:tc>
          <w:tcPr>
            <w:tcW w:w="6515" w:type="dxa"/>
          </w:tcPr>
          <w:p w14:paraId="12D783CA" w14:textId="2ACAAA14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TR 37.718-11-11 v0.4.0 Rel-18 Dual Connectivity (DC) of 1 LTE band (1DL/1UL) and 1 NR band (1DL/1UL)</w:t>
            </w:r>
          </w:p>
        </w:tc>
      </w:tr>
      <w:tr w:rsidR="009262E8" w:rsidRPr="009262E8" w14:paraId="033C0916" w14:textId="77777777" w:rsidTr="00F14B86">
        <w:tc>
          <w:tcPr>
            <w:tcW w:w="1097" w:type="dxa"/>
          </w:tcPr>
          <w:p w14:paraId="4BD18446" w14:textId="144DA1DB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R4-2301454</w:t>
            </w:r>
          </w:p>
        </w:tc>
        <w:tc>
          <w:tcPr>
            <w:tcW w:w="1308" w:type="dxa"/>
          </w:tcPr>
          <w:p w14:paraId="3FCC4C9E" w14:textId="3D4CB055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37.718-21-11</w:t>
            </w:r>
          </w:p>
        </w:tc>
        <w:tc>
          <w:tcPr>
            <w:tcW w:w="6515" w:type="dxa"/>
          </w:tcPr>
          <w:p w14:paraId="1BA4256A" w14:textId="3BEB865A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TR 37.718-21-11 V0.4.0 for DC of 2 LTE band and 1 NR band</w:t>
            </w:r>
          </w:p>
        </w:tc>
      </w:tr>
      <w:tr w:rsidR="009262E8" w:rsidRPr="009262E8" w14:paraId="25AF6D10" w14:textId="77777777" w:rsidTr="00F14B86">
        <w:tc>
          <w:tcPr>
            <w:tcW w:w="1097" w:type="dxa"/>
          </w:tcPr>
          <w:p w14:paraId="31353F99" w14:textId="014708EF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R4-2300760</w:t>
            </w:r>
          </w:p>
        </w:tc>
        <w:tc>
          <w:tcPr>
            <w:tcW w:w="1308" w:type="dxa"/>
          </w:tcPr>
          <w:p w14:paraId="62D5A9AC" w14:textId="42D371C8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37.718-11-21</w:t>
            </w:r>
          </w:p>
        </w:tc>
        <w:tc>
          <w:tcPr>
            <w:tcW w:w="6515" w:type="dxa"/>
          </w:tcPr>
          <w:p w14:paraId="39DB1B34" w14:textId="558DF04D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TR 37.718-11-21 v0.4.0 TR Update for DC_R18_xBLTE_2BNR_yDL2UL</w:t>
            </w:r>
          </w:p>
        </w:tc>
      </w:tr>
      <w:tr w:rsidR="009262E8" w:rsidRPr="009262E8" w14:paraId="0B172787" w14:textId="77777777" w:rsidTr="00F14B86">
        <w:tc>
          <w:tcPr>
            <w:tcW w:w="1097" w:type="dxa"/>
          </w:tcPr>
          <w:p w14:paraId="55F7CA1D" w14:textId="1D2E590C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R4-2301059</w:t>
            </w:r>
          </w:p>
        </w:tc>
        <w:tc>
          <w:tcPr>
            <w:tcW w:w="1308" w:type="dxa"/>
          </w:tcPr>
          <w:p w14:paraId="1E11A96E" w14:textId="3B72525F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38.718-01-01</w:t>
            </w:r>
          </w:p>
        </w:tc>
        <w:tc>
          <w:tcPr>
            <w:tcW w:w="6515" w:type="dxa"/>
          </w:tcPr>
          <w:p w14:paraId="269DB435" w14:textId="4148B05C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TR 38.718-01-01 v0.2.0 Rel-18 NR Intra-band</w:t>
            </w:r>
          </w:p>
        </w:tc>
      </w:tr>
      <w:tr w:rsidR="009262E8" w:rsidRPr="009262E8" w14:paraId="13BF7107" w14:textId="77777777" w:rsidTr="00F14B86">
        <w:tc>
          <w:tcPr>
            <w:tcW w:w="1097" w:type="dxa"/>
          </w:tcPr>
          <w:p w14:paraId="12542A75" w14:textId="161AD8E3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R4-2301271</w:t>
            </w:r>
          </w:p>
        </w:tc>
        <w:tc>
          <w:tcPr>
            <w:tcW w:w="1308" w:type="dxa"/>
          </w:tcPr>
          <w:p w14:paraId="41ED77C3" w14:textId="0BF7205E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38.718-02-01</w:t>
            </w:r>
          </w:p>
        </w:tc>
        <w:tc>
          <w:tcPr>
            <w:tcW w:w="6515" w:type="dxa"/>
          </w:tcPr>
          <w:p w14:paraId="4E184297" w14:textId="1CA292F7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TR38.718-02-01 v0.4.0: Rel-18 NR Inter-band Carrier Aggregation/Dual Connectivity for 2 bands DL with x bands UL (x=1,2)</w:t>
            </w:r>
          </w:p>
        </w:tc>
      </w:tr>
      <w:tr w:rsidR="009262E8" w:rsidRPr="009262E8" w14:paraId="220CF8F1" w14:textId="77777777" w:rsidTr="00F14B86">
        <w:tc>
          <w:tcPr>
            <w:tcW w:w="1097" w:type="dxa"/>
          </w:tcPr>
          <w:p w14:paraId="325FC8AD" w14:textId="1EFF2BEF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R4-2302552</w:t>
            </w:r>
          </w:p>
        </w:tc>
        <w:tc>
          <w:tcPr>
            <w:tcW w:w="1308" w:type="dxa"/>
          </w:tcPr>
          <w:p w14:paraId="1FA251FE" w14:textId="1BE678CA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8.718-03-01</w:t>
            </w:r>
          </w:p>
        </w:tc>
        <w:tc>
          <w:tcPr>
            <w:tcW w:w="6515" w:type="dxa"/>
          </w:tcPr>
          <w:p w14:paraId="31303924" w14:textId="23ECC388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TR38.718-03-01 v0.4.0 on Rel-18 NR Inter-band Carrier Aggregation/Dual Connectivity for 3 bands DL with x bands UL (x=1,2)</w:t>
            </w:r>
          </w:p>
        </w:tc>
      </w:tr>
      <w:tr w:rsidR="009262E8" w:rsidRPr="009262E8" w14:paraId="5A035C46" w14:textId="77777777" w:rsidTr="00F14B86">
        <w:tc>
          <w:tcPr>
            <w:tcW w:w="1097" w:type="dxa"/>
          </w:tcPr>
          <w:p w14:paraId="66B6E760" w14:textId="3E453924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R4-2302033</w:t>
            </w:r>
          </w:p>
        </w:tc>
        <w:tc>
          <w:tcPr>
            <w:tcW w:w="1308" w:type="dxa"/>
          </w:tcPr>
          <w:p w14:paraId="11D74610" w14:textId="2E73EAA3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37.718-00-00</w:t>
            </w:r>
          </w:p>
        </w:tc>
        <w:tc>
          <w:tcPr>
            <w:tcW w:w="6515" w:type="dxa"/>
          </w:tcPr>
          <w:p w14:paraId="0AA794C7" w14:textId="4D15FBEB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Draft TR 37.718-00-00 v0.3.0</w:t>
            </w:r>
          </w:p>
        </w:tc>
      </w:tr>
      <w:tr w:rsidR="009262E8" w:rsidRPr="009262E8" w14:paraId="680197AB" w14:textId="77777777" w:rsidTr="00F14B86">
        <w:tc>
          <w:tcPr>
            <w:tcW w:w="1097" w:type="dxa"/>
          </w:tcPr>
          <w:p w14:paraId="4DF7DC4B" w14:textId="00ADFCF3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R4-2300809</w:t>
            </w:r>
          </w:p>
        </w:tc>
        <w:tc>
          <w:tcPr>
            <w:tcW w:w="1308" w:type="dxa"/>
          </w:tcPr>
          <w:p w14:paraId="38CB148B" w14:textId="6AF18186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38.718-00-02</w:t>
            </w:r>
          </w:p>
        </w:tc>
        <w:tc>
          <w:tcPr>
            <w:tcW w:w="6515" w:type="dxa"/>
          </w:tcPr>
          <w:p w14:paraId="61DFF688" w14:textId="5F6E3319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TR skeleton for TR 38.718-00-02: NR Carrier Aggregation band combinations with two SUL cells</w:t>
            </w:r>
          </w:p>
        </w:tc>
      </w:tr>
      <w:tr w:rsidR="009262E8" w:rsidRPr="009262E8" w14:paraId="52791962" w14:textId="77777777" w:rsidTr="00F14B86">
        <w:tc>
          <w:tcPr>
            <w:tcW w:w="1097" w:type="dxa"/>
          </w:tcPr>
          <w:p w14:paraId="20247A47" w14:textId="2DCDB06C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R4-2300136</w:t>
            </w:r>
          </w:p>
        </w:tc>
        <w:tc>
          <w:tcPr>
            <w:tcW w:w="1308" w:type="dxa"/>
          </w:tcPr>
          <w:p w14:paraId="3273B2A3" w14:textId="31858B02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36.718-02-01</w:t>
            </w:r>
          </w:p>
        </w:tc>
        <w:tc>
          <w:tcPr>
            <w:tcW w:w="6515" w:type="dxa"/>
          </w:tcPr>
          <w:p w14:paraId="1B98DD93" w14:textId="21AB1FEC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TR 36.718-02-01 LTE-A CA for x(x=123456) DL y(y=12) UL</w:t>
            </w:r>
          </w:p>
        </w:tc>
      </w:tr>
      <w:tr w:rsidR="009262E8" w:rsidRPr="009262E8" w14:paraId="23D8D3D3" w14:textId="77777777" w:rsidTr="00F14B86">
        <w:tc>
          <w:tcPr>
            <w:tcW w:w="1097" w:type="dxa"/>
          </w:tcPr>
          <w:p w14:paraId="7CE8CF37" w14:textId="46F5F747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R4-2300419</w:t>
            </w:r>
          </w:p>
        </w:tc>
        <w:tc>
          <w:tcPr>
            <w:tcW w:w="1308" w:type="dxa"/>
          </w:tcPr>
          <w:p w14:paraId="0A625C82" w14:textId="0A0CCF73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37.829</w:t>
            </w:r>
          </w:p>
        </w:tc>
        <w:tc>
          <w:tcPr>
            <w:tcW w:w="6515" w:type="dxa"/>
          </w:tcPr>
          <w:p w14:paraId="7A838D83" w14:textId="3CF47268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TR 37.829 v0.4.0</w:t>
            </w:r>
          </w:p>
        </w:tc>
      </w:tr>
      <w:tr w:rsidR="009262E8" w:rsidRPr="009262E8" w14:paraId="0970FE85" w14:textId="77777777" w:rsidTr="00F14B86">
        <w:tc>
          <w:tcPr>
            <w:tcW w:w="1097" w:type="dxa"/>
          </w:tcPr>
          <w:p w14:paraId="50431B98" w14:textId="651C2E2D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R4-2301062</w:t>
            </w:r>
          </w:p>
        </w:tc>
        <w:tc>
          <w:tcPr>
            <w:tcW w:w="1308" w:type="dxa"/>
          </w:tcPr>
          <w:p w14:paraId="39867D2C" w14:textId="779B6912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38.898</w:t>
            </w:r>
          </w:p>
        </w:tc>
        <w:tc>
          <w:tcPr>
            <w:tcW w:w="6515" w:type="dxa"/>
          </w:tcPr>
          <w:p w14:paraId="777CCA7C" w14:textId="08D5D92D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TR 38.898 v0.2.0 Rel-18 High power UE for FR1 for DC_R18_xBLTE_yBNR_zDLnUL</w:t>
            </w:r>
          </w:p>
        </w:tc>
      </w:tr>
      <w:tr w:rsidR="009262E8" w:rsidRPr="009262E8" w14:paraId="16D14C24" w14:textId="77777777" w:rsidTr="00F14B86">
        <w:tc>
          <w:tcPr>
            <w:tcW w:w="1097" w:type="dxa"/>
          </w:tcPr>
          <w:p w14:paraId="6AF0C1F4" w14:textId="05247288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R4-2302146</w:t>
            </w:r>
          </w:p>
        </w:tc>
        <w:tc>
          <w:tcPr>
            <w:tcW w:w="1308" w:type="dxa"/>
          </w:tcPr>
          <w:p w14:paraId="314D975E" w14:textId="1089ED53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38.897</w:t>
            </w:r>
          </w:p>
        </w:tc>
        <w:tc>
          <w:tcPr>
            <w:tcW w:w="6515" w:type="dxa"/>
          </w:tcPr>
          <w:p w14:paraId="08B4B004" w14:textId="0EF93B36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TR 38.897-010</w:t>
            </w:r>
          </w:p>
        </w:tc>
      </w:tr>
      <w:tr w:rsidR="009262E8" w:rsidRPr="009262E8" w14:paraId="16F596E9" w14:textId="77777777" w:rsidTr="00F14B86">
        <w:tc>
          <w:tcPr>
            <w:tcW w:w="1097" w:type="dxa"/>
          </w:tcPr>
          <w:p w14:paraId="7662CDE0" w14:textId="624A7A62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R4-2300720</w:t>
            </w:r>
          </w:p>
        </w:tc>
        <w:tc>
          <w:tcPr>
            <w:tcW w:w="1308" w:type="dxa"/>
          </w:tcPr>
          <w:p w14:paraId="4781118C" w14:textId="506AAD7C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38.899</w:t>
            </w:r>
          </w:p>
        </w:tc>
        <w:tc>
          <w:tcPr>
            <w:tcW w:w="6515" w:type="dxa"/>
          </w:tcPr>
          <w:p w14:paraId="3D8AF569" w14:textId="0A615260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TR for High power UE for FR1 NR inter-band CA/DC or NR SUL band combination with y (1&lt;y&lt;=6) bands DL and x (x=1, 2) bands UL and power class m (m&lt;3) and high power on TDD band(s)</w:t>
            </w:r>
          </w:p>
        </w:tc>
      </w:tr>
      <w:tr w:rsidR="009262E8" w:rsidRPr="009262E8" w14:paraId="25731F11" w14:textId="77777777" w:rsidTr="00F14B86">
        <w:tc>
          <w:tcPr>
            <w:tcW w:w="1097" w:type="dxa"/>
          </w:tcPr>
          <w:p w14:paraId="66AB3359" w14:textId="5E45FD88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R4-2300954</w:t>
            </w:r>
          </w:p>
        </w:tc>
        <w:tc>
          <w:tcPr>
            <w:tcW w:w="1308" w:type="dxa"/>
          </w:tcPr>
          <w:p w14:paraId="50DDBAD8" w14:textId="54A0D2BC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38.850</w:t>
            </w:r>
          </w:p>
        </w:tc>
        <w:tc>
          <w:tcPr>
            <w:tcW w:w="6515" w:type="dxa"/>
          </w:tcPr>
          <w:p w14:paraId="6555BE51" w14:textId="52A1D27D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TR 38.850 v0.1.0 HPUE_FR1_FDD_NR_CADC_R18</w:t>
            </w:r>
          </w:p>
        </w:tc>
      </w:tr>
      <w:tr w:rsidR="009262E8" w:rsidRPr="009262E8" w14:paraId="7F22731B" w14:textId="77777777" w:rsidTr="00F14B86">
        <w:tc>
          <w:tcPr>
            <w:tcW w:w="1097" w:type="dxa"/>
          </w:tcPr>
          <w:p w14:paraId="4C7B8965" w14:textId="3E1C34E1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R4-2301577</w:t>
            </w:r>
          </w:p>
        </w:tc>
        <w:tc>
          <w:tcPr>
            <w:tcW w:w="1308" w:type="dxa"/>
          </w:tcPr>
          <w:p w14:paraId="3A52C6B3" w14:textId="56746B62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38.895</w:t>
            </w:r>
          </w:p>
        </w:tc>
        <w:tc>
          <w:tcPr>
            <w:tcW w:w="6515" w:type="dxa"/>
          </w:tcPr>
          <w:p w14:paraId="149DA728" w14:textId="2514E64B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TR 38.895 v0.1.0 TDD PC1_5 HPUE</w:t>
            </w:r>
          </w:p>
        </w:tc>
      </w:tr>
      <w:tr w:rsidR="009262E8" w:rsidRPr="009262E8" w14:paraId="21ACA314" w14:textId="77777777" w:rsidTr="00F14B86">
        <w:tc>
          <w:tcPr>
            <w:tcW w:w="1097" w:type="dxa"/>
          </w:tcPr>
          <w:p w14:paraId="67A6E13F" w14:textId="5B2579D9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R4-2300169</w:t>
            </w:r>
          </w:p>
        </w:tc>
        <w:tc>
          <w:tcPr>
            <w:tcW w:w="1308" w:type="dxa"/>
          </w:tcPr>
          <w:p w14:paraId="081C1345" w14:textId="483A16F0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38.896</w:t>
            </w:r>
          </w:p>
        </w:tc>
        <w:tc>
          <w:tcPr>
            <w:tcW w:w="6515" w:type="dxa"/>
          </w:tcPr>
          <w:p w14:paraId="381BE854" w14:textId="2DD39FC4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TR 38.896 v0.2.0 HPUE_NR_FR1_FDD_R18</w:t>
            </w:r>
          </w:p>
        </w:tc>
      </w:tr>
      <w:tr w:rsidR="009262E8" w:rsidRPr="009262E8" w14:paraId="02F76112" w14:textId="77777777" w:rsidTr="00F14B86">
        <w:tc>
          <w:tcPr>
            <w:tcW w:w="1097" w:type="dxa"/>
          </w:tcPr>
          <w:p w14:paraId="76F8F175" w14:textId="47C05911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R4-2302052</w:t>
            </w:r>
          </w:p>
        </w:tc>
        <w:tc>
          <w:tcPr>
            <w:tcW w:w="1308" w:type="dxa"/>
          </w:tcPr>
          <w:p w14:paraId="47540260" w14:textId="64FC353E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38.894</w:t>
            </w:r>
          </w:p>
        </w:tc>
        <w:tc>
          <w:tcPr>
            <w:tcW w:w="6515" w:type="dxa"/>
          </w:tcPr>
          <w:p w14:paraId="7CEBF3DD" w14:textId="2AA4F7D9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TR 38.894 v0.2.0</w:t>
            </w:r>
          </w:p>
        </w:tc>
      </w:tr>
      <w:tr w:rsidR="009262E8" w:rsidRPr="009262E8" w14:paraId="38A44A47" w14:textId="77777777" w:rsidTr="00F14B86">
        <w:tc>
          <w:tcPr>
            <w:tcW w:w="1097" w:type="dxa"/>
          </w:tcPr>
          <w:p w14:paraId="6753A5B6" w14:textId="3925B5D8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R4-2303726</w:t>
            </w:r>
          </w:p>
        </w:tc>
        <w:tc>
          <w:tcPr>
            <w:tcW w:w="1308" w:type="dxa"/>
          </w:tcPr>
          <w:p w14:paraId="0F091D7A" w14:textId="7B701F32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38.892</w:t>
            </w:r>
          </w:p>
        </w:tc>
        <w:tc>
          <w:tcPr>
            <w:tcW w:w="6515" w:type="dxa"/>
          </w:tcPr>
          <w:p w14:paraId="6BBC7A14" w14:textId="15C50AEA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TR 38.892</w:t>
            </w:r>
          </w:p>
        </w:tc>
      </w:tr>
      <w:tr w:rsidR="009262E8" w:rsidRPr="009262E8" w14:paraId="2D3DA672" w14:textId="77777777" w:rsidTr="00F14B86">
        <w:tc>
          <w:tcPr>
            <w:tcW w:w="1097" w:type="dxa"/>
          </w:tcPr>
          <w:p w14:paraId="11C246C2" w14:textId="76BE030C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R4-2302237</w:t>
            </w:r>
          </w:p>
        </w:tc>
        <w:tc>
          <w:tcPr>
            <w:tcW w:w="1308" w:type="dxa"/>
          </w:tcPr>
          <w:p w14:paraId="65214675" w14:textId="731B52BD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38.844</w:t>
            </w:r>
          </w:p>
        </w:tc>
        <w:tc>
          <w:tcPr>
            <w:tcW w:w="6515" w:type="dxa"/>
          </w:tcPr>
          <w:p w14:paraId="4898E95E" w14:textId="434066A2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Study on Efficient utilization of licensed spectrum that is not aligned with existing NR channel bandwidth</w:t>
            </w:r>
          </w:p>
        </w:tc>
      </w:tr>
      <w:tr w:rsidR="009262E8" w:rsidRPr="009262E8" w14:paraId="3510C13A" w14:textId="77777777" w:rsidTr="00F14B86">
        <w:tc>
          <w:tcPr>
            <w:tcW w:w="1097" w:type="dxa"/>
          </w:tcPr>
          <w:p w14:paraId="31274173" w14:textId="7287CC8E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R4-2300561</w:t>
            </w:r>
          </w:p>
        </w:tc>
        <w:tc>
          <w:tcPr>
            <w:tcW w:w="1308" w:type="dxa"/>
          </w:tcPr>
          <w:p w14:paraId="4A06B10B" w14:textId="654A4FAD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38.872</w:t>
            </w:r>
          </w:p>
        </w:tc>
        <w:tc>
          <w:tcPr>
            <w:tcW w:w="6515" w:type="dxa"/>
          </w:tcPr>
          <w:p w14:paraId="7DC2CBC8" w14:textId="18AE3476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TR 38.872 v0.4.0</w:t>
            </w:r>
          </w:p>
        </w:tc>
      </w:tr>
      <w:tr w:rsidR="009262E8" w:rsidRPr="009262E8" w14:paraId="72FD166E" w14:textId="77777777" w:rsidTr="00F14B86">
        <w:tc>
          <w:tcPr>
            <w:tcW w:w="1097" w:type="dxa"/>
          </w:tcPr>
          <w:p w14:paraId="5ED1946D" w14:textId="5EBF64B0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R4-2302551</w:t>
            </w:r>
          </w:p>
        </w:tc>
        <w:tc>
          <w:tcPr>
            <w:tcW w:w="1308" w:type="dxa"/>
          </w:tcPr>
          <w:p w14:paraId="293808F1" w14:textId="308A7142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38.846</w:t>
            </w:r>
          </w:p>
        </w:tc>
        <w:tc>
          <w:tcPr>
            <w:tcW w:w="6515" w:type="dxa"/>
          </w:tcPr>
          <w:p w14:paraId="65BBDC3E" w14:textId="6E1F6403" w:rsidR="009262E8" w:rsidRPr="004D43D4" w:rsidRDefault="009262E8" w:rsidP="004D43D4">
            <w:pPr>
              <w:pStyle w:val="TAL"/>
              <w:rPr>
                <w:sz w:val="16"/>
                <w:szCs w:val="16"/>
              </w:rPr>
            </w:pPr>
            <w:r w:rsidRPr="004D43D4">
              <w:rPr>
                <w:sz w:val="16"/>
                <w:szCs w:val="16"/>
              </w:rPr>
              <w:t>TR 38.846 v0.3.0_Study on simplification of band combination specification for NR and LTE</w:t>
            </w:r>
          </w:p>
        </w:tc>
      </w:tr>
    </w:tbl>
    <w:p w14:paraId="535F0FB3" w14:textId="77777777" w:rsidR="00EB72E2" w:rsidRDefault="00EB72E2" w:rsidP="00EB72E2"/>
    <w:p w14:paraId="1A98B722" w14:textId="77777777" w:rsidR="0090077D" w:rsidRDefault="0090077D" w:rsidP="0090077D"/>
    <w:p w14:paraId="066F1832" w14:textId="77777777" w:rsidR="0090077D" w:rsidRDefault="0090077D" w:rsidP="009A339A">
      <w:pPr>
        <w:sectPr w:rsidR="0090077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DB3AE9" w14:textId="77777777" w:rsidR="0090077D" w:rsidRDefault="0090077D" w:rsidP="0090077D">
      <w:pPr>
        <w:pStyle w:val="Heading2"/>
      </w:pPr>
      <w:r>
        <w:t>Annex F: List of action items</w:t>
      </w:r>
    </w:p>
    <w:p w14:paraId="396FB4D7" w14:textId="77777777" w:rsidR="0090077D" w:rsidRDefault="0090077D" w:rsidP="0090077D">
      <w:pPr>
        <w:pStyle w:val="TH"/>
      </w:pPr>
    </w:p>
    <w:p w14:paraId="0D797ECA" w14:textId="77777777" w:rsidR="0090077D" w:rsidRDefault="0090077D" w:rsidP="0090077D">
      <w:r>
        <w:t>None</w:t>
      </w:r>
    </w:p>
    <w:p w14:paraId="0901C754" w14:textId="77777777" w:rsidR="0090077D" w:rsidRDefault="0090077D" w:rsidP="0090077D">
      <w:r>
        <w:rPr>
          <w:sz w:val="24"/>
          <w:szCs w:val="24"/>
        </w:rPr>
        <w:br w:type="page"/>
      </w:r>
    </w:p>
    <w:p w14:paraId="2CBD2200" w14:textId="77777777" w:rsidR="0090077D" w:rsidRDefault="0090077D" w:rsidP="0090077D">
      <w:pPr>
        <w:pStyle w:val="Heading2"/>
      </w:pPr>
      <w:r>
        <w:t>Annex G: List of participants</w:t>
      </w:r>
    </w:p>
    <w:p w14:paraId="6ECE28D2" w14:textId="77777777" w:rsidR="0090077D" w:rsidRDefault="0090077D" w:rsidP="0090077D">
      <w:pPr>
        <w:pStyle w:val="TH"/>
      </w:pPr>
    </w:p>
    <w:p w14:paraId="760103C9" w14:textId="77777777" w:rsidR="0090077D" w:rsidRDefault="0090077D" w:rsidP="0090077D">
      <w:r>
        <w:t>See excel file attached to this report.</w:t>
      </w:r>
    </w:p>
    <w:p w14:paraId="3D9CF2DA" w14:textId="77777777" w:rsidR="0090077D" w:rsidRDefault="0090077D" w:rsidP="0090077D">
      <w:pPr>
        <w:pStyle w:val="Heading2"/>
      </w:pPr>
      <w:r>
        <w:rPr>
          <w:sz w:val="24"/>
          <w:szCs w:val="24"/>
        </w:rPr>
        <w:br w:type="page"/>
      </w:r>
      <w:r>
        <w:t>nnex H: List of future meetings</w:t>
      </w:r>
    </w:p>
    <w:p w14:paraId="491D5748" w14:textId="77777777" w:rsidR="0090077D" w:rsidRDefault="0090077D" w:rsidP="0090077D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"/>
        <w:gridCol w:w="1047"/>
        <w:gridCol w:w="1407"/>
        <w:gridCol w:w="875"/>
        <w:gridCol w:w="1106"/>
        <w:gridCol w:w="1087"/>
      </w:tblGrid>
      <w:tr w:rsidR="0090077D" w14:paraId="75013FB8" w14:textId="77777777" w:rsidTr="0090077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46F1" w14:textId="77777777" w:rsidR="0090077D" w:rsidRDefault="0090077D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4099" w14:textId="77777777" w:rsidR="0090077D" w:rsidRDefault="0090077D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Start 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1E80" w14:textId="77777777" w:rsidR="0090077D" w:rsidRDefault="0090077D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End date (OP)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E426" w14:textId="77777777" w:rsidR="0090077D" w:rsidRDefault="0090077D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62DE" w14:textId="77777777" w:rsidR="0090077D" w:rsidRDefault="0090077D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Country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A90E" w14:textId="77777777" w:rsidR="0090077D" w:rsidRDefault="0090077D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</w:t>
            </w:r>
          </w:p>
        </w:tc>
      </w:tr>
      <w:tr w:rsidR="0090077D" w14:paraId="113A5828" w14:textId="77777777" w:rsidTr="0090077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D815" w14:textId="77777777" w:rsidR="0090077D" w:rsidRDefault="0090077D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RAN4#107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6A82" w14:textId="77777777" w:rsidR="0090077D" w:rsidRDefault="0090077D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2023-05-22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BEA4" w14:textId="77777777" w:rsidR="0090077D" w:rsidRDefault="0090077D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2023-05-27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6301" w14:textId="77777777" w:rsidR="0090077D" w:rsidRDefault="0090077D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Incheon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1DDE" w14:textId="77777777" w:rsidR="0090077D" w:rsidRDefault="0090077D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South Korea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94E9" w14:textId="77777777" w:rsidR="0090077D" w:rsidRDefault="0090077D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</w:tr>
      <w:tr w:rsidR="007F6442" w14:paraId="3A12E5FC" w14:textId="77777777" w:rsidTr="0090077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2FF3" w14:textId="40007CF7" w:rsidR="007F6442" w:rsidRDefault="007F644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RAN4#108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6AFA" w14:textId="047DBB3C" w:rsidR="007F6442" w:rsidRDefault="007F644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2023-08-21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A94C" w14:textId="7D50C0C4" w:rsidR="007F6442" w:rsidRDefault="007F644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2023-08-25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B674" w14:textId="7645942A" w:rsidR="007F6442" w:rsidRDefault="007F644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Toulouse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64EB" w14:textId="6BF46D89" w:rsidR="007F6442" w:rsidRDefault="007F644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France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70FA" w14:textId="77777777" w:rsidR="007F6442" w:rsidRDefault="007F644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</w:tr>
    </w:tbl>
    <w:p w14:paraId="0654C223" w14:textId="77777777" w:rsidR="0090077D" w:rsidRDefault="0090077D" w:rsidP="0090077D"/>
    <w:p w14:paraId="7CA876C1" w14:textId="77777777" w:rsidR="0090077D" w:rsidRDefault="0090077D" w:rsidP="0090077D"/>
    <w:p w14:paraId="74072A86" w14:textId="65E0B33C" w:rsidR="009A339A" w:rsidRDefault="009A339A" w:rsidP="0090077D"/>
    <w:sectPr w:rsidR="009A339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08CB3" w14:textId="77777777" w:rsidR="00651FE7" w:rsidRDefault="00651FE7">
      <w:pPr>
        <w:spacing w:after="0"/>
      </w:pPr>
      <w:r>
        <w:separator/>
      </w:r>
    </w:p>
  </w:endnote>
  <w:endnote w:type="continuationSeparator" w:id="0">
    <w:p w14:paraId="3D678CCE" w14:textId="77777777" w:rsidR="00651FE7" w:rsidRDefault="00651F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AD714" w14:textId="77777777" w:rsidR="00651FE7" w:rsidRDefault="00651FE7">
      <w:pPr>
        <w:spacing w:after="0"/>
      </w:pPr>
      <w:r>
        <w:separator/>
      </w:r>
    </w:p>
  </w:footnote>
  <w:footnote w:type="continuationSeparator" w:id="0">
    <w:p w14:paraId="22893197" w14:textId="77777777" w:rsidR="00651FE7" w:rsidRDefault="00651F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C6B59" w14:textId="77777777" w:rsidR="00441DF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9A"/>
    <w:rsid w:val="001A77F8"/>
    <w:rsid w:val="00441DFE"/>
    <w:rsid w:val="004D43D4"/>
    <w:rsid w:val="00554854"/>
    <w:rsid w:val="006246EC"/>
    <w:rsid w:val="00635315"/>
    <w:rsid w:val="00651FE7"/>
    <w:rsid w:val="007F6442"/>
    <w:rsid w:val="0085591D"/>
    <w:rsid w:val="008A34B5"/>
    <w:rsid w:val="0090077D"/>
    <w:rsid w:val="00922854"/>
    <w:rsid w:val="009262E8"/>
    <w:rsid w:val="009363E3"/>
    <w:rsid w:val="009428AD"/>
    <w:rsid w:val="009A339A"/>
    <w:rsid w:val="00B92F0C"/>
    <w:rsid w:val="00CF7B48"/>
    <w:rsid w:val="00D577B8"/>
    <w:rsid w:val="00DE293F"/>
    <w:rsid w:val="00EB72E2"/>
    <w:rsid w:val="00F6170F"/>
    <w:rsid w:val="00F7319F"/>
    <w:rsid w:val="00F8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DE6F2"/>
  <w15:chartTrackingRefBased/>
  <w15:docId w15:val="{A84034DF-8371-4F34-AD77-6FAB9B119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7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F617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617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617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617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617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6170F"/>
    <w:pPr>
      <w:outlineLvl w:val="5"/>
    </w:pPr>
  </w:style>
  <w:style w:type="paragraph" w:styleId="Heading7">
    <w:name w:val="heading 7"/>
    <w:basedOn w:val="H6"/>
    <w:next w:val="Normal"/>
    <w:qFormat/>
    <w:rsid w:val="00F6170F"/>
    <w:pPr>
      <w:outlineLvl w:val="6"/>
    </w:pPr>
  </w:style>
  <w:style w:type="paragraph" w:styleId="Heading8">
    <w:name w:val="heading 8"/>
    <w:basedOn w:val="Heading1"/>
    <w:next w:val="Normal"/>
    <w:qFormat/>
    <w:rsid w:val="00F617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170F"/>
    <w:pPr>
      <w:outlineLvl w:val="8"/>
    </w:pPr>
  </w:style>
  <w:style w:type="character" w:default="1" w:styleId="DefaultParagraphFont">
    <w:name w:val="Default Paragraph Font"/>
    <w:semiHidden/>
    <w:rsid w:val="00F617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6170F"/>
  </w:style>
  <w:style w:type="paragraph" w:styleId="TOC8">
    <w:name w:val="toc 8"/>
    <w:basedOn w:val="TOC1"/>
    <w:semiHidden/>
    <w:rsid w:val="00F6170F"/>
    <w:pPr>
      <w:spacing w:before="180"/>
      <w:ind w:left="2693" w:hanging="2693"/>
    </w:pPr>
    <w:rPr>
      <w:b/>
    </w:rPr>
  </w:style>
  <w:style w:type="paragraph" w:styleId="TOC1">
    <w:name w:val="toc 1"/>
    <w:semiHidden/>
    <w:rsid w:val="00F617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F617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6170F"/>
    <w:pPr>
      <w:ind w:left="1701" w:hanging="1701"/>
    </w:pPr>
  </w:style>
  <w:style w:type="paragraph" w:styleId="TOC4">
    <w:name w:val="toc 4"/>
    <w:basedOn w:val="TOC3"/>
    <w:semiHidden/>
    <w:rsid w:val="00F6170F"/>
    <w:pPr>
      <w:ind w:left="1418" w:hanging="1418"/>
    </w:pPr>
  </w:style>
  <w:style w:type="paragraph" w:styleId="TOC3">
    <w:name w:val="toc 3"/>
    <w:basedOn w:val="TOC2"/>
    <w:semiHidden/>
    <w:rsid w:val="00F6170F"/>
    <w:pPr>
      <w:ind w:left="1134" w:hanging="1134"/>
    </w:pPr>
  </w:style>
  <w:style w:type="paragraph" w:styleId="TOC2">
    <w:name w:val="toc 2"/>
    <w:basedOn w:val="TOC1"/>
    <w:semiHidden/>
    <w:rsid w:val="00F617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170F"/>
    <w:pPr>
      <w:ind w:left="284"/>
    </w:pPr>
  </w:style>
  <w:style w:type="paragraph" w:styleId="Index1">
    <w:name w:val="index 1"/>
    <w:basedOn w:val="Normal"/>
    <w:semiHidden/>
    <w:rsid w:val="00F6170F"/>
    <w:pPr>
      <w:keepLines/>
      <w:spacing w:after="0"/>
    </w:pPr>
  </w:style>
  <w:style w:type="paragraph" w:customStyle="1" w:styleId="ZH">
    <w:name w:val="ZH"/>
    <w:rsid w:val="00F617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6170F"/>
    <w:pPr>
      <w:outlineLvl w:val="9"/>
    </w:pPr>
  </w:style>
  <w:style w:type="paragraph" w:styleId="ListNumber2">
    <w:name w:val="List Number 2"/>
    <w:basedOn w:val="ListNumber"/>
    <w:semiHidden/>
    <w:rsid w:val="00F6170F"/>
    <w:pPr>
      <w:ind w:left="851"/>
    </w:pPr>
  </w:style>
  <w:style w:type="paragraph" w:styleId="Header">
    <w:name w:val="header"/>
    <w:semiHidden/>
    <w:rsid w:val="00F617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F6170F"/>
    <w:rPr>
      <w:b/>
      <w:position w:val="6"/>
      <w:sz w:val="16"/>
    </w:rPr>
  </w:style>
  <w:style w:type="paragraph" w:styleId="FootnoteText">
    <w:name w:val="footnote text"/>
    <w:basedOn w:val="Normal"/>
    <w:semiHidden/>
    <w:rsid w:val="00F6170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6170F"/>
    <w:rPr>
      <w:b/>
    </w:rPr>
  </w:style>
  <w:style w:type="paragraph" w:customStyle="1" w:styleId="TAC">
    <w:name w:val="TAC"/>
    <w:basedOn w:val="TAL"/>
    <w:rsid w:val="00F6170F"/>
    <w:pPr>
      <w:jc w:val="center"/>
    </w:pPr>
  </w:style>
  <w:style w:type="paragraph" w:customStyle="1" w:styleId="TF">
    <w:name w:val="TF"/>
    <w:basedOn w:val="TH"/>
    <w:rsid w:val="00F6170F"/>
    <w:pPr>
      <w:keepNext w:val="0"/>
      <w:spacing w:before="0" w:after="240"/>
    </w:pPr>
  </w:style>
  <w:style w:type="paragraph" w:customStyle="1" w:styleId="NO">
    <w:name w:val="NO"/>
    <w:basedOn w:val="Normal"/>
    <w:rsid w:val="00F6170F"/>
    <w:pPr>
      <w:keepLines/>
      <w:ind w:left="1135" w:hanging="851"/>
    </w:pPr>
  </w:style>
  <w:style w:type="paragraph" w:styleId="TOC9">
    <w:name w:val="toc 9"/>
    <w:basedOn w:val="TOC8"/>
    <w:semiHidden/>
    <w:rsid w:val="00F6170F"/>
    <w:pPr>
      <w:ind w:left="1418" w:hanging="1418"/>
    </w:pPr>
  </w:style>
  <w:style w:type="paragraph" w:customStyle="1" w:styleId="EX">
    <w:name w:val="EX"/>
    <w:basedOn w:val="Normal"/>
    <w:rsid w:val="00F6170F"/>
    <w:pPr>
      <w:keepLines/>
      <w:ind w:left="1702" w:hanging="1418"/>
    </w:pPr>
  </w:style>
  <w:style w:type="paragraph" w:customStyle="1" w:styleId="FP">
    <w:name w:val="FP"/>
    <w:basedOn w:val="Normal"/>
    <w:rsid w:val="00F6170F"/>
    <w:pPr>
      <w:spacing w:after="0"/>
    </w:pPr>
  </w:style>
  <w:style w:type="paragraph" w:customStyle="1" w:styleId="LD">
    <w:name w:val="LD"/>
    <w:rsid w:val="00F617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6170F"/>
    <w:pPr>
      <w:spacing w:after="0"/>
    </w:pPr>
  </w:style>
  <w:style w:type="paragraph" w:customStyle="1" w:styleId="EW">
    <w:name w:val="EW"/>
    <w:basedOn w:val="EX"/>
    <w:rsid w:val="00F6170F"/>
    <w:pPr>
      <w:spacing w:after="0"/>
    </w:pPr>
  </w:style>
  <w:style w:type="paragraph" w:styleId="TOC6">
    <w:name w:val="toc 6"/>
    <w:basedOn w:val="TOC5"/>
    <w:next w:val="Normal"/>
    <w:semiHidden/>
    <w:rsid w:val="00F6170F"/>
    <w:pPr>
      <w:ind w:left="1985" w:hanging="1985"/>
    </w:pPr>
  </w:style>
  <w:style w:type="paragraph" w:styleId="TOC7">
    <w:name w:val="toc 7"/>
    <w:basedOn w:val="TOC6"/>
    <w:next w:val="Normal"/>
    <w:semiHidden/>
    <w:rsid w:val="00F6170F"/>
    <w:pPr>
      <w:ind w:left="2268" w:hanging="2268"/>
    </w:pPr>
  </w:style>
  <w:style w:type="paragraph" w:styleId="ListBullet2">
    <w:name w:val="List Bullet 2"/>
    <w:basedOn w:val="ListBullet"/>
    <w:semiHidden/>
    <w:rsid w:val="00F6170F"/>
    <w:pPr>
      <w:ind w:left="851"/>
    </w:pPr>
  </w:style>
  <w:style w:type="paragraph" w:styleId="ListBullet3">
    <w:name w:val="List Bullet 3"/>
    <w:basedOn w:val="ListBullet2"/>
    <w:semiHidden/>
    <w:rsid w:val="00F6170F"/>
    <w:pPr>
      <w:ind w:left="1135"/>
    </w:pPr>
  </w:style>
  <w:style w:type="paragraph" w:styleId="ListNumber">
    <w:name w:val="List Number"/>
    <w:basedOn w:val="List"/>
    <w:semiHidden/>
    <w:rsid w:val="00F6170F"/>
  </w:style>
  <w:style w:type="paragraph" w:customStyle="1" w:styleId="EQ">
    <w:name w:val="EQ"/>
    <w:basedOn w:val="Normal"/>
    <w:next w:val="Normal"/>
    <w:rsid w:val="00F617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17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17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17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6170F"/>
    <w:pPr>
      <w:jc w:val="right"/>
    </w:pPr>
  </w:style>
  <w:style w:type="paragraph" w:customStyle="1" w:styleId="H6">
    <w:name w:val="H6"/>
    <w:basedOn w:val="Heading5"/>
    <w:next w:val="Normal"/>
    <w:rsid w:val="00F617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170F"/>
    <w:pPr>
      <w:ind w:left="851" w:hanging="851"/>
    </w:pPr>
  </w:style>
  <w:style w:type="paragraph" w:customStyle="1" w:styleId="TAL">
    <w:name w:val="TAL"/>
    <w:basedOn w:val="Normal"/>
    <w:rsid w:val="00F6170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617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617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617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617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6170F"/>
    <w:pPr>
      <w:framePr w:wrap="notBeside" w:y="16161"/>
    </w:pPr>
  </w:style>
  <w:style w:type="character" w:customStyle="1" w:styleId="ZGSM">
    <w:name w:val="ZGSM"/>
    <w:rsid w:val="00F6170F"/>
  </w:style>
  <w:style w:type="paragraph" w:styleId="List2">
    <w:name w:val="List 2"/>
    <w:basedOn w:val="List"/>
    <w:semiHidden/>
    <w:rsid w:val="00F6170F"/>
    <w:pPr>
      <w:ind w:left="851"/>
    </w:pPr>
  </w:style>
  <w:style w:type="paragraph" w:customStyle="1" w:styleId="ZG">
    <w:name w:val="ZG"/>
    <w:rsid w:val="00F617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6170F"/>
    <w:pPr>
      <w:ind w:left="1135"/>
    </w:pPr>
  </w:style>
  <w:style w:type="paragraph" w:styleId="List4">
    <w:name w:val="List 4"/>
    <w:basedOn w:val="List3"/>
    <w:semiHidden/>
    <w:rsid w:val="00F6170F"/>
    <w:pPr>
      <w:ind w:left="1418"/>
    </w:pPr>
  </w:style>
  <w:style w:type="paragraph" w:styleId="List5">
    <w:name w:val="List 5"/>
    <w:basedOn w:val="List4"/>
    <w:semiHidden/>
    <w:rsid w:val="00F6170F"/>
    <w:pPr>
      <w:ind w:left="1702"/>
    </w:pPr>
  </w:style>
  <w:style w:type="paragraph" w:customStyle="1" w:styleId="EditorsNote">
    <w:name w:val="Editor's Note"/>
    <w:basedOn w:val="NO"/>
    <w:rsid w:val="00F6170F"/>
    <w:rPr>
      <w:color w:val="FF0000"/>
    </w:rPr>
  </w:style>
  <w:style w:type="paragraph" w:styleId="List">
    <w:name w:val="List"/>
    <w:basedOn w:val="Normal"/>
    <w:semiHidden/>
    <w:rsid w:val="00F6170F"/>
    <w:pPr>
      <w:ind w:left="568" w:hanging="284"/>
    </w:pPr>
  </w:style>
  <w:style w:type="paragraph" w:styleId="ListBullet">
    <w:name w:val="List Bullet"/>
    <w:basedOn w:val="List"/>
    <w:semiHidden/>
    <w:rsid w:val="00F6170F"/>
  </w:style>
  <w:style w:type="paragraph" w:styleId="ListBullet4">
    <w:name w:val="List Bullet 4"/>
    <w:basedOn w:val="ListBullet3"/>
    <w:semiHidden/>
    <w:rsid w:val="00F6170F"/>
    <w:pPr>
      <w:ind w:left="1418"/>
    </w:pPr>
  </w:style>
  <w:style w:type="paragraph" w:styleId="ListBullet5">
    <w:name w:val="List Bullet 5"/>
    <w:basedOn w:val="ListBullet4"/>
    <w:semiHidden/>
    <w:rsid w:val="00F6170F"/>
    <w:pPr>
      <w:ind w:left="1702"/>
    </w:pPr>
  </w:style>
  <w:style w:type="paragraph" w:customStyle="1" w:styleId="B1">
    <w:name w:val="B1"/>
    <w:basedOn w:val="List"/>
    <w:rsid w:val="00F6170F"/>
  </w:style>
  <w:style w:type="paragraph" w:customStyle="1" w:styleId="B2">
    <w:name w:val="B2"/>
    <w:basedOn w:val="List2"/>
    <w:rsid w:val="00F6170F"/>
  </w:style>
  <w:style w:type="paragraph" w:customStyle="1" w:styleId="B3">
    <w:name w:val="B3"/>
    <w:basedOn w:val="List3"/>
    <w:rsid w:val="00F6170F"/>
  </w:style>
  <w:style w:type="paragraph" w:customStyle="1" w:styleId="B4">
    <w:name w:val="B4"/>
    <w:basedOn w:val="List4"/>
    <w:rsid w:val="00F6170F"/>
  </w:style>
  <w:style w:type="paragraph" w:customStyle="1" w:styleId="B5">
    <w:name w:val="B5"/>
    <w:basedOn w:val="List5"/>
    <w:rsid w:val="00F6170F"/>
  </w:style>
  <w:style w:type="paragraph" w:styleId="Footer">
    <w:name w:val="footer"/>
    <w:basedOn w:val="Header"/>
    <w:semiHidden/>
    <w:rsid w:val="00F6170F"/>
    <w:pPr>
      <w:jc w:val="center"/>
    </w:pPr>
    <w:rPr>
      <w:i/>
    </w:rPr>
  </w:style>
  <w:style w:type="paragraph" w:customStyle="1" w:styleId="ZTD">
    <w:name w:val="ZTD"/>
    <w:basedOn w:val="ZB"/>
    <w:rsid w:val="00F6170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9A33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90077D"/>
    <w:rPr>
      <w:rFonts w:ascii="Arial" w:hAnsi="Arial"/>
      <w:sz w:val="28"/>
    </w:rPr>
  </w:style>
  <w:style w:type="character" w:customStyle="1" w:styleId="Heading2Char">
    <w:name w:val="Heading 2 Char"/>
    <w:basedOn w:val="DefaultParagraphFont"/>
    <w:link w:val="Heading2"/>
    <w:rsid w:val="0090077D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3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53</Pages>
  <Words>26388</Words>
  <Characters>150413</Characters>
  <Application>Microsoft Office Word</Application>
  <DocSecurity>0</DocSecurity>
  <Lines>1253</Lines>
  <Paragraphs>352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11</cp:revision>
  <cp:lastPrinted>1899-12-31T23:00:00Z</cp:lastPrinted>
  <dcterms:created xsi:type="dcterms:W3CDTF">2023-03-31T12:38:00Z</dcterms:created>
  <dcterms:modified xsi:type="dcterms:W3CDTF">2023-04-07T17:46:00Z</dcterms:modified>
</cp:coreProperties>
</file>