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B859" w14:textId="2087B4E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D13EFA" w:rsidRPr="00D13EFA">
        <w:rPr>
          <w:rFonts w:ascii="Arial" w:eastAsia="SimSun" w:hAnsi="Arial" w:cs="Times New Roman"/>
          <w:b/>
          <w:bCs/>
          <w:sz w:val="24"/>
          <w:szCs w:val="20"/>
          <w:lang w:eastAsia="ja-JP"/>
        </w:rPr>
        <w:t>R4-2302340</w:t>
      </w:r>
    </w:p>
    <w:p w14:paraId="15E3E3AF"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62A270A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C802A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01B31B6" w14:textId="67DC895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90B7A">
        <w:rPr>
          <w:rFonts w:ascii="Arial" w:eastAsia="Calibri" w:hAnsi="Arial" w:cs="Arial"/>
          <w:b/>
          <w:bCs/>
          <w:sz w:val="24"/>
        </w:rPr>
        <w:t>On the importance of GNSS acquisition in transmit timing tests</w:t>
      </w:r>
    </w:p>
    <w:p w14:paraId="5E4EF9EB" w14:textId="128EB4D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90B7A">
        <w:rPr>
          <w:rFonts w:ascii="Arial" w:eastAsia="MS Mincho" w:hAnsi="Arial" w:cs="Arial"/>
          <w:b/>
          <w:bCs/>
          <w:sz w:val="24"/>
          <w:szCs w:val="20"/>
        </w:rPr>
        <w:t>6.1.5.1</w:t>
      </w:r>
    </w:p>
    <w:p w14:paraId="16D68E4E"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01E0952" w14:textId="77777777" w:rsidR="00E323E9" w:rsidRPr="00EF698B" w:rsidRDefault="00E323E9" w:rsidP="00841BCD">
      <w:pPr>
        <w:tabs>
          <w:tab w:val="left" w:pos="1985"/>
        </w:tabs>
        <w:rPr>
          <w:rFonts w:ascii="Arial" w:eastAsia="Calibri" w:hAnsi="Arial" w:cs="Arial"/>
          <w:b/>
          <w:bCs/>
          <w:sz w:val="24"/>
        </w:rPr>
      </w:pPr>
    </w:p>
    <w:p w14:paraId="5B5877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2A3F412" w14:textId="07BC5FD8" w:rsidR="0060543D" w:rsidRPr="008E72F4" w:rsidRDefault="008E72F4" w:rsidP="005C23A4">
      <w:pPr>
        <w:rPr>
          <w:lang w:val="en-GB"/>
        </w:rPr>
      </w:pPr>
      <w:r w:rsidRPr="008E72F4">
        <w:t xml:space="preserve">In the RAN plenary meeting (RAN #98e), it was agreed to postpone the completion of the </w:t>
      </w:r>
      <w:proofErr w:type="spellStart"/>
      <w:r w:rsidRPr="008E72F4">
        <w:t>NTN_Solutions</w:t>
      </w:r>
      <w:proofErr w:type="spellEnd"/>
      <w:r w:rsidRPr="008E72F4">
        <w:t xml:space="preserve"> work item </w:t>
      </w:r>
      <w:r>
        <w:fldChar w:fldCharType="begin"/>
      </w:r>
      <w:r>
        <w:instrText xml:space="preserve"> REF _Ref126583941 \r \h </w:instrText>
      </w:r>
      <w:r>
        <w:fldChar w:fldCharType="separate"/>
      </w:r>
      <w:r>
        <w:t>[1]</w:t>
      </w:r>
      <w:r>
        <w:fldChar w:fldCharType="end"/>
      </w:r>
      <w:r w:rsidRPr="008E72F4">
        <w:t>. The remaining open issues were captured on the status report in RP-222739</w:t>
      </w:r>
      <w:r>
        <w:t xml:space="preserve"> </w:t>
      </w:r>
      <w:r>
        <w:fldChar w:fldCharType="begin"/>
      </w:r>
      <w:r>
        <w:instrText xml:space="preserve"> REF _Ref126583962 \r \h </w:instrText>
      </w:r>
      <w:r>
        <w:fldChar w:fldCharType="separate"/>
      </w:r>
      <w:r>
        <w:t>[2]</w:t>
      </w:r>
      <w:r>
        <w:fldChar w:fldCharType="end"/>
      </w:r>
      <w:r w:rsidRPr="008E72F4">
        <w:t>. Among the remaining open items is the clarification regarding the transmit timing test configuration, in special regarding the GNSS acquisition by the UE during the transmit timing test.</w:t>
      </w:r>
    </w:p>
    <w:p w14:paraId="46D7376C" w14:textId="77777777" w:rsidR="003B659E" w:rsidRPr="00EF698B" w:rsidRDefault="003B659E" w:rsidP="00AE56B1">
      <w:pPr>
        <w:pStyle w:val="RAN4H1"/>
        <w:rPr>
          <w:lang w:val="en-US"/>
        </w:rPr>
      </w:pPr>
      <w:bookmarkStart w:id="4" w:name="_Toc116995842"/>
      <w:r w:rsidRPr="00EF698B">
        <w:rPr>
          <w:lang w:val="en-US"/>
        </w:rPr>
        <w:t>Discussion</w:t>
      </w:r>
      <w:bookmarkEnd w:id="4"/>
    </w:p>
    <w:p w14:paraId="4EBB07C1" w14:textId="77777777" w:rsidR="0060543D" w:rsidRDefault="0060543D" w:rsidP="00300956"/>
    <w:p w14:paraId="529DF923" w14:textId="60B59CBC" w:rsidR="003F5F82" w:rsidRDefault="003F5F82" w:rsidP="003F5F82">
      <w:r>
        <w:t xml:space="preserve">In the past meeting, the discussions </w:t>
      </w:r>
      <w:r w:rsidR="005A0AD1">
        <w:t xml:space="preserve">around </w:t>
      </w:r>
      <w:r>
        <w:t xml:space="preserve">performance requirements for UE transmit timing progressed, but nonetheless there are still some open issues that require RAN4 attention. In the WF provided in </w:t>
      </w:r>
      <w:r w:rsidR="008E72F4">
        <w:fldChar w:fldCharType="begin"/>
      </w:r>
      <w:r w:rsidR="008E72F4">
        <w:instrText xml:space="preserve"> REF _Ref117785389 \r \h </w:instrText>
      </w:r>
      <w:r w:rsidR="008E72F4">
        <w:fldChar w:fldCharType="separate"/>
      </w:r>
      <w:r w:rsidR="008E72F4">
        <w:t>[3]</w:t>
      </w:r>
      <w:r w:rsidR="008E72F4">
        <w:fldChar w:fldCharType="end"/>
      </w:r>
      <w:r>
        <w:t xml:space="preserve">, one of the open issues regards the test configuration for UE transmit timing. </w:t>
      </w:r>
    </w:p>
    <w:tbl>
      <w:tblPr>
        <w:tblStyle w:val="TableGrid"/>
        <w:tblW w:w="0" w:type="auto"/>
        <w:tblLook w:val="04A0" w:firstRow="1" w:lastRow="0" w:firstColumn="1" w:lastColumn="0" w:noHBand="0" w:noVBand="1"/>
      </w:tblPr>
      <w:tblGrid>
        <w:gridCol w:w="9617"/>
      </w:tblGrid>
      <w:tr w:rsidR="003F5F82" w14:paraId="78E44FA1" w14:textId="77777777" w:rsidTr="0099540E">
        <w:tc>
          <w:tcPr>
            <w:tcW w:w="9617" w:type="dxa"/>
          </w:tcPr>
          <w:p w14:paraId="009C653A" w14:textId="77777777" w:rsidR="008E72F4" w:rsidRPr="006747BA" w:rsidRDefault="008E72F4" w:rsidP="008E72F4">
            <w:pPr>
              <w:pStyle w:val="ListParagraph"/>
              <w:widowControl w:val="0"/>
              <w:numPr>
                <w:ilvl w:val="0"/>
                <w:numId w:val="27"/>
              </w:numPr>
              <w:spacing w:before="240"/>
              <w:contextualSpacing w:val="0"/>
              <w:jc w:val="both"/>
              <w:rPr>
                <w:rFonts w:eastAsia="SimSun" w:cs="Times New Roman"/>
                <w:szCs w:val="24"/>
              </w:rPr>
            </w:pPr>
            <w:r w:rsidRPr="006747BA">
              <w:rPr>
                <w:rFonts w:eastAsia="SimSun" w:cs="Times New Roman"/>
                <w:szCs w:val="24"/>
              </w:rPr>
              <w:t>Issue 4-1: Acquisition of UE location in UE timing test cases</w:t>
            </w:r>
          </w:p>
          <w:p w14:paraId="0AE4200A" w14:textId="77777777" w:rsidR="008E72F4" w:rsidRPr="00182225" w:rsidRDefault="008E72F4" w:rsidP="008E72F4">
            <w:pPr>
              <w:pStyle w:val="ListParagraph"/>
              <w:numPr>
                <w:ilvl w:val="1"/>
                <w:numId w:val="27"/>
              </w:numPr>
              <w:spacing w:after="120"/>
              <w:contextualSpacing w:val="0"/>
              <w:rPr>
                <w:rFonts w:eastAsia="SimSun" w:cs="Times New Roman"/>
                <w:szCs w:val="24"/>
              </w:rPr>
            </w:pPr>
            <w:r w:rsidRPr="00182225">
              <w:rPr>
                <w:rFonts w:eastAsia="SimSun" w:cs="Times New Roman"/>
                <w:szCs w:val="24"/>
              </w:rPr>
              <w:t xml:space="preserve">Option 1: </w:t>
            </w:r>
          </w:p>
          <w:p w14:paraId="6CADDB6D" w14:textId="77777777" w:rsidR="008E72F4" w:rsidRPr="00182225" w:rsidRDefault="008E72F4" w:rsidP="008E72F4">
            <w:pPr>
              <w:pStyle w:val="ListParagraph"/>
              <w:widowControl w:val="0"/>
              <w:numPr>
                <w:ilvl w:val="2"/>
                <w:numId w:val="27"/>
              </w:numPr>
              <w:contextualSpacing w:val="0"/>
              <w:jc w:val="both"/>
              <w:rPr>
                <w:rFonts w:eastAsia="SimSun" w:cs="Times New Roman"/>
                <w:szCs w:val="24"/>
              </w:rPr>
            </w:pPr>
            <w:r w:rsidRPr="00182225">
              <w:rPr>
                <w:rFonts w:eastAsia="SimSun" w:cs="Times New Roman"/>
                <w:szCs w:val="24"/>
              </w:rPr>
              <w:t>UE location is acquired by GNSS positioning, and the test parameter for GNSS signal power levels defined in B.4.1 is reused.</w:t>
            </w:r>
          </w:p>
          <w:p w14:paraId="64C7C7FD" w14:textId="77777777" w:rsidR="008E72F4" w:rsidRPr="00182225" w:rsidRDefault="008E72F4" w:rsidP="008E72F4">
            <w:pPr>
              <w:pStyle w:val="ListParagraph"/>
              <w:numPr>
                <w:ilvl w:val="1"/>
                <w:numId w:val="27"/>
              </w:numPr>
              <w:spacing w:after="120"/>
              <w:contextualSpacing w:val="0"/>
              <w:rPr>
                <w:rFonts w:eastAsia="SimSun" w:cs="Times New Roman"/>
                <w:szCs w:val="24"/>
              </w:rPr>
            </w:pPr>
            <w:r w:rsidRPr="00182225">
              <w:rPr>
                <w:rFonts w:eastAsia="SimSun" w:cs="Times New Roman"/>
                <w:szCs w:val="24"/>
              </w:rPr>
              <w:t xml:space="preserve">Option 2: </w:t>
            </w:r>
          </w:p>
          <w:p w14:paraId="5F501FFB" w14:textId="77777777" w:rsidR="008E72F4" w:rsidRPr="002E09E5" w:rsidRDefault="008E72F4" w:rsidP="008E72F4">
            <w:pPr>
              <w:pStyle w:val="ListParagraph"/>
              <w:widowControl w:val="0"/>
              <w:numPr>
                <w:ilvl w:val="2"/>
                <w:numId w:val="27"/>
              </w:numPr>
              <w:spacing w:after="240"/>
              <w:contextualSpacing w:val="0"/>
              <w:jc w:val="both"/>
              <w:rPr>
                <w:rFonts w:eastAsia="SimSun" w:cs="Times New Roman"/>
                <w:szCs w:val="24"/>
              </w:rPr>
            </w:pPr>
            <w:r w:rsidRPr="00182225">
              <w:rPr>
                <w:rFonts w:eastAsia="SimSun" w:cs="Times New Roman"/>
                <w:szCs w:val="24"/>
              </w:rPr>
              <w:t xml:space="preserve">For NTN UE timing test cases, it is suggested to use AT command approach to acquire UE location </w:t>
            </w:r>
            <w:proofErr w:type="gramStart"/>
            <w:r w:rsidRPr="00182225">
              <w:rPr>
                <w:rFonts w:eastAsia="SimSun" w:cs="Times New Roman"/>
                <w:szCs w:val="24"/>
              </w:rPr>
              <w:t>in order to</w:t>
            </w:r>
            <w:proofErr w:type="gramEnd"/>
            <w:r w:rsidRPr="00182225">
              <w:rPr>
                <w:rFonts w:eastAsia="SimSun" w:cs="Times New Roman"/>
                <w:szCs w:val="24"/>
              </w:rPr>
              <w:t xml:space="preserve"> simplify the test configuration.</w:t>
            </w:r>
          </w:p>
          <w:p w14:paraId="38F061CA" w14:textId="77777777" w:rsidR="003F5F82" w:rsidRDefault="003F5F82" w:rsidP="0099540E"/>
        </w:tc>
      </w:tr>
    </w:tbl>
    <w:p w14:paraId="69CFDE1A" w14:textId="77777777" w:rsidR="003F5F82" w:rsidRDefault="003F5F82" w:rsidP="003F5F82">
      <w:pPr>
        <w:pStyle w:val="RAN4proposal"/>
        <w:numPr>
          <w:ilvl w:val="0"/>
          <w:numId w:val="0"/>
        </w:numPr>
      </w:pPr>
    </w:p>
    <w:p w14:paraId="66888D25" w14:textId="77777777" w:rsidR="003F5F82" w:rsidRDefault="003F5F82" w:rsidP="003F5F82">
      <w:r>
        <w:t xml:space="preserve">The main difference between both options is that, whereas in Option 1 the UE </w:t>
      </w:r>
      <w:proofErr w:type="gramStart"/>
      <w:r>
        <w:t>has to</w:t>
      </w:r>
      <w:proofErr w:type="gramEnd"/>
      <w:r>
        <w:t xml:space="preserve"> perform GNSS positioning for estimating its own position, in the second one the UE is provided by the test equipment with the “UE reference position” for the test. </w:t>
      </w:r>
    </w:p>
    <w:p w14:paraId="1F9BAE64" w14:textId="74904EC0" w:rsidR="003F5F82" w:rsidRDefault="003F5F82" w:rsidP="003F5F82">
      <w:r>
        <w:t xml:space="preserve">From our point of view the option 2 does not satisfy the objectives </w:t>
      </w:r>
      <w:r w:rsidR="00850B93">
        <w:t xml:space="preserve">and intent </w:t>
      </w:r>
      <w:r>
        <w:t xml:space="preserve">of the present test. In special, regarding the following aspects: </w:t>
      </w:r>
    </w:p>
    <w:p w14:paraId="327E0606" w14:textId="53A5D15E" w:rsidR="003F5F82" w:rsidRDefault="003F5F82" w:rsidP="003F5F82">
      <w:pPr>
        <w:pStyle w:val="ListParagraph"/>
        <w:numPr>
          <w:ilvl w:val="0"/>
          <w:numId w:val="28"/>
        </w:numPr>
      </w:pPr>
      <w:r w:rsidRPr="006B185A">
        <w:rPr>
          <w:b/>
          <w:bCs/>
        </w:rPr>
        <w:t>UE positioning for RRM purposes is a new functionality:</w:t>
      </w:r>
      <w:r>
        <w:t xml:space="preserve"> For some other aspects in NTN, the test cases were developed assuming the baseline legacy behavior of terrestrial UEs plus modifications regarding the specificities of the NTN scenario. However, timing pre compensation should not be under similar assumption. In previous releases, there was no feature where the reliance of the Timing Advance procedure was solely at the UE side. Before, the timing advance was a closed-loop feature, controlled by network. In NTN, this is the first time the UE </w:t>
      </w:r>
      <w:proofErr w:type="gramStart"/>
      <w:r>
        <w:t>is in charge of</w:t>
      </w:r>
      <w:proofErr w:type="gramEnd"/>
      <w:r>
        <w:t xml:space="preserve"> calculating and implementing timing advance pre-compensation. Moreover, the UE has first to acquire its own position, </w:t>
      </w:r>
      <w:r w:rsidR="00850B93">
        <w:t xml:space="preserve">obtain </w:t>
      </w:r>
      <w:r>
        <w:t>the satellite ephemeris</w:t>
      </w:r>
      <w:r w:rsidR="00850B93">
        <w:t xml:space="preserve"> through SIB19</w:t>
      </w:r>
      <w:r>
        <w:t xml:space="preserve">, perform </w:t>
      </w:r>
      <w:r w:rsidR="00850B93">
        <w:t xml:space="preserve">the needed </w:t>
      </w:r>
      <w:proofErr w:type="gramStart"/>
      <w:r>
        <w:t>calculations</w:t>
      </w:r>
      <w:proofErr w:type="gramEnd"/>
      <w:r>
        <w:t xml:space="preserve"> and share this information with the lower layers for timing pre-compensation. This sort of functionality was not tested before, and it is a fundamental part of UE operation.  </w:t>
      </w:r>
    </w:p>
    <w:p w14:paraId="27B9E9E6" w14:textId="4D3BB207" w:rsidR="003F5F82" w:rsidRDefault="003F5F82" w:rsidP="003F5F82">
      <w:pPr>
        <w:pStyle w:val="ListParagraph"/>
        <w:numPr>
          <w:ilvl w:val="0"/>
          <w:numId w:val="28"/>
        </w:numPr>
      </w:pPr>
      <w:r w:rsidRPr="006B185A">
        <w:rPr>
          <w:b/>
          <w:bCs/>
        </w:rPr>
        <w:lastRenderedPageBreak/>
        <w:t>GNSS inaccuracy and relaxation of the requirements:</w:t>
      </w:r>
      <w:r>
        <w:t xml:space="preserve"> In RAN4 #101 </w:t>
      </w:r>
      <w:r>
        <w:fldChar w:fldCharType="begin"/>
      </w:r>
      <w:r>
        <w:instrText xml:space="preserve"> REF _Ref117873187 \r \h </w:instrText>
      </w:r>
      <w:r>
        <w:fldChar w:fldCharType="separate"/>
      </w:r>
      <w:r w:rsidR="008E72F4">
        <w:t>[4]</w:t>
      </w:r>
      <w:r>
        <w:fldChar w:fldCharType="end"/>
      </w:r>
      <w:r>
        <w:t xml:space="preserve">, companies have agreed to relax the transmit timing accuracy requirement, on the grounds of the GNSS inaccuracy observed in NTN scenarios. This agreement shows the intention to consider the inaccuracy of GNSS positioning into NTN </w:t>
      </w:r>
      <w:r w:rsidR="005A0AD1">
        <w:t xml:space="preserve">as </w:t>
      </w:r>
      <w:r>
        <w:t xml:space="preserve">a relevant source of error for the UE procedure. If the exact UE position to be used in the test is conveyed to the UE, there is no inaccuracy in the UE positioning, and therefore the reason for the timing accuracy relaxation is no longer present. The relaxed requirement in this case would only allow a poorer UE implementation, on top of a new feature.   </w:t>
      </w:r>
    </w:p>
    <w:p w14:paraId="224EEE9A" w14:textId="7CB9D325" w:rsidR="003F5F82" w:rsidRDefault="003F5F82" w:rsidP="003F5F82">
      <w:pPr>
        <w:pStyle w:val="ListParagraph"/>
        <w:numPr>
          <w:ilvl w:val="0"/>
          <w:numId w:val="28"/>
        </w:numPr>
      </w:pPr>
      <w:r w:rsidRPr="006B185A">
        <w:rPr>
          <w:b/>
          <w:bCs/>
        </w:rPr>
        <w:t>Test of UE implementation of the feature</w:t>
      </w:r>
      <w:r>
        <w:t xml:space="preserve">: In LTE (NB-IoT and </w:t>
      </w:r>
      <w:proofErr w:type="spellStart"/>
      <w:r>
        <w:t>eMTC</w:t>
      </w:r>
      <w:proofErr w:type="spellEnd"/>
      <w:r>
        <w:t>) discussions for NTN, there was an implementation of a validity timer for the GNSS fix of the UE in RAN1. The reason behind this decision is that some UEs may not have the capacity to update the reception of GNSS signals while monitoring the DL without gaps. We understand this is necessary due to the limited processing capabilities of IoT UEs. On the other hand, if the test setup provides the location for the UE, the UE with similar implementation - which is not expected under NR over NTN – may succeed the test, which may be prejudicial for the network performance.</w:t>
      </w:r>
    </w:p>
    <w:p w14:paraId="49245FD0" w14:textId="77777777" w:rsidR="003F5F82" w:rsidRDefault="003F5F82" w:rsidP="003F5F82">
      <w:pPr>
        <w:pStyle w:val="ListParagraph"/>
        <w:numPr>
          <w:ilvl w:val="0"/>
          <w:numId w:val="28"/>
        </w:numPr>
      </w:pPr>
      <w:r w:rsidRPr="4225F287">
        <w:rPr>
          <w:b/>
          <w:bCs/>
        </w:rPr>
        <w:t>UE refresh rate of GNSS position</w:t>
      </w:r>
      <w:r>
        <w:t xml:space="preserve">: There are no requirements about how often and how UEs acquire their GNSS position. However, NTN UEs need to be capable to update their position as the UE moves, </w:t>
      </w:r>
      <w:proofErr w:type="gramStart"/>
      <w:r>
        <w:t>in order to</w:t>
      </w:r>
      <w:proofErr w:type="gramEnd"/>
      <w:r>
        <w:t xml:space="preserve"> maintain a tight control of timing advance. If the UE position is informed by the test equipment, the test case loses the capacity to test if a moving UE is updating its GNSS position. Some UEs might pass the test case, even if their implementation does not update GNSS position as often as necessary. </w:t>
      </w:r>
    </w:p>
    <w:p w14:paraId="137C8E8C" w14:textId="4E93F31F" w:rsidR="003F5F82" w:rsidRDefault="003F5F82" w:rsidP="003F5F82">
      <w:r>
        <w:t xml:space="preserve">Based on the </w:t>
      </w:r>
      <w:proofErr w:type="gramStart"/>
      <w:r>
        <w:t>aforementioned</w:t>
      </w:r>
      <w:r w:rsidR="00850B93">
        <w:t xml:space="preserve"> set</w:t>
      </w:r>
      <w:proofErr w:type="gramEnd"/>
      <w:r w:rsidR="00850B93">
        <w:t xml:space="preserve"> of points</w:t>
      </w:r>
      <w:r>
        <w:t>, we then provide the following set of observations and proposals</w:t>
      </w:r>
      <w:r w:rsidR="008E72F4">
        <w:t>:</w:t>
      </w:r>
    </w:p>
    <w:p w14:paraId="57158F1B" w14:textId="77777777" w:rsidR="003F5F82" w:rsidRDefault="003F5F82" w:rsidP="003F5F82">
      <w:pPr>
        <w:pStyle w:val="RAN4observation0"/>
      </w:pPr>
      <w:bookmarkStart w:id="5" w:name="_Toc117874534"/>
      <w:bookmarkStart w:id="6" w:name="_Toc118727978"/>
      <w:bookmarkStart w:id="7" w:name="_Toc126582116"/>
      <w:r>
        <w:t>For other RRM features, RAN4 has compromised developing test cases where the UE acquires its position from the test equipment.</w:t>
      </w:r>
      <w:bookmarkEnd w:id="5"/>
      <w:bookmarkEnd w:id="6"/>
      <w:bookmarkEnd w:id="7"/>
      <w:r>
        <w:t xml:space="preserve"> </w:t>
      </w:r>
    </w:p>
    <w:p w14:paraId="711FD486" w14:textId="77777777" w:rsidR="003F5F82" w:rsidRPr="00E72D56" w:rsidRDefault="003F5F82" w:rsidP="003F5F82">
      <w:pPr>
        <w:rPr>
          <w:lang w:val="en-GB"/>
        </w:rPr>
      </w:pPr>
    </w:p>
    <w:p w14:paraId="6D291116" w14:textId="01A94764" w:rsidR="003F5F82" w:rsidRDefault="003F5F82" w:rsidP="003F5F82">
      <w:pPr>
        <w:pStyle w:val="RAN4observation0"/>
      </w:pPr>
      <w:r>
        <w:t xml:space="preserve"> </w:t>
      </w:r>
      <w:bookmarkStart w:id="8" w:name="_Toc117874535"/>
      <w:bookmarkStart w:id="9" w:name="_Toc118727979"/>
      <w:bookmarkStart w:id="10" w:name="_Toc126582117"/>
      <w:r>
        <w:t>For the transmit timing test, the usage of the AT command to convey UE position does not fully test the new functionality introduced in NTN.</w:t>
      </w:r>
      <w:bookmarkEnd w:id="8"/>
      <w:bookmarkEnd w:id="9"/>
      <w:bookmarkEnd w:id="10"/>
      <w:r>
        <w:t xml:space="preserve"> </w:t>
      </w:r>
    </w:p>
    <w:p w14:paraId="56248884" w14:textId="3B54D702" w:rsidR="005A0AD1" w:rsidRPr="00850B93" w:rsidRDefault="005A0AD1" w:rsidP="00EE3A06">
      <w:pPr>
        <w:pStyle w:val="RAN4observation0"/>
      </w:pPr>
      <w:r>
        <w:t>Relaxation of the transmit timing accuracy requirement on the grounds of the GNSS inaccuracy observed in NTN scenarios is not anymore justified if the exact UE position to be used in the test is conveyed to the UE</w:t>
      </w:r>
      <w:r w:rsidR="00850B93">
        <w:t>.</w:t>
      </w:r>
    </w:p>
    <w:p w14:paraId="5B81754C" w14:textId="77777777" w:rsidR="003F5F82" w:rsidRDefault="003F5F82" w:rsidP="003F5F82">
      <w:pPr>
        <w:pStyle w:val="RAN4observation0"/>
        <w:numPr>
          <w:ilvl w:val="0"/>
          <w:numId w:val="0"/>
        </w:numPr>
      </w:pPr>
    </w:p>
    <w:p w14:paraId="647DDBB5" w14:textId="163DDFC2" w:rsidR="008E72F4" w:rsidRDefault="008E72F4" w:rsidP="003F5F82">
      <w:pPr>
        <w:pStyle w:val="RAN4proposal"/>
      </w:pPr>
      <w:r>
        <w:t>At least in the UE transmit timing test case, the acquisition of the GNSS by the UE and conversion to RRM related parameters must be tested via a GNSS simulator.</w:t>
      </w:r>
    </w:p>
    <w:p w14:paraId="107DCBA4" w14:textId="039E21A8" w:rsidR="003F5F82" w:rsidRPr="006B185A" w:rsidRDefault="003F5F82" w:rsidP="003F5F82">
      <w:pPr>
        <w:pStyle w:val="RAN4proposal"/>
      </w:pPr>
      <w:r>
        <w:t xml:space="preserve"> </w:t>
      </w:r>
      <w:bookmarkStart w:id="11" w:name="_Toc117874536"/>
      <w:bookmarkStart w:id="12" w:name="_Toc118727980"/>
      <w:bookmarkStart w:id="13" w:name="_Toc126582118"/>
      <w:r>
        <w:t xml:space="preserve">For the acquisition of UE location in UE transmit timing test cases, </w:t>
      </w:r>
      <w:r w:rsidR="008E72F4">
        <w:t xml:space="preserve"> </w:t>
      </w:r>
      <w:r>
        <w:t xml:space="preserve">we prefer Option 1: </w:t>
      </w:r>
      <w:r w:rsidRPr="006B185A">
        <w:t>UE location is acquired by GNSS positioning, and the test parameter for GNSS signal power levels defined in B.4.1 is reused.</w:t>
      </w:r>
      <w:bookmarkEnd w:id="11"/>
      <w:bookmarkEnd w:id="12"/>
      <w:bookmarkEnd w:id="13"/>
    </w:p>
    <w:p w14:paraId="6BAB271A" w14:textId="0041D341" w:rsidR="0060543D" w:rsidRPr="00614299" w:rsidRDefault="00850B93" w:rsidP="00614299">
      <w:pPr>
        <w:pStyle w:val="RAN4proposal"/>
      </w:pPr>
      <w:r w:rsidRPr="00EE3A06">
        <w:t xml:space="preserve">If Option 1 is not adopted by the group, </w:t>
      </w:r>
      <w:r w:rsidRPr="00614299">
        <w:t>the relaxation of the transmit timing requirements need to be tightened to reflect the loss of impact of GNSS inaccuracy.</w:t>
      </w:r>
    </w:p>
    <w:p w14:paraId="2008105A" w14:textId="77777777" w:rsidR="0060543D" w:rsidRPr="0060543D" w:rsidRDefault="0060543D" w:rsidP="0060543D"/>
    <w:p w14:paraId="70680291" w14:textId="77777777" w:rsidR="00CD7492" w:rsidRPr="00EF698B" w:rsidRDefault="00CD7492" w:rsidP="00A37002">
      <w:pPr>
        <w:pStyle w:val="RAN4H1"/>
        <w:rPr>
          <w:lang w:val="en-US"/>
        </w:rPr>
      </w:pPr>
      <w:bookmarkStart w:id="14" w:name="_Toc116995848"/>
      <w:r w:rsidRPr="00EF698B">
        <w:rPr>
          <w:lang w:val="en-US"/>
        </w:rPr>
        <w:t>Conclusion</w:t>
      </w:r>
      <w:bookmarkEnd w:id="14"/>
    </w:p>
    <w:p w14:paraId="61376584" w14:textId="3BE7E494" w:rsidR="008B0961" w:rsidRDefault="00614299" w:rsidP="005C23A4">
      <w:r>
        <w:t xml:space="preserve">This paper has discussed the importance of the GNSS acquisition during RRM tests for transmit timing requirement at the UE side. </w:t>
      </w:r>
      <w:r w:rsidR="00354265">
        <w:t>Based on the arguments provided we therefore follow with the presented set of observations and proposals:</w:t>
      </w:r>
    </w:p>
    <w:p w14:paraId="6444DB3A" w14:textId="77777777" w:rsidR="00354265" w:rsidRPr="00354265" w:rsidRDefault="00354265" w:rsidP="00354265">
      <w:pPr>
        <w:rPr>
          <w:b/>
          <w:bCs/>
        </w:rPr>
      </w:pPr>
      <w:r w:rsidRPr="00354265">
        <w:rPr>
          <w:b/>
          <w:bCs/>
        </w:rPr>
        <w:t xml:space="preserve">Observation 1: For other RRM features, RAN4 has compromised developing test cases where the UE acquires its position from the test equipment. </w:t>
      </w:r>
    </w:p>
    <w:p w14:paraId="409B3602" w14:textId="77777777" w:rsidR="00354265" w:rsidRPr="00354265" w:rsidRDefault="00354265" w:rsidP="00354265">
      <w:pPr>
        <w:rPr>
          <w:b/>
          <w:bCs/>
        </w:rPr>
      </w:pPr>
    </w:p>
    <w:p w14:paraId="1D73C0D2" w14:textId="77777777" w:rsidR="00354265" w:rsidRPr="00354265" w:rsidRDefault="00354265" w:rsidP="00354265">
      <w:pPr>
        <w:rPr>
          <w:b/>
          <w:bCs/>
        </w:rPr>
      </w:pPr>
      <w:r w:rsidRPr="00354265">
        <w:rPr>
          <w:b/>
          <w:bCs/>
        </w:rPr>
        <w:t xml:space="preserve">Observation 2:  For the transmit timing test, the usage of the AT command to convey UE position does not fully test the new functionality introduced in NTN. </w:t>
      </w:r>
    </w:p>
    <w:p w14:paraId="7CB906CF" w14:textId="77777777" w:rsidR="00354265" w:rsidRPr="00354265" w:rsidRDefault="00354265" w:rsidP="00354265">
      <w:pPr>
        <w:rPr>
          <w:b/>
          <w:bCs/>
        </w:rPr>
      </w:pPr>
      <w:r w:rsidRPr="00354265">
        <w:rPr>
          <w:b/>
          <w:bCs/>
        </w:rPr>
        <w:t>Observation 3: Relaxation of the transmit timing accuracy requirement on the grounds of the GNSS inaccuracy observed in NTN scenarios is not anymore justified if the exact UE position to be used in the test is conveyed to the UE.</w:t>
      </w:r>
    </w:p>
    <w:p w14:paraId="61474130" w14:textId="77777777" w:rsidR="00354265" w:rsidRPr="00354265" w:rsidRDefault="00354265" w:rsidP="00354265">
      <w:pPr>
        <w:rPr>
          <w:b/>
          <w:bCs/>
        </w:rPr>
      </w:pPr>
    </w:p>
    <w:p w14:paraId="059CB05F" w14:textId="77777777" w:rsidR="00354265" w:rsidRPr="00354265" w:rsidRDefault="00354265" w:rsidP="00354265">
      <w:pPr>
        <w:rPr>
          <w:b/>
          <w:bCs/>
        </w:rPr>
      </w:pPr>
      <w:r w:rsidRPr="00354265">
        <w:rPr>
          <w:b/>
          <w:bCs/>
        </w:rPr>
        <w:t>Proposal 1: At least in the UE transmit timing test case, the acquisition of the GNSS by the UE and conversion to RRM related parameters must be tested via a GNSS simulator.</w:t>
      </w:r>
    </w:p>
    <w:p w14:paraId="6726EF7F" w14:textId="77777777" w:rsidR="00354265" w:rsidRPr="00354265" w:rsidRDefault="00354265" w:rsidP="00354265">
      <w:pPr>
        <w:rPr>
          <w:b/>
          <w:bCs/>
        </w:rPr>
      </w:pPr>
      <w:r w:rsidRPr="00354265">
        <w:rPr>
          <w:b/>
          <w:bCs/>
        </w:rPr>
        <w:t>Proposal 2:  For the acquisition of UE location in UE transmit timing test cases,  we prefer Option 1: UE location is acquired by GNSS positioning, and the test parameter for GNSS signal power levels defined in B.4.1 is reused.</w:t>
      </w:r>
    </w:p>
    <w:p w14:paraId="37ADF84B" w14:textId="5BBEC3CF" w:rsidR="00354265" w:rsidRPr="00354265" w:rsidRDefault="00354265" w:rsidP="00354265">
      <w:pPr>
        <w:rPr>
          <w:b/>
          <w:bCs/>
        </w:rPr>
      </w:pPr>
      <w:r w:rsidRPr="00354265">
        <w:rPr>
          <w:b/>
          <w:bCs/>
        </w:rPr>
        <w:t>Proposal 3: If Option 1 is not adopted by the group, the relaxation of the transmit timing requirements need to be tightened to reflect the loss of impact of GNSS inaccuracy.</w:t>
      </w:r>
    </w:p>
    <w:p w14:paraId="253E6813" w14:textId="77777777" w:rsidR="007C5971" w:rsidRDefault="007C5971" w:rsidP="005C23A4"/>
    <w:p w14:paraId="0E48AED9" w14:textId="6DBE0F2A" w:rsidR="003B659E" w:rsidRPr="0060543D" w:rsidRDefault="003B659E" w:rsidP="0060543D">
      <w:pPr>
        <w:pStyle w:val="RAN4H1"/>
        <w:numPr>
          <w:ilvl w:val="0"/>
          <w:numId w:val="0"/>
        </w:numPr>
        <w:ind w:left="360" w:hanging="360"/>
      </w:pPr>
      <w:bookmarkStart w:id="15" w:name="_Toc116995849"/>
      <w:r w:rsidRPr="00EF698B">
        <w:t>References</w:t>
      </w:r>
      <w:bookmarkEnd w:id="15"/>
    </w:p>
    <w:p w14:paraId="67884FD7" w14:textId="77777777"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16" w:name="_Ref114500673"/>
      <w:bookmarkStart w:id="17" w:name="_Ref126583941"/>
      <w:bookmarkStart w:id="18" w:name="_Ref54013899"/>
      <w:bookmarkStart w:id="19" w:name="_Ref101429480"/>
      <w:bookmarkStart w:id="20" w:name="_Hlk92129218"/>
      <w:bookmarkStart w:id="21" w:name="_Ref114761755"/>
      <w:bookmarkEnd w:id="16"/>
      <w:r w:rsidRPr="00E91DE7">
        <w:t>RP-230052</w:t>
      </w:r>
      <w:r>
        <w:t xml:space="preserve">, </w:t>
      </w:r>
      <w:r w:rsidRPr="00814C22">
        <w:rPr>
          <w:i/>
          <w:iCs/>
        </w:rPr>
        <w:t>Draft Meeting Report for electronic meeting TSG RAN meeting #98-e 12/12/2022 to 16/12/2022</w:t>
      </w:r>
      <w:r>
        <w:t>, 3GPP.</w:t>
      </w:r>
      <w:bookmarkEnd w:id="17"/>
      <w:r>
        <w:t xml:space="preserve"> </w:t>
      </w:r>
    </w:p>
    <w:p w14:paraId="736BCF5B" w14:textId="77777777"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22" w:name="_Ref126583962"/>
      <w:r w:rsidRPr="004920E6">
        <w:t>RP-222739</w:t>
      </w:r>
      <w:r w:rsidRPr="00FF6B64">
        <w:t xml:space="preserve">, </w:t>
      </w:r>
      <w:bookmarkEnd w:id="18"/>
      <w:r w:rsidRPr="00DA3F5C">
        <w:rPr>
          <w:i/>
          <w:iCs/>
        </w:rPr>
        <w:t>Status report for WI Perf. part: Solutions for NR to support non-terrestrial networks (NTN); rapporteur: Thales</w:t>
      </w:r>
      <w:r w:rsidRPr="00426814">
        <w:rPr>
          <w:i/>
          <w:iCs/>
        </w:rPr>
        <w:t>,</w:t>
      </w:r>
      <w:r>
        <w:t xml:space="preserve"> Thales</w:t>
      </w:r>
      <w:bookmarkEnd w:id="19"/>
      <w:r>
        <w:t>, December 2022.</w:t>
      </w:r>
      <w:bookmarkEnd w:id="22"/>
      <w:r>
        <w:t xml:space="preserve"> </w:t>
      </w:r>
    </w:p>
    <w:p w14:paraId="09FED79D" w14:textId="122D0ED6"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23" w:name="_Ref101434270"/>
      <w:bookmarkStart w:id="24" w:name="_Ref117785389"/>
      <w:bookmarkEnd w:id="20"/>
      <w:r w:rsidRPr="008E72F4">
        <w:t>R4-2220711</w:t>
      </w:r>
      <w:r w:rsidRPr="005078B7">
        <w:t xml:space="preserve">, </w:t>
      </w:r>
      <w:r w:rsidRPr="008E72F4">
        <w:rPr>
          <w:i/>
          <w:iCs/>
        </w:rPr>
        <w:t>WF on Rel-17 NR NTN RRM Performance requirements</w:t>
      </w:r>
      <w:r w:rsidRPr="005078B7">
        <w:t xml:space="preserve">, </w:t>
      </w:r>
      <w:bookmarkEnd w:id="23"/>
      <w:r w:rsidRPr="005078B7">
        <w:t>Xiaomi</w:t>
      </w:r>
      <w:bookmarkEnd w:id="24"/>
    </w:p>
    <w:p w14:paraId="10A257C3" w14:textId="77777777" w:rsidR="008E72F4" w:rsidRPr="005078B7" w:rsidRDefault="008E72F4" w:rsidP="008E72F4">
      <w:pPr>
        <w:numPr>
          <w:ilvl w:val="0"/>
          <w:numId w:val="21"/>
        </w:numPr>
        <w:overflowPunct w:val="0"/>
        <w:autoSpaceDE w:val="0"/>
        <w:autoSpaceDN w:val="0"/>
        <w:adjustRightInd w:val="0"/>
        <w:spacing w:after="0" w:line="240" w:lineRule="auto"/>
        <w:jc w:val="both"/>
        <w:textAlignment w:val="baseline"/>
      </w:pPr>
      <w:bookmarkStart w:id="25" w:name="_Ref117873187"/>
      <w:r w:rsidRPr="00957CAA">
        <w:t>R4-2120310</w:t>
      </w:r>
      <w:r>
        <w:t xml:space="preserve">, </w:t>
      </w:r>
      <w:r w:rsidRPr="00790A12">
        <w:rPr>
          <w:i/>
          <w:iCs/>
        </w:rPr>
        <w:t>WF on GNSS-related and timing requirements for NR NTN</w:t>
      </w:r>
      <w:r>
        <w:rPr>
          <w:i/>
          <w:iCs/>
        </w:rPr>
        <w:t xml:space="preserve">, </w:t>
      </w:r>
      <w:r w:rsidRPr="00997EFF">
        <w:t>Xiaomi</w:t>
      </w:r>
      <w:bookmarkEnd w:id="25"/>
    </w:p>
    <w:bookmarkEnd w:id="21"/>
    <w:p w14:paraId="27FEA450" w14:textId="77777777" w:rsidR="000040DC" w:rsidRDefault="000040DC" w:rsidP="000040DC">
      <w:pPr>
        <w:ind w:right="-22"/>
        <w:rPr>
          <w:highlight w:val="yellow"/>
        </w:rPr>
      </w:pPr>
    </w:p>
    <w:p w14:paraId="6EF24775" w14:textId="77777777" w:rsidR="0060543D" w:rsidRDefault="0060543D" w:rsidP="000040DC">
      <w:pPr>
        <w:ind w:right="-22"/>
        <w:rPr>
          <w:highlight w:val="yellow"/>
        </w:rPr>
      </w:pPr>
    </w:p>
    <w:p w14:paraId="7F4DBC2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35125" w14:textId="77777777" w:rsidR="00526C87" w:rsidRDefault="00526C87" w:rsidP="00001C9B">
      <w:pPr>
        <w:spacing w:after="0" w:line="240" w:lineRule="auto"/>
      </w:pPr>
      <w:r>
        <w:separator/>
      </w:r>
    </w:p>
  </w:endnote>
  <w:endnote w:type="continuationSeparator" w:id="0">
    <w:p w14:paraId="00B2B115" w14:textId="77777777" w:rsidR="00526C87" w:rsidRDefault="00526C8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C9E97" w14:textId="77777777" w:rsidR="00526C87" w:rsidRDefault="00526C87" w:rsidP="00001C9B">
      <w:pPr>
        <w:spacing w:after="0" w:line="240" w:lineRule="auto"/>
      </w:pPr>
      <w:r>
        <w:separator/>
      </w:r>
    </w:p>
  </w:footnote>
  <w:footnote w:type="continuationSeparator" w:id="0">
    <w:p w14:paraId="5E47C89C" w14:textId="77777777" w:rsidR="00526C87" w:rsidRDefault="00526C8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5pt" o:bullet="t">
        <v:imagedata r:id="rId1" o:title=""/>
      </v:shape>
    </w:pict>
  </w:numPicBullet>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5"/>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4"/>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8"/>
    <w:lvlOverride w:ilvl="0">
      <w:startOverride w:val="1"/>
    </w:lvlOverride>
  </w:num>
  <w:num w:numId="23">
    <w:abstractNumId w:val="9"/>
    <w:lvlOverride w:ilvl="0">
      <w:startOverride w:val="1"/>
    </w:lvlOverride>
  </w:num>
  <w:num w:numId="24">
    <w:abstractNumId w:val="3"/>
  </w:num>
  <w:num w:numId="25">
    <w:abstractNumId w:val="0"/>
  </w:num>
  <w:num w:numId="26">
    <w:abstractNumId w:val="0"/>
    <w:lvlOverride w:ilvl="0">
      <w:startOverride w:val="1"/>
    </w:lvlOverride>
  </w:num>
  <w:num w:numId="27">
    <w:abstractNumId w:val="11"/>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B2427"/>
    <w:rsid w:val="00001C9B"/>
    <w:rsid w:val="000040DC"/>
    <w:rsid w:val="000151EF"/>
    <w:rsid w:val="000239F5"/>
    <w:rsid w:val="0008612A"/>
    <w:rsid w:val="00090E18"/>
    <w:rsid w:val="000A10BC"/>
    <w:rsid w:val="000B0056"/>
    <w:rsid w:val="000C3C7B"/>
    <w:rsid w:val="000D0F93"/>
    <w:rsid w:val="00106416"/>
    <w:rsid w:val="00110481"/>
    <w:rsid w:val="001127C9"/>
    <w:rsid w:val="00115B88"/>
    <w:rsid w:val="001256E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4265"/>
    <w:rsid w:val="00356F45"/>
    <w:rsid w:val="00366B74"/>
    <w:rsid w:val="003A710A"/>
    <w:rsid w:val="003B659E"/>
    <w:rsid w:val="003C275E"/>
    <w:rsid w:val="003E58DF"/>
    <w:rsid w:val="003F5F82"/>
    <w:rsid w:val="00404C4C"/>
    <w:rsid w:val="0041423F"/>
    <w:rsid w:val="00414F81"/>
    <w:rsid w:val="00436A0F"/>
    <w:rsid w:val="00437150"/>
    <w:rsid w:val="0043750A"/>
    <w:rsid w:val="004732E9"/>
    <w:rsid w:val="004854BB"/>
    <w:rsid w:val="00490B7A"/>
    <w:rsid w:val="00496606"/>
    <w:rsid w:val="004E5E66"/>
    <w:rsid w:val="004E7ADB"/>
    <w:rsid w:val="00503B4D"/>
    <w:rsid w:val="00504EE9"/>
    <w:rsid w:val="00521576"/>
    <w:rsid w:val="005250E6"/>
    <w:rsid w:val="00526C87"/>
    <w:rsid w:val="00542D23"/>
    <w:rsid w:val="0054442C"/>
    <w:rsid w:val="00550285"/>
    <w:rsid w:val="00562492"/>
    <w:rsid w:val="00572A20"/>
    <w:rsid w:val="005836F8"/>
    <w:rsid w:val="005918FA"/>
    <w:rsid w:val="00592A86"/>
    <w:rsid w:val="005A0AD1"/>
    <w:rsid w:val="005B4801"/>
    <w:rsid w:val="005C23A4"/>
    <w:rsid w:val="005D1CDF"/>
    <w:rsid w:val="005D2BB7"/>
    <w:rsid w:val="005E61A8"/>
    <w:rsid w:val="005F6419"/>
    <w:rsid w:val="0060543D"/>
    <w:rsid w:val="006104DD"/>
    <w:rsid w:val="006130B5"/>
    <w:rsid w:val="00614299"/>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B2427"/>
    <w:rsid w:val="007C1696"/>
    <w:rsid w:val="007C3ED0"/>
    <w:rsid w:val="007C5971"/>
    <w:rsid w:val="007F54B9"/>
    <w:rsid w:val="00806A76"/>
    <w:rsid w:val="00811C9D"/>
    <w:rsid w:val="00816C80"/>
    <w:rsid w:val="00841BCD"/>
    <w:rsid w:val="00850B93"/>
    <w:rsid w:val="00851A8E"/>
    <w:rsid w:val="0085365B"/>
    <w:rsid w:val="008826C1"/>
    <w:rsid w:val="00883DFD"/>
    <w:rsid w:val="008A1BF7"/>
    <w:rsid w:val="008A5B0E"/>
    <w:rsid w:val="008B0961"/>
    <w:rsid w:val="008E72F4"/>
    <w:rsid w:val="0090091A"/>
    <w:rsid w:val="009042BD"/>
    <w:rsid w:val="00936159"/>
    <w:rsid w:val="00977E1D"/>
    <w:rsid w:val="009B0573"/>
    <w:rsid w:val="009B7B4B"/>
    <w:rsid w:val="009B7C21"/>
    <w:rsid w:val="00A04992"/>
    <w:rsid w:val="00A147AA"/>
    <w:rsid w:val="00A21D71"/>
    <w:rsid w:val="00A22B78"/>
    <w:rsid w:val="00A25AE5"/>
    <w:rsid w:val="00A37002"/>
    <w:rsid w:val="00A4355E"/>
    <w:rsid w:val="00A92BCD"/>
    <w:rsid w:val="00AA1B0E"/>
    <w:rsid w:val="00AA47B6"/>
    <w:rsid w:val="00AC163B"/>
    <w:rsid w:val="00AC5CA7"/>
    <w:rsid w:val="00AC6058"/>
    <w:rsid w:val="00AE2BA5"/>
    <w:rsid w:val="00AE56B1"/>
    <w:rsid w:val="00AE6D09"/>
    <w:rsid w:val="00AF7A7C"/>
    <w:rsid w:val="00B30CD5"/>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13EFA"/>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A2311"/>
    <w:rsid w:val="00EC7BC3"/>
    <w:rsid w:val="00ED7600"/>
    <w:rsid w:val="00EE3A06"/>
    <w:rsid w:val="00EF6073"/>
    <w:rsid w:val="00EF698B"/>
    <w:rsid w:val="00F1362C"/>
    <w:rsid w:val="00F414F1"/>
    <w:rsid w:val="00F508B8"/>
    <w:rsid w:val="00F72CB1"/>
    <w:rsid w:val="00F8215E"/>
    <w:rsid w:val="00F824F5"/>
    <w:rsid w:val="00F9374D"/>
    <w:rsid w:val="00FC29B9"/>
    <w:rsid w:val="00FC6FD3"/>
    <w:rsid w:val="00FD7351"/>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17A84C2"/>
  <w15:chartTrackingRefBased/>
  <w15:docId w15:val="{0BFD5D63-660C-4B2D-853D-AACC124DD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7\NTN%20Solution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5AIRPNAIUNRU-1328258698-19484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https://nokia.sharepoint.com/sites/c5g/5gradio/_layouts/15/DocIdRedir.aspx?ID=5AIRPNAIUNRU-1328258698-19484</Url>
      <Description>5AIRPNAIUNRU-1328258698-19484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Rafhael</cp:lastModifiedBy>
  <cp:revision>2</cp:revision>
  <dcterms:created xsi:type="dcterms:W3CDTF">2023-02-17T16:01:00Z</dcterms:created>
  <dcterms:modified xsi:type="dcterms:W3CDTF">2023-02-17T16:01:00Z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bda9de73-d3b4-47eb-9f88-c67dd3c03884</vt:lpwstr>
  </property>
  <property fmtid="{D5CDD505-2E9C-101B-9397-08002B2CF9AE}" pid="11" name="MediaServiceImageTags">
    <vt:lpwstr/>
  </property>
</Properties>
</file>