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3D8CF" w14:textId="31F58344" w:rsidR="002A0F58" w:rsidRDefault="00873E1A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b/>
          <w:i/>
          <w:sz w:val="24"/>
          <w:lang w:eastAsia="ja-JP"/>
        </w:rPr>
      </w:pPr>
      <w:bookmarkStart w:id="0" w:name="_Toc491868096"/>
      <w:r>
        <w:rPr>
          <w:rFonts w:ascii="Arial" w:eastAsia="Times New Roman" w:hAnsi="Arial" w:cs="Arial"/>
          <w:b/>
          <w:sz w:val="24"/>
          <w:lang w:eastAsia="ja-JP"/>
        </w:rPr>
        <w:t>TSG-RAN Working Group 4 (Radio) meeting #10</w:t>
      </w:r>
      <w:r w:rsidR="00514E65">
        <w:rPr>
          <w:rFonts w:ascii="Arial" w:eastAsia="Times New Roman" w:hAnsi="Arial" w:cs="Arial"/>
          <w:b/>
          <w:sz w:val="24"/>
          <w:lang w:eastAsia="ja-JP"/>
        </w:rPr>
        <w:t>2</w:t>
      </w:r>
      <w:r w:rsidR="008F3B67">
        <w:rPr>
          <w:rFonts w:ascii="Arial" w:eastAsia="Times New Roman" w:hAnsi="Arial" w:cs="Arial"/>
          <w:b/>
          <w:sz w:val="24"/>
          <w:lang w:eastAsia="ja-JP"/>
        </w:rPr>
        <w:t>-</w:t>
      </w:r>
      <w:r>
        <w:rPr>
          <w:rFonts w:ascii="Arial" w:eastAsia="Times New Roman" w:hAnsi="Arial" w:cs="Arial"/>
          <w:b/>
          <w:sz w:val="24"/>
          <w:lang w:eastAsia="ja-JP"/>
        </w:rPr>
        <w:t>E</w:t>
      </w:r>
      <w:r>
        <w:rPr>
          <w:rFonts w:ascii="Arial" w:eastAsia="Times New Roman" w:hAnsi="Arial" w:cs="Arial"/>
          <w:b/>
          <w:i/>
          <w:sz w:val="24"/>
          <w:lang w:eastAsia="ja-JP"/>
        </w:rPr>
        <w:tab/>
      </w:r>
      <w:r>
        <w:rPr>
          <w:rFonts w:ascii="Arial" w:eastAsia="Times New Roman" w:hAnsi="Arial" w:cs="Arial"/>
          <w:b/>
          <w:iCs/>
          <w:sz w:val="24"/>
          <w:lang w:eastAsia="ja-JP"/>
        </w:rPr>
        <w:t>R4-</w:t>
      </w:r>
      <w:r w:rsidR="002776E7">
        <w:rPr>
          <w:rFonts w:ascii="Arial" w:eastAsia="Times New Roman" w:hAnsi="Arial" w:cs="Arial"/>
          <w:b/>
          <w:iCs/>
          <w:sz w:val="24"/>
          <w:lang w:eastAsia="ja-JP"/>
        </w:rPr>
        <w:t>220721</w:t>
      </w:r>
      <w:r w:rsidR="000461E2">
        <w:rPr>
          <w:rFonts w:ascii="Arial" w:eastAsia="Times New Roman" w:hAnsi="Arial" w:cs="Arial"/>
          <w:b/>
          <w:iCs/>
          <w:sz w:val="24"/>
          <w:lang w:eastAsia="ja-JP"/>
        </w:rPr>
        <w:t>7</w:t>
      </w:r>
    </w:p>
    <w:p w14:paraId="14438EBB" w14:textId="032A6A2E" w:rsidR="00514E65" w:rsidRDefault="00514E65" w:rsidP="00514E65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Electronic Meeting,</w:t>
      </w:r>
      <w:r>
        <w:rPr>
          <w:rFonts w:cs="Arial"/>
          <w:sz w:val="24"/>
          <w:vertAlign w:val="superscript"/>
        </w:rPr>
        <w:t xml:space="preserve"> </w:t>
      </w:r>
      <w:r>
        <w:rPr>
          <w:rFonts w:cs="Arial"/>
          <w:sz w:val="24"/>
        </w:rPr>
        <w:t>21</w:t>
      </w:r>
      <w:r w:rsidR="002776E7">
        <w:rPr>
          <w:rFonts w:cs="Arial"/>
          <w:sz w:val="24"/>
          <w:vertAlign w:val="superscript"/>
        </w:rPr>
        <w:t>st</w:t>
      </w:r>
      <w:r>
        <w:rPr>
          <w:rFonts w:cs="Arial"/>
          <w:sz w:val="24"/>
        </w:rPr>
        <w:t xml:space="preserve"> February – 3</w:t>
      </w:r>
      <w:r w:rsidRPr="006E1B69">
        <w:rPr>
          <w:rFonts w:cs="Arial"/>
          <w:sz w:val="24"/>
          <w:vertAlign w:val="superscript"/>
        </w:rPr>
        <w:t>rd</w:t>
      </w:r>
      <w:r>
        <w:rPr>
          <w:rFonts w:cs="Arial"/>
          <w:sz w:val="24"/>
        </w:rPr>
        <w:t xml:space="preserve"> March 2022</w:t>
      </w:r>
    </w:p>
    <w:p w14:paraId="1691A139" w14:textId="77777777" w:rsidR="00232B9B" w:rsidRDefault="00232B9B" w:rsidP="00514E65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</w:p>
    <w:p w14:paraId="5D7D34E5" w14:textId="77777777" w:rsidR="002A0F58" w:rsidRDefault="00873E1A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27632403" w14:textId="618CDD84" w:rsidR="002A0F58" w:rsidRDefault="00873E1A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9360E" w:rsidRPr="0089360E">
        <w:rPr>
          <w:rFonts w:ascii="Arial" w:hAnsi="Arial" w:cs="Arial"/>
          <w:bCs/>
        </w:rPr>
        <w:t>WF on &gt;52.6 GHz BS RF Rx Requirements</w:t>
      </w:r>
    </w:p>
    <w:p w14:paraId="2169535E" w14:textId="6220FCED" w:rsidR="002A0F58" w:rsidRPr="00D86940" w:rsidRDefault="00873E1A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D86940">
        <w:rPr>
          <w:rFonts w:ascii="Arial" w:hAnsi="Arial" w:cs="Arial"/>
          <w:b/>
        </w:rPr>
        <w:t>Agenda item:</w:t>
      </w:r>
      <w:r w:rsidRPr="00D86940">
        <w:rPr>
          <w:rFonts w:ascii="Arial" w:hAnsi="Arial" w:cs="Arial"/>
          <w:b/>
        </w:rPr>
        <w:tab/>
      </w:r>
      <w:r w:rsidR="00F1297F" w:rsidRPr="00651273">
        <w:rPr>
          <w:rFonts w:ascii="Arial" w:hAnsi="Arial" w:cs="Arial"/>
          <w:bCs/>
        </w:rPr>
        <w:t>10.16.4.2</w:t>
      </w:r>
    </w:p>
    <w:p w14:paraId="60B0138A" w14:textId="77777777" w:rsidR="002A0F58" w:rsidRDefault="00873E1A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Approval</w:t>
      </w:r>
    </w:p>
    <w:p w14:paraId="5DEA7F88" w14:textId="77777777" w:rsidR="002A0F58" w:rsidRDefault="002A0F58">
      <w:pPr>
        <w:pBdr>
          <w:bottom w:val="single" w:sz="4" w:space="1" w:color="auto"/>
        </w:pBdr>
        <w:rPr>
          <w:rFonts w:ascii="Arial" w:hAnsi="Arial" w:cs="Arial"/>
        </w:rPr>
      </w:pPr>
    </w:p>
    <w:p w14:paraId="082B5B8D" w14:textId="77777777" w:rsidR="002A0F58" w:rsidRDefault="00873E1A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0263ED38" w14:textId="147F627B" w:rsidR="002A0F58" w:rsidRDefault="00873E1A">
      <w:pPr>
        <w:pStyle w:val="BodyText"/>
      </w:pPr>
      <w:r>
        <w:t>At RAN4#10</w:t>
      </w:r>
      <w:r w:rsidR="00514E65">
        <w:t>2</w:t>
      </w:r>
      <w:r w:rsidR="001348E3">
        <w:t>-</w:t>
      </w:r>
      <w:r>
        <w:t>E meeting BS RF receiver requirements was discussed. In this way-forward contribution an agreements and guidance with topics for further consideration is captured.</w:t>
      </w:r>
    </w:p>
    <w:p w14:paraId="4E902B46" w14:textId="77777777" w:rsidR="002A0F58" w:rsidRDefault="002A0F58">
      <w:pPr>
        <w:pBdr>
          <w:bottom w:val="single" w:sz="4" w:space="1" w:color="auto"/>
        </w:pBdr>
        <w:rPr>
          <w:rFonts w:ascii="Arial" w:hAnsi="Arial" w:cs="Arial"/>
        </w:rPr>
      </w:pPr>
    </w:p>
    <w:p w14:paraId="0BD90389" w14:textId="77777777" w:rsidR="002A0F58" w:rsidRDefault="00873E1A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Agreements</w:t>
      </w:r>
    </w:p>
    <w:p w14:paraId="56EE4BD9" w14:textId="0A6D0F05" w:rsidR="00670E11" w:rsidRDefault="00873E1A">
      <w:pPr>
        <w:pStyle w:val="BodyText"/>
      </w:pPr>
      <w:r w:rsidRPr="00D86940">
        <w:t>Based on the discussion captured in [1] the following agreements was captured</w:t>
      </w:r>
      <w:r w:rsidR="008A422B">
        <w:t>.</w:t>
      </w:r>
    </w:p>
    <w:p w14:paraId="5C2D9A33" w14:textId="77777777" w:rsidR="00670E11" w:rsidRDefault="00670E11" w:rsidP="00D86940">
      <w:pPr>
        <w:pStyle w:val="BodyText"/>
      </w:pPr>
    </w:p>
    <w:p w14:paraId="4A4DF84C" w14:textId="2039755F" w:rsidR="0031591F" w:rsidRDefault="0031591F" w:rsidP="00D86940">
      <w:pPr>
        <w:pStyle w:val="BodyText"/>
      </w:pPr>
      <w:r w:rsidRPr="00D86940">
        <w:rPr>
          <w:rFonts w:ascii="Arial" w:hAnsi="Arial" w:cs="Arial"/>
          <w:sz w:val="24"/>
          <w:szCs w:val="24"/>
        </w:rPr>
        <w:t>2.1</w:t>
      </w:r>
      <w:r w:rsidRPr="00D86940">
        <w:rPr>
          <w:rFonts w:ascii="Arial" w:hAnsi="Arial" w:cs="Arial"/>
          <w:sz w:val="24"/>
          <w:szCs w:val="24"/>
        </w:rPr>
        <w:tab/>
        <w:t>Reference sensitivity</w:t>
      </w:r>
    </w:p>
    <w:p w14:paraId="0A87660B" w14:textId="77777777" w:rsidR="000E2A4F" w:rsidRPr="000E2A4F" w:rsidRDefault="000E2A4F" w:rsidP="00D86940">
      <w:pPr>
        <w:keepNext/>
        <w:keepLines/>
        <w:spacing w:after="0"/>
        <w:rPr>
          <w:rFonts w:ascii="Arial" w:eastAsia="SimSun" w:hAnsi="Arial"/>
          <w:b/>
          <w:lang w:eastAsia="zh-CN"/>
        </w:rPr>
      </w:pPr>
    </w:p>
    <w:p w14:paraId="630BF6F1" w14:textId="1BB817E5" w:rsidR="000E2A4F" w:rsidRDefault="00B33C15" w:rsidP="00651273">
      <w:pPr>
        <w:rPr>
          <w:lang w:eastAsia="zh-CN"/>
        </w:rPr>
      </w:pPr>
      <w:r>
        <w:rPr>
          <w:lang w:eastAsia="zh-CN"/>
        </w:rPr>
        <w:t xml:space="preserve">The scaling </w:t>
      </w:r>
      <w:r w:rsidR="0061740D">
        <w:rPr>
          <w:lang w:eastAsia="zh-CN"/>
        </w:rPr>
        <w:t xml:space="preserve">factor </w:t>
      </w:r>
      <w:r w:rsidR="00B34BD2">
        <w:rPr>
          <w:lang w:eastAsia="zh-CN"/>
        </w:rPr>
        <w:t>of 9 dB of</w:t>
      </w:r>
      <w:r w:rsidR="0061740D">
        <w:rPr>
          <w:lang w:eastAsia="zh-CN"/>
        </w:rPr>
        <w:t xml:space="preserve"> EIS</w:t>
      </w:r>
      <w:r w:rsidR="0061740D" w:rsidRPr="00651273">
        <w:rPr>
          <w:vertAlign w:val="subscript"/>
          <w:lang w:eastAsia="zh-CN"/>
        </w:rPr>
        <w:t>REFSENS</w:t>
      </w:r>
      <w:r w:rsidR="00B34BD2">
        <w:rPr>
          <w:lang w:eastAsia="zh-CN"/>
        </w:rPr>
        <w:t xml:space="preserve"> </w:t>
      </w:r>
      <w:r w:rsidR="00B72441">
        <w:rPr>
          <w:lang w:eastAsia="zh-CN"/>
        </w:rPr>
        <w:t xml:space="preserve">relevant for FR2-2 </w:t>
      </w:r>
      <w:r w:rsidR="00B34BD2">
        <w:rPr>
          <w:lang w:eastAsia="zh-CN"/>
        </w:rPr>
        <w:t>is confirmed</w:t>
      </w:r>
      <w:r w:rsidR="001A5935">
        <w:rPr>
          <w:lang w:eastAsia="zh-CN"/>
        </w:rPr>
        <w:t xml:space="preserve"> according to Table 2.1-1</w:t>
      </w:r>
      <w:r w:rsidR="00651273">
        <w:rPr>
          <w:lang w:eastAsia="zh-CN"/>
        </w:rPr>
        <w:t>.</w:t>
      </w:r>
    </w:p>
    <w:p w14:paraId="4CE1DA14" w14:textId="77777777" w:rsidR="00651273" w:rsidRPr="00F95B02" w:rsidRDefault="00651273" w:rsidP="00651273">
      <w:pPr>
        <w:pStyle w:val="TH"/>
      </w:pPr>
      <w:r w:rsidRPr="00F95B02">
        <w:t xml:space="preserve">Table </w:t>
      </w:r>
      <w:r>
        <w:t>2.1-</w:t>
      </w:r>
      <w:r w:rsidRPr="00F95B02">
        <w:t>1: FR2 OTA reference sensitivity requirement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1256"/>
        <w:gridCol w:w="1740"/>
        <w:gridCol w:w="2390"/>
      </w:tblGrid>
      <w:tr w:rsidR="00651273" w:rsidRPr="00F95B02" w14:paraId="6D324D29" w14:textId="77777777" w:rsidTr="00495BC7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0C75" w14:textId="77777777" w:rsidR="00651273" w:rsidRPr="00121292" w:rsidRDefault="00651273" w:rsidP="00495BC7">
            <w:pPr>
              <w:pStyle w:val="TAH"/>
              <w:rPr>
                <w:iCs/>
                <w:lang w:val="it-IT"/>
              </w:rPr>
            </w:pPr>
            <w:r w:rsidRPr="00121292">
              <w:rPr>
                <w:iCs/>
                <w:lang w:val="it-IT"/>
              </w:rPr>
              <w:t>Frequency Range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A59F" w14:textId="77777777" w:rsidR="00651273" w:rsidRPr="00121292" w:rsidRDefault="00651273" w:rsidP="00495BC7">
            <w:pPr>
              <w:pStyle w:val="TAH"/>
              <w:rPr>
                <w:iCs/>
                <w:lang w:val="it-IT"/>
              </w:rPr>
            </w:pPr>
            <w:r w:rsidRPr="00121292">
              <w:rPr>
                <w:iCs/>
                <w:lang w:val="it-IT"/>
              </w:rPr>
              <w:t>BS channel Bandwidth</w:t>
            </w:r>
          </w:p>
          <w:p w14:paraId="2E187252" w14:textId="77777777" w:rsidR="00651273" w:rsidRPr="00121292" w:rsidRDefault="00651273" w:rsidP="00495BC7">
            <w:pPr>
              <w:pStyle w:val="TAH"/>
              <w:rPr>
                <w:iCs/>
                <w:lang w:eastAsia="en-GB"/>
              </w:rPr>
            </w:pPr>
            <w:r w:rsidRPr="00121292">
              <w:rPr>
                <w:iCs/>
                <w:lang w:val="it-IT"/>
              </w:rPr>
              <w:t>(MHz)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6780C" w14:textId="77777777" w:rsidR="00651273" w:rsidRPr="00121292" w:rsidRDefault="00651273" w:rsidP="00495BC7">
            <w:pPr>
              <w:pStyle w:val="TAH"/>
              <w:rPr>
                <w:iCs/>
                <w:lang w:eastAsia="en-GB"/>
              </w:rPr>
            </w:pPr>
            <w:r w:rsidRPr="00121292">
              <w:rPr>
                <w:iCs/>
                <w:lang w:val="it-IT"/>
              </w:rPr>
              <w:t>Sub-carrier spacing (kHz)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85067" w14:textId="77777777" w:rsidR="00651273" w:rsidRPr="00F95B02" w:rsidRDefault="00651273" w:rsidP="00495BC7">
            <w:pPr>
              <w:pStyle w:val="TAH"/>
              <w:rPr>
                <w:lang w:eastAsia="en-GB"/>
              </w:rPr>
            </w:pPr>
            <w:r w:rsidRPr="00F95B02">
              <w:rPr>
                <w:rFonts w:cs="Arial"/>
              </w:rPr>
              <w:t>Reference measurement channel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17CEC" w14:textId="77777777" w:rsidR="00651273" w:rsidRPr="00F95B02" w:rsidRDefault="00651273" w:rsidP="00495BC7">
            <w:pPr>
              <w:pStyle w:val="TAH"/>
              <w:rPr>
                <w:lang w:eastAsia="en-GB"/>
              </w:rPr>
            </w:pPr>
            <w:r w:rsidRPr="00F95B02">
              <w:rPr>
                <w:rFonts w:cs="Arial"/>
              </w:rPr>
              <w:t xml:space="preserve">OTA reference sensitivity level, </w:t>
            </w:r>
            <w:r w:rsidRPr="00F95B02">
              <w:rPr>
                <w:lang w:eastAsia="zh-CN"/>
              </w:rPr>
              <w:t>EIS</w:t>
            </w:r>
            <w:r w:rsidRPr="00F95B02">
              <w:rPr>
                <w:vertAlign w:val="subscript"/>
                <w:lang w:eastAsia="zh-CN"/>
              </w:rPr>
              <w:t>REFSENS</w:t>
            </w:r>
            <w:r w:rsidRPr="00F95B02" w:rsidDel="003276BA">
              <w:rPr>
                <w:lang w:eastAsia="en-GB"/>
              </w:rPr>
              <w:t xml:space="preserve"> </w:t>
            </w:r>
            <w:r w:rsidRPr="00F95B02">
              <w:rPr>
                <w:lang w:eastAsia="en-GB"/>
              </w:rPr>
              <w:t>(dBm)</w:t>
            </w:r>
          </w:p>
        </w:tc>
      </w:tr>
      <w:tr w:rsidR="00651273" w:rsidRPr="00F95B02" w14:paraId="03A6B3FC" w14:textId="77777777" w:rsidTr="00495BC7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CB488E" w14:textId="77777777" w:rsidR="001F6931" w:rsidRDefault="001F6931" w:rsidP="00495BC7">
            <w:pPr>
              <w:pStyle w:val="TAC"/>
              <w:rPr>
                <w:iCs/>
              </w:rPr>
            </w:pPr>
          </w:p>
          <w:p w14:paraId="345D8A12" w14:textId="77777777" w:rsidR="001F6931" w:rsidRDefault="001F6931" w:rsidP="00495BC7">
            <w:pPr>
              <w:pStyle w:val="TAC"/>
              <w:rPr>
                <w:iCs/>
              </w:rPr>
            </w:pPr>
          </w:p>
          <w:p w14:paraId="3DC71F85" w14:textId="46AB4AB3" w:rsidR="00651273" w:rsidRPr="00121292" w:rsidRDefault="00651273" w:rsidP="00495BC7">
            <w:pPr>
              <w:pStyle w:val="TAC"/>
              <w:rPr>
                <w:iCs/>
              </w:rPr>
            </w:pPr>
            <w:r w:rsidRPr="00121292">
              <w:rPr>
                <w:iCs/>
              </w:rPr>
              <w:t>FR2-1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1473" w14:textId="77777777" w:rsidR="00651273" w:rsidRPr="00121292" w:rsidRDefault="00651273" w:rsidP="00495BC7">
            <w:pPr>
              <w:pStyle w:val="TAC"/>
              <w:rPr>
                <w:iCs/>
                <w:lang w:eastAsia="en-GB"/>
              </w:rPr>
            </w:pPr>
            <w:r w:rsidRPr="00121292">
              <w:rPr>
                <w:iCs/>
              </w:rPr>
              <w:t>50, 100, 200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3F2A" w14:textId="77777777" w:rsidR="00651273" w:rsidRPr="00121292" w:rsidRDefault="00651273" w:rsidP="00495BC7">
            <w:pPr>
              <w:pStyle w:val="TAC"/>
              <w:rPr>
                <w:iCs/>
                <w:lang w:eastAsia="en-GB"/>
              </w:rPr>
            </w:pPr>
            <w:r w:rsidRPr="00121292">
              <w:rPr>
                <w:iCs/>
                <w:lang w:eastAsia="en-GB"/>
              </w:rPr>
              <w:t>60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621B9" w14:textId="77777777" w:rsidR="00651273" w:rsidRPr="00F95B02" w:rsidRDefault="00651273" w:rsidP="00495BC7">
            <w:pPr>
              <w:pStyle w:val="TAC"/>
              <w:rPr>
                <w:lang w:eastAsia="en-GB"/>
              </w:rPr>
            </w:pPr>
            <w:r w:rsidRPr="00F95B02">
              <w:rPr>
                <w:lang w:eastAsia="en-GB"/>
              </w:rPr>
              <w:t>G-FR2-A1-1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8C99" w14:textId="77777777" w:rsidR="00651273" w:rsidRPr="00F95B02" w:rsidRDefault="00651273" w:rsidP="00495BC7">
            <w:pPr>
              <w:pStyle w:val="TAC"/>
              <w:rPr>
                <w:lang w:eastAsia="en-GB"/>
              </w:rPr>
            </w:pPr>
            <w:r w:rsidRPr="00F95B02">
              <w:rPr>
                <w:lang w:eastAsia="en-GB"/>
              </w:rPr>
              <w:t>EIS</w:t>
            </w:r>
            <w:r w:rsidRPr="00F95B02">
              <w:rPr>
                <w:vertAlign w:val="subscript"/>
                <w:lang w:eastAsia="en-GB"/>
              </w:rPr>
              <w:t xml:space="preserve">REFSENS_50M </w:t>
            </w:r>
            <w:r w:rsidRPr="00F95B02">
              <w:rPr>
                <w:rFonts w:cs="Arial"/>
              </w:rPr>
              <w:t xml:space="preserve">+ </w:t>
            </w:r>
            <w:r w:rsidRPr="00F95B02">
              <w:t>Δ</w:t>
            </w:r>
            <w:r w:rsidRPr="00F95B02">
              <w:rPr>
                <w:vertAlign w:val="subscript"/>
              </w:rPr>
              <w:t>FR2_REFSENS</w:t>
            </w:r>
          </w:p>
        </w:tc>
      </w:tr>
      <w:tr w:rsidR="00651273" w:rsidRPr="00F95B02" w14:paraId="122D09D2" w14:textId="77777777" w:rsidTr="00495BC7">
        <w:trPr>
          <w:cantSplit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537B54" w14:textId="77777777" w:rsidR="00651273" w:rsidRPr="00121292" w:rsidRDefault="00651273" w:rsidP="00495BC7">
            <w:pPr>
              <w:pStyle w:val="TAC"/>
              <w:rPr>
                <w:iCs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0281" w14:textId="77777777" w:rsidR="00651273" w:rsidRPr="00121292" w:rsidRDefault="00651273" w:rsidP="00495BC7">
            <w:pPr>
              <w:pStyle w:val="TAC"/>
              <w:rPr>
                <w:iCs/>
                <w:lang w:eastAsia="en-GB"/>
              </w:rPr>
            </w:pPr>
            <w:r w:rsidRPr="00121292">
              <w:rPr>
                <w:iCs/>
                <w:lang w:eastAsia="en-GB"/>
              </w:rPr>
              <w:t>50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0986" w14:textId="77777777" w:rsidR="00651273" w:rsidRPr="00121292" w:rsidRDefault="00651273" w:rsidP="00495BC7">
            <w:pPr>
              <w:pStyle w:val="TAC"/>
              <w:rPr>
                <w:iCs/>
                <w:lang w:eastAsia="en-GB"/>
              </w:rPr>
            </w:pPr>
            <w:r w:rsidRPr="00121292">
              <w:rPr>
                <w:iCs/>
                <w:lang w:eastAsia="en-GB"/>
              </w:rPr>
              <w:t>120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A1A7F" w14:textId="77777777" w:rsidR="00651273" w:rsidRPr="00F95B02" w:rsidRDefault="00651273" w:rsidP="00495BC7">
            <w:pPr>
              <w:pStyle w:val="TAC"/>
              <w:rPr>
                <w:lang w:eastAsia="en-GB"/>
              </w:rPr>
            </w:pPr>
            <w:r w:rsidRPr="00F95B02">
              <w:rPr>
                <w:lang w:eastAsia="en-GB"/>
              </w:rPr>
              <w:t>G-FR2-A1-2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322F" w14:textId="77777777" w:rsidR="00651273" w:rsidRPr="00F95B02" w:rsidRDefault="00651273" w:rsidP="00495BC7">
            <w:pPr>
              <w:pStyle w:val="TAC"/>
              <w:rPr>
                <w:lang w:eastAsia="en-GB"/>
              </w:rPr>
            </w:pPr>
            <w:r w:rsidRPr="00F95B02">
              <w:rPr>
                <w:lang w:eastAsia="en-GB"/>
              </w:rPr>
              <w:t>EIS</w:t>
            </w:r>
            <w:r w:rsidRPr="00F95B02">
              <w:rPr>
                <w:vertAlign w:val="subscript"/>
                <w:lang w:eastAsia="en-GB"/>
              </w:rPr>
              <w:t xml:space="preserve">REFSENS_50M </w:t>
            </w:r>
            <w:r w:rsidRPr="00F95B02">
              <w:rPr>
                <w:rFonts w:cs="Arial"/>
              </w:rPr>
              <w:t xml:space="preserve">+ </w:t>
            </w:r>
            <w:r w:rsidRPr="00F95B02">
              <w:t>Δ</w:t>
            </w:r>
            <w:r w:rsidRPr="00F95B02">
              <w:rPr>
                <w:vertAlign w:val="subscript"/>
              </w:rPr>
              <w:t>FR2_REFSENS</w:t>
            </w:r>
          </w:p>
        </w:tc>
      </w:tr>
      <w:tr w:rsidR="00651273" w:rsidRPr="00F95B02" w14:paraId="14669299" w14:textId="77777777" w:rsidTr="00495BC7">
        <w:trPr>
          <w:cantSplit/>
          <w:jc w:val="center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8179" w14:textId="77777777" w:rsidR="00651273" w:rsidRPr="00121292" w:rsidRDefault="00651273" w:rsidP="00495BC7">
            <w:pPr>
              <w:pStyle w:val="TAC"/>
              <w:rPr>
                <w:i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E409" w14:textId="77777777" w:rsidR="00651273" w:rsidRPr="00121292" w:rsidRDefault="00651273" w:rsidP="00495BC7">
            <w:pPr>
              <w:pStyle w:val="TAC"/>
              <w:rPr>
                <w:iCs/>
                <w:lang w:eastAsia="en-GB"/>
              </w:rPr>
            </w:pPr>
            <w:r w:rsidRPr="00121292">
              <w:rPr>
                <w:iCs/>
              </w:rPr>
              <w:t>100, 200, 400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0862" w14:textId="77777777" w:rsidR="00651273" w:rsidRPr="00121292" w:rsidRDefault="00651273" w:rsidP="00495BC7">
            <w:pPr>
              <w:pStyle w:val="TAC"/>
              <w:rPr>
                <w:iCs/>
                <w:lang w:eastAsia="en-GB"/>
              </w:rPr>
            </w:pPr>
            <w:r w:rsidRPr="00121292">
              <w:rPr>
                <w:iCs/>
                <w:lang w:eastAsia="en-GB"/>
              </w:rPr>
              <w:t>120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46CA6" w14:textId="77777777" w:rsidR="00651273" w:rsidRPr="00F95B02" w:rsidRDefault="00651273" w:rsidP="00495BC7">
            <w:pPr>
              <w:pStyle w:val="TAC"/>
              <w:rPr>
                <w:lang w:eastAsia="en-GB"/>
              </w:rPr>
            </w:pPr>
            <w:r w:rsidRPr="00F95B02">
              <w:rPr>
                <w:lang w:eastAsia="en-GB"/>
              </w:rPr>
              <w:t>G-FR2-A1-3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D601" w14:textId="77777777" w:rsidR="00651273" w:rsidRPr="00F95B02" w:rsidRDefault="00651273" w:rsidP="00495BC7">
            <w:pPr>
              <w:pStyle w:val="TAC"/>
              <w:rPr>
                <w:lang w:eastAsia="en-GB"/>
              </w:rPr>
            </w:pPr>
            <w:r w:rsidRPr="00F95B02">
              <w:rPr>
                <w:lang w:eastAsia="en-GB"/>
              </w:rPr>
              <w:t>EIS</w:t>
            </w:r>
            <w:r w:rsidRPr="00F95B02">
              <w:rPr>
                <w:vertAlign w:val="subscript"/>
                <w:lang w:eastAsia="en-GB"/>
              </w:rPr>
              <w:t xml:space="preserve">REFSENS_50M </w:t>
            </w:r>
            <w:r w:rsidRPr="00F95B02">
              <w:rPr>
                <w:lang w:eastAsia="en-GB"/>
              </w:rPr>
              <w:t>+ 3</w:t>
            </w:r>
            <w:r w:rsidRPr="00F95B02">
              <w:rPr>
                <w:vertAlign w:val="subscript"/>
                <w:lang w:eastAsia="en-GB"/>
              </w:rPr>
              <w:t xml:space="preserve"> </w:t>
            </w:r>
            <w:r w:rsidRPr="00F95B02">
              <w:rPr>
                <w:rFonts w:cs="Arial"/>
              </w:rPr>
              <w:t xml:space="preserve">+ </w:t>
            </w:r>
            <w:r w:rsidRPr="00F95B02">
              <w:t>Δ</w:t>
            </w:r>
            <w:r w:rsidRPr="00F95B02">
              <w:rPr>
                <w:vertAlign w:val="subscript"/>
              </w:rPr>
              <w:t>FR2_REFSENS</w:t>
            </w:r>
          </w:p>
        </w:tc>
      </w:tr>
      <w:tr w:rsidR="00651273" w:rsidRPr="00F95B02" w14:paraId="70C9D535" w14:textId="77777777" w:rsidTr="00495BC7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B262D" w14:textId="77777777" w:rsidR="001F6931" w:rsidRDefault="001F6931" w:rsidP="00495BC7">
            <w:pPr>
              <w:pStyle w:val="TAC"/>
              <w:rPr>
                <w:iCs/>
              </w:rPr>
            </w:pPr>
          </w:p>
          <w:p w14:paraId="77BB6C52" w14:textId="77777777" w:rsidR="001F6931" w:rsidRDefault="001F6931" w:rsidP="00495BC7">
            <w:pPr>
              <w:pStyle w:val="TAC"/>
              <w:rPr>
                <w:iCs/>
              </w:rPr>
            </w:pPr>
          </w:p>
          <w:p w14:paraId="3E12ADD5" w14:textId="498468F5" w:rsidR="00651273" w:rsidRPr="00121292" w:rsidRDefault="00651273" w:rsidP="00495BC7">
            <w:pPr>
              <w:pStyle w:val="TAC"/>
              <w:rPr>
                <w:iCs/>
                <w:lang w:eastAsia="zh-CN"/>
              </w:rPr>
            </w:pPr>
            <w:r w:rsidRPr="00121292">
              <w:rPr>
                <w:iCs/>
              </w:rPr>
              <w:t>FR2-</w:t>
            </w:r>
            <w:r w:rsidRPr="00121292">
              <w:rPr>
                <w:rFonts w:hint="eastAsia"/>
                <w:iCs/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8B55" w14:textId="77777777" w:rsidR="00651273" w:rsidRPr="00121292" w:rsidRDefault="00651273" w:rsidP="00495BC7">
            <w:pPr>
              <w:pStyle w:val="TAC"/>
              <w:rPr>
                <w:iCs/>
              </w:rPr>
            </w:pPr>
            <w:r w:rsidRPr="00121292">
              <w:rPr>
                <w:iCs/>
              </w:rPr>
              <w:t>100,400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3C9B" w14:textId="77777777" w:rsidR="00651273" w:rsidRPr="00121292" w:rsidRDefault="00651273" w:rsidP="00495BC7">
            <w:pPr>
              <w:pStyle w:val="TAC"/>
              <w:rPr>
                <w:iCs/>
                <w:lang w:eastAsia="en-GB"/>
              </w:rPr>
            </w:pPr>
            <w:r w:rsidRPr="00121292">
              <w:rPr>
                <w:iCs/>
                <w:lang w:eastAsia="en-GB"/>
              </w:rPr>
              <w:t>120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2E28B" w14:textId="77777777" w:rsidR="00651273" w:rsidRPr="00F95B02" w:rsidRDefault="00651273" w:rsidP="00495BC7">
            <w:pPr>
              <w:pStyle w:val="TAC"/>
              <w:rPr>
                <w:lang w:eastAsia="en-GB"/>
              </w:rPr>
            </w:pPr>
            <w:r w:rsidRPr="00F95B02">
              <w:rPr>
                <w:lang w:eastAsia="en-GB"/>
              </w:rPr>
              <w:t>G-FR2-A1-3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DF57" w14:textId="77777777" w:rsidR="00651273" w:rsidRPr="00F95B02" w:rsidRDefault="00651273" w:rsidP="00495BC7">
            <w:pPr>
              <w:pStyle w:val="TAC"/>
              <w:rPr>
                <w:lang w:eastAsia="en-GB"/>
              </w:rPr>
            </w:pPr>
            <w:r w:rsidRPr="00F95B02">
              <w:rPr>
                <w:lang w:eastAsia="en-GB"/>
              </w:rPr>
              <w:t>EIS</w:t>
            </w:r>
            <w:r w:rsidRPr="00F95B02">
              <w:rPr>
                <w:vertAlign w:val="subscript"/>
                <w:lang w:eastAsia="en-GB"/>
              </w:rPr>
              <w:t xml:space="preserve">REFSENS_50M </w:t>
            </w:r>
            <w:r w:rsidRPr="00F95B02">
              <w:rPr>
                <w:lang w:eastAsia="en-GB"/>
              </w:rPr>
              <w:t>+ 3</w:t>
            </w:r>
            <w:r w:rsidRPr="00F95B02">
              <w:rPr>
                <w:vertAlign w:val="subscript"/>
                <w:lang w:eastAsia="en-GB"/>
              </w:rPr>
              <w:t xml:space="preserve"> </w:t>
            </w:r>
            <w:r w:rsidRPr="00F95B02">
              <w:rPr>
                <w:rFonts w:cs="Arial"/>
              </w:rPr>
              <w:t xml:space="preserve">+ </w:t>
            </w:r>
            <w:r w:rsidRPr="00F95B02">
              <w:t>Δ</w:t>
            </w:r>
            <w:r w:rsidRPr="00F95B02">
              <w:rPr>
                <w:vertAlign w:val="subscript"/>
              </w:rPr>
              <w:t>FR2_REFSENS</w:t>
            </w:r>
          </w:p>
        </w:tc>
      </w:tr>
      <w:tr w:rsidR="00651273" w:rsidRPr="00F95B02" w14:paraId="375C85DB" w14:textId="77777777" w:rsidTr="00495BC7">
        <w:trPr>
          <w:cantSplit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0552D6" w14:textId="77777777" w:rsidR="00651273" w:rsidRPr="00121292" w:rsidRDefault="00651273" w:rsidP="00495BC7">
            <w:pPr>
              <w:pStyle w:val="TAC"/>
              <w:rPr>
                <w:i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8388" w14:textId="77777777" w:rsidR="00651273" w:rsidRPr="00121292" w:rsidRDefault="00651273" w:rsidP="00495BC7">
            <w:pPr>
              <w:pStyle w:val="TAC"/>
              <w:rPr>
                <w:iCs/>
              </w:rPr>
            </w:pPr>
            <w:r w:rsidRPr="00121292">
              <w:rPr>
                <w:iCs/>
              </w:rPr>
              <w:t>400, 800, 1600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BD31" w14:textId="77777777" w:rsidR="00651273" w:rsidRPr="00121292" w:rsidRDefault="00651273" w:rsidP="00495BC7">
            <w:pPr>
              <w:pStyle w:val="TAC"/>
              <w:rPr>
                <w:iCs/>
                <w:lang w:eastAsia="en-GB"/>
              </w:rPr>
            </w:pPr>
            <w:r w:rsidRPr="00121292">
              <w:rPr>
                <w:iCs/>
                <w:lang w:eastAsia="en-GB"/>
              </w:rPr>
              <w:t>480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FD0E6" w14:textId="77777777" w:rsidR="00651273" w:rsidRPr="00F95B02" w:rsidRDefault="00651273" w:rsidP="00495BC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G-FR2-A1-6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E811" w14:textId="77777777" w:rsidR="00651273" w:rsidRPr="00F95B02" w:rsidRDefault="00651273" w:rsidP="00495BC7">
            <w:pPr>
              <w:pStyle w:val="TAC"/>
              <w:rPr>
                <w:lang w:eastAsia="en-GB"/>
              </w:rPr>
            </w:pPr>
            <w:r w:rsidRPr="00F95B02">
              <w:rPr>
                <w:lang w:eastAsia="en-GB"/>
              </w:rPr>
              <w:t>EIS</w:t>
            </w:r>
            <w:r w:rsidRPr="00F95B02">
              <w:rPr>
                <w:vertAlign w:val="subscript"/>
                <w:lang w:eastAsia="en-GB"/>
              </w:rPr>
              <w:t xml:space="preserve">REFSENS_50M </w:t>
            </w:r>
            <w:r>
              <w:rPr>
                <w:rFonts w:cs="Arial"/>
              </w:rPr>
              <w:t xml:space="preserve">+ 9 + </w:t>
            </w:r>
            <w:r w:rsidRPr="00F95B02">
              <w:t>Δ</w:t>
            </w:r>
            <w:r w:rsidRPr="00F95B02">
              <w:rPr>
                <w:vertAlign w:val="subscript"/>
              </w:rPr>
              <w:t>FR2_REFSENS</w:t>
            </w:r>
          </w:p>
        </w:tc>
      </w:tr>
      <w:tr w:rsidR="00651273" w:rsidRPr="00680A38" w14:paraId="4931440D" w14:textId="77777777" w:rsidTr="00495BC7">
        <w:trPr>
          <w:cantSplit/>
          <w:jc w:val="center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E671" w14:textId="77777777" w:rsidR="00651273" w:rsidRPr="00121292" w:rsidRDefault="00651273" w:rsidP="00495BC7">
            <w:pPr>
              <w:pStyle w:val="TAC"/>
              <w:rPr>
                <w:i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6C9F" w14:textId="697E8374" w:rsidR="00651273" w:rsidRPr="00121292" w:rsidRDefault="00651273" w:rsidP="00605DFE">
            <w:pPr>
              <w:pStyle w:val="TAC"/>
              <w:rPr>
                <w:iCs/>
              </w:rPr>
            </w:pPr>
            <w:r w:rsidRPr="00121292">
              <w:rPr>
                <w:iCs/>
              </w:rPr>
              <w:t>400, 800, 1600, 2000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D513" w14:textId="77777777" w:rsidR="00651273" w:rsidRPr="00121292" w:rsidRDefault="00651273" w:rsidP="00495BC7">
            <w:pPr>
              <w:pStyle w:val="TAC"/>
              <w:rPr>
                <w:iCs/>
                <w:lang w:eastAsia="en-GB"/>
              </w:rPr>
            </w:pPr>
            <w:r w:rsidRPr="00121292">
              <w:rPr>
                <w:iCs/>
                <w:lang w:eastAsia="en-GB"/>
              </w:rPr>
              <w:t>960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1EE0D" w14:textId="77777777" w:rsidR="00651273" w:rsidRPr="00F95B02" w:rsidRDefault="00651273" w:rsidP="00495BC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G-FR2-A1-7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52BF" w14:textId="77777777" w:rsidR="00651273" w:rsidRPr="00F95B02" w:rsidRDefault="00651273" w:rsidP="00495BC7">
            <w:pPr>
              <w:pStyle w:val="TAC"/>
              <w:rPr>
                <w:lang w:eastAsia="en-GB"/>
              </w:rPr>
            </w:pPr>
            <w:r w:rsidRPr="00F95B02">
              <w:rPr>
                <w:lang w:eastAsia="en-GB"/>
              </w:rPr>
              <w:t>EIS</w:t>
            </w:r>
            <w:r w:rsidRPr="00F95B02">
              <w:rPr>
                <w:vertAlign w:val="subscript"/>
                <w:lang w:eastAsia="en-GB"/>
              </w:rPr>
              <w:t xml:space="preserve">REFSENS_50M </w:t>
            </w:r>
            <w:r>
              <w:rPr>
                <w:rFonts w:cs="Arial"/>
              </w:rPr>
              <w:t xml:space="preserve">+ 9 + </w:t>
            </w:r>
            <w:r w:rsidRPr="00F95B02">
              <w:t>Δ</w:t>
            </w:r>
            <w:r w:rsidRPr="00F95B02">
              <w:rPr>
                <w:vertAlign w:val="subscript"/>
              </w:rPr>
              <w:t>FR2_REFSENS</w:t>
            </w:r>
          </w:p>
        </w:tc>
      </w:tr>
      <w:tr w:rsidR="00651273" w:rsidRPr="00F95B02" w14:paraId="05BE4DF8" w14:textId="77777777" w:rsidTr="00495BC7">
        <w:trPr>
          <w:cantSplit/>
          <w:jc w:val="center"/>
        </w:trPr>
        <w:tc>
          <w:tcPr>
            <w:tcW w:w="8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7853" w14:textId="77777777" w:rsidR="00651273" w:rsidRPr="00121292" w:rsidRDefault="00651273" w:rsidP="00495BC7">
            <w:pPr>
              <w:pStyle w:val="TAN"/>
              <w:rPr>
                <w:rFonts w:eastAsia="SimSun"/>
                <w:iCs/>
                <w:lang w:eastAsia="zh-CN"/>
              </w:rPr>
            </w:pPr>
            <w:r w:rsidRPr="00121292">
              <w:rPr>
                <w:rFonts w:cs="Arial"/>
                <w:iCs/>
              </w:rPr>
              <w:t>NOTE 1:</w:t>
            </w:r>
            <w:r w:rsidRPr="00121292">
              <w:rPr>
                <w:rFonts w:cs="Arial"/>
                <w:iCs/>
              </w:rPr>
              <w:tab/>
              <w:t>EIS</w:t>
            </w:r>
            <w:r w:rsidRPr="00121292">
              <w:rPr>
                <w:rFonts w:cs="Arial"/>
                <w:iCs/>
                <w:vertAlign w:val="subscript"/>
              </w:rPr>
              <w:t>REFSENS</w:t>
            </w:r>
            <w:r w:rsidRPr="00121292">
              <w:rPr>
                <w:rFonts w:cs="Arial"/>
                <w:iCs/>
              </w:rP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 w:rsidRPr="00121292">
              <w:rPr>
                <w:rFonts w:cs="Arial"/>
                <w:iCs/>
                <w:lang w:eastAsia="ko-KR"/>
              </w:rPr>
              <w:t>, except for one instance that might overlap one other instance to cover the full BS channel bandwidth.</w:t>
            </w:r>
          </w:p>
          <w:p w14:paraId="3370B436" w14:textId="77777777" w:rsidR="00651273" w:rsidRPr="00121292" w:rsidRDefault="00651273" w:rsidP="00495BC7">
            <w:pPr>
              <w:pStyle w:val="TAN"/>
              <w:rPr>
                <w:iCs/>
                <w:lang w:eastAsia="en-GB"/>
              </w:rPr>
            </w:pPr>
            <w:r w:rsidRPr="00121292">
              <w:rPr>
                <w:rFonts w:eastAsia="SimSun"/>
                <w:iCs/>
                <w:lang w:eastAsia="zh-CN"/>
              </w:rPr>
              <w:t>NOTE 2:</w:t>
            </w:r>
            <w:r w:rsidRPr="00121292">
              <w:rPr>
                <w:rFonts w:cs="Arial"/>
                <w:iCs/>
              </w:rPr>
              <w:tab/>
            </w:r>
            <w:r w:rsidRPr="00121292">
              <w:rPr>
                <w:rFonts w:eastAsia="SimSun"/>
                <w:iCs/>
                <w:lang w:eastAsia="zh-CN"/>
              </w:rPr>
              <w:t xml:space="preserve">The declared </w:t>
            </w:r>
            <w:r w:rsidRPr="00121292">
              <w:rPr>
                <w:rFonts w:eastAsia="SimSun"/>
                <w:iCs/>
              </w:rPr>
              <w:t>EIS</w:t>
            </w:r>
            <w:r w:rsidRPr="00121292">
              <w:rPr>
                <w:rFonts w:eastAsia="SimSun"/>
                <w:iCs/>
                <w:vertAlign w:val="subscript"/>
              </w:rPr>
              <w:t>REFSENS_50M</w:t>
            </w:r>
            <w:r w:rsidRPr="00121292">
              <w:rPr>
                <w:rFonts w:eastAsia="SimSun"/>
                <w:iCs/>
              </w:rPr>
              <w:t xml:space="preserve"> shall be within the range specified above.</w:t>
            </w:r>
          </w:p>
        </w:tc>
      </w:tr>
    </w:tbl>
    <w:p w14:paraId="007969F0" w14:textId="77777777" w:rsidR="00651273" w:rsidRPr="00651273" w:rsidRDefault="00651273" w:rsidP="00651273">
      <w:pPr>
        <w:rPr>
          <w:lang w:eastAsia="zh-CN"/>
        </w:rPr>
      </w:pPr>
    </w:p>
    <w:p w14:paraId="1DB48E08" w14:textId="77777777" w:rsidR="006D1B88" w:rsidRDefault="006D1B88" w:rsidP="00D86940">
      <w:pPr>
        <w:keepNext/>
        <w:keepLines/>
        <w:spacing w:after="0"/>
        <w:rPr>
          <w:rFonts w:ascii="Arial" w:eastAsia="SimSun" w:hAnsi="Arial"/>
          <w:b/>
          <w:lang w:eastAsia="zh-CN"/>
        </w:rPr>
      </w:pPr>
    </w:p>
    <w:p w14:paraId="13F929D7" w14:textId="77777777" w:rsidR="006D1B88" w:rsidRDefault="006D1B88" w:rsidP="00D86940">
      <w:pPr>
        <w:keepNext/>
        <w:keepLines/>
        <w:spacing w:after="0"/>
        <w:rPr>
          <w:rFonts w:ascii="Arial" w:eastAsia="SimSun" w:hAnsi="Arial"/>
          <w:b/>
          <w:lang w:eastAsia="zh-CN"/>
        </w:rPr>
      </w:pPr>
    </w:p>
    <w:p w14:paraId="1E3ECAF4" w14:textId="32B990EA" w:rsidR="00925738" w:rsidRPr="00D86940" w:rsidRDefault="00573B0D" w:rsidP="00D86940">
      <w:pPr>
        <w:keepNext/>
        <w:keepLines/>
        <w:spacing w:after="0"/>
        <w:rPr>
          <w:rFonts w:ascii="Arial" w:eastAsia="SimSun" w:hAnsi="Arial"/>
          <w:b/>
          <w:lang w:eastAsia="zh-CN"/>
        </w:rPr>
      </w:pPr>
      <w:r>
        <w:rPr>
          <w:rFonts w:ascii="Arial" w:eastAsia="SimSun" w:hAnsi="Arial"/>
          <w:b/>
          <w:lang w:eastAsia="zh-CN"/>
        </w:rPr>
        <w:br/>
      </w:r>
    </w:p>
    <w:p w14:paraId="384B5869" w14:textId="24866EAF" w:rsidR="00B76A1B" w:rsidRPr="00D86940" w:rsidRDefault="00915AF3" w:rsidP="00915AF3">
      <w:pPr>
        <w:rPr>
          <w:rFonts w:ascii="Arial" w:hAnsi="Arial" w:cs="Arial"/>
          <w:sz w:val="24"/>
          <w:szCs w:val="24"/>
        </w:rPr>
      </w:pPr>
      <w:r w:rsidRPr="00D86940">
        <w:rPr>
          <w:rFonts w:ascii="Arial" w:hAnsi="Arial" w:cs="Arial"/>
          <w:sz w:val="24"/>
          <w:szCs w:val="24"/>
        </w:rPr>
        <w:t>2.2</w:t>
      </w:r>
      <w:r w:rsidRPr="00D86940">
        <w:rPr>
          <w:rFonts w:ascii="Arial" w:hAnsi="Arial" w:cs="Arial"/>
          <w:sz w:val="24"/>
          <w:szCs w:val="24"/>
        </w:rPr>
        <w:tab/>
        <w:t>FRC</w:t>
      </w:r>
    </w:p>
    <w:p w14:paraId="5450E5D2" w14:textId="7C81957D" w:rsidR="00D31ABB" w:rsidRDefault="001442F6" w:rsidP="00915AF3">
      <w:pPr>
        <w:rPr>
          <w:rFonts w:eastAsia="SimSun"/>
          <w:szCs w:val="24"/>
          <w:lang w:eastAsia="zh-CN"/>
        </w:rPr>
      </w:pPr>
      <w:r w:rsidRPr="001442F6">
        <w:rPr>
          <w:rFonts w:eastAsia="SimSun"/>
          <w:szCs w:val="24"/>
          <w:lang w:eastAsia="zh-CN"/>
        </w:rPr>
        <w:t>In general companies are ok with option1 but want to also confirm SU.</w:t>
      </w:r>
      <w:r>
        <w:rPr>
          <w:rFonts w:eastAsia="SimSun"/>
          <w:szCs w:val="24"/>
          <w:lang w:eastAsia="zh-CN"/>
        </w:rPr>
        <w:t xml:space="preserve"> </w:t>
      </w:r>
      <w:r w:rsidR="00490434">
        <w:rPr>
          <w:rFonts w:eastAsia="SimSun"/>
          <w:szCs w:val="24"/>
          <w:lang w:eastAsia="zh-CN"/>
        </w:rPr>
        <w:t>The FRC parameters described in Table 2.2-1 will be used as baseline</w:t>
      </w:r>
      <w:r w:rsidR="00615D4C">
        <w:rPr>
          <w:rFonts w:eastAsia="SimSun"/>
          <w:szCs w:val="24"/>
          <w:lang w:eastAsia="zh-CN"/>
        </w:rPr>
        <w:t>.</w:t>
      </w:r>
      <w:r>
        <w:rPr>
          <w:rFonts w:eastAsia="SimSun"/>
          <w:szCs w:val="24"/>
          <w:lang w:eastAsia="zh-CN"/>
        </w:rPr>
        <w:t xml:space="preserve"> Further alignment with respect to SU agreement is </w:t>
      </w:r>
      <w:r w:rsidR="00585DFB">
        <w:rPr>
          <w:rFonts w:eastAsia="SimSun"/>
          <w:szCs w:val="24"/>
          <w:lang w:eastAsia="zh-CN"/>
        </w:rPr>
        <w:t xml:space="preserve">required. </w:t>
      </w:r>
    </w:p>
    <w:p w14:paraId="62338553" w14:textId="45272BDB" w:rsidR="00615D4C" w:rsidRDefault="00615D4C" w:rsidP="00615D4C">
      <w:pPr>
        <w:spacing w:after="120"/>
        <w:ind w:left="1080"/>
        <w:rPr>
          <w:szCs w:val="24"/>
          <w:lang w:eastAsia="zh-CN"/>
        </w:rPr>
      </w:pPr>
      <w:r>
        <w:rPr>
          <w:rFonts w:ascii="Arial" w:hAnsi="Arial" w:cs="Arial"/>
          <w:b/>
          <w:bCs/>
        </w:rPr>
        <w:t>Table 2.2-1: FRC parameters for FR2 OTA reference sensitivity level, OTA ACS, OTA in-band blocking, OTA out-of-band blocking, OTA receiver intermodulation and OTA in-channel selectivity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8"/>
        <w:gridCol w:w="896"/>
        <w:gridCol w:w="896"/>
        <w:gridCol w:w="896"/>
        <w:gridCol w:w="897"/>
        <w:gridCol w:w="897"/>
        <w:gridCol w:w="897"/>
        <w:gridCol w:w="897"/>
        <w:gridCol w:w="897"/>
        <w:gridCol w:w="820"/>
      </w:tblGrid>
      <w:tr w:rsidR="00615D4C" w14:paraId="302C6C8D" w14:textId="77777777" w:rsidTr="006E1B69">
        <w:tc>
          <w:tcPr>
            <w:tcW w:w="162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EA182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Reference channel</w:t>
            </w:r>
          </w:p>
        </w:tc>
        <w:tc>
          <w:tcPr>
            <w:tcW w:w="8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6E8B2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G-FR2-A1-1</w:t>
            </w:r>
          </w:p>
        </w:tc>
        <w:tc>
          <w:tcPr>
            <w:tcW w:w="8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9C0DE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G-FR2-A1-2</w:t>
            </w:r>
          </w:p>
        </w:tc>
        <w:tc>
          <w:tcPr>
            <w:tcW w:w="8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8D413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G-FR2-A1-3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CA50F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G-FR2-A1-4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50737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G-FR2-A1-5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2AFDC" w14:textId="77777777" w:rsidR="00615D4C" w:rsidRPr="00925738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573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G-FR2-A1-6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14D88" w14:textId="77777777" w:rsidR="00615D4C" w:rsidRPr="00925738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573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G-FR2-A1-7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8469B" w14:textId="77777777" w:rsidR="00615D4C" w:rsidRPr="00925738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573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G-FR2-A1-8</w:t>
            </w:r>
          </w:p>
        </w:tc>
        <w:tc>
          <w:tcPr>
            <w:tcW w:w="82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966E0" w14:textId="77777777" w:rsidR="00615D4C" w:rsidRPr="00925738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573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G-FR2-A1-9</w:t>
            </w:r>
          </w:p>
        </w:tc>
      </w:tr>
      <w:tr w:rsidR="00615D4C" w14:paraId="5F4FEE8D" w14:textId="77777777" w:rsidTr="006E1B69">
        <w:tc>
          <w:tcPr>
            <w:tcW w:w="162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D3A82" w14:textId="77777777" w:rsidR="00615D4C" w:rsidRDefault="00615D4C" w:rsidP="006E1B6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Subcarrier spacing (kHz)</w:t>
            </w:r>
          </w:p>
        </w:tc>
        <w:tc>
          <w:tcPr>
            <w:tcW w:w="8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A6C89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60</w:t>
            </w:r>
          </w:p>
        </w:tc>
        <w:tc>
          <w:tcPr>
            <w:tcW w:w="8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29F68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8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A383D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C65BC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60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7B484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4EFE9" w14:textId="77777777" w:rsidR="00615D4C" w:rsidRPr="00925738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5738">
              <w:rPr>
                <w:rFonts w:ascii="Arial" w:eastAsia="Times New Roman" w:hAnsi="Arial" w:cs="Arial"/>
                <w:sz w:val="18"/>
                <w:szCs w:val="18"/>
              </w:rPr>
              <w:t>480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4B42E" w14:textId="77777777" w:rsidR="00615D4C" w:rsidRPr="00925738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5738">
              <w:rPr>
                <w:rFonts w:ascii="Arial" w:eastAsia="Times New Roman" w:hAnsi="Arial" w:cs="Arial"/>
                <w:sz w:val="18"/>
                <w:szCs w:val="18"/>
              </w:rPr>
              <w:t>960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13030" w14:textId="77777777" w:rsidR="00615D4C" w:rsidRPr="00925738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5738">
              <w:rPr>
                <w:rFonts w:ascii="Arial" w:eastAsia="Times New Roman" w:hAnsi="Arial" w:cs="Arial"/>
                <w:sz w:val="18"/>
                <w:szCs w:val="18"/>
              </w:rPr>
              <w:t>480</w:t>
            </w:r>
          </w:p>
        </w:tc>
        <w:tc>
          <w:tcPr>
            <w:tcW w:w="82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2756F" w14:textId="77777777" w:rsidR="00615D4C" w:rsidRPr="00925738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5738">
              <w:rPr>
                <w:rFonts w:ascii="Arial" w:eastAsia="Times New Roman" w:hAnsi="Arial" w:cs="Arial"/>
                <w:sz w:val="18"/>
                <w:szCs w:val="18"/>
              </w:rPr>
              <w:t>960</w:t>
            </w:r>
          </w:p>
        </w:tc>
      </w:tr>
      <w:tr w:rsidR="00615D4C" w14:paraId="6AB06F7F" w14:textId="77777777" w:rsidTr="006E1B69">
        <w:tc>
          <w:tcPr>
            <w:tcW w:w="162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F7F27" w14:textId="77777777" w:rsidR="00615D4C" w:rsidRDefault="00615D4C" w:rsidP="006E1B6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8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DAC2B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66</w:t>
            </w:r>
          </w:p>
        </w:tc>
        <w:tc>
          <w:tcPr>
            <w:tcW w:w="8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2E5E1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32</w:t>
            </w:r>
          </w:p>
        </w:tc>
        <w:tc>
          <w:tcPr>
            <w:tcW w:w="8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9D71C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66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E1600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33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EED1F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16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B801F" w14:textId="56E4A149" w:rsidR="00615D4C" w:rsidRPr="00925738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5738">
              <w:rPr>
                <w:rFonts w:ascii="Arial" w:eastAsia="Times New Roman" w:hAnsi="Arial" w:cs="Arial"/>
                <w:sz w:val="18"/>
                <w:szCs w:val="18"/>
              </w:rPr>
              <w:t>66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F1880" w14:textId="7181438D" w:rsidR="00615D4C" w:rsidRPr="00925738" w:rsidRDefault="00883408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33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BCE6D" w14:textId="0EAEBE2F" w:rsidR="00615D4C" w:rsidRPr="00925738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5738">
              <w:rPr>
                <w:rFonts w:ascii="Arial" w:eastAsia="Times New Roman" w:hAnsi="Arial" w:cs="Arial"/>
                <w:sz w:val="18"/>
                <w:szCs w:val="18"/>
              </w:rPr>
              <w:t>33</w:t>
            </w:r>
          </w:p>
        </w:tc>
        <w:tc>
          <w:tcPr>
            <w:tcW w:w="82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B030A" w14:textId="7A7A697E" w:rsidR="00615D4C" w:rsidRPr="00925738" w:rsidRDefault="00CB5060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17</w:t>
            </w:r>
          </w:p>
        </w:tc>
      </w:tr>
      <w:tr w:rsidR="00615D4C" w14:paraId="255A7EE5" w14:textId="77777777" w:rsidTr="006E1B69">
        <w:tc>
          <w:tcPr>
            <w:tcW w:w="162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24550" w14:textId="77777777" w:rsidR="00615D4C" w:rsidRDefault="00615D4C" w:rsidP="006E1B6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CP-OFDM Symbols per slot (Note 1)</w:t>
            </w:r>
          </w:p>
        </w:tc>
        <w:tc>
          <w:tcPr>
            <w:tcW w:w="8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9D04D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8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8E353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8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5E0B1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98B64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551CC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FCA1D" w14:textId="77777777" w:rsidR="00615D4C" w:rsidRPr="00925738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5738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98D8E" w14:textId="77777777" w:rsidR="00615D4C" w:rsidRPr="00925738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5738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86450" w14:textId="77777777" w:rsidR="00615D4C" w:rsidRPr="00925738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5738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82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D4845" w14:textId="77777777" w:rsidR="00615D4C" w:rsidRPr="00925738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5738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</w:tr>
      <w:tr w:rsidR="00615D4C" w14:paraId="378025BB" w14:textId="77777777" w:rsidTr="006E1B69">
        <w:tc>
          <w:tcPr>
            <w:tcW w:w="162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2EC8A" w14:textId="77777777" w:rsidR="00615D4C" w:rsidRDefault="00615D4C" w:rsidP="006E1B6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Modulation</w:t>
            </w:r>
          </w:p>
        </w:tc>
        <w:tc>
          <w:tcPr>
            <w:tcW w:w="8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91957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QPSK</w:t>
            </w:r>
          </w:p>
        </w:tc>
        <w:tc>
          <w:tcPr>
            <w:tcW w:w="8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DE2B7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QPSK</w:t>
            </w:r>
          </w:p>
        </w:tc>
        <w:tc>
          <w:tcPr>
            <w:tcW w:w="8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F6496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QPSK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2D418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QPSK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F4B1A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QPSK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0E8A2" w14:textId="77777777" w:rsidR="00615D4C" w:rsidRPr="00925738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5738">
              <w:rPr>
                <w:rFonts w:ascii="Arial" w:eastAsia="Times New Roman" w:hAnsi="Arial" w:cs="Arial"/>
                <w:sz w:val="18"/>
                <w:szCs w:val="18"/>
              </w:rPr>
              <w:t>QPSK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94D90" w14:textId="77777777" w:rsidR="00615D4C" w:rsidRPr="00925738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5738">
              <w:rPr>
                <w:rFonts w:ascii="Arial" w:eastAsia="Times New Roman" w:hAnsi="Arial" w:cs="Arial"/>
                <w:sz w:val="18"/>
                <w:szCs w:val="18"/>
              </w:rPr>
              <w:t>QPSK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18EC9" w14:textId="77777777" w:rsidR="00615D4C" w:rsidRPr="00925738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5738">
              <w:rPr>
                <w:rFonts w:ascii="Arial" w:eastAsia="Times New Roman" w:hAnsi="Arial" w:cs="Arial"/>
                <w:sz w:val="18"/>
                <w:szCs w:val="18"/>
              </w:rPr>
              <w:t>QPSK</w:t>
            </w:r>
          </w:p>
        </w:tc>
        <w:tc>
          <w:tcPr>
            <w:tcW w:w="82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FB06E" w14:textId="77777777" w:rsidR="00615D4C" w:rsidRPr="00925738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5738">
              <w:rPr>
                <w:rFonts w:ascii="Arial" w:eastAsia="Times New Roman" w:hAnsi="Arial" w:cs="Arial"/>
                <w:sz w:val="18"/>
                <w:szCs w:val="18"/>
              </w:rPr>
              <w:t>QPSK</w:t>
            </w:r>
          </w:p>
        </w:tc>
      </w:tr>
      <w:tr w:rsidR="00615D4C" w14:paraId="79F71D00" w14:textId="77777777" w:rsidTr="006E1B69">
        <w:tc>
          <w:tcPr>
            <w:tcW w:w="162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4527F" w14:textId="77777777" w:rsidR="00615D4C" w:rsidRDefault="00615D4C" w:rsidP="006E1B6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Code rate (Note 2)</w:t>
            </w:r>
          </w:p>
        </w:tc>
        <w:tc>
          <w:tcPr>
            <w:tcW w:w="8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DAAA0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1/3</w:t>
            </w:r>
          </w:p>
        </w:tc>
        <w:tc>
          <w:tcPr>
            <w:tcW w:w="8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7A9D2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1/3</w:t>
            </w:r>
          </w:p>
        </w:tc>
        <w:tc>
          <w:tcPr>
            <w:tcW w:w="8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AB421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1/3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D43D5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1/3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02729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1/3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B0F22" w14:textId="77777777" w:rsidR="00615D4C" w:rsidRPr="00925738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5738">
              <w:rPr>
                <w:rFonts w:ascii="Arial" w:eastAsia="Times New Roman" w:hAnsi="Arial" w:cs="Arial"/>
                <w:sz w:val="18"/>
                <w:szCs w:val="18"/>
              </w:rPr>
              <w:t>1/3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070E1" w14:textId="77777777" w:rsidR="00615D4C" w:rsidRPr="00925738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5738">
              <w:rPr>
                <w:rFonts w:ascii="Arial" w:eastAsia="Times New Roman" w:hAnsi="Arial" w:cs="Arial"/>
                <w:sz w:val="18"/>
                <w:szCs w:val="18"/>
              </w:rPr>
              <w:t>1/3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7464B" w14:textId="77777777" w:rsidR="00615D4C" w:rsidRPr="00925738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5738">
              <w:rPr>
                <w:rFonts w:ascii="Arial" w:eastAsia="Times New Roman" w:hAnsi="Arial" w:cs="Arial"/>
                <w:sz w:val="18"/>
                <w:szCs w:val="18"/>
              </w:rPr>
              <w:t>1/3</w:t>
            </w:r>
          </w:p>
        </w:tc>
        <w:tc>
          <w:tcPr>
            <w:tcW w:w="82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0B470" w14:textId="77777777" w:rsidR="00615D4C" w:rsidRPr="00925738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5738">
              <w:rPr>
                <w:rFonts w:ascii="Arial" w:eastAsia="Times New Roman" w:hAnsi="Arial" w:cs="Arial"/>
                <w:sz w:val="18"/>
                <w:szCs w:val="18"/>
              </w:rPr>
              <w:t>1/3</w:t>
            </w:r>
          </w:p>
        </w:tc>
      </w:tr>
      <w:tr w:rsidR="00615D4C" w14:paraId="62C4A7E2" w14:textId="77777777" w:rsidTr="006E1B69">
        <w:tc>
          <w:tcPr>
            <w:tcW w:w="162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093EB" w14:textId="77777777" w:rsidR="00615D4C" w:rsidRDefault="00615D4C" w:rsidP="006E1B6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Payload size (bits)</w:t>
            </w:r>
          </w:p>
        </w:tc>
        <w:tc>
          <w:tcPr>
            <w:tcW w:w="8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76F38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5632</w:t>
            </w:r>
          </w:p>
        </w:tc>
        <w:tc>
          <w:tcPr>
            <w:tcW w:w="8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290CF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2792</w:t>
            </w:r>
          </w:p>
        </w:tc>
        <w:tc>
          <w:tcPr>
            <w:tcW w:w="8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A2A64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5632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92C53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2856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63882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1416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28A38" w14:textId="77777777" w:rsidR="00615D4C" w:rsidRPr="00925738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5738">
              <w:rPr>
                <w:rFonts w:ascii="Arial" w:eastAsia="Times New Roman" w:hAnsi="Arial" w:cs="Arial"/>
                <w:sz w:val="18"/>
                <w:szCs w:val="18"/>
              </w:rPr>
              <w:t>5632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D92FC" w14:textId="452E0747" w:rsidR="00615D4C" w:rsidRPr="00925738" w:rsidRDefault="00883408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5738">
              <w:rPr>
                <w:rFonts w:ascii="Arial" w:eastAsia="Times New Roman" w:hAnsi="Arial" w:cs="Arial"/>
                <w:sz w:val="18"/>
                <w:szCs w:val="18"/>
              </w:rPr>
              <w:t>2856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CA523" w14:textId="77777777" w:rsidR="00615D4C" w:rsidRPr="00925738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5738">
              <w:rPr>
                <w:rFonts w:ascii="Arial" w:eastAsia="Times New Roman" w:hAnsi="Arial" w:cs="Arial"/>
                <w:sz w:val="18"/>
                <w:szCs w:val="18"/>
              </w:rPr>
              <w:t>2856</w:t>
            </w:r>
          </w:p>
        </w:tc>
        <w:tc>
          <w:tcPr>
            <w:tcW w:w="82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81684" w14:textId="11D9F60E" w:rsidR="00615D4C" w:rsidRPr="00925738" w:rsidRDefault="00355B33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1608</w:t>
            </w:r>
          </w:p>
        </w:tc>
      </w:tr>
      <w:tr w:rsidR="00615D4C" w14:paraId="39795B1C" w14:textId="77777777" w:rsidTr="006E1B69">
        <w:tc>
          <w:tcPr>
            <w:tcW w:w="162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97274" w14:textId="77777777" w:rsidR="00615D4C" w:rsidRDefault="00615D4C" w:rsidP="006E1B6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Transport block CRC (bits)</w:t>
            </w:r>
          </w:p>
        </w:tc>
        <w:tc>
          <w:tcPr>
            <w:tcW w:w="8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88E74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24</w:t>
            </w:r>
          </w:p>
        </w:tc>
        <w:tc>
          <w:tcPr>
            <w:tcW w:w="8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DC876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16</w:t>
            </w:r>
          </w:p>
        </w:tc>
        <w:tc>
          <w:tcPr>
            <w:tcW w:w="8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04C48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B31E8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16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6839F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16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44BA5" w14:textId="77777777" w:rsidR="00615D4C" w:rsidRPr="00925738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5738">
              <w:rPr>
                <w:rFonts w:ascii="Arial" w:eastAsia="Times New Roman" w:hAnsi="Arial" w:cs="Arial"/>
                <w:sz w:val="18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6CD75" w14:textId="77777777" w:rsidR="00615D4C" w:rsidRPr="00925738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5738">
              <w:rPr>
                <w:rFonts w:ascii="Arial" w:eastAsia="Times New Roman" w:hAnsi="Arial" w:cs="Arial"/>
                <w:sz w:val="18"/>
                <w:szCs w:val="18"/>
              </w:rPr>
              <w:t>16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4FD83" w14:textId="77777777" w:rsidR="00615D4C" w:rsidRPr="00925738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5738">
              <w:rPr>
                <w:rFonts w:ascii="Arial" w:eastAsia="Times New Roman" w:hAnsi="Arial" w:cs="Arial"/>
                <w:sz w:val="18"/>
                <w:szCs w:val="18"/>
              </w:rPr>
              <w:t>16</w:t>
            </w:r>
          </w:p>
        </w:tc>
        <w:tc>
          <w:tcPr>
            <w:tcW w:w="82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E55AB" w14:textId="77777777" w:rsidR="00615D4C" w:rsidRPr="00925738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5738">
              <w:rPr>
                <w:rFonts w:ascii="Arial" w:eastAsia="Times New Roman" w:hAnsi="Arial" w:cs="Arial"/>
                <w:sz w:val="18"/>
                <w:szCs w:val="18"/>
              </w:rPr>
              <w:t>16</w:t>
            </w:r>
          </w:p>
        </w:tc>
      </w:tr>
      <w:tr w:rsidR="00615D4C" w14:paraId="52AC5BB5" w14:textId="77777777" w:rsidTr="006E1B69">
        <w:tc>
          <w:tcPr>
            <w:tcW w:w="162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920C7" w14:textId="77777777" w:rsidR="00615D4C" w:rsidRDefault="00615D4C" w:rsidP="006E1B6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Code block CRC size (bits)</w:t>
            </w:r>
          </w:p>
        </w:tc>
        <w:tc>
          <w:tcPr>
            <w:tcW w:w="8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B69CE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  <w:tc>
          <w:tcPr>
            <w:tcW w:w="8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6D2E3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  <w:tc>
          <w:tcPr>
            <w:tcW w:w="8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51A24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8C272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89AC8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6BECE" w14:textId="77777777" w:rsidR="00615D4C" w:rsidRPr="00925738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5738"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297A3" w14:textId="77777777" w:rsidR="00615D4C" w:rsidRPr="00925738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5738"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027E6" w14:textId="77777777" w:rsidR="00615D4C" w:rsidRPr="00925738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5738"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  <w:tc>
          <w:tcPr>
            <w:tcW w:w="82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791AD" w14:textId="77777777" w:rsidR="00615D4C" w:rsidRPr="00925738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5738"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</w:tr>
      <w:tr w:rsidR="00615D4C" w14:paraId="732D0D41" w14:textId="77777777" w:rsidTr="006E1B69">
        <w:tc>
          <w:tcPr>
            <w:tcW w:w="162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721FF" w14:textId="77777777" w:rsidR="00615D4C" w:rsidRDefault="00615D4C" w:rsidP="006E1B6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Number of code blocks - C</w:t>
            </w:r>
          </w:p>
        </w:tc>
        <w:tc>
          <w:tcPr>
            <w:tcW w:w="8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FF50C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8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8BD27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8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D5B4F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4ACE1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92301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0D374" w14:textId="77777777" w:rsidR="00615D4C" w:rsidRPr="00925738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573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CC6D0" w14:textId="77777777" w:rsidR="00615D4C" w:rsidRPr="00925738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573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3B97C" w14:textId="77777777" w:rsidR="00615D4C" w:rsidRPr="00925738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573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82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F8C0F" w14:textId="77777777" w:rsidR="00615D4C" w:rsidRPr="00925738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573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615D4C" w14:paraId="0618BCAB" w14:textId="77777777" w:rsidTr="006E1B69">
        <w:tc>
          <w:tcPr>
            <w:tcW w:w="162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2643C" w14:textId="77777777" w:rsidR="00615D4C" w:rsidRDefault="00615D4C" w:rsidP="006E1B6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Code block size including CRC (bits) (Note 3)</w:t>
            </w:r>
          </w:p>
        </w:tc>
        <w:tc>
          <w:tcPr>
            <w:tcW w:w="8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C21BF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5656</w:t>
            </w:r>
          </w:p>
        </w:tc>
        <w:tc>
          <w:tcPr>
            <w:tcW w:w="8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76EF5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2808</w:t>
            </w:r>
          </w:p>
        </w:tc>
        <w:tc>
          <w:tcPr>
            <w:tcW w:w="8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88D49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5656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11318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2872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656F0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1432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1F926" w14:textId="77777777" w:rsidR="00615D4C" w:rsidRPr="00925738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5738">
              <w:rPr>
                <w:rFonts w:ascii="Arial" w:eastAsia="Times New Roman" w:hAnsi="Arial" w:cs="Arial"/>
                <w:sz w:val="18"/>
                <w:szCs w:val="18"/>
              </w:rPr>
              <w:t>5656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FF6FB" w14:textId="71C12098" w:rsidR="00615D4C" w:rsidRPr="00925738" w:rsidRDefault="00883408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5738">
              <w:rPr>
                <w:rFonts w:ascii="Arial" w:eastAsia="Times New Roman" w:hAnsi="Arial" w:cs="Arial"/>
                <w:sz w:val="18"/>
                <w:szCs w:val="18"/>
              </w:rPr>
              <w:t>2872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2BC4B" w14:textId="77777777" w:rsidR="00615D4C" w:rsidRPr="00925738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5738">
              <w:rPr>
                <w:rFonts w:ascii="Arial" w:eastAsia="Times New Roman" w:hAnsi="Arial" w:cs="Arial"/>
                <w:sz w:val="18"/>
                <w:szCs w:val="18"/>
              </w:rPr>
              <w:t>2872</w:t>
            </w:r>
          </w:p>
        </w:tc>
        <w:tc>
          <w:tcPr>
            <w:tcW w:w="82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E8387" w14:textId="190C5930" w:rsidR="00615D4C" w:rsidRPr="00925738" w:rsidRDefault="00355B33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1624</w:t>
            </w:r>
          </w:p>
        </w:tc>
      </w:tr>
      <w:tr w:rsidR="00615D4C" w14:paraId="5F7F0ACD" w14:textId="77777777" w:rsidTr="006E1B69">
        <w:tc>
          <w:tcPr>
            <w:tcW w:w="162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AB1CD" w14:textId="77777777" w:rsidR="00615D4C" w:rsidRDefault="00615D4C" w:rsidP="006E1B6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Total number of bits per slot</w:t>
            </w:r>
          </w:p>
        </w:tc>
        <w:tc>
          <w:tcPr>
            <w:tcW w:w="8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402D3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19008</w:t>
            </w:r>
          </w:p>
        </w:tc>
        <w:tc>
          <w:tcPr>
            <w:tcW w:w="8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D5482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9216</w:t>
            </w:r>
          </w:p>
        </w:tc>
        <w:tc>
          <w:tcPr>
            <w:tcW w:w="8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FE2CE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19008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CE20A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9504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84E02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4608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57B4B" w14:textId="77777777" w:rsidR="00615D4C" w:rsidRPr="00925738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5738">
              <w:rPr>
                <w:rFonts w:ascii="Arial" w:eastAsia="Times New Roman" w:hAnsi="Arial" w:cs="Arial"/>
                <w:sz w:val="18"/>
                <w:szCs w:val="18"/>
              </w:rPr>
              <w:t>19008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7BA8C" w14:textId="09C6448F" w:rsidR="00615D4C" w:rsidRPr="00925738" w:rsidRDefault="00883408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5738">
              <w:rPr>
                <w:rFonts w:ascii="Arial" w:eastAsia="Times New Roman" w:hAnsi="Arial" w:cs="Arial"/>
                <w:sz w:val="18"/>
                <w:szCs w:val="18"/>
              </w:rPr>
              <w:t>9504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C5F95" w14:textId="77777777" w:rsidR="00615D4C" w:rsidRPr="00925738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5738">
              <w:rPr>
                <w:rFonts w:ascii="Arial" w:eastAsia="Times New Roman" w:hAnsi="Arial" w:cs="Arial"/>
                <w:sz w:val="18"/>
                <w:szCs w:val="18"/>
              </w:rPr>
              <w:t>9504</w:t>
            </w:r>
          </w:p>
        </w:tc>
        <w:tc>
          <w:tcPr>
            <w:tcW w:w="82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B9EFB" w14:textId="1640C551" w:rsidR="00615D4C" w:rsidRPr="00925738" w:rsidRDefault="00CB5060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4896</w:t>
            </w:r>
          </w:p>
        </w:tc>
      </w:tr>
      <w:tr w:rsidR="00615D4C" w14:paraId="7B83C468" w14:textId="77777777" w:rsidTr="006E1B69">
        <w:tc>
          <w:tcPr>
            <w:tcW w:w="162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E51FC" w14:textId="77777777" w:rsidR="00615D4C" w:rsidRDefault="00615D4C" w:rsidP="006E1B6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Total symbols per slot</w:t>
            </w:r>
          </w:p>
        </w:tc>
        <w:tc>
          <w:tcPr>
            <w:tcW w:w="8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BFF86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9504</w:t>
            </w:r>
          </w:p>
        </w:tc>
        <w:tc>
          <w:tcPr>
            <w:tcW w:w="8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67C63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4608</w:t>
            </w:r>
          </w:p>
        </w:tc>
        <w:tc>
          <w:tcPr>
            <w:tcW w:w="8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ED176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9504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65A23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4752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CA206" w14:textId="77777777" w:rsidR="00615D4C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2304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06139" w14:textId="77777777" w:rsidR="00615D4C" w:rsidRPr="00925738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5738">
              <w:rPr>
                <w:rFonts w:ascii="Arial" w:eastAsia="Times New Roman" w:hAnsi="Arial" w:cs="Arial"/>
                <w:sz w:val="18"/>
                <w:szCs w:val="18"/>
              </w:rPr>
              <w:t>9504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EA585" w14:textId="4DDE8413" w:rsidR="00615D4C" w:rsidRPr="00925738" w:rsidRDefault="00883408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5738">
              <w:rPr>
                <w:rFonts w:ascii="Arial" w:eastAsia="Times New Roman" w:hAnsi="Arial" w:cs="Arial"/>
                <w:sz w:val="18"/>
                <w:szCs w:val="18"/>
              </w:rPr>
              <w:t>4752</w:t>
            </w:r>
          </w:p>
        </w:tc>
        <w:tc>
          <w:tcPr>
            <w:tcW w:w="8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0B9C2" w14:textId="77777777" w:rsidR="00615D4C" w:rsidRPr="00925738" w:rsidRDefault="00615D4C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5738">
              <w:rPr>
                <w:rFonts w:ascii="Arial" w:eastAsia="Times New Roman" w:hAnsi="Arial" w:cs="Arial"/>
                <w:sz w:val="18"/>
                <w:szCs w:val="18"/>
              </w:rPr>
              <w:t>4752</w:t>
            </w:r>
          </w:p>
        </w:tc>
        <w:tc>
          <w:tcPr>
            <w:tcW w:w="82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3042B" w14:textId="6C7DA9F6" w:rsidR="00615D4C" w:rsidRPr="00925738" w:rsidRDefault="00CB5060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2448</w:t>
            </w:r>
          </w:p>
        </w:tc>
      </w:tr>
    </w:tbl>
    <w:p w14:paraId="5224A0A4" w14:textId="77777777" w:rsidR="00615D4C" w:rsidRDefault="00615D4C" w:rsidP="00915AF3">
      <w:pPr>
        <w:rPr>
          <w:rFonts w:eastAsia="SimSun"/>
          <w:szCs w:val="24"/>
          <w:lang w:eastAsia="zh-CN"/>
        </w:rPr>
      </w:pPr>
    </w:p>
    <w:p w14:paraId="1A91101D" w14:textId="2A548E03" w:rsidR="008804F3" w:rsidRDefault="00977417" w:rsidP="00915AF3">
      <w:pPr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FFS on </w:t>
      </w:r>
      <w:r w:rsidRPr="00977417">
        <w:rPr>
          <w:rFonts w:eastAsia="SimSun"/>
          <w:szCs w:val="24"/>
          <w:lang w:eastAsia="zh-CN"/>
        </w:rPr>
        <w:t>defin</w:t>
      </w:r>
      <w:r>
        <w:rPr>
          <w:rFonts w:eastAsia="SimSun"/>
          <w:szCs w:val="24"/>
          <w:lang w:eastAsia="zh-CN"/>
        </w:rPr>
        <w:t>ing</w:t>
      </w:r>
      <w:r w:rsidRPr="00977417">
        <w:rPr>
          <w:rFonts w:eastAsia="SimSun"/>
          <w:szCs w:val="24"/>
          <w:lang w:eastAsia="zh-CN"/>
        </w:rPr>
        <w:t xml:space="preserve"> a new dedicated FRC for </w:t>
      </w:r>
      <w:r>
        <w:rPr>
          <w:rFonts w:eastAsia="SimSun"/>
          <w:szCs w:val="24"/>
          <w:lang w:eastAsia="zh-CN"/>
        </w:rPr>
        <w:t>96</w:t>
      </w:r>
      <w:r w:rsidRPr="00977417">
        <w:rPr>
          <w:rFonts w:eastAsia="SimSun"/>
          <w:szCs w:val="24"/>
          <w:lang w:eastAsia="zh-CN"/>
        </w:rPr>
        <w:t xml:space="preserve">0 kHz SCS and </w:t>
      </w:r>
      <w:r>
        <w:rPr>
          <w:rFonts w:eastAsia="SimSun"/>
          <w:szCs w:val="24"/>
          <w:lang w:eastAsia="zh-CN"/>
        </w:rPr>
        <w:t>8</w:t>
      </w:r>
      <w:r w:rsidRPr="00977417">
        <w:rPr>
          <w:rFonts w:eastAsia="SimSun"/>
          <w:szCs w:val="24"/>
          <w:lang w:eastAsia="zh-CN"/>
        </w:rPr>
        <w:t xml:space="preserve">00 MHz carrier bandwidth </w:t>
      </w:r>
      <w:r w:rsidR="00615915">
        <w:rPr>
          <w:rFonts w:eastAsia="SimSun"/>
          <w:szCs w:val="24"/>
          <w:lang w:eastAsia="zh-CN"/>
        </w:rPr>
        <w:t>f</w:t>
      </w:r>
      <w:r w:rsidRPr="00977417">
        <w:rPr>
          <w:rFonts w:eastAsia="SimSun"/>
          <w:szCs w:val="24"/>
          <w:lang w:eastAsia="zh-CN"/>
        </w:rPr>
        <w:t>or OTA reference sensitivity</w:t>
      </w:r>
      <w:r>
        <w:rPr>
          <w:rFonts w:eastAsia="SimSun"/>
          <w:szCs w:val="24"/>
          <w:lang w:eastAsia="zh-CN"/>
        </w:rPr>
        <w:t>.</w:t>
      </w:r>
    </w:p>
    <w:p w14:paraId="2AEE6B6B" w14:textId="179BAF0E" w:rsidR="00134FD9" w:rsidRDefault="00134FD9" w:rsidP="00915AF3">
      <w:pPr>
        <w:rPr>
          <w:rFonts w:eastAsia="SimSun"/>
          <w:szCs w:val="24"/>
          <w:lang w:eastAsia="zh-CN"/>
        </w:rPr>
      </w:pPr>
    </w:p>
    <w:p w14:paraId="4A9774FE" w14:textId="2F700400" w:rsidR="00134FD9" w:rsidRDefault="00134FD9" w:rsidP="00915AF3">
      <w:pPr>
        <w:rPr>
          <w:rFonts w:eastAsia="SimSun"/>
          <w:szCs w:val="24"/>
          <w:lang w:eastAsia="zh-CN"/>
        </w:rPr>
      </w:pPr>
    </w:p>
    <w:p w14:paraId="775631AA" w14:textId="40BC3367" w:rsidR="00134FD9" w:rsidRDefault="00134FD9" w:rsidP="00915AF3">
      <w:pPr>
        <w:rPr>
          <w:rFonts w:eastAsia="SimSun"/>
          <w:szCs w:val="24"/>
          <w:lang w:eastAsia="zh-CN"/>
        </w:rPr>
      </w:pPr>
    </w:p>
    <w:p w14:paraId="0F0CDEF2" w14:textId="7BD1AC4C" w:rsidR="00134FD9" w:rsidRDefault="00134FD9" w:rsidP="00915AF3">
      <w:pPr>
        <w:rPr>
          <w:rFonts w:eastAsia="SimSun"/>
          <w:szCs w:val="24"/>
          <w:lang w:eastAsia="zh-CN"/>
        </w:rPr>
      </w:pPr>
    </w:p>
    <w:p w14:paraId="35CBDD44" w14:textId="68F444B4" w:rsidR="00134FD9" w:rsidRDefault="00134FD9" w:rsidP="00915AF3">
      <w:pPr>
        <w:rPr>
          <w:rFonts w:eastAsia="SimSun"/>
          <w:szCs w:val="24"/>
          <w:lang w:eastAsia="zh-CN"/>
        </w:rPr>
      </w:pPr>
    </w:p>
    <w:p w14:paraId="70562170" w14:textId="77777777" w:rsidR="00134FD9" w:rsidRDefault="00134FD9" w:rsidP="00915AF3">
      <w:pPr>
        <w:rPr>
          <w:rFonts w:eastAsia="SimSun"/>
          <w:szCs w:val="24"/>
          <w:lang w:eastAsia="zh-CN"/>
        </w:rPr>
      </w:pPr>
    </w:p>
    <w:p w14:paraId="01656E39" w14:textId="741AF3CE" w:rsidR="008804F3" w:rsidRPr="00D86940" w:rsidRDefault="008804F3" w:rsidP="00A55E05">
      <w:pPr>
        <w:tabs>
          <w:tab w:val="left" w:pos="284"/>
        </w:tabs>
        <w:rPr>
          <w:rFonts w:ascii="Arial" w:eastAsia="SimSun" w:hAnsi="Arial" w:cs="Arial"/>
          <w:sz w:val="24"/>
          <w:szCs w:val="24"/>
          <w:lang w:eastAsia="zh-CN"/>
        </w:rPr>
      </w:pPr>
      <w:r w:rsidRPr="00D86940">
        <w:rPr>
          <w:rFonts w:ascii="Arial" w:eastAsia="SimSun" w:hAnsi="Arial" w:cs="Arial"/>
          <w:sz w:val="24"/>
          <w:szCs w:val="24"/>
          <w:lang w:eastAsia="zh-CN"/>
        </w:rPr>
        <w:t xml:space="preserve">2.3 </w:t>
      </w:r>
      <w:r w:rsidR="00A55E05">
        <w:rPr>
          <w:rFonts w:ascii="Arial" w:eastAsia="SimSun" w:hAnsi="Arial" w:cs="Arial"/>
          <w:sz w:val="24"/>
          <w:szCs w:val="24"/>
          <w:lang w:eastAsia="zh-CN"/>
        </w:rPr>
        <w:tab/>
      </w:r>
      <w:r w:rsidRPr="00D86940">
        <w:rPr>
          <w:rFonts w:ascii="Arial" w:eastAsia="SimSun" w:hAnsi="Arial" w:cs="Arial"/>
          <w:sz w:val="24"/>
          <w:szCs w:val="24"/>
          <w:lang w:eastAsia="zh-CN"/>
        </w:rPr>
        <w:t>ACS</w:t>
      </w:r>
    </w:p>
    <w:p w14:paraId="01DDE7E6" w14:textId="1C5D933B" w:rsidR="003370E7" w:rsidRDefault="00B06A02" w:rsidP="00915AF3">
      <w:pPr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Agreed</w:t>
      </w:r>
      <w:r w:rsidR="00B86D3A">
        <w:rPr>
          <w:rFonts w:eastAsia="SimSun"/>
          <w:szCs w:val="24"/>
          <w:lang w:eastAsia="zh-CN"/>
        </w:rPr>
        <w:t xml:space="preserve"> frequency offsets </w:t>
      </w:r>
      <w:r>
        <w:rPr>
          <w:rFonts w:eastAsia="SimSun"/>
          <w:szCs w:val="24"/>
          <w:lang w:eastAsia="zh-CN"/>
        </w:rPr>
        <w:t xml:space="preserve">for ACS </w:t>
      </w:r>
      <w:r w:rsidR="00B86D3A">
        <w:rPr>
          <w:rFonts w:eastAsia="SimSun"/>
          <w:szCs w:val="24"/>
          <w:lang w:eastAsia="zh-CN"/>
        </w:rPr>
        <w:t>listed in Table 2.3-1</w:t>
      </w:r>
      <w:r>
        <w:rPr>
          <w:rFonts w:eastAsia="SimSun"/>
          <w:szCs w:val="24"/>
          <w:lang w:eastAsia="zh-CN"/>
        </w:rPr>
        <w:t>.</w:t>
      </w:r>
    </w:p>
    <w:p w14:paraId="7B703B5A" w14:textId="16CF34D6" w:rsidR="003370E7" w:rsidRDefault="003370E7" w:rsidP="003370E7">
      <w:pPr>
        <w:pStyle w:val="ListParagraph"/>
        <w:spacing w:before="60"/>
        <w:ind w:left="936" w:firstLineChars="0" w:firstLine="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bCs/>
        </w:rPr>
        <w:t xml:space="preserve">Table </w:t>
      </w:r>
      <w:r w:rsidR="00B06A02">
        <w:rPr>
          <w:rFonts w:ascii="Arial" w:eastAsia="Times New Roman" w:hAnsi="Arial" w:cs="Arial"/>
          <w:b/>
          <w:bCs/>
        </w:rPr>
        <w:t>2.3-1</w:t>
      </w:r>
      <w:r>
        <w:rPr>
          <w:rFonts w:ascii="Arial" w:eastAsia="Times New Roman" w:hAnsi="Arial" w:cs="Arial"/>
          <w:b/>
          <w:bCs/>
        </w:rPr>
        <w:t xml:space="preserve">: </w:t>
      </w:r>
      <w:r w:rsidRPr="00121E27">
        <w:rPr>
          <w:rFonts w:ascii="Arial" w:eastAsia="Times New Roman" w:hAnsi="Arial" w:cs="Arial"/>
          <w:b/>
          <w:bCs/>
        </w:rPr>
        <w:t>OTA ACS interferer frequency offset for BS type 2-O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3"/>
        <w:gridCol w:w="2552"/>
        <w:gridCol w:w="4445"/>
        <w:gridCol w:w="1371"/>
      </w:tblGrid>
      <w:tr w:rsidR="003370E7" w14:paraId="0DDD300A" w14:textId="77777777" w:rsidTr="006E1B69">
        <w:tc>
          <w:tcPr>
            <w:tcW w:w="125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1E53B" w14:textId="77777777" w:rsidR="003370E7" w:rsidRPr="001931F0" w:rsidRDefault="003370E7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1E2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Frequency Range</w:t>
            </w:r>
          </w:p>
        </w:tc>
        <w:tc>
          <w:tcPr>
            <w:tcW w:w="25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3D3E3" w14:textId="77777777" w:rsidR="003370E7" w:rsidRPr="00ED6C2B" w:rsidRDefault="003370E7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1E2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BS channel bandwidth</w:t>
            </w:r>
            <w:r w:rsidRPr="001931F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of the </w:t>
            </w:r>
            <w:r w:rsidRPr="00121E2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lowest/highest carrier</w:t>
            </w:r>
            <w:r w:rsidRPr="001931F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received (MHz)</w:t>
            </w:r>
          </w:p>
        </w:tc>
        <w:tc>
          <w:tcPr>
            <w:tcW w:w="444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481EF" w14:textId="77777777" w:rsidR="003370E7" w:rsidRPr="00121E27" w:rsidRDefault="003370E7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D6C2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Interfering signal centre frequency offset from the lower/upper </w:t>
            </w:r>
            <w:r w:rsidRPr="00121E2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Base Station RF Bandwidth edge</w:t>
            </w:r>
            <w:r w:rsidRPr="001931F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or sub</w:t>
            </w:r>
            <w:r w:rsidRPr="00121E2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-block edge</w:t>
            </w:r>
            <w:r w:rsidRPr="001931F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inside a </w:t>
            </w:r>
            <w:r w:rsidRPr="00121E2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sub-block gap</w:t>
            </w:r>
            <w:r w:rsidRPr="001931F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(MHz)</w:t>
            </w:r>
          </w:p>
        </w:tc>
        <w:tc>
          <w:tcPr>
            <w:tcW w:w="137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978D4" w14:textId="77777777" w:rsidR="003370E7" w:rsidRPr="00ED6C2B" w:rsidRDefault="003370E7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D6C2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Type of interfering signal</w:t>
            </w:r>
          </w:p>
        </w:tc>
      </w:tr>
      <w:tr w:rsidR="0022482A" w14:paraId="2B7D9D0C" w14:textId="77777777" w:rsidTr="007021C4">
        <w:tc>
          <w:tcPr>
            <w:tcW w:w="1253" w:type="dxa"/>
            <w:vMerge w:val="restart"/>
            <w:tcBorders>
              <w:top w:val="single" w:sz="8" w:space="0" w:color="A3A3A3"/>
              <w:left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7E714" w14:textId="77777777" w:rsidR="003C6E96" w:rsidRDefault="003C6E96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6C16ED36" w14:textId="77777777" w:rsidR="003C6E96" w:rsidRDefault="003C6E96" w:rsidP="003C6E96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2E057EF8" w14:textId="77777777" w:rsidR="003C6E96" w:rsidRDefault="003C6E96" w:rsidP="003C6E96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5B893E4D" w14:textId="46971B77" w:rsidR="0022482A" w:rsidRPr="00121E27" w:rsidRDefault="0022482A" w:rsidP="003C6E96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931F0">
              <w:rPr>
                <w:rFonts w:ascii="Arial" w:eastAsia="Times New Roman" w:hAnsi="Arial" w:cs="Arial"/>
                <w:sz w:val="18"/>
                <w:szCs w:val="18"/>
              </w:rPr>
              <w:t>FR2-1</w:t>
            </w:r>
          </w:p>
          <w:p w14:paraId="3B27EAA3" w14:textId="23E4C8A9" w:rsidR="0022482A" w:rsidRPr="00121E27" w:rsidRDefault="0022482A" w:rsidP="003C6E9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fi-FI"/>
              </w:rPr>
            </w:pPr>
          </w:p>
          <w:p w14:paraId="7988ACFF" w14:textId="763406FC" w:rsidR="0022482A" w:rsidRPr="00121E27" w:rsidRDefault="0022482A" w:rsidP="006E1B6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1931F0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1A9C7" w14:textId="77777777" w:rsidR="0022482A" w:rsidRPr="00ED6C2B" w:rsidRDefault="0022482A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D6C2B">
              <w:rPr>
                <w:rFonts w:ascii="Arial" w:eastAsia="Times New Roman" w:hAnsi="Arial" w:cs="Arial"/>
                <w:sz w:val="18"/>
                <w:szCs w:val="18"/>
              </w:rPr>
              <w:t>50</w:t>
            </w:r>
          </w:p>
        </w:tc>
        <w:tc>
          <w:tcPr>
            <w:tcW w:w="444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AE393" w14:textId="77777777" w:rsidR="0022482A" w:rsidRPr="00ED6C2B" w:rsidRDefault="0022482A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D6C2B">
              <w:rPr>
                <w:rFonts w:ascii="Arial" w:eastAsia="Times New Roman" w:hAnsi="Arial" w:cs="Arial"/>
                <w:sz w:val="18"/>
                <w:szCs w:val="18"/>
              </w:rPr>
              <w:t>±24.29</w:t>
            </w:r>
          </w:p>
        </w:tc>
        <w:tc>
          <w:tcPr>
            <w:tcW w:w="1371" w:type="dxa"/>
            <w:vMerge w:val="restart"/>
            <w:tcBorders>
              <w:top w:val="single" w:sz="8" w:space="0" w:color="A3A3A3"/>
              <w:left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1D256" w14:textId="77777777" w:rsidR="0022482A" w:rsidRPr="00ED6C2B" w:rsidRDefault="0022482A" w:rsidP="003C6E96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ED6C2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  <w:p w14:paraId="125EE118" w14:textId="77777777" w:rsidR="0022482A" w:rsidRPr="00ED6C2B" w:rsidRDefault="0022482A" w:rsidP="003C6E96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D6C2B">
              <w:rPr>
                <w:rFonts w:ascii="Arial" w:eastAsia="Times New Roman" w:hAnsi="Arial" w:cs="Arial"/>
                <w:sz w:val="18"/>
                <w:szCs w:val="18"/>
              </w:rPr>
              <w:t>50</w:t>
            </w:r>
            <w:r w:rsidRPr="00ED6C2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  <w:r w:rsidRPr="00ED6C2B">
              <w:rPr>
                <w:rFonts w:ascii="Arial" w:eastAsia="Times New Roman" w:hAnsi="Arial" w:cs="Arial"/>
                <w:sz w:val="18"/>
                <w:szCs w:val="18"/>
              </w:rPr>
              <w:t>MHz DFT-s-OFDM NR signal,60 kHz SCS, 64 RBs</w:t>
            </w:r>
          </w:p>
          <w:p w14:paraId="68B965A7" w14:textId="5CEE23DE" w:rsidR="0022482A" w:rsidRPr="00ED6C2B" w:rsidRDefault="0022482A" w:rsidP="003C6E96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ED6C2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2482A" w14:paraId="2C5575BB" w14:textId="77777777" w:rsidTr="007021C4">
        <w:tc>
          <w:tcPr>
            <w:tcW w:w="1253" w:type="dxa"/>
            <w:vMerge/>
            <w:tcBorders>
              <w:left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EA5FC" w14:textId="244DC555" w:rsidR="0022482A" w:rsidRPr="00121E27" w:rsidRDefault="0022482A" w:rsidP="006E1B6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fi-FI"/>
              </w:rPr>
            </w:pPr>
          </w:p>
        </w:tc>
        <w:tc>
          <w:tcPr>
            <w:tcW w:w="25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2791C" w14:textId="77777777" w:rsidR="0022482A" w:rsidRPr="00ED6C2B" w:rsidRDefault="0022482A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D6C2B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444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CE25D" w14:textId="77777777" w:rsidR="0022482A" w:rsidRPr="00ED6C2B" w:rsidRDefault="0022482A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D6C2B">
              <w:rPr>
                <w:rFonts w:ascii="Arial" w:eastAsia="Times New Roman" w:hAnsi="Arial" w:cs="Arial"/>
                <w:sz w:val="18"/>
                <w:szCs w:val="18"/>
              </w:rPr>
              <w:t>±24.31</w:t>
            </w:r>
          </w:p>
        </w:tc>
        <w:tc>
          <w:tcPr>
            <w:tcW w:w="1371" w:type="dxa"/>
            <w:vMerge/>
            <w:tcBorders>
              <w:left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761F3" w14:textId="16529011" w:rsidR="0022482A" w:rsidRPr="00ED6C2B" w:rsidRDefault="0022482A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22482A" w14:paraId="1702CC00" w14:textId="77777777" w:rsidTr="007021C4">
        <w:tc>
          <w:tcPr>
            <w:tcW w:w="1253" w:type="dxa"/>
            <w:vMerge/>
            <w:tcBorders>
              <w:left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2413A" w14:textId="0BDE128D" w:rsidR="0022482A" w:rsidRPr="00121E27" w:rsidRDefault="0022482A" w:rsidP="006E1B6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5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D340C" w14:textId="77777777" w:rsidR="0022482A" w:rsidRPr="00ED6C2B" w:rsidRDefault="0022482A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D6C2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444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2925D" w14:textId="77777777" w:rsidR="0022482A" w:rsidRPr="00ED6C2B" w:rsidRDefault="0022482A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D6C2B">
              <w:rPr>
                <w:rFonts w:ascii="Arial" w:eastAsia="Times New Roman" w:hAnsi="Arial" w:cs="Arial"/>
                <w:sz w:val="18"/>
                <w:szCs w:val="18"/>
              </w:rPr>
              <w:t>±24.29</w:t>
            </w:r>
          </w:p>
        </w:tc>
        <w:tc>
          <w:tcPr>
            <w:tcW w:w="1371" w:type="dxa"/>
            <w:vMerge/>
            <w:tcBorders>
              <w:left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5EA1A" w14:textId="77777777" w:rsidR="0022482A" w:rsidRPr="00ED6C2B" w:rsidRDefault="0022482A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22482A" w14:paraId="0A97E137" w14:textId="77777777" w:rsidTr="007021C4">
        <w:tc>
          <w:tcPr>
            <w:tcW w:w="1253" w:type="dxa"/>
            <w:vMerge/>
            <w:tcBorders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8ECB2" w14:textId="05AFFBB2" w:rsidR="0022482A" w:rsidRPr="00121E27" w:rsidRDefault="0022482A" w:rsidP="006E1B6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fi-FI"/>
              </w:rPr>
            </w:pPr>
          </w:p>
        </w:tc>
        <w:tc>
          <w:tcPr>
            <w:tcW w:w="25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D5A8F" w14:textId="77777777" w:rsidR="0022482A" w:rsidRPr="00ED6C2B" w:rsidRDefault="0022482A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D6C2B">
              <w:rPr>
                <w:rFonts w:ascii="Arial" w:eastAsia="Times New Roman" w:hAnsi="Arial" w:cs="Arial"/>
                <w:sz w:val="18"/>
                <w:szCs w:val="18"/>
              </w:rPr>
              <w:t>400</w:t>
            </w:r>
          </w:p>
        </w:tc>
        <w:tc>
          <w:tcPr>
            <w:tcW w:w="444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7D707" w14:textId="77777777" w:rsidR="0022482A" w:rsidRPr="00ED6C2B" w:rsidRDefault="0022482A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D6C2B">
              <w:rPr>
                <w:rFonts w:ascii="Arial" w:eastAsia="Times New Roman" w:hAnsi="Arial" w:cs="Arial"/>
                <w:sz w:val="18"/>
                <w:szCs w:val="18"/>
              </w:rPr>
              <w:t>±24.31</w:t>
            </w:r>
          </w:p>
        </w:tc>
        <w:tc>
          <w:tcPr>
            <w:tcW w:w="1371" w:type="dxa"/>
            <w:vMerge/>
            <w:tcBorders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0C80F" w14:textId="77777777" w:rsidR="0022482A" w:rsidRPr="00ED6C2B" w:rsidRDefault="0022482A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22482A" w14:paraId="3D727C9A" w14:textId="77777777" w:rsidTr="00BB1A3F">
        <w:tc>
          <w:tcPr>
            <w:tcW w:w="1253" w:type="dxa"/>
            <w:vMerge w:val="restart"/>
            <w:tcBorders>
              <w:top w:val="single" w:sz="8" w:space="0" w:color="A3A3A3"/>
              <w:left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08462" w14:textId="77777777" w:rsidR="003C6E96" w:rsidRDefault="003C6E96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280E069F" w14:textId="77777777" w:rsidR="003C6E96" w:rsidRDefault="003C6E96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18DC008B" w14:textId="77777777" w:rsidR="003C6E96" w:rsidRDefault="003C6E96" w:rsidP="003C6E96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2C7F9FA6" w14:textId="3D20D9BA" w:rsidR="0022482A" w:rsidRPr="00121E27" w:rsidRDefault="0022482A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931F0">
              <w:rPr>
                <w:rFonts w:ascii="Arial" w:eastAsia="Times New Roman" w:hAnsi="Arial" w:cs="Arial"/>
                <w:sz w:val="18"/>
                <w:szCs w:val="18"/>
              </w:rPr>
              <w:t>FR2-2</w:t>
            </w:r>
          </w:p>
          <w:p w14:paraId="371C6D1C" w14:textId="77777777" w:rsidR="0022482A" w:rsidRDefault="0022482A" w:rsidP="006E1B6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 </w:t>
            </w:r>
          </w:p>
          <w:p w14:paraId="5892A1CA" w14:textId="77777777" w:rsidR="0022482A" w:rsidRDefault="0022482A" w:rsidP="006E1B6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fi-FI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fi-FI"/>
              </w:rPr>
              <w:t> </w:t>
            </w:r>
          </w:p>
          <w:p w14:paraId="7FA7A576" w14:textId="5626448B" w:rsidR="0022482A" w:rsidRPr="00121E27" w:rsidRDefault="0022482A" w:rsidP="006E1B6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fi-FI"/>
              </w:rPr>
              <w:t> </w:t>
            </w:r>
          </w:p>
        </w:tc>
        <w:tc>
          <w:tcPr>
            <w:tcW w:w="25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39FB2" w14:textId="77777777" w:rsidR="0022482A" w:rsidRPr="00ED6C2B" w:rsidRDefault="0022482A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D6C2B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444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24503" w14:textId="77777777" w:rsidR="0022482A" w:rsidRPr="00ED6C2B" w:rsidRDefault="0022482A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D6C2B">
              <w:rPr>
                <w:rFonts w:ascii="Arial" w:eastAsia="Times New Roman" w:hAnsi="Arial" w:cs="Arial"/>
                <w:sz w:val="18"/>
                <w:szCs w:val="18"/>
              </w:rPr>
              <w:t>±48.58</w:t>
            </w:r>
          </w:p>
        </w:tc>
        <w:tc>
          <w:tcPr>
            <w:tcW w:w="1371" w:type="dxa"/>
            <w:vMerge w:val="restart"/>
            <w:tcBorders>
              <w:top w:val="single" w:sz="8" w:space="0" w:color="A3A3A3"/>
              <w:lef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649D2" w14:textId="77777777" w:rsidR="0022482A" w:rsidRDefault="0022482A" w:rsidP="0022482A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4E370B73" w14:textId="77777777" w:rsidR="0022482A" w:rsidRDefault="0022482A" w:rsidP="0022482A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0F6E334C" w14:textId="5B5B0761" w:rsidR="0022482A" w:rsidRPr="00ED6C2B" w:rsidRDefault="0022482A" w:rsidP="0022482A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D6C2B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  <w:r w:rsidRPr="00ED6C2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  <w:r w:rsidRPr="00ED6C2B">
              <w:rPr>
                <w:rFonts w:ascii="Arial" w:eastAsia="Times New Roman" w:hAnsi="Arial" w:cs="Arial"/>
                <w:sz w:val="18"/>
                <w:szCs w:val="18"/>
              </w:rPr>
              <w:t>MHz DFT-s-OFDM NR</w:t>
            </w:r>
          </w:p>
          <w:p w14:paraId="11B2AEB9" w14:textId="77777777" w:rsidR="0022482A" w:rsidRPr="00ED6C2B" w:rsidRDefault="0022482A" w:rsidP="0022482A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D6C2B">
              <w:rPr>
                <w:rFonts w:ascii="Arial" w:eastAsia="Times New Roman" w:hAnsi="Arial" w:cs="Arial"/>
                <w:sz w:val="18"/>
                <w:szCs w:val="18"/>
              </w:rPr>
              <w:t>signal,120 kHz SCS, 64RBs</w:t>
            </w:r>
          </w:p>
          <w:p w14:paraId="0EE5A6F5" w14:textId="2FFA1C6C" w:rsidR="0022482A" w:rsidRPr="00ED6C2B" w:rsidRDefault="0022482A" w:rsidP="003C6E9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  <w:p w14:paraId="0DFCFC94" w14:textId="13829143" w:rsidR="0022482A" w:rsidRPr="00ED6C2B" w:rsidRDefault="0022482A" w:rsidP="006E1B6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22482A" w14:paraId="1D190702" w14:textId="77777777" w:rsidTr="00BB1A3F">
        <w:tc>
          <w:tcPr>
            <w:tcW w:w="1253" w:type="dxa"/>
            <w:vMerge/>
            <w:tcBorders>
              <w:left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2FAAE" w14:textId="216FF69E" w:rsidR="0022482A" w:rsidRDefault="0022482A" w:rsidP="006E1B6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5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7E424" w14:textId="77777777" w:rsidR="0022482A" w:rsidRDefault="0022482A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400</w:t>
            </w:r>
          </w:p>
        </w:tc>
        <w:tc>
          <w:tcPr>
            <w:tcW w:w="444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80788" w14:textId="77777777" w:rsidR="0022482A" w:rsidRPr="00925738" w:rsidRDefault="0022482A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5738">
              <w:rPr>
                <w:rFonts w:ascii="Arial" w:eastAsia="Times New Roman" w:hAnsi="Arial" w:cs="Arial"/>
                <w:sz w:val="18"/>
                <w:szCs w:val="18"/>
              </w:rPr>
              <w:t>±48.58</w:t>
            </w:r>
          </w:p>
        </w:tc>
        <w:tc>
          <w:tcPr>
            <w:tcW w:w="1371" w:type="dxa"/>
            <w:vMerge/>
            <w:tcBorders>
              <w:lef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5A6B3" w14:textId="77777777" w:rsidR="0022482A" w:rsidRPr="00925738" w:rsidRDefault="0022482A" w:rsidP="006E1B6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fi-FI"/>
              </w:rPr>
            </w:pPr>
          </w:p>
        </w:tc>
      </w:tr>
      <w:tr w:rsidR="0022482A" w14:paraId="5751935F" w14:textId="77777777" w:rsidTr="00BB1A3F">
        <w:tc>
          <w:tcPr>
            <w:tcW w:w="1253" w:type="dxa"/>
            <w:vMerge/>
            <w:tcBorders>
              <w:left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E935E" w14:textId="0F81276E" w:rsidR="0022482A" w:rsidRDefault="0022482A" w:rsidP="006E1B6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fi-FI"/>
              </w:rPr>
            </w:pPr>
          </w:p>
        </w:tc>
        <w:tc>
          <w:tcPr>
            <w:tcW w:w="25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86D77" w14:textId="77777777" w:rsidR="0022482A" w:rsidRDefault="0022482A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800</w:t>
            </w:r>
          </w:p>
        </w:tc>
        <w:tc>
          <w:tcPr>
            <w:tcW w:w="444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C52C9" w14:textId="77777777" w:rsidR="0022482A" w:rsidRPr="00925738" w:rsidRDefault="0022482A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5738">
              <w:rPr>
                <w:rFonts w:ascii="Arial" w:eastAsia="Times New Roman" w:hAnsi="Arial" w:cs="Arial"/>
                <w:sz w:val="18"/>
                <w:szCs w:val="18"/>
              </w:rPr>
              <w:t>±48.62</w:t>
            </w:r>
          </w:p>
        </w:tc>
        <w:tc>
          <w:tcPr>
            <w:tcW w:w="1371" w:type="dxa"/>
            <w:vMerge/>
            <w:tcBorders>
              <w:lef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0B9B8" w14:textId="77777777" w:rsidR="0022482A" w:rsidRPr="00925738" w:rsidRDefault="0022482A" w:rsidP="006E1B6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fi-FI"/>
              </w:rPr>
            </w:pPr>
          </w:p>
        </w:tc>
      </w:tr>
      <w:tr w:rsidR="0022482A" w14:paraId="52E0F08A" w14:textId="77777777" w:rsidTr="00BB1A3F">
        <w:tc>
          <w:tcPr>
            <w:tcW w:w="1253" w:type="dxa"/>
            <w:vMerge/>
            <w:tcBorders>
              <w:left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F80F2" w14:textId="20474BB3" w:rsidR="0022482A" w:rsidRDefault="0022482A" w:rsidP="006E1B6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fi-FI"/>
              </w:rPr>
            </w:pPr>
          </w:p>
        </w:tc>
        <w:tc>
          <w:tcPr>
            <w:tcW w:w="25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2B128" w14:textId="77777777" w:rsidR="0022482A" w:rsidRDefault="0022482A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1600</w:t>
            </w:r>
          </w:p>
        </w:tc>
        <w:tc>
          <w:tcPr>
            <w:tcW w:w="444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34570" w14:textId="77777777" w:rsidR="0022482A" w:rsidRPr="00925738" w:rsidRDefault="0022482A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5738">
              <w:rPr>
                <w:rFonts w:ascii="Arial" w:eastAsia="Times New Roman" w:hAnsi="Arial" w:cs="Arial"/>
                <w:sz w:val="18"/>
                <w:szCs w:val="18"/>
              </w:rPr>
              <w:t>±48.58</w:t>
            </w:r>
          </w:p>
        </w:tc>
        <w:tc>
          <w:tcPr>
            <w:tcW w:w="1371" w:type="dxa"/>
            <w:vMerge/>
            <w:tcBorders>
              <w:lef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BC7E8" w14:textId="77777777" w:rsidR="0022482A" w:rsidRPr="00925738" w:rsidRDefault="0022482A" w:rsidP="006E1B6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fi-FI"/>
              </w:rPr>
            </w:pPr>
          </w:p>
        </w:tc>
      </w:tr>
      <w:tr w:rsidR="0022482A" w14:paraId="14646A72" w14:textId="77777777" w:rsidTr="00BB1A3F">
        <w:tc>
          <w:tcPr>
            <w:tcW w:w="1253" w:type="dxa"/>
            <w:vMerge/>
            <w:tcBorders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8AF22" w14:textId="3CE79A66" w:rsidR="0022482A" w:rsidRDefault="0022482A" w:rsidP="006E1B6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fi-FI"/>
              </w:rPr>
            </w:pPr>
          </w:p>
        </w:tc>
        <w:tc>
          <w:tcPr>
            <w:tcW w:w="25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36C64" w14:textId="77777777" w:rsidR="0022482A" w:rsidRDefault="0022482A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2000</w:t>
            </w:r>
          </w:p>
        </w:tc>
        <w:tc>
          <w:tcPr>
            <w:tcW w:w="444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20548" w14:textId="77777777" w:rsidR="0022482A" w:rsidRPr="00925738" w:rsidRDefault="0022482A" w:rsidP="006E1B6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5738">
              <w:rPr>
                <w:rFonts w:ascii="Arial" w:eastAsia="Times New Roman" w:hAnsi="Arial" w:cs="Arial"/>
                <w:sz w:val="18"/>
                <w:szCs w:val="18"/>
              </w:rPr>
              <w:t>±48.62</w:t>
            </w:r>
          </w:p>
        </w:tc>
        <w:tc>
          <w:tcPr>
            <w:tcW w:w="1371" w:type="dxa"/>
            <w:vMerge/>
            <w:tcBorders>
              <w:left w:val="single" w:sz="8" w:space="0" w:color="A3A3A3"/>
              <w:bottom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16389" w14:textId="77777777" w:rsidR="0022482A" w:rsidRPr="00925738" w:rsidRDefault="0022482A" w:rsidP="006E1B6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fi-FI"/>
              </w:rPr>
            </w:pPr>
          </w:p>
        </w:tc>
      </w:tr>
    </w:tbl>
    <w:p w14:paraId="218E491B" w14:textId="6A97549E" w:rsidR="003370E7" w:rsidRDefault="003370E7" w:rsidP="00915AF3">
      <w:pPr>
        <w:rPr>
          <w:rFonts w:eastAsia="SimSun"/>
          <w:szCs w:val="24"/>
          <w:lang w:eastAsia="zh-CN"/>
        </w:rPr>
      </w:pPr>
    </w:p>
    <w:p w14:paraId="7FF2B4D0" w14:textId="77777777" w:rsidR="00C777E3" w:rsidRDefault="00C777E3" w:rsidP="00915AF3">
      <w:pPr>
        <w:rPr>
          <w:rFonts w:eastAsia="SimSun"/>
          <w:szCs w:val="24"/>
          <w:lang w:eastAsia="zh-CN"/>
        </w:rPr>
      </w:pPr>
    </w:p>
    <w:p w14:paraId="355801BF" w14:textId="57327031" w:rsidR="00AD52E2" w:rsidRPr="00D86940" w:rsidRDefault="001E0128" w:rsidP="00915AF3">
      <w:pPr>
        <w:rPr>
          <w:rFonts w:ascii="Arial" w:eastAsia="SimSun" w:hAnsi="Arial" w:cs="Arial"/>
          <w:sz w:val="24"/>
          <w:szCs w:val="24"/>
          <w:lang w:eastAsia="zh-CN"/>
        </w:rPr>
      </w:pPr>
      <w:r w:rsidRPr="00D86940">
        <w:rPr>
          <w:rFonts w:ascii="Arial" w:eastAsia="SimSun" w:hAnsi="Arial" w:cs="Arial"/>
          <w:sz w:val="24"/>
          <w:szCs w:val="24"/>
          <w:lang w:eastAsia="zh-CN"/>
        </w:rPr>
        <w:t>2.4</w:t>
      </w:r>
      <w:r w:rsidR="00A55E05">
        <w:rPr>
          <w:rFonts w:ascii="Arial" w:eastAsia="SimSun" w:hAnsi="Arial" w:cs="Arial"/>
          <w:sz w:val="24"/>
          <w:szCs w:val="24"/>
          <w:lang w:eastAsia="zh-CN"/>
        </w:rPr>
        <w:tab/>
      </w:r>
      <w:r w:rsidRPr="00D86940">
        <w:rPr>
          <w:rFonts w:ascii="Arial" w:eastAsia="SimSun" w:hAnsi="Arial" w:cs="Arial"/>
          <w:sz w:val="24"/>
          <w:szCs w:val="24"/>
          <w:lang w:eastAsia="zh-CN"/>
        </w:rPr>
        <w:t>In-band blocking</w:t>
      </w:r>
    </w:p>
    <w:p w14:paraId="4D710733" w14:textId="5DC0F7FF" w:rsidR="00F93A7D" w:rsidRDefault="00F52DD9" w:rsidP="00915AF3">
      <w:pPr>
        <w:rPr>
          <w:rFonts w:eastAsia="SimSun"/>
          <w:szCs w:val="24"/>
          <w:lang w:eastAsia="zh-CN"/>
        </w:rPr>
      </w:pPr>
      <w:r w:rsidRPr="00F52DD9">
        <w:rPr>
          <w:rFonts w:eastAsia="SimSun"/>
          <w:szCs w:val="24"/>
          <w:lang w:eastAsia="zh-CN"/>
        </w:rPr>
        <w:t>Define the in-band blocking interfering signal type as 100 MHz DFT-s-OFDM NR signal, 120 kHz SCS, 64 RBs.</w:t>
      </w:r>
    </w:p>
    <w:p w14:paraId="6472AA73" w14:textId="77777777" w:rsidR="00F93A7D" w:rsidRDefault="00F93A7D" w:rsidP="00F93A7D">
      <w:pPr>
        <w:rPr>
          <w:i/>
          <w:color w:val="0070C0"/>
          <w:lang w:val="en-US" w:eastAsia="zh-CN"/>
        </w:rPr>
      </w:pPr>
      <w:r>
        <w:t xml:space="preserve">For in-band blocking set the upper boundary for the operating band size equal for </w:t>
      </w:r>
      <w:r>
        <w:rPr>
          <w:rFonts w:ascii="Symbol" w:hAnsi="Symbol" w:cs="Calibri"/>
        </w:rPr>
        <w:t></w:t>
      </w:r>
      <w:proofErr w:type="spellStart"/>
      <w:r>
        <w:t>f</w:t>
      </w:r>
      <w:r>
        <w:rPr>
          <w:vertAlign w:val="subscript"/>
        </w:rPr>
        <w:t>OOB</w:t>
      </w:r>
      <w:proofErr w:type="spellEnd"/>
      <w:r>
        <w:t xml:space="preserve"> and </w:t>
      </w:r>
      <w:r>
        <w:rPr>
          <w:rFonts w:ascii="Symbol" w:hAnsi="Symbol" w:cs="Calibri"/>
        </w:rPr>
        <w:t></w:t>
      </w:r>
      <w:proofErr w:type="spellStart"/>
      <w:r>
        <w:t>f</w:t>
      </w:r>
      <w:r>
        <w:rPr>
          <w:vertAlign w:val="subscript"/>
        </w:rPr>
        <w:t>OBUE</w:t>
      </w:r>
      <w:proofErr w:type="spellEnd"/>
      <w:r>
        <w:t>.</w:t>
      </w:r>
    </w:p>
    <w:p w14:paraId="6ED2977C" w14:textId="77777777" w:rsidR="005F7BE0" w:rsidRDefault="005F7BE0" w:rsidP="00915AF3">
      <w:pPr>
        <w:rPr>
          <w:rFonts w:eastAsia="SimSun"/>
          <w:szCs w:val="24"/>
          <w:lang w:eastAsia="zh-CN"/>
        </w:rPr>
      </w:pPr>
    </w:p>
    <w:p w14:paraId="7CC83CC5" w14:textId="1D0F7B9D" w:rsidR="003B28AA" w:rsidRPr="00D86940" w:rsidRDefault="003B28AA" w:rsidP="00915AF3">
      <w:pPr>
        <w:rPr>
          <w:rFonts w:ascii="Arial" w:eastAsia="SimSun" w:hAnsi="Arial" w:cs="Arial"/>
          <w:sz w:val="24"/>
          <w:szCs w:val="24"/>
          <w:lang w:eastAsia="zh-CN"/>
        </w:rPr>
      </w:pPr>
      <w:r w:rsidRPr="00D86940">
        <w:rPr>
          <w:rFonts w:ascii="Arial" w:eastAsia="SimSun" w:hAnsi="Arial" w:cs="Arial"/>
          <w:sz w:val="24"/>
          <w:szCs w:val="24"/>
          <w:lang w:eastAsia="zh-CN"/>
        </w:rPr>
        <w:t xml:space="preserve">2.5 </w:t>
      </w:r>
      <w:r w:rsidR="00C777E3">
        <w:rPr>
          <w:rFonts w:ascii="Arial" w:eastAsia="SimSun" w:hAnsi="Arial" w:cs="Arial"/>
          <w:sz w:val="24"/>
          <w:szCs w:val="24"/>
          <w:lang w:eastAsia="zh-CN"/>
        </w:rPr>
        <w:tab/>
      </w:r>
      <w:r w:rsidR="00664C50" w:rsidRPr="00D86940">
        <w:rPr>
          <w:rFonts w:ascii="Arial" w:eastAsia="SimSun" w:hAnsi="Arial" w:cs="Arial"/>
          <w:sz w:val="24"/>
          <w:szCs w:val="24"/>
          <w:lang w:eastAsia="zh-CN"/>
        </w:rPr>
        <w:t>Receiver s</w:t>
      </w:r>
      <w:r w:rsidR="00EC6174" w:rsidRPr="00D86940">
        <w:rPr>
          <w:rFonts w:ascii="Arial" w:eastAsia="SimSun" w:hAnsi="Arial" w:cs="Arial"/>
          <w:sz w:val="24"/>
          <w:szCs w:val="24"/>
          <w:lang w:eastAsia="zh-CN"/>
        </w:rPr>
        <w:t xml:space="preserve">purious emissions </w:t>
      </w:r>
    </w:p>
    <w:p w14:paraId="131FCEC5" w14:textId="2F4C7062" w:rsidR="00670901" w:rsidRDefault="00643948" w:rsidP="00651273">
      <w:r>
        <w:t xml:space="preserve">The step frequencies to be used for licensed band (n264) is </w:t>
      </w:r>
      <w:r w:rsidR="00DE22E4">
        <w:t>captured in Table 2.5-1.</w:t>
      </w:r>
    </w:p>
    <w:p w14:paraId="040340C2" w14:textId="4D74C113" w:rsidR="001C34A4" w:rsidRDefault="001C34A4" w:rsidP="001C34A4">
      <w:pPr>
        <w:pStyle w:val="TH"/>
      </w:pPr>
      <w:r>
        <w:t xml:space="preserve">Table 2.5-1: Step frequencies for defining the spurious emission limits 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605"/>
        <w:gridCol w:w="1171"/>
        <w:gridCol w:w="1171"/>
        <w:gridCol w:w="1171"/>
        <w:gridCol w:w="1171"/>
        <w:gridCol w:w="1171"/>
        <w:gridCol w:w="1171"/>
      </w:tblGrid>
      <w:tr w:rsidR="001C34A4" w14:paraId="42A57089" w14:textId="77777777" w:rsidTr="006E1B69">
        <w:trPr>
          <w:cantSplit/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8165D" w14:textId="77777777" w:rsidR="001C34A4" w:rsidRDefault="001C34A4" w:rsidP="006E1B6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Operating band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B6FD" w14:textId="77777777" w:rsidR="001C34A4" w:rsidRDefault="001C34A4" w:rsidP="006E1B6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step,1</w:t>
            </w:r>
            <w:r>
              <w:rPr>
                <w:lang w:eastAsia="en-GB"/>
              </w:rPr>
              <w:br/>
              <w:t>(GHz)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EF382" w14:textId="77777777" w:rsidR="001C34A4" w:rsidRDefault="001C34A4" w:rsidP="006E1B6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step,2</w:t>
            </w:r>
            <w:r>
              <w:rPr>
                <w:lang w:eastAsia="en-GB"/>
              </w:rPr>
              <w:br/>
              <w:t>(GHz)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095C7" w14:textId="77777777" w:rsidR="001C34A4" w:rsidRDefault="001C34A4" w:rsidP="006E1B6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step,3</w:t>
            </w:r>
            <w:r>
              <w:rPr>
                <w:lang w:eastAsia="en-GB"/>
              </w:rPr>
              <w:br/>
              <w:t>(GHz)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E94B5" w14:textId="77777777" w:rsidR="001C34A4" w:rsidRDefault="001C34A4" w:rsidP="006E1B6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step,4</w:t>
            </w:r>
            <w:r>
              <w:rPr>
                <w:lang w:eastAsia="en-GB"/>
              </w:rPr>
              <w:br/>
              <w:t>(GHz)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BE468" w14:textId="77777777" w:rsidR="001C34A4" w:rsidRDefault="001C34A4" w:rsidP="006E1B6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step,5</w:t>
            </w:r>
            <w:r>
              <w:rPr>
                <w:lang w:eastAsia="en-GB"/>
              </w:rPr>
              <w:br/>
              <w:t>(GHz)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64A84" w14:textId="77777777" w:rsidR="001C34A4" w:rsidRDefault="001C34A4" w:rsidP="006E1B6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step,6</w:t>
            </w:r>
            <w:r>
              <w:rPr>
                <w:lang w:eastAsia="en-GB"/>
              </w:rPr>
              <w:br/>
              <w:t>(GHz)</w:t>
            </w:r>
          </w:p>
        </w:tc>
      </w:tr>
      <w:tr w:rsidR="001C34A4" w14:paraId="19864A80" w14:textId="77777777" w:rsidTr="006E1B69">
        <w:trPr>
          <w:cantSplit/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3462" w14:textId="6499EEE8" w:rsidR="001C34A4" w:rsidRDefault="00977417" w:rsidP="006E1B6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[</w:t>
            </w:r>
            <w:r w:rsidR="001C34A4">
              <w:rPr>
                <w:lang w:eastAsia="en-GB"/>
              </w:rPr>
              <w:t>n264</w:t>
            </w:r>
            <w:r>
              <w:rPr>
                <w:lang w:eastAsia="en-GB"/>
              </w:rPr>
              <w:t>]</w:t>
            </w:r>
            <w:r w:rsidR="001C34A4">
              <w:rPr>
                <w:lang w:eastAsia="en-GB"/>
              </w:rPr>
              <w:t xml:space="preserve"> (licen</w:t>
            </w:r>
            <w:r w:rsidR="00670901">
              <w:rPr>
                <w:lang w:eastAsia="en-GB"/>
              </w:rPr>
              <w:t>sed</w:t>
            </w:r>
            <w:r w:rsidR="001C34A4">
              <w:rPr>
                <w:lang w:eastAsia="en-GB"/>
              </w:rPr>
              <w:t xml:space="preserve"> band)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4F79" w14:textId="421E6704" w:rsidR="001C34A4" w:rsidRDefault="00977417" w:rsidP="006E1B6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[</w:t>
            </w:r>
            <w:r w:rsidR="001C34A4">
              <w:rPr>
                <w:lang w:eastAsia="en-GB"/>
              </w:rPr>
              <w:t>46</w:t>
            </w:r>
            <w:r>
              <w:rPr>
                <w:lang w:eastAsia="en-GB"/>
              </w:rPr>
              <w:t>]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8D74" w14:textId="258622E6" w:rsidR="001C34A4" w:rsidRDefault="00977417" w:rsidP="006E1B6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[</w:t>
            </w:r>
            <w:r w:rsidR="001C34A4">
              <w:rPr>
                <w:lang w:eastAsia="en-GB"/>
              </w:rPr>
              <w:t>61</w:t>
            </w:r>
            <w:r>
              <w:rPr>
                <w:lang w:eastAsia="en-GB"/>
              </w:rPr>
              <w:t>]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7354" w14:textId="58A3E291" w:rsidR="001C34A4" w:rsidRDefault="00977417" w:rsidP="006E1B6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[</w:t>
            </w:r>
            <w:r w:rsidR="001C34A4">
              <w:rPr>
                <w:lang w:eastAsia="en-GB"/>
              </w:rPr>
              <w:t>62.5</w:t>
            </w:r>
            <w:r>
              <w:rPr>
                <w:lang w:eastAsia="en-GB"/>
              </w:rPr>
              <w:t>]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55B3" w14:textId="4E512290" w:rsidR="001C34A4" w:rsidRDefault="00977417" w:rsidP="006E1B6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[</w:t>
            </w:r>
            <w:r w:rsidR="001C34A4">
              <w:rPr>
                <w:lang w:eastAsia="en-GB"/>
              </w:rPr>
              <w:t>74.5</w:t>
            </w:r>
            <w:r>
              <w:rPr>
                <w:lang w:eastAsia="en-GB"/>
              </w:rPr>
              <w:t>]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9B5B" w14:textId="558268A8" w:rsidR="001C34A4" w:rsidRDefault="00977417" w:rsidP="006E1B6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[</w:t>
            </w:r>
            <w:r w:rsidR="001C34A4">
              <w:rPr>
                <w:lang w:eastAsia="en-GB"/>
              </w:rPr>
              <w:t>76</w:t>
            </w:r>
            <w:r>
              <w:rPr>
                <w:lang w:eastAsia="en-GB"/>
              </w:rPr>
              <w:t>]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B80A" w14:textId="2121DAC3" w:rsidR="001C34A4" w:rsidRDefault="00977417" w:rsidP="006E1B6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[</w:t>
            </w:r>
            <w:r w:rsidR="001C34A4">
              <w:rPr>
                <w:lang w:eastAsia="en-GB"/>
              </w:rPr>
              <w:t>91</w:t>
            </w:r>
            <w:r>
              <w:rPr>
                <w:lang w:eastAsia="en-GB"/>
              </w:rPr>
              <w:t>]</w:t>
            </w:r>
          </w:p>
        </w:tc>
      </w:tr>
    </w:tbl>
    <w:p w14:paraId="1BB9A62D" w14:textId="751AB872" w:rsidR="00A14F4E" w:rsidRDefault="00C4045E" w:rsidP="00915AF3">
      <w:r>
        <w:br/>
      </w:r>
      <w:r w:rsidR="00977417" w:rsidRPr="00977417">
        <w:t>Introduce requirements for n264 in draft</w:t>
      </w:r>
      <w:r w:rsidR="00161F62">
        <w:t xml:space="preserve"> </w:t>
      </w:r>
      <w:r w:rsidR="00977417" w:rsidRPr="00977417">
        <w:t>CR only if introduction of licensed band is agreed in main session.</w:t>
      </w:r>
    </w:p>
    <w:p w14:paraId="5D20CB97" w14:textId="1A7E895F" w:rsidR="00977417" w:rsidRDefault="00977417" w:rsidP="00915AF3"/>
    <w:p w14:paraId="0368B54B" w14:textId="62FF9F10" w:rsidR="002272D7" w:rsidRDefault="002272D7" w:rsidP="00915AF3"/>
    <w:p w14:paraId="03861816" w14:textId="4A56AD5A" w:rsidR="002272D7" w:rsidRDefault="002272D7" w:rsidP="00915AF3"/>
    <w:p w14:paraId="7A4539B9" w14:textId="197FFF03" w:rsidR="002272D7" w:rsidRDefault="002272D7" w:rsidP="00915AF3"/>
    <w:p w14:paraId="5E66D75A" w14:textId="77777777" w:rsidR="00874613" w:rsidRDefault="00874613" w:rsidP="00915AF3"/>
    <w:p w14:paraId="23DE45B9" w14:textId="77777777" w:rsidR="002272D7" w:rsidRDefault="002272D7" w:rsidP="00915AF3"/>
    <w:p w14:paraId="048F6D8C" w14:textId="667998A8" w:rsidR="005918BB" w:rsidRPr="00D86940" w:rsidRDefault="005918BB" w:rsidP="00915AF3">
      <w:pPr>
        <w:rPr>
          <w:rFonts w:ascii="Arial" w:hAnsi="Arial" w:cs="Arial"/>
          <w:sz w:val="24"/>
          <w:szCs w:val="24"/>
        </w:rPr>
      </w:pPr>
      <w:r w:rsidRPr="00D86940">
        <w:rPr>
          <w:rFonts w:ascii="Arial" w:hAnsi="Arial" w:cs="Arial"/>
          <w:sz w:val="24"/>
          <w:szCs w:val="24"/>
        </w:rPr>
        <w:lastRenderedPageBreak/>
        <w:t xml:space="preserve">2.6 </w:t>
      </w:r>
      <w:r w:rsidR="00906354">
        <w:rPr>
          <w:rFonts w:ascii="Arial" w:hAnsi="Arial" w:cs="Arial"/>
          <w:sz w:val="24"/>
          <w:szCs w:val="24"/>
        </w:rPr>
        <w:tab/>
      </w:r>
      <w:r w:rsidRPr="00D86940">
        <w:rPr>
          <w:rFonts w:ascii="Arial" w:hAnsi="Arial" w:cs="Arial"/>
          <w:sz w:val="24"/>
          <w:szCs w:val="24"/>
        </w:rPr>
        <w:t>Receiver intermodulation</w:t>
      </w:r>
    </w:p>
    <w:p w14:paraId="4253B7CB" w14:textId="53C06816" w:rsidR="005918BB" w:rsidRDefault="00E21E1E" w:rsidP="00915AF3">
      <w:r>
        <w:t>Define the modulated interfering signal type for receiver intermodulation requirement as 100 MHz DFT-s-OFDM NR signal, 120 kHz SCS, 64 RBs</w:t>
      </w:r>
      <w:r w:rsidR="002A2914">
        <w:t>.</w:t>
      </w:r>
    </w:p>
    <w:p w14:paraId="7D70A1DB" w14:textId="2EA5B516" w:rsidR="00906354" w:rsidRDefault="00977417" w:rsidP="00915AF3">
      <w:r>
        <w:rPr>
          <w:rFonts w:eastAsia="SimSun"/>
          <w:szCs w:val="24"/>
          <w:lang w:eastAsia="zh-CN"/>
        </w:rPr>
        <w:t xml:space="preserve">FFS on </w:t>
      </w:r>
      <w:r w:rsidRPr="00977417">
        <w:rPr>
          <w:rFonts w:eastAsia="SimSun"/>
          <w:szCs w:val="24"/>
          <w:lang w:eastAsia="zh-CN"/>
        </w:rPr>
        <w:t>defin</w:t>
      </w:r>
      <w:r>
        <w:rPr>
          <w:rFonts w:eastAsia="SimSun"/>
          <w:szCs w:val="24"/>
          <w:lang w:eastAsia="zh-CN"/>
        </w:rPr>
        <w:t>ing</w:t>
      </w:r>
      <w:r w:rsidRPr="00977417">
        <w:rPr>
          <w:rFonts w:eastAsia="SimSun"/>
          <w:szCs w:val="24"/>
          <w:lang w:eastAsia="zh-CN"/>
        </w:rPr>
        <w:t xml:space="preserve"> </w:t>
      </w:r>
      <w:r>
        <w:t>the modulated interfering signal type for receiver intermodulation requirement as 400 MHz DFT-s-OFDM NR signal</w:t>
      </w:r>
      <w:r>
        <w:rPr>
          <w:rFonts w:eastAsia="SimSun"/>
          <w:szCs w:val="24"/>
          <w:lang w:eastAsia="zh-CN"/>
        </w:rPr>
        <w:t>.</w:t>
      </w:r>
    </w:p>
    <w:p w14:paraId="51B48CE9" w14:textId="3B2E43E4" w:rsidR="003877AE" w:rsidRPr="00ED6C2B" w:rsidRDefault="003877AE" w:rsidP="003877AE">
      <w:pPr>
        <w:pStyle w:val="TH"/>
      </w:pPr>
      <w:r w:rsidRPr="00335F02">
        <w:t xml:space="preserve">Table </w:t>
      </w:r>
      <w:r w:rsidR="00343D20" w:rsidRPr="00ED6C2B">
        <w:t>2.6</w:t>
      </w:r>
      <w:r w:rsidRPr="00ED6C2B">
        <w:t>-</w:t>
      </w:r>
      <w:r w:rsidR="002272D7" w:rsidRPr="00ED6C2B">
        <w:t>1</w:t>
      </w:r>
      <w:r w:rsidRPr="00ED6C2B">
        <w:t>: Interfering signals for intermodulation requirement</w:t>
      </w:r>
    </w:p>
    <w:tbl>
      <w:tblPr>
        <w:tblW w:w="103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7"/>
        <w:gridCol w:w="1807"/>
        <w:gridCol w:w="3686"/>
        <w:gridCol w:w="3084"/>
      </w:tblGrid>
      <w:tr w:rsidR="003877AE" w:rsidRPr="00ED6C2B" w14:paraId="763F0C14" w14:textId="77777777" w:rsidTr="00581395">
        <w:trPr>
          <w:cantSplit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A97A" w14:textId="77777777" w:rsidR="003877AE" w:rsidRPr="00760201" w:rsidRDefault="003877AE" w:rsidP="00581395">
            <w:pPr>
              <w:pStyle w:val="TAH"/>
              <w:rPr>
                <w:rFonts w:cs="Arial"/>
                <w:lang w:eastAsia="ja-JP"/>
              </w:rPr>
            </w:pPr>
            <w:r w:rsidRPr="00760201">
              <w:t>Frequency Range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7732" w14:textId="77777777" w:rsidR="003877AE" w:rsidRPr="00760201" w:rsidRDefault="003877AE" w:rsidP="00581395">
            <w:pPr>
              <w:pStyle w:val="TAH"/>
            </w:pPr>
            <w:r w:rsidRPr="00760201">
              <w:rPr>
                <w:rFonts w:cs="Arial"/>
                <w:lang w:eastAsia="ja-JP"/>
              </w:rPr>
              <w:t>BS channel bandwidth</w:t>
            </w:r>
            <w:r w:rsidRPr="00335F02">
              <w:rPr>
                <w:rFonts w:cs="Arial"/>
                <w:lang w:eastAsia="ja-JP"/>
              </w:rPr>
              <w:t xml:space="preserve"> of the </w:t>
            </w:r>
            <w:r w:rsidRPr="00760201">
              <w:rPr>
                <w:rFonts w:cs="Arial"/>
                <w:lang w:eastAsia="ja-JP"/>
              </w:rPr>
              <w:t>lowest/highest carrier</w:t>
            </w:r>
            <w:r w:rsidRPr="00335F02">
              <w:rPr>
                <w:rFonts w:cs="Arial"/>
                <w:lang w:eastAsia="ja-JP"/>
              </w:rPr>
              <w:t xml:space="preserve"> received (MHz)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BD1D" w14:textId="77777777" w:rsidR="003877AE" w:rsidRPr="00760201" w:rsidRDefault="003877AE" w:rsidP="00581395">
            <w:pPr>
              <w:pStyle w:val="TAH"/>
            </w:pPr>
            <w:r w:rsidRPr="00760201">
              <w:t xml:space="preserve">Interfering signal centre frequency offset from the </w:t>
            </w:r>
            <w:r w:rsidRPr="00760201">
              <w:rPr>
                <w:rFonts w:eastAsia="SimSun" w:cs="Arial"/>
              </w:rPr>
              <w:t>lower/upper</w:t>
            </w:r>
            <w:r w:rsidRPr="00ED6C2B">
              <w:t xml:space="preserve"> </w:t>
            </w:r>
            <w:r w:rsidRPr="00760201">
              <w:t>Base Station RF Bandwidth edge</w:t>
            </w:r>
            <w:r w:rsidRPr="00335F02">
              <w:t xml:space="preserve"> (MHz)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D66E" w14:textId="77777777" w:rsidR="003877AE" w:rsidRPr="00ED6C2B" w:rsidRDefault="003877AE" w:rsidP="00581395">
            <w:pPr>
              <w:pStyle w:val="TAH"/>
            </w:pPr>
            <w:r w:rsidRPr="00ED6C2B">
              <w:t>Type of interfering signal</w:t>
            </w:r>
          </w:p>
        </w:tc>
      </w:tr>
      <w:tr w:rsidR="003877AE" w:rsidRPr="00ED6C2B" w14:paraId="7B0FA484" w14:textId="77777777" w:rsidTr="00581395">
        <w:trPr>
          <w:cantSplit/>
          <w:jc w:val="center"/>
        </w:trPr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BF5E76" w14:textId="77777777" w:rsidR="003877AE" w:rsidRPr="00ED6C2B" w:rsidRDefault="003877AE" w:rsidP="00581395">
            <w:pPr>
              <w:pStyle w:val="TAC"/>
            </w:pPr>
            <w:r w:rsidRPr="00ED6C2B">
              <w:rPr>
                <w:rFonts w:eastAsia="SimSun" w:hint="eastAsia"/>
                <w:lang w:val="en-US" w:eastAsia="zh-CN"/>
              </w:rPr>
              <w:t>FR2-1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97D72B" w14:textId="77777777" w:rsidR="003877AE" w:rsidRPr="00ED6C2B" w:rsidRDefault="003877AE" w:rsidP="00581395">
            <w:pPr>
              <w:pStyle w:val="TAC"/>
            </w:pPr>
            <w:r w:rsidRPr="00ED6C2B">
              <w:rPr>
                <w:lang w:val="sv-SE"/>
              </w:rPr>
              <w:t>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661AB" w14:textId="77777777" w:rsidR="003877AE" w:rsidRPr="00ED6C2B" w:rsidRDefault="003877AE" w:rsidP="00581395">
            <w:pPr>
              <w:pStyle w:val="TAC"/>
            </w:pPr>
            <w:r w:rsidRPr="00ED6C2B">
              <w:t>±7.5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96D0" w14:textId="77777777" w:rsidR="003877AE" w:rsidRPr="00ED6C2B" w:rsidRDefault="003877AE" w:rsidP="00581395">
            <w:pPr>
              <w:pStyle w:val="TAC"/>
            </w:pPr>
            <w:r w:rsidRPr="00ED6C2B">
              <w:t>CW</w:t>
            </w:r>
          </w:p>
        </w:tc>
      </w:tr>
      <w:tr w:rsidR="003877AE" w:rsidRPr="00ED6C2B" w14:paraId="25715193" w14:textId="77777777" w:rsidTr="00581395">
        <w:trPr>
          <w:cantSplit/>
          <w:jc w:val="center"/>
        </w:trPr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75EEE" w14:textId="77777777" w:rsidR="003877AE" w:rsidRPr="00ED6C2B" w:rsidRDefault="003877AE" w:rsidP="00581395">
            <w:pPr>
              <w:pStyle w:val="TAC"/>
            </w:pP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1976B" w14:textId="77777777" w:rsidR="003877AE" w:rsidRPr="00ED6C2B" w:rsidRDefault="003877AE" w:rsidP="00581395">
            <w:pPr>
              <w:pStyle w:val="TAC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BE3C" w14:textId="77777777" w:rsidR="003877AE" w:rsidRPr="00ED6C2B" w:rsidRDefault="003877AE" w:rsidP="00581395">
            <w:pPr>
              <w:pStyle w:val="TAC"/>
            </w:pPr>
            <w:r w:rsidRPr="00ED6C2B">
              <w:t>±40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DFE3" w14:textId="77777777" w:rsidR="003877AE" w:rsidRPr="00ED6C2B" w:rsidRDefault="003877AE" w:rsidP="00581395">
            <w:pPr>
              <w:pStyle w:val="TAC"/>
            </w:pPr>
            <w:r w:rsidRPr="00ED6C2B">
              <w:t xml:space="preserve">50MHz </w:t>
            </w:r>
            <w:r w:rsidRPr="00ED6C2B">
              <w:rPr>
                <w:lang w:val="en-US"/>
              </w:rPr>
              <w:t xml:space="preserve">DFT-s-OFDM </w:t>
            </w:r>
            <w:r w:rsidRPr="00ED6C2B">
              <w:t>NR signal</w:t>
            </w:r>
          </w:p>
          <w:p w14:paraId="26C9C402" w14:textId="77777777" w:rsidR="003877AE" w:rsidRPr="00ED6C2B" w:rsidRDefault="003877AE" w:rsidP="00581395">
            <w:pPr>
              <w:pStyle w:val="TAC"/>
            </w:pPr>
            <w:r w:rsidRPr="00ED6C2B">
              <w:t>(Note 1)</w:t>
            </w:r>
          </w:p>
        </w:tc>
      </w:tr>
      <w:tr w:rsidR="003877AE" w:rsidRPr="00ED6C2B" w14:paraId="356DEC79" w14:textId="77777777" w:rsidTr="00581395">
        <w:trPr>
          <w:cantSplit/>
          <w:jc w:val="center"/>
        </w:trPr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534DDF" w14:textId="77777777" w:rsidR="003877AE" w:rsidRPr="00ED6C2B" w:rsidRDefault="003877AE" w:rsidP="00581395">
            <w:pPr>
              <w:pStyle w:val="TAC"/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F12D8" w14:textId="77777777" w:rsidR="003877AE" w:rsidRPr="00ED6C2B" w:rsidRDefault="003877AE" w:rsidP="00581395">
            <w:pPr>
              <w:pStyle w:val="TAC"/>
            </w:pPr>
            <w:r w:rsidRPr="00ED6C2B">
              <w:t>100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2B01B" w14:textId="77777777" w:rsidR="003877AE" w:rsidRPr="00ED6C2B" w:rsidRDefault="003877AE" w:rsidP="00581395">
            <w:pPr>
              <w:pStyle w:val="TAC"/>
            </w:pPr>
            <w:r w:rsidRPr="00ED6C2B">
              <w:t>±6.88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A1CC" w14:textId="77777777" w:rsidR="003877AE" w:rsidRPr="00ED6C2B" w:rsidRDefault="003877AE" w:rsidP="00581395">
            <w:pPr>
              <w:pStyle w:val="TAC"/>
            </w:pPr>
            <w:r w:rsidRPr="00ED6C2B">
              <w:t>CW</w:t>
            </w:r>
          </w:p>
        </w:tc>
      </w:tr>
      <w:tr w:rsidR="003877AE" w:rsidRPr="00ED6C2B" w14:paraId="73E27F3C" w14:textId="77777777" w:rsidTr="00581395">
        <w:trPr>
          <w:cantSplit/>
          <w:jc w:val="center"/>
        </w:trPr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59DDF" w14:textId="77777777" w:rsidR="003877AE" w:rsidRPr="00ED6C2B" w:rsidRDefault="003877AE" w:rsidP="00581395">
            <w:pPr>
              <w:pStyle w:val="TAC"/>
            </w:pP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64B87" w14:textId="77777777" w:rsidR="003877AE" w:rsidRPr="00ED6C2B" w:rsidRDefault="003877AE" w:rsidP="00581395">
            <w:pPr>
              <w:pStyle w:val="TAC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C59E0" w14:textId="77777777" w:rsidR="003877AE" w:rsidRPr="00ED6C2B" w:rsidRDefault="003877AE" w:rsidP="00581395">
            <w:pPr>
              <w:pStyle w:val="TAC"/>
            </w:pPr>
            <w:r w:rsidRPr="00ED6C2B">
              <w:t>±40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CC6E" w14:textId="77777777" w:rsidR="003877AE" w:rsidRPr="00ED6C2B" w:rsidRDefault="003877AE" w:rsidP="00581395">
            <w:pPr>
              <w:pStyle w:val="TAC"/>
            </w:pPr>
            <w:r w:rsidRPr="00ED6C2B">
              <w:t xml:space="preserve">50MHz </w:t>
            </w:r>
            <w:r w:rsidRPr="00ED6C2B">
              <w:rPr>
                <w:lang w:val="en-US"/>
              </w:rPr>
              <w:t xml:space="preserve">DFT-s-OFDM </w:t>
            </w:r>
            <w:r w:rsidRPr="00ED6C2B">
              <w:t>NR signal</w:t>
            </w:r>
          </w:p>
          <w:p w14:paraId="5E1F5A92" w14:textId="77777777" w:rsidR="003877AE" w:rsidRPr="00ED6C2B" w:rsidRDefault="003877AE" w:rsidP="00581395">
            <w:pPr>
              <w:pStyle w:val="TAC"/>
            </w:pPr>
            <w:r w:rsidRPr="00ED6C2B">
              <w:t>(Note 1)</w:t>
            </w:r>
          </w:p>
        </w:tc>
      </w:tr>
      <w:tr w:rsidR="003877AE" w:rsidRPr="00ED6C2B" w14:paraId="5D0855A9" w14:textId="77777777" w:rsidTr="00581395">
        <w:trPr>
          <w:cantSplit/>
          <w:jc w:val="center"/>
        </w:trPr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3805B9" w14:textId="77777777" w:rsidR="003877AE" w:rsidRPr="00ED6C2B" w:rsidRDefault="003877AE" w:rsidP="00581395">
            <w:pPr>
              <w:pStyle w:val="TAC"/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07DD3" w14:textId="77777777" w:rsidR="003877AE" w:rsidRPr="00ED6C2B" w:rsidRDefault="003877AE" w:rsidP="00581395">
            <w:pPr>
              <w:pStyle w:val="TAC"/>
            </w:pPr>
            <w:r w:rsidRPr="00ED6C2B">
              <w:t>200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C58A" w14:textId="77777777" w:rsidR="003877AE" w:rsidRPr="00ED6C2B" w:rsidRDefault="003877AE" w:rsidP="00581395">
            <w:pPr>
              <w:pStyle w:val="TAC"/>
            </w:pPr>
            <w:r w:rsidRPr="00ED6C2B">
              <w:t>±5.64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40AF" w14:textId="77777777" w:rsidR="003877AE" w:rsidRPr="00ED6C2B" w:rsidRDefault="003877AE" w:rsidP="00581395">
            <w:pPr>
              <w:pStyle w:val="TAC"/>
            </w:pPr>
            <w:r w:rsidRPr="00ED6C2B">
              <w:t>CW</w:t>
            </w:r>
          </w:p>
        </w:tc>
      </w:tr>
      <w:tr w:rsidR="003877AE" w:rsidRPr="00ED6C2B" w14:paraId="3FE9D23B" w14:textId="77777777" w:rsidTr="00581395">
        <w:trPr>
          <w:cantSplit/>
          <w:jc w:val="center"/>
        </w:trPr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B174D" w14:textId="77777777" w:rsidR="003877AE" w:rsidRPr="00ED6C2B" w:rsidRDefault="003877AE" w:rsidP="00581395">
            <w:pPr>
              <w:pStyle w:val="TAC"/>
            </w:pP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9B5D2" w14:textId="77777777" w:rsidR="003877AE" w:rsidRPr="00ED6C2B" w:rsidRDefault="003877AE" w:rsidP="00581395">
            <w:pPr>
              <w:pStyle w:val="TAC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112C1" w14:textId="77777777" w:rsidR="003877AE" w:rsidRPr="00ED6C2B" w:rsidRDefault="003877AE" w:rsidP="00581395">
            <w:pPr>
              <w:pStyle w:val="TAC"/>
            </w:pPr>
            <w:r w:rsidRPr="00ED6C2B">
              <w:t>±40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4B4F" w14:textId="77777777" w:rsidR="003877AE" w:rsidRPr="00ED6C2B" w:rsidRDefault="003877AE" w:rsidP="00581395">
            <w:pPr>
              <w:pStyle w:val="TAC"/>
            </w:pPr>
            <w:r w:rsidRPr="00ED6C2B">
              <w:t xml:space="preserve">50MHz </w:t>
            </w:r>
            <w:r w:rsidRPr="00ED6C2B">
              <w:rPr>
                <w:lang w:val="en-US"/>
              </w:rPr>
              <w:t xml:space="preserve">DFT-s-OFDM </w:t>
            </w:r>
            <w:r w:rsidRPr="00ED6C2B">
              <w:t>NR signal</w:t>
            </w:r>
          </w:p>
          <w:p w14:paraId="335ADD55" w14:textId="77777777" w:rsidR="003877AE" w:rsidRPr="00ED6C2B" w:rsidRDefault="003877AE" w:rsidP="00581395">
            <w:pPr>
              <w:pStyle w:val="TAC"/>
            </w:pPr>
            <w:r w:rsidRPr="00ED6C2B">
              <w:t>(Note 1)</w:t>
            </w:r>
          </w:p>
        </w:tc>
      </w:tr>
      <w:tr w:rsidR="003877AE" w:rsidRPr="00ED6C2B" w14:paraId="28542744" w14:textId="77777777" w:rsidTr="00581395">
        <w:trPr>
          <w:cantSplit/>
          <w:jc w:val="center"/>
        </w:trPr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2FECC" w14:textId="77777777" w:rsidR="003877AE" w:rsidRPr="00ED6C2B" w:rsidRDefault="003877AE" w:rsidP="00581395">
            <w:pPr>
              <w:pStyle w:val="TAC"/>
              <w:rPr>
                <w:lang w:val="sv-SE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659806" w14:textId="77777777" w:rsidR="003877AE" w:rsidRPr="00ED6C2B" w:rsidRDefault="003877AE" w:rsidP="00581395">
            <w:pPr>
              <w:pStyle w:val="TAC"/>
            </w:pPr>
            <w:r w:rsidRPr="00ED6C2B">
              <w:rPr>
                <w:lang w:val="sv-SE"/>
              </w:rPr>
              <w:t>400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5F5B1" w14:textId="77777777" w:rsidR="003877AE" w:rsidRPr="00ED6C2B" w:rsidRDefault="003877AE" w:rsidP="00581395">
            <w:pPr>
              <w:pStyle w:val="TAC"/>
            </w:pPr>
            <w:r w:rsidRPr="00ED6C2B">
              <w:t>±6.02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8D7F" w14:textId="77777777" w:rsidR="003877AE" w:rsidRPr="00ED6C2B" w:rsidRDefault="003877AE" w:rsidP="00581395">
            <w:pPr>
              <w:pStyle w:val="TAC"/>
            </w:pPr>
            <w:r w:rsidRPr="00ED6C2B">
              <w:t>CW</w:t>
            </w:r>
          </w:p>
        </w:tc>
      </w:tr>
      <w:tr w:rsidR="003877AE" w:rsidRPr="00ED6C2B" w14:paraId="0721E425" w14:textId="77777777" w:rsidTr="00581395">
        <w:trPr>
          <w:cantSplit/>
          <w:jc w:val="center"/>
        </w:trPr>
        <w:tc>
          <w:tcPr>
            <w:tcW w:w="1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32548" w14:textId="77777777" w:rsidR="003877AE" w:rsidRPr="00ED6C2B" w:rsidRDefault="003877AE" w:rsidP="00581395">
            <w:pPr>
              <w:pStyle w:val="TAC"/>
            </w:pP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A233B" w14:textId="77777777" w:rsidR="003877AE" w:rsidRPr="00ED6C2B" w:rsidRDefault="003877AE" w:rsidP="00581395">
            <w:pPr>
              <w:pStyle w:val="TAC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673BC" w14:textId="77777777" w:rsidR="003877AE" w:rsidRPr="00ED6C2B" w:rsidRDefault="003877AE" w:rsidP="00581395">
            <w:pPr>
              <w:pStyle w:val="TAC"/>
            </w:pPr>
            <w:r w:rsidRPr="00ED6C2B">
              <w:t>±45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E350" w14:textId="77777777" w:rsidR="003877AE" w:rsidRPr="00ED6C2B" w:rsidRDefault="003877AE" w:rsidP="00581395">
            <w:pPr>
              <w:pStyle w:val="TAC"/>
            </w:pPr>
            <w:r w:rsidRPr="00ED6C2B">
              <w:t xml:space="preserve">50MHz </w:t>
            </w:r>
            <w:r w:rsidRPr="00ED6C2B">
              <w:rPr>
                <w:lang w:val="en-US"/>
              </w:rPr>
              <w:t xml:space="preserve">DFT-s-OFDM </w:t>
            </w:r>
            <w:r w:rsidRPr="00ED6C2B">
              <w:t>NR signal</w:t>
            </w:r>
          </w:p>
          <w:p w14:paraId="2877631C" w14:textId="77777777" w:rsidR="003877AE" w:rsidRPr="00ED6C2B" w:rsidRDefault="003877AE" w:rsidP="00581395">
            <w:pPr>
              <w:pStyle w:val="TAC"/>
            </w:pPr>
            <w:r w:rsidRPr="00ED6C2B">
              <w:t>(Note 1)</w:t>
            </w:r>
          </w:p>
        </w:tc>
      </w:tr>
      <w:tr w:rsidR="003877AE" w:rsidRPr="00ED6C2B" w14:paraId="3C854554" w14:textId="77777777" w:rsidTr="00581395">
        <w:trPr>
          <w:cantSplit/>
          <w:jc w:val="center"/>
        </w:trPr>
        <w:tc>
          <w:tcPr>
            <w:tcW w:w="18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A110B" w14:textId="77777777" w:rsidR="003877AE" w:rsidRPr="00ED6C2B" w:rsidRDefault="003877AE" w:rsidP="00581395">
            <w:pPr>
              <w:pStyle w:val="TAC"/>
              <w:rPr>
                <w:lang w:val="en-US"/>
              </w:rPr>
            </w:pPr>
            <w:r w:rsidRPr="00ED6C2B">
              <w:rPr>
                <w:rFonts w:eastAsia="SimSun" w:hint="eastAsia"/>
                <w:lang w:val="en-US" w:eastAsia="zh-CN"/>
              </w:rPr>
              <w:t>FR2-2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ACB646" w14:textId="77777777" w:rsidR="003877AE" w:rsidRPr="00ED6C2B" w:rsidRDefault="003877AE" w:rsidP="00581395">
            <w:pPr>
              <w:pStyle w:val="TAC"/>
              <w:rPr>
                <w:rFonts w:eastAsia="SimSun"/>
                <w:lang w:val="en-US" w:eastAsia="zh-CN"/>
              </w:rPr>
            </w:pPr>
            <w:r w:rsidRPr="00ED6C2B">
              <w:rPr>
                <w:rFonts w:eastAsia="SimSun" w:hint="eastAsia"/>
                <w:lang w:val="en-US" w:eastAsia="zh-CN"/>
              </w:rPr>
              <w:t>100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98F1E" w14:textId="77777777" w:rsidR="003877AE" w:rsidRPr="00ED6C2B" w:rsidRDefault="003877AE" w:rsidP="00581395">
            <w:pPr>
              <w:pStyle w:val="TAC"/>
              <w:rPr>
                <w:rFonts w:eastAsia="SimSun"/>
                <w:lang w:val="en-US" w:eastAsia="zh-CN"/>
              </w:rPr>
            </w:pPr>
            <w:r w:rsidRPr="00ED6C2B">
              <w:rPr>
                <w:rFonts w:eastAsia="SimSun" w:hint="eastAsia"/>
                <w:lang w:val="en-US" w:eastAsia="zh-CN"/>
              </w:rPr>
              <w:t>[</w:t>
            </w:r>
            <w:r w:rsidRPr="00ED6C2B">
              <w:t>±7.5</w:t>
            </w:r>
            <w:r w:rsidRPr="00ED6C2B">
              <w:rPr>
                <w:rFonts w:eastAsia="SimSun" w:hint="eastAsia"/>
                <w:lang w:val="en-US" w:eastAsia="zh-CN"/>
              </w:rPr>
              <w:t>]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5D1F" w14:textId="77777777" w:rsidR="003877AE" w:rsidRPr="00ED6C2B" w:rsidRDefault="003877AE" w:rsidP="00581395">
            <w:pPr>
              <w:pStyle w:val="TAC"/>
            </w:pPr>
            <w:r w:rsidRPr="00ED6C2B">
              <w:t>CW</w:t>
            </w:r>
          </w:p>
        </w:tc>
      </w:tr>
      <w:tr w:rsidR="003877AE" w:rsidRPr="00ED6C2B" w14:paraId="42EE6D12" w14:textId="77777777" w:rsidTr="00581395">
        <w:trPr>
          <w:cantSplit/>
          <w:trHeight w:val="149"/>
          <w:jc w:val="center"/>
        </w:trPr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183E7" w14:textId="77777777" w:rsidR="003877AE" w:rsidRPr="00ED6C2B" w:rsidRDefault="003877AE" w:rsidP="00581395">
            <w:pPr>
              <w:pStyle w:val="TAC"/>
            </w:pP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E0D56" w14:textId="77777777" w:rsidR="003877AE" w:rsidRPr="00ED6C2B" w:rsidRDefault="003877AE" w:rsidP="00581395">
            <w:pPr>
              <w:pStyle w:val="TAC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25C9B" w14:textId="77777777" w:rsidR="003877AE" w:rsidRPr="00ED6C2B" w:rsidRDefault="003877AE" w:rsidP="00581395">
            <w:pPr>
              <w:pStyle w:val="TAC"/>
              <w:rPr>
                <w:lang w:val="en-US"/>
              </w:rPr>
            </w:pPr>
            <w:r w:rsidRPr="00ED6C2B">
              <w:rPr>
                <w:rFonts w:eastAsia="SimSun" w:hint="eastAsia"/>
                <w:lang w:val="en-US" w:eastAsia="zh-CN"/>
              </w:rPr>
              <w:t>[</w:t>
            </w:r>
            <w:r w:rsidRPr="00ED6C2B">
              <w:t>±</w:t>
            </w:r>
            <w:r w:rsidRPr="00ED6C2B">
              <w:rPr>
                <w:lang w:val="en-US" w:eastAsia="zh-CN"/>
              </w:rPr>
              <w:t>65</w:t>
            </w:r>
            <w:r w:rsidRPr="00ED6C2B">
              <w:rPr>
                <w:rFonts w:hint="eastAsia"/>
                <w:lang w:val="en-US" w:eastAsia="zh-CN"/>
              </w:rPr>
              <w:t>]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8146" w14:textId="77777777" w:rsidR="003877AE" w:rsidRPr="00ED6C2B" w:rsidRDefault="003877AE" w:rsidP="00581395">
            <w:pPr>
              <w:pStyle w:val="TAC"/>
            </w:pPr>
            <w:r w:rsidRPr="00ED6C2B">
              <w:rPr>
                <w:rFonts w:eastAsia="SimSun" w:hint="eastAsia"/>
                <w:lang w:val="en-US" w:eastAsia="zh-CN"/>
              </w:rPr>
              <w:t>10</w:t>
            </w:r>
            <w:r w:rsidRPr="00ED6C2B">
              <w:t xml:space="preserve">0MHz </w:t>
            </w:r>
            <w:r w:rsidRPr="00ED6C2B">
              <w:rPr>
                <w:lang w:val="en-US"/>
              </w:rPr>
              <w:t xml:space="preserve">DFT-s-OFDM </w:t>
            </w:r>
            <w:r w:rsidRPr="00ED6C2B">
              <w:t>NR signal</w:t>
            </w:r>
          </w:p>
          <w:p w14:paraId="6A972189" w14:textId="77777777" w:rsidR="003877AE" w:rsidRPr="00ED6C2B" w:rsidRDefault="003877AE" w:rsidP="00581395">
            <w:pPr>
              <w:pStyle w:val="TAC"/>
            </w:pPr>
            <w:r w:rsidRPr="00ED6C2B">
              <w:t xml:space="preserve">(Note </w:t>
            </w:r>
            <w:r w:rsidRPr="00ED6C2B">
              <w:rPr>
                <w:rFonts w:eastAsia="SimSun"/>
                <w:lang w:val="en-US" w:eastAsia="zh-CN"/>
              </w:rPr>
              <w:t>2</w:t>
            </w:r>
            <w:r w:rsidRPr="00ED6C2B">
              <w:t>)</w:t>
            </w:r>
          </w:p>
        </w:tc>
      </w:tr>
      <w:tr w:rsidR="003877AE" w:rsidRPr="00ED6C2B" w14:paraId="60A48C5E" w14:textId="77777777" w:rsidTr="00581395">
        <w:trPr>
          <w:cantSplit/>
          <w:jc w:val="center"/>
        </w:trPr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DB1F62" w14:textId="77777777" w:rsidR="003877AE" w:rsidRPr="00ED6C2B" w:rsidRDefault="003877AE" w:rsidP="00581395">
            <w:pPr>
              <w:pStyle w:val="TAC"/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FD642" w14:textId="77777777" w:rsidR="003877AE" w:rsidRPr="00ED6C2B" w:rsidRDefault="003877AE" w:rsidP="00581395">
            <w:pPr>
              <w:pStyle w:val="TAC"/>
              <w:rPr>
                <w:rFonts w:eastAsia="SimSun"/>
                <w:lang w:val="en-US" w:eastAsia="zh-CN"/>
              </w:rPr>
            </w:pPr>
            <w:r w:rsidRPr="00ED6C2B">
              <w:rPr>
                <w:rFonts w:eastAsia="SimSun" w:hint="eastAsia"/>
                <w:lang w:val="en-US" w:eastAsia="zh-CN"/>
              </w:rPr>
              <w:t>400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6BC8" w14:textId="77777777" w:rsidR="003877AE" w:rsidRPr="00ED6C2B" w:rsidRDefault="003877AE" w:rsidP="00581395">
            <w:pPr>
              <w:pStyle w:val="TAC"/>
              <w:rPr>
                <w:rFonts w:eastAsia="SimSun"/>
                <w:lang w:val="en-US" w:eastAsia="zh-CN"/>
              </w:rPr>
            </w:pPr>
            <w:r w:rsidRPr="00ED6C2B">
              <w:rPr>
                <w:rFonts w:eastAsia="SimSun" w:hint="eastAsia"/>
                <w:lang w:val="en-US" w:eastAsia="zh-CN"/>
              </w:rPr>
              <w:t>[</w:t>
            </w:r>
            <w:r w:rsidRPr="00ED6C2B">
              <w:t>±</w:t>
            </w:r>
            <w:r w:rsidRPr="00ED6C2B">
              <w:rPr>
                <w:rFonts w:eastAsia="SimSun" w:hint="eastAsia"/>
                <w:lang w:val="en-US" w:eastAsia="zh-CN"/>
              </w:rPr>
              <w:t>6</w:t>
            </w:r>
            <w:r w:rsidRPr="00ED6C2B">
              <w:t>.</w:t>
            </w:r>
            <w:r w:rsidRPr="00ED6C2B">
              <w:rPr>
                <w:rFonts w:eastAsia="SimSun" w:hint="eastAsia"/>
                <w:lang w:val="en-US" w:eastAsia="zh-CN"/>
              </w:rPr>
              <w:t>28]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AE45" w14:textId="77777777" w:rsidR="003877AE" w:rsidRPr="00ED6C2B" w:rsidRDefault="003877AE" w:rsidP="00581395">
            <w:pPr>
              <w:pStyle w:val="TAC"/>
            </w:pPr>
            <w:r w:rsidRPr="00ED6C2B">
              <w:t>CW</w:t>
            </w:r>
          </w:p>
        </w:tc>
      </w:tr>
      <w:tr w:rsidR="003877AE" w:rsidRPr="00ED6C2B" w14:paraId="32F3250A" w14:textId="77777777" w:rsidTr="00581395">
        <w:trPr>
          <w:cantSplit/>
          <w:jc w:val="center"/>
        </w:trPr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9E35E" w14:textId="77777777" w:rsidR="003877AE" w:rsidRPr="00ED6C2B" w:rsidRDefault="003877AE" w:rsidP="00581395">
            <w:pPr>
              <w:pStyle w:val="TAC"/>
            </w:pP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523B" w14:textId="77777777" w:rsidR="003877AE" w:rsidRPr="00ED6C2B" w:rsidRDefault="003877AE" w:rsidP="00581395">
            <w:pPr>
              <w:pStyle w:val="TAC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8D68" w14:textId="77777777" w:rsidR="003877AE" w:rsidRPr="00ED6C2B" w:rsidRDefault="003877AE" w:rsidP="00581395">
            <w:pPr>
              <w:pStyle w:val="TAC"/>
              <w:rPr>
                <w:rFonts w:eastAsia="SimSun"/>
                <w:lang w:val="en-US" w:eastAsia="zh-CN"/>
              </w:rPr>
            </w:pPr>
            <w:r w:rsidRPr="00ED6C2B">
              <w:rPr>
                <w:rFonts w:eastAsia="SimSun" w:hint="eastAsia"/>
                <w:lang w:val="en-US" w:eastAsia="zh-CN"/>
              </w:rPr>
              <w:t>[</w:t>
            </w:r>
            <w:r w:rsidRPr="00ED6C2B">
              <w:t>±</w:t>
            </w:r>
            <w:r w:rsidRPr="00ED6C2B">
              <w:rPr>
                <w:rFonts w:eastAsia="SimSun" w:hint="eastAsia"/>
                <w:lang w:val="en-US" w:eastAsia="zh-CN"/>
              </w:rPr>
              <w:t>70]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9ECE" w14:textId="77777777" w:rsidR="003877AE" w:rsidRPr="00ED6C2B" w:rsidRDefault="003877AE" w:rsidP="00581395">
            <w:pPr>
              <w:pStyle w:val="TAC"/>
            </w:pPr>
            <w:r w:rsidRPr="00ED6C2B">
              <w:rPr>
                <w:rFonts w:eastAsia="SimSun" w:hint="eastAsia"/>
                <w:lang w:val="en-US" w:eastAsia="zh-CN"/>
              </w:rPr>
              <w:t>10</w:t>
            </w:r>
            <w:r w:rsidRPr="00ED6C2B">
              <w:t xml:space="preserve">0MHz </w:t>
            </w:r>
            <w:r w:rsidRPr="00ED6C2B">
              <w:rPr>
                <w:lang w:val="en-US"/>
              </w:rPr>
              <w:t xml:space="preserve">DFT-s-OFDM </w:t>
            </w:r>
            <w:r w:rsidRPr="00ED6C2B">
              <w:t>NR signal</w:t>
            </w:r>
          </w:p>
          <w:p w14:paraId="592D1E60" w14:textId="77777777" w:rsidR="003877AE" w:rsidRPr="00ED6C2B" w:rsidRDefault="003877AE" w:rsidP="00581395">
            <w:pPr>
              <w:pStyle w:val="TAC"/>
            </w:pPr>
            <w:r w:rsidRPr="00ED6C2B">
              <w:t xml:space="preserve">(Note </w:t>
            </w:r>
            <w:r w:rsidRPr="00ED6C2B">
              <w:rPr>
                <w:rFonts w:eastAsia="SimSun"/>
                <w:lang w:val="en-US" w:eastAsia="zh-CN"/>
              </w:rPr>
              <w:t>2</w:t>
            </w:r>
            <w:r w:rsidRPr="00ED6C2B">
              <w:t>)</w:t>
            </w:r>
          </w:p>
        </w:tc>
      </w:tr>
      <w:tr w:rsidR="003877AE" w:rsidRPr="00ED6C2B" w14:paraId="69B59685" w14:textId="77777777" w:rsidTr="00581395">
        <w:trPr>
          <w:cantSplit/>
          <w:jc w:val="center"/>
        </w:trPr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0B425" w14:textId="77777777" w:rsidR="003877AE" w:rsidRPr="00ED6C2B" w:rsidRDefault="003877AE" w:rsidP="00581395">
            <w:pPr>
              <w:pStyle w:val="TAC"/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6BBC2B" w14:textId="77777777" w:rsidR="003877AE" w:rsidRPr="00ED6C2B" w:rsidRDefault="003877AE" w:rsidP="00581395">
            <w:pPr>
              <w:pStyle w:val="TAC"/>
              <w:rPr>
                <w:rFonts w:eastAsia="SimSun"/>
                <w:lang w:val="en-US" w:eastAsia="zh-CN"/>
              </w:rPr>
            </w:pPr>
            <w:r w:rsidRPr="00ED6C2B">
              <w:rPr>
                <w:rFonts w:eastAsia="SimSun" w:hint="eastAsia"/>
                <w:lang w:val="en-US" w:eastAsia="zh-CN"/>
              </w:rPr>
              <w:t>800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9775" w14:textId="77777777" w:rsidR="003877AE" w:rsidRPr="00ED6C2B" w:rsidRDefault="003877AE" w:rsidP="00581395">
            <w:pPr>
              <w:pStyle w:val="TAC"/>
              <w:rPr>
                <w:rFonts w:eastAsia="SimSun"/>
                <w:lang w:val="en-US" w:eastAsia="zh-CN"/>
              </w:rPr>
            </w:pPr>
            <w:r w:rsidRPr="00ED6C2B">
              <w:rPr>
                <w:rFonts w:eastAsia="SimSun" w:hint="eastAsia"/>
                <w:lang w:val="en-US" w:eastAsia="zh-CN"/>
              </w:rPr>
              <w:t>[</w:t>
            </w:r>
            <w:r w:rsidRPr="00ED6C2B">
              <w:t>±</w:t>
            </w:r>
            <w:r w:rsidRPr="00ED6C2B">
              <w:rPr>
                <w:rFonts w:eastAsia="SimSun"/>
                <w:lang w:val="en-US" w:eastAsia="zh-CN"/>
              </w:rPr>
              <w:t>6.32</w:t>
            </w:r>
            <w:r w:rsidRPr="00ED6C2B">
              <w:rPr>
                <w:rFonts w:eastAsia="SimSun" w:hint="eastAsia"/>
                <w:lang w:val="en-US" w:eastAsia="zh-CN"/>
              </w:rPr>
              <w:t>]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5B8A" w14:textId="77777777" w:rsidR="003877AE" w:rsidRPr="00ED6C2B" w:rsidRDefault="003877AE" w:rsidP="00581395">
            <w:pPr>
              <w:pStyle w:val="TAC"/>
            </w:pPr>
            <w:r w:rsidRPr="00ED6C2B">
              <w:t>CW</w:t>
            </w:r>
          </w:p>
        </w:tc>
      </w:tr>
      <w:tr w:rsidR="003877AE" w:rsidRPr="00ED6C2B" w14:paraId="0565E5D8" w14:textId="77777777" w:rsidTr="00581395">
        <w:trPr>
          <w:cantSplit/>
          <w:jc w:val="center"/>
        </w:trPr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C60E7" w14:textId="77777777" w:rsidR="003877AE" w:rsidRPr="00ED6C2B" w:rsidRDefault="003877AE" w:rsidP="00581395">
            <w:pPr>
              <w:pStyle w:val="TAC"/>
            </w:pP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7008" w14:textId="77777777" w:rsidR="003877AE" w:rsidRPr="00ED6C2B" w:rsidRDefault="003877AE" w:rsidP="00581395">
            <w:pPr>
              <w:pStyle w:val="TAC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D552" w14:textId="77777777" w:rsidR="003877AE" w:rsidRPr="00ED6C2B" w:rsidRDefault="003877AE" w:rsidP="00581395">
            <w:pPr>
              <w:pStyle w:val="TAC"/>
              <w:rPr>
                <w:rFonts w:eastAsia="SimSun"/>
                <w:lang w:val="en-US" w:eastAsia="zh-CN"/>
              </w:rPr>
            </w:pPr>
            <w:r w:rsidRPr="00ED6C2B">
              <w:rPr>
                <w:rFonts w:eastAsia="SimSun" w:hint="eastAsia"/>
                <w:lang w:val="en-US" w:eastAsia="zh-CN"/>
              </w:rPr>
              <w:t>[</w:t>
            </w:r>
            <w:r w:rsidRPr="00ED6C2B">
              <w:t>±</w:t>
            </w:r>
            <w:r w:rsidRPr="00ED6C2B">
              <w:rPr>
                <w:rFonts w:eastAsia="SimSun"/>
                <w:lang w:val="en-US" w:eastAsia="zh-CN"/>
              </w:rPr>
              <w:t>80</w:t>
            </w:r>
            <w:r w:rsidRPr="00ED6C2B">
              <w:rPr>
                <w:rFonts w:eastAsia="SimSun" w:hint="eastAsia"/>
                <w:lang w:val="en-US" w:eastAsia="zh-CN"/>
              </w:rPr>
              <w:t>]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92A5" w14:textId="77777777" w:rsidR="003877AE" w:rsidRPr="00ED6C2B" w:rsidRDefault="003877AE" w:rsidP="00581395">
            <w:pPr>
              <w:pStyle w:val="TAC"/>
            </w:pPr>
            <w:r w:rsidRPr="00ED6C2B">
              <w:rPr>
                <w:rFonts w:eastAsia="SimSun" w:hint="eastAsia"/>
                <w:lang w:val="en-US" w:eastAsia="zh-CN"/>
              </w:rPr>
              <w:t>[</w:t>
            </w:r>
            <w:r w:rsidRPr="00ED6C2B">
              <w:rPr>
                <w:rFonts w:eastAsia="SimSun"/>
                <w:lang w:val="en-US" w:eastAsia="zh-CN"/>
              </w:rPr>
              <w:t>1</w:t>
            </w:r>
            <w:r w:rsidRPr="00ED6C2B">
              <w:rPr>
                <w:rFonts w:eastAsia="SimSun" w:hint="eastAsia"/>
                <w:lang w:val="en-US" w:eastAsia="zh-CN"/>
              </w:rPr>
              <w:t>0</w:t>
            </w:r>
            <w:r w:rsidRPr="00ED6C2B">
              <w:t xml:space="preserve">0MHz </w:t>
            </w:r>
            <w:r w:rsidRPr="00ED6C2B">
              <w:rPr>
                <w:lang w:val="en-US"/>
              </w:rPr>
              <w:t xml:space="preserve">DFT-s-OFDM </w:t>
            </w:r>
            <w:r w:rsidRPr="00ED6C2B">
              <w:t>NR signal</w:t>
            </w:r>
          </w:p>
          <w:p w14:paraId="27766DFA" w14:textId="77777777" w:rsidR="003877AE" w:rsidRPr="00ED6C2B" w:rsidRDefault="003877AE" w:rsidP="00581395">
            <w:pPr>
              <w:pStyle w:val="TAC"/>
              <w:rPr>
                <w:rFonts w:eastAsia="SimSun"/>
                <w:lang w:val="en-US" w:eastAsia="zh-CN"/>
              </w:rPr>
            </w:pPr>
            <w:r w:rsidRPr="00ED6C2B">
              <w:t xml:space="preserve">(Note </w:t>
            </w:r>
            <w:r w:rsidRPr="00ED6C2B">
              <w:rPr>
                <w:rFonts w:eastAsia="SimSun" w:hint="eastAsia"/>
                <w:lang w:val="en-US" w:eastAsia="zh-CN"/>
              </w:rPr>
              <w:t>2</w:t>
            </w:r>
            <w:r w:rsidRPr="00ED6C2B">
              <w:t>)</w:t>
            </w:r>
            <w:r w:rsidRPr="00ED6C2B">
              <w:rPr>
                <w:rFonts w:eastAsia="SimSun" w:hint="eastAsia"/>
                <w:lang w:val="en-US" w:eastAsia="zh-CN"/>
              </w:rPr>
              <w:t>]</w:t>
            </w:r>
          </w:p>
        </w:tc>
      </w:tr>
      <w:tr w:rsidR="003877AE" w:rsidRPr="00ED6C2B" w14:paraId="01CEEE1C" w14:textId="77777777" w:rsidTr="00581395">
        <w:trPr>
          <w:cantSplit/>
          <w:trHeight w:val="194"/>
          <w:jc w:val="center"/>
        </w:trPr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F30AA" w14:textId="77777777" w:rsidR="003877AE" w:rsidRPr="00ED6C2B" w:rsidRDefault="003877AE" w:rsidP="00581395">
            <w:pPr>
              <w:pStyle w:val="TAC"/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6AAF23" w14:textId="77777777" w:rsidR="003877AE" w:rsidRPr="00ED6C2B" w:rsidRDefault="003877AE" w:rsidP="00581395">
            <w:pPr>
              <w:pStyle w:val="TAC"/>
              <w:rPr>
                <w:rFonts w:eastAsia="SimSun"/>
                <w:lang w:val="en-US" w:eastAsia="zh-CN"/>
              </w:rPr>
            </w:pPr>
            <w:r w:rsidRPr="00ED6C2B">
              <w:rPr>
                <w:rFonts w:eastAsia="SimSun" w:hint="eastAsia"/>
                <w:lang w:val="en-US" w:eastAsia="zh-CN"/>
              </w:rPr>
              <w:t>1600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DD98F" w14:textId="77777777" w:rsidR="003877AE" w:rsidRPr="00ED6C2B" w:rsidRDefault="003877AE" w:rsidP="00581395">
            <w:pPr>
              <w:pStyle w:val="TAC"/>
              <w:rPr>
                <w:lang w:val="en-US"/>
              </w:rPr>
            </w:pPr>
            <w:r w:rsidRPr="00ED6C2B">
              <w:rPr>
                <w:rFonts w:eastAsia="SimSun" w:hint="eastAsia"/>
                <w:lang w:val="en-US" w:eastAsia="zh-CN"/>
              </w:rPr>
              <w:t>[</w:t>
            </w:r>
            <w:r w:rsidRPr="00ED6C2B">
              <w:t>±</w:t>
            </w:r>
            <w:r w:rsidRPr="00ED6C2B">
              <w:rPr>
                <w:rFonts w:eastAsia="SimSun"/>
                <w:lang w:val="en-US" w:eastAsia="zh-CN"/>
              </w:rPr>
              <w:t>6.4</w:t>
            </w:r>
            <w:r w:rsidRPr="00ED6C2B">
              <w:rPr>
                <w:rFonts w:eastAsia="SimSun" w:hint="eastAsia"/>
                <w:lang w:val="en-US" w:eastAsia="zh-CN"/>
              </w:rPr>
              <w:t>]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28EE" w14:textId="77777777" w:rsidR="003877AE" w:rsidRPr="00ED6C2B" w:rsidRDefault="003877AE" w:rsidP="00581395">
            <w:pPr>
              <w:pStyle w:val="TAC"/>
            </w:pPr>
            <w:r w:rsidRPr="00ED6C2B">
              <w:t>CW</w:t>
            </w:r>
          </w:p>
        </w:tc>
      </w:tr>
      <w:tr w:rsidR="003877AE" w:rsidRPr="00ED6C2B" w14:paraId="0930CBFA" w14:textId="77777777" w:rsidTr="00581395">
        <w:trPr>
          <w:cantSplit/>
          <w:jc w:val="center"/>
        </w:trPr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14BC2" w14:textId="77777777" w:rsidR="003877AE" w:rsidRPr="00ED6C2B" w:rsidRDefault="003877AE" w:rsidP="00581395">
            <w:pPr>
              <w:pStyle w:val="TAC"/>
            </w:pP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5C66" w14:textId="77777777" w:rsidR="003877AE" w:rsidRPr="00ED6C2B" w:rsidRDefault="003877AE" w:rsidP="00581395">
            <w:pPr>
              <w:pStyle w:val="TAC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7678" w14:textId="77777777" w:rsidR="003877AE" w:rsidRPr="00ED6C2B" w:rsidRDefault="003877AE" w:rsidP="00581395">
            <w:pPr>
              <w:pStyle w:val="TAC"/>
              <w:rPr>
                <w:lang w:val="en-US"/>
              </w:rPr>
            </w:pPr>
            <w:r w:rsidRPr="00ED6C2B">
              <w:rPr>
                <w:rFonts w:eastAsia="SimSun" w:hint="eastAsia"/>
                <w:lang w:val="en-US" w:eastAsia="zh-CN"/>
              </w:rPr>
              <w:t>[</w:t>
            </w:r>
            <w:r w:rsidRPr="00ED6C2B">
              <w:t>±</w:t>
            </w:r>
            <w:r w:rsidRPr="00ED6C2B">
              <w:rPr>
                <w:rFonts w:eastAsia="SimSun"/>
                <w:lang w:val="en-US" w:eastAsia="zh-CN"/>
              </w:rPr>
              <w:t>100</w:t>
            </w:r>
            <w:r w:rsidRPr="00ED6C2B">
              <w:rPr>
                <w:rFonts w:eastAsia="SimSun" w:hint="eastAsia"/>
                <w:lang w:val="en-US" w:eastAsia="zh-CN"/>
              </w:rPr>
              <w:t>]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A306" w14:textId="77777777" w:rsidR="003877AE" w:rsidRPr="00ED6C2B" w:rsidRDefault="003877AE" w:rsidP="00581395">
            <w:pPr>
              <w:pStyle w:val="TAC"/>
            </w:pPr>
            <w:r w:rsidRPr="00ED6C2B">
              <w:rPr>
                <w:rFonts w:eastAsia="SimSun" w:hint="eastAsia"/>
                <w:lang w:val="en-US" w:eastAsia="zh-CN"/>
              </w:rPr>
              <w:t>[</w:t>
            </w:r>
            <w:r w:rsidRPr="00ED6C2B">
              <w:rPr>
                <w:rFonts w:eastAsia="SimSun"/>
                <w:lang w:val="en-US" w:eastAsia="zh-CN"/>
              </w:rPr>
              <w:t>1</w:t>
            </w:r>
            <w:r w:rsidRPr="00ED6C2B">
              <w:rPr>
                <w:rFonts w:eastAsia="SimSun" w:hint="eastAsia"/>
                <w:lang w:val="en-US" w:eastAsia="zh-CN"/>
              </w:rPr>
              <w:t>0</w:t>
            </w:r>
            <w:r w:rsidRPr="00ED6C2B">
              <w:t xml:space="preserve">0MHz </w:t>
            </w:r>
            <w:r w:rsidRPr="00ED6C2B">
              <w:rPr>
                <w:lang w:val="en-US"/>
              </w:rPr>
              <w:t xml:space="preserve">DFT-s-OFDM </w:t>
            </w:r>
            <w:r w:rsidRPr="00ED6C2B">
              <w:t>NR signal</w:t>
            </w:r>
          </w:p>
          <w:p w14:paraId="3424F752" w14:textId="77777777" w:rsidR="003877AE" w:rsidRPr="00ED6C2B" w:rsidRDefault="003877AE" w:rsidP="00581395">
            <w:pPr>
              <w:pStyle w:val="TAC"/>
              <w:rPr>
                <w:rFonts w:eastAsia="SimSun"/>
                <w:lang w:val="en-US" w:eastAsia="zh-CN"/>
              </w:rPr>
            </w:pPr>
            <w:r w:rsidRPr="00ED6C2B">
              <w:t xml:space="preserve">(Note </w:t>
            </w:r>
            <w:r w:rsidRPr="00ED6C2B">
              <w:rPr>
                <w:rFonts w:eastAsia="SimSun" w:hint="eastAsia"/>
                <w:lang w:val="en-US" w:eastAsia="zh-CN"/>
              </w:rPr>
              <w:t>2</w:t>
            </w:r>
            <w:r w:rsidRPr="00ED6C2B">
              <w:t>)</w:t>
            </w:r>
            <w:r w:rsidRPr="00ED6C2B">
              <w:rPr>
                <w:rFonts w:eastAsia="SimSun" w:hint="eastAsia"/>
                <w:lang w:val="en-US" w:eastAsia="zh-CN"/>
              </w:rPr>
              <w:t>]</w:t>
            </w:r>
          </w:p>
        </w:tc>
      </w:tr>
      <w:tr w:rsidR="003877AE" w:rsidRPr="00ED6C2B" w14:paraId="0A0F385B" w14:textId="77777777" w:rsidTr="00581395">
        <w:trPr>
          <w:cantSplit/>
          <w:jc w:val="center"/>
        </w:trPr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DD85D" w14:textId="77777777" w:rsidR="003877AE" w:rsidRPr="00ED6C2B" w:rsidRDefault="003877AE" w:rsidP="00581395">
            <w:pPr>
              <w:pStyle w:val="TAC"/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23783" w14:textId="77777777" w:rsidR="003877AE" w:rsidRPr="00ED6C2B" w:rsidRDefault="003877AE" w:rsidP="00581395">
            <w:pPr>
              <w:pStyle w:val="TAC"/>
              <w:rPr>
                <w:rFonts w:eastAsia="SimSun"/>
                <w:lang w:val="en-US" w:eastAsia="zh-CN"/>
              </w:rPr>
            </w:pPr>
            <w:r w:rsidRPr="00ED6C2B">
              <w:rPr>
                <w:rFonts w:eastAsia="SimSun" w:hint="eastAsia"/>
                <w:lang w:val="en-US" w:eastAsia="zh-CN"/>
              </w:rPr>
              <w:t>2000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5A42" w14:textId="3A96FDC4" w:rsidR="003877AE" w:rsidRPr="00ED6C2B" w:rsidRDefault="003877AE" w:rsidP="00581395">
            <w:pPr>
              <w:pStyle w:val="TAC"/>
              <w:rPr>
                <w:rFonts w:eastAsia="SimSun"/>
                <w:lang w:val="en-US" w:eastAsia="zh-CN"/>
              </w:rPr>
            </w:pPr>
            <w:r w:rsidRPr="00ED6C2B">
              <w:rPr>
                <w:rFonts w:eastAsia="SimSun" w:hint="eastAsia"/>
                <w:lang w:val="en-US" w:eastAsia="zh-CN"/>
              </w:rPr>
              <w:t>[</w:t>
            </w:r>
            <w:r w:rsidRPr="00ED6C2B">
              <w:t>±</w:t>
            </w:r>
            <w:r w:rsidR="00BA0AEE" w:rsidRPr="00ED6C2B">
              <w:rPr>
                <w:rFonts w:eastAsia="SimSun"/>
                <w:lang w:val="en-US" w:eastAsia="zh-CN"/>
              </w:rPr>
              <w:t>5.52</w:t>
            </w:r>
            <w:r w:rsidRPr="00ED6C2B">
              <w:rPr>
                <w:rFonts w:eastAsia="SimSun" w:hint="eastAsia"/>
                <w:lang w:val="en-US" w:eastAsia="zh-CN"/>
              </w:rPr>
              <w:t>]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5C43" w14:textId="77777777" w:rsidR="003877AE" w:rsidRPr="00ED6C2B" w:rsidRDefault="003877AE" w:rsidP="00581395">
            <w:pPr>
              <w:pStyle w:val="TAC"/>
            </w:pPr>
            <w:r w:rsidRPr="00ED6C2B">
              <w:t>CW</w:t>
            </w:r>
          </w:p>
        </w:tc>
      </w:tr>
      <w:tr w:rsidR="003877AE" w:rsidRPr="00ED6C2B" w14:paraId="04968BA0" w14:textId="77777777" w:rsidTr="00581395">
        <w:trPr>
          <w:cantSplit/>
          <w:jc w:val="center"/>
        </w:trPr>
        <w:tc>
          <w:tcPr>
            <w:tcW w:w="1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AF83" w14:textId="77777777" w:rsidR="003877AE" w:rsidRPr="00ED6C2B" w:rsidRDefault="003877AE" w:rsidP="00581395">
            <w:pPr>
              <w:pStyle w:val="TAC"/>
            </w:pP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6EDC3" w14:textId="77777777" w:rsidR="003877AE" w:rsidRPr="00ED6C2B" w:rsidRDefault="003877AE" w:rsidP="00581395">
            <w:pPr>
              <w:pStyle w:val="TAC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C1C05" w14:textId="7A19D2B3" w:rsidR="003877AE" w:rsidRPr="00ED6C2B" w:rsidRDefault="003877AE" w:rsidP="00581395">
            <w:pPr>
              <w:pStyle w:val="TAC"/>
              <w:rPr>
                <w:lang w:val="en-US"/>
              </w:rPr>
            </w:pPr>
            <w:r w:rsidRPr="00ED6C2B">
              <w:rPr>
                <w:rFonts w:eastAsia="SimSun" w:hint="eastAsia"/>
                <w:lang w:val="en-US" w:eastAsia="zh-CN"/>
              </w:rPr>
              <w:t>[</w:t>
            </w:r>
            <w:r w:rsidRPr="00ED6C2B">
              <w:t>±</w:t>
            </w:r>
            <w:r w:rsidRPr="00ED6C2B">
              <w:rPr>
                <w:rFonts w:eastAsia="SimSun"/>
                <w:lang w:val="en-US" w:eastAsia="zh-CN"/>
              </w:rPr>
              <w:t>1</w:t>
            </w:r>
            <w:r w:rsidR="00BA0AEE" w:rsidRPr="00ED6C2B">
              <w:rPr>
                <w:rFonts w:eastAsia="SimSun"/>
                <w:lang w:val="en-US" w:eastAsia="zh-CN"/>
              </w:rPr>
              <w:t>6</w:t>
            </w:r>
            <w:r w:rsidRPr="00ED6C2B">
              <w:rPr>
                <w:rFonts w:eastAsia="SimSun"/>
                <w:lang w:val="en-US" w:eastAsia="zh-CN"/>
              </w:rPr>
              <w:t>0</w:t>
            </w:r>
            <w:r w:rsidRPr="00ED6C2B">
              <w:rPr>
                <w:rFonts w:eastAsia="SimSun" w:hint="eastAsia"/>
                <w:lang w:val="en-US" w:eastAsia="zh-CN"/>
              </w:rPr>
              <w:t>]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BEEA" w14:textId="77777777" w:rsidR="003877AE" w:rsidRPr="00ED6C2B" w:rsidRDefault="003877AE" w:rsidP="00581395">
            <w:pPr>
              <w:pStyle w:val="TAC"/>
            </w:pPr>
            <w:r w:rsidRPr="00ED6C2B">
              <w:rPr>
                <w:rFonts w:eastAsia="SimSun" w:hint="eastAsia"/>
                <w:lang w:val="en-US" w:eastAsia="zh-CN"/>
              </w:rPr>
              <w:t>[</w:t>
            </w:r>
            <w:r w:rsidRPr="00ED6C2B">
              <w:rPr>
                <w:rFonts w:eastAsia="SimSun"/>
                <w:lang w:val="en-US" w:eastAsia="zh-CN"/>
              </w:rPr>
              <w:t>1</w:t>
            </w:r>
            <w:r w:rsidRPr="00ED6C2B">
              <w:rPr>
                <w:rFonts w:eastAsia="SimSun" w:hint="eastAsia"/>
                <w:lang w:val="en-US" w:eastAsia="zh-CN"/>
              </w:rPr>
              <w:t>0</w:t>
            </w:r>
            <w:r w:rsidRPr="00ED6C2B">
              <w:t xml:space="preserve">0MHz </w:t>
            </w:r>
            <w:r w:rsidRPr="00ED6C2B">
              <w:rPr>
                <w:lang w:val="en-US"/>
              </w:rPr>
              <w:t xml:space="preserve">DFT-s-OFDM </w:t>
            </w:r>
            <w:r w:rsidRPr="00ED6C2B">
              <w:t>NR signal</w:t>
            </w:r>
          </w:p>
          <w:p w14:paraId="2AA7DB58" w14:textId="77777777" w:rsidR="003877AE" w:rsidRPr="00ED6C2B" w:rsidRDefault="003877AE" w:rsidP="00581395">
            <w:pPr>
              <w:pStyle w:val="TAC"/>
              <w:rPr>
                <w:rFonts w:eastAsia="SimSun"/>
                <w:lang w:val="en-US" w:eastAsia="zh-CN"/>
              </w:rPr>
            </w:pPr>
            <w:r w:rsidRPr="00ED6C2B">
              <w:t xml:space="preserve">(Note </w:t>
            </w:r>
            <w:r w:rsidRPr="00ED6C2B">
              <w:rPr>
                <w:rFonts w:eastAsia="SimSun" w:hint="eastAsia"/>
                <w:lang w:val="en-US" w:eastAsia="zh-CN"/>
              </w:rPr>
              <w:t>2</w:t>
            </w:r>
            <w:r w:rsidRPr="00ED6C2B">
              <w:t>)</w:t>
            </w:r>
            <w:r w:rsidRPr="00ED6C2B">
              <w:rPr>
                <w:rFonts w:eastAsia="SimSun" w:hint="eastAsia"/>
                <w:lang w:val="en-US" w:eastAsia="zh-CN"/>
              </w:rPr>
              <w:t>]</w:t>
            </w:r>
          </w:p>
        </w:tc>
      </w:tr>
      <w:tr w:rsidR="003877AE" w:rsidRPr="00ED6C2B" w14:paraId="76A5CBF4" w14:textId="77777777" w:rsidTr="00581395">
        <w:trPr>
          <w:cantSplit/>
          <w:jc w:val="center"/>
        </w:trPr>
        <w:tc>
          <w:tcPr>
            <w:tcW w:w="10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725A3" w14:textId="77777777" w:rsidR="003877AE" w:rsidRPr="00ED6C2B" w:rsidRDefault="003877AE" w:rsidP="00581395">
            <w:pPr>
              <w:pStyle w:val="TAN"/>
              <w:rPr>
                <w:rFonts w:eastAsia="SimSun"/>
                <w:lang w:val="en-US" w:eastAsia="zh-CN"/>
              </w:rPr>
            </w:pPr>
            <w:r w:rsidRPr="00ED6C2B">
              <w:t>NOTE 1: Number of RBs is 64 for the 60 kHz subcarrier spacing, 32 for the 120 kHz subcarrier spacing</w:t>
            </w:r>
            <w:r w:rsidRPr="00ED6C2B">
              <w:rPr>
                <w:rFonts w:eastAsia="SimSun" w:hint="eastAsia"/>
                <w:lang w:val="en-US" w:eastAsia="zh-CN"/>
              </w:rPr>
              <w:t>.</w:t>
            </w:r>
          </w:p>
          <w:p w14:paraId="5BEB8DA5" w14:textId="43F60A7B" w:rsidR="003877AE" w:rsidRPr="00ED6C2B" w:rsidRDefault="003877AE" w:rsidP="00581395">
            <w:pPr>
              <w:pStyle w:val="TAN"/>
              <w:ind w:left="0" w:firstLine="0"/>
              <w:rPr>
                <w:rFonts w:eastAsia="SimSun"/>
                <w:lang w:val="en-US" w:eastAsia="zh-CN"/>
              </w:rPr>
            </w:pPr>
            <w:r w:rsidRPr="00ED6C2B">
              <w:t xml:space="preserve">NOTE </w:t>
            </w:r>
            <w:r w:rsidRPr="00ED6C2B">
              <w:rPr>
                <w:rFonts w:eastAsia="SimSun" w:hint="eastAsia"/>
                <w:lang w:val="en-US" w:eastAsia="zh-CN"/>
              </w:rPr>
              <w:t>2</w:t>
            </w:r>
            <w:r w:rsidRPr="00ED6C2B">
              <w:t>: Number of RBs is</w:t>
            </w:r>
            <w:r w:rsidRPr="00ED6C2B">
              <w:rPr>
                <w:rFonts w:eastAsia="SimSun" w:hint="eastAsia"/>
                <w:lang w:val="en-US" w:eastAsia="zh-CN"/>
              </w:rPr>
              <w:t xml:space="preserve"> 6</w:t>
            </w:r>
            <w:r w:rsidRPr="00ED6C2B">
              <w:rPr>
                <w:rFonts w:eastAsia="SimSun"/>
                <w:lang w:val="en-US" w:eastAsia="zh-CN"/>
              </w:rPr>
              <w:t>4</w:t>
            </w:r>
            <w:r w:rsidRPr="00ED6C2B">
              <w:t xml:space="preserve"> with 120 kHz subcarrier spacing</w:t>
            </w:r>
            <w:r w:rsidRPr="00ED6C2B">
              <w:rPr>
                <w:rFonts w:eastAsia="SimSun" w:hint="eastAsia"/>
                <w:lang w:val="en-US" w:eastAsia="zh-CN"/>
              </w:rPr>
              <w:t>.</w:t>
            </w:r>
          </w:p>
        </w:tc>
      </w:tr>
    </w:tbl>
    <w:p w14:paraId="073F8F8D" w14:textId="7CDF36F0" w:rsidR="00C4045E" w:rsidRDefault="00C4045E" w:rsidP="00915AF3"/>
    <w:p w14:paraId="1A4B8317" w14:textId="5DF0D69B" w:rsidR="00450FF9" w:rsidRDefault="00450FF9" w:rsidP="00915AF3"/>
    <w:p w14:paraId="7B65DC8F" w14:textId="0DCB5B81" w:rsidR="00450FF9" w:rsidRDefault="00450FF9" w:rsidP="00915AF3"/>
    <w:p w14:paraId="4D821996" w14:textId="131C7267" w:rsidR="00450FF9" w:rsidRDefault="00450FF9" w:rsidP="00915AF3"/>
    <w:p w14:paraId="455D83E7" w14:textId="2F9A0E62" w:rsidR="00450FF9" w:rsidRDefault="00450FF9" w:rsidP="00915AF3"/>
    <w:p w14:paraId="44269ACC" w14:textId="180D4BBE" w:rsidR="00450FF9" w:rsidRDefault="00450FF9" w:rsidP="00915AF3"/>
    <w:p w14:paraId="511F8460" w14:textId="4185CD54" w:rsidR="00450FF9" w:rsidRDefault="00450FF9" w:rsidP="00915AF3"/>
    <w:p w14:paraId="4522E948" w14:textId="77777777" w:rsidR="00DD1982" w:rsidRDefault="00DD1982" w:rsidP="00915AF3"/>
    <w:p w14:paraId="71AEC812" w14:textId="593E586B" w:rsidR="00450FF9" w:rsidRDefault="00450FF9" w:rsidP="00915AF3"/>
    <w:p w14:paraId="47D2E0B4" w14:textId="77777777" w:rsidR="00450FF9" w:rsidRDefault="00450FF9" w:rsidP="00915AF3"/>
    <w:p w14:paraId="05D36C77" w14:textId="16F9DC86" w:rsidR="00FE7B5F" w:rsidRPr="00D86940" w:rsidRDefault="00FE7B5F" w:rsidP="00915AF3">
      <w:pPr>
        <w:rPr>
          <w:rFonts w:ascii="Arial" w:hAnsi="Arial" w:cs="Arial"/>
          <w:sz w:val="24"/>
          <w:szCs w:val="24"/>
        </w:rPr>
      </w:pPr>
      <w:r w:rsidRPr="00D86940">
        <w:rPr>
          <w:rFonts w:ascii="Arial" w:hAnsi="Arial" w:cs="Arial"/>
          <w:sz w:val="24"/>
          <w:szCs w:val="24"/>
        </w:rPr>
        <w:lastRenderedPageBreak/>
        <w:t>2.7 In-channel selectivity</w:t>
      </w:r>
    </w:p>
    <w:p w14:paraId="506C6042" w14:textId="1905069E" w:rsidR="00211DC2" w:rsidRDefault="007E6729" w:rsidP="00331A62">
      <w:pPr>
        <w:rPr>
          <w:lang w:eastAsia="zh-CN"/>
        </w:rPr>
      </w:pPr>
      <w:r>
        <w:rPr>
          <w:lang w:eastAsia="zh-CN"/>
        </w:rPr>
        <w:t xml:space="preserve">It is agreed to </w:t>
      </w:r>
      <w:r w:rsidR="00615915">
        <w:rPr>
          <w:lang w:eastAsia="zh-CN"/>
        </w:rPr>
        <w:t xml:space="preserve">specify </w:t>
      </w:r>
      <w:r>
        <w:rPr>
          <w:lang w:eastAsia="zh-CN"/>
        </w:rPr>
        <w:t>the ICS requirement as described in Table 2.7-1.</w:t>
      </w:r>
    </w:p>
    <w:p w14:paraId="1B63D01D" w14:textId="25F77C8E" w:rsidR="00211DC2" w:rsidRPr="00121292" w:rsidRDefault="00211DC2" w:rsidP="00651273">
      <w:pPr>
        <w:pStyle w:val="TH"/>
      </w:pPr>
      <w:r w:rsidRPr="00121292">
        <w:t xml:space="preserve">Table 2.7-1: Step frequencies for defining the spurious emission limits </w:t>
      </w:r>
    </w:p>
    <w:tbl>
      <w:tblPr>
        <w:tblW w:w="11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6"/>
        <w:gridCol w:w="1436"/>
        <w:gridCol w:w="1134"/>
        <w:gridCol w:w="1694"/>
        <w:gridCol w:w="1566"/>
        <w:gridCol w:w="1559"/>
        <w:gridCol w:w="2286"/>
      </w:tblGrid>
      <w:tr w:rsidR="00211DC2" w:rsidRPr="00121292" w14:paraId="36EDC6F3" w14:textId="77777777" w:rsidTr="006E1B69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3686" w14:textId="77777777" w:rsidR="00211DC2" w:rsidRPr="00121292" w:rsidRDefault="00211DC2" w:rsidP="006E1B69">
            <w:pPr>
              <w:pStyle w:val="TAH"/>
            </w:pPr>
            <w:r w:rsidRPr="00121292">
              <w:t>Frequency Range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7A75" w14:textId="77777777" w:rsidR="00211DC2" w:rsidRPr="00121292" w:rsidRDefault="00211DC2" w:rsidP="006E1B69">
            <w:pPr>
              <w:pStyle w:val="TAH"/>
            </w:pPr>
            <w:r w:rsidRPr="00121292">
              <w:t>BS channel bandwidth (MHz)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DB27" w14:textId="77777777" w:rsidR="00211DC2" w:rsidRPr="00121292" w:rsidRDefault="00211DC2" w:rsidP="006E1B69">
            <w:pPr>
              <w:pStyle w:val="TAH"/>
            </w:pPr>
            <w:r w:rsidRPr="00121292">
              <w:t>Subcarrier spacing (kHz)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62BA" w14:textId="77777777" w:rsidR="00211DC2" w:rsidRPr="00121292" w:rsidRDefault="00211DC2" w:rsidP="006E1B69">
            <w:pPr>
              <w:pStyle w:val="TAH"/>
            </w:pPr>
            <w:r w:rsidRPr="00121292">
              <w:t>Reference measurement channel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4134" w14:textId="77777777" w:rsidR="00211DC2" w:rsidRPr="00121292" w:rsidRDefault="00211DC2" w:rsidP="006E1B69">
            <w:pPr>
              <w:pStyle w:val="TAH"/>
              <w:rPr>
                <w:lang w:val="en-US"/>
              </w:rPr>
            </w:pPr>
            <w:r w:rsidRPr="00121292">
              <w:t>Wanted signal mean power (dBm)</w:t>
            </w:r>
          </w:p>
          <w:p w14:paraId="08D9343F" w14:textId="77777777" w:rsidR="00211DC2" w:rsidRPr="00121292" w:rsidRDefault="00211DC2" w:rsidP="006E1B69">
            <w:pPr>
              <w:pStyle w:val="TAH"/>
            </w:pPr>
            <w:r w:rsidRPr="00121292">
              <w:rPr>
                <w:lang w:val="en-US"/>
              </w:rPr>
              <w:t>(Note 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0BE3" w14:textId="77777777" w:rsidR="00211DC2" w:rsidRPr="00121292" w:rsidRDefault="00211DC2" w:rsidP="006E1B69">
            <w:pPr>
              <w:pStyle w:val="TAH"/>
              <w:rPr>
                <w:lang w:val="en-US"/>
              </w:rPr>
            </w:pPr>
            <w:r w:rsidRPr="00121292">
              <w:t>Interfering signal mean power (dBm)</w:t>
            </w:r>
          </w:p>
          <w:p w14:paraId="55F2C361" w14:textId="77777777" w:rsidR="00211DC2" w:rsidRPr="00121292" w:rsidRDefault="00211DC2" w:rsidP="006E1B69">
            <w:pPr>
              <w:pStyle w:val="TAH"/>
            </w:pPr>
            <w:r w:rsidRPr="00121292">
              <w:rPr>
                <w:lang w:val="en-US"/>
              </w:rPr>
              <w:t>(Note 2)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37C1" w14:textId="77777777" w:rsidR="00211DC2" w:rsidRPr="00121292" w:rsidRDefault="00211DC2" w:rsidP="006E1B69">
            <w:pPr>
              <w:pStyle w:val="TAH"/>
            </w:pPr>
            <w:r w:rsidRPr="00121292">
              <w:t>Type of interfering signal</w:t>
            </w:r>
          </w:p>
        </w:tc>
      </w:tr>
      <w:tr w:rsidR="00211DC2" w:rsidRPr="00121292" w14:paraId="523ACDB4" w14:textId="77777777" w:rsidTr="006E1B69">
        <w:trPr>
          <w:cantSplit/>
          <w:jc w:val="center"/>
        </w:trPr>
        <w:tc>
          <w:tcPr>
            <w:tcW w:w="14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617F7" w14:textId="77777777" w:rsidR="00211DC2" w:rsidRPr="00121292" w:rsidRDefault="00211DC2" w:rsidP="006E1B69">
            <w:pPr>
              <w:pStyle w:val="TAC"/>
              <w:rPr>
                <w:lang w:val="en-US"/>
              </w:rPr>
            </w:pPr>
            <w:r w:rsidRPr="00121292">
              <w:rPr>
                <w:rFonts w:eastAsia="SimSun" w:hint="eastAsia"/>
                <w:lang w:val="en-US" w:eastAsia="zh-CN"/>
              </w:rPr>
              <w:t>FR2-2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47B5" w14:textId="77777777" w:rsidR="00211DC2" w:rsidRPr="00121292" w:rsidRDefault="00211DC2" w:rsidP="006E1B69">
            <w:pPr>
              <w:pStyle w:val="TAC"/>
            </w:pPr>
            <w:r w:rsidRPr="00121292">
              <w:t>100,400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B097" w14:textId="77777777" w:rsidR="00211DC2" w:rsidRPr="00121292" w:rsidRDefault="00211DC2" w:rsidP="006E1B69">
            <w:pPr>
              <w:pStyle w:val="TAC"/>
            </w:pPr>
            <w:r w:rsidRPr="00121292">
              <w:t>120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4F6C" w14:textId="77777777" w:rsidR="00211DC2" w:rsidRPr="00121292" w:rsidRDefault="00211DC2" w:rsidP="006E1B69">
            <w:pPr>
              <w:pStyle w:val="TAC"/>
              <w:rPr>
                <w:lang w:val="en-US"/>
              </w:rPr>
            </w:pPr>
            <w:r w:rsidRPr="00121292">
              <w:t>G-FR2-A1-2</w:t>
            </w:r>
          </w:p>
        </w:tc>
        <w:tc>
          <w:tcPr>
            <w:tcW w:w="1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7AF6A" w14:textId="77777777" w:rsidR="00211DC2" w:rsidRPr="00121292" w:rsidRDefault="00211DC2" w:rsidP="006E1B69">
            <w:pPr>
              <w:pStyle w:val="TAC"/>
              <w:rPr>
                <w:bCs/>
              </w:rPr>
            </w:pPr>
            <w:r w:rsidRPr="00121292">
              <w:rPr>
                <w:bCs/>
              </w:rPr>
              <w:t>EIS</w:t>
            </w:r>
            <w:r w:rsidRPr="00121292">
              <w:rPr>
                <w:bCs/>
                <w:vertAlign w:val="subscript"/>
              </w:rPr>
              <w:t>REFSENS_50M</w:t>
            </w:r>
            <w:r w:rsidRPr="00121292">
              <w:rPr>
                <w:b/>
                <w:vertAlign w:val="subscript"/>
              </w:rPr>
              <w:t xml:space="preserve"> </w:t>
            </w:r>
            <w:r w:rsidRPr="00121292">
              <w:rPr>
                <w:bCs/>
              </w:rPr>
              <w:t xml:space="preserve">+ </w:t>
            </w:r>
            <w:r w:rsidRPr="00121292">
              <w:rPr>
                <w:bCs/>
                <w:lang w:val="en-US" w:eastAsia="zh-CN"/>
              </w:rPr>
              <w:t>3</w:t>
            </w:r>
            <w:r w:rsidRPr="00121292">
              <w:rPr>
                <w:bCs/>
                <w:vertAlign w:val="subscript"/>
                <w:lang w:val="en-US"/>
              </w:rPr>
              <w:t xml:space="preserve"> </w:t>
            </w:r>
            <w:r w:rsidRPr="00121292">
              <w:rPr>
                <w:rFonts w:cs="Arial"/>
              </w:rPr>
              <w:t xml:space="preserve">+ </w:t>
            </w:r>
            <w:r w:rsidRPr="00121292">
              <w:t>Δ</w:t>
            </w:r>
            <w:r w:rsidRPr="00121292">
              <w:rPr>
                <w:vertAlign w:val="subscript"/>
              </w:rPr>
              <w:t>FR2_REFSENS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2C6E" w14:textId="77777777" w:rsidR="00211DC2" w:rsidRPr="00121292" w:rsidRDefault="00211DC2" w:rsidP="006E1B69">
            <w:pPr>
              <w:pStyle w:val="TAC"/>
            </w:pPr>
            <w:r w:rsidRPr="00121292">
              <w:t>EIS</w:t>
            </w:r>
            <w:r w:rsidRPr="00121292">
              <w:rPr>
                <w:vertAlign w:val="subscript"/>
              </w:rPr>
              <w:t xml:space="preserve">REFSENS_50M </w:t>
            </w:r>
            <w:r w:rsidRPr="00121292">
              <w:rPr>
                <w:bCs/>
                <w:lang w:val="en-US" w:eastAsia="zh-CN"/>
              </w:rPr>
              <w:t>+ 13</w:t>
            </w:r>
            <w:r w:rsidRPr="00121292">
              <w:t xml:space="preserve"> </w:t>
            </w:r>
            <w:r w:rsidRPr="00121292">
              <w:rPr>
                <w:rFonts w:cs="Arial"/>
              </w:rPr>
              <w:t xml:space="preserve">+ </w:t>
            </w:r>
            <w:r w:rsidRPr="00121292">
              <w:t>Δ</w:t>
            </w:r>
            <w:r w:rsidRPr="00121292">
              <w:rPr>
                <w:vertAlign w:val="subscript"/>
              </w:rPr>
              <w:t>FR2_REFSENS</w:t>
            </w:r>
          </w:p>
        </w:tc>
        <w:tc>
          <w:tcPr>
            <w:tcW w:w="2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5745" w14:textId="77777777" w:rsidR="00211DC2" w:rsidRPr="00121292" w:rsidRDefault="00211DC2" w:rsidP="006E1B69">
            <w:pPr>
              <w:pStyle w:val="TAC"/>
              <w:rPr>
                <w:lang w:val="en-US"/>
              </w:rPr>
            </w:pPr>
            <w:r w:rsidRPr="00121292">
              <w:rPr>
                <w:lang w:val="en-US"/>
              </w:rPr>
              <w:t xml:space="preserve">DFT-s-OFDM </w:t>
            </w:r>
            <w:r w:rsidRPr="00121292">
              <w:t>NR signal, 120 kHz SCS</w:t>
            </w:r>
            <w:r w:rsidRPr="00121292">
              <w:rPr>
                <w:rFonts w:hint="eastAsia"/>
              </w:rPr>
              <w:t xml:space="preserve">, </w:t>
            </w:r>
            <w:r w:rsidRPr="00121292">
              <w:br/>
              <w:t>32 RB</w:t>
            </w:r>
          </w:p>
        </w:tc>
      </w:tr>
      <w:tr w:rsidR="00211DC2" w:rsidRPr="00121292" w14:paraId="05712C5A" w14:textId="77777777" w:rsidTr="006E1B69">
        <w:trPr>
          <w:cantSplit/>
          <w:jc w:val="center"/>
        </w:trPr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251DA" w14:textId="77777777" w:rsidR="00211DC2" w:rsidRPr="00121292" w:rsidRDefault="00211DC2" w:rsidP="006E1B69">
            <w:pPr>
              <w:pStyle w:val="TAC"/>
              <w:rPr>
                <w:lang w:val="en-US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DB68" w14:textId="77777777" w:rsidR="00211DC2" w:rsidRPr="00121292" w:rsidRDefault="00211DC2" w:rsidP="006E1B69">
            <w:pPr>
              <w:pStyle w:val="TAC"/>
            </w:pPr>
            <w:r w:rsidRPr="00121292">
              <w:t>400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FC00" w14:textId="77777777" w:rsidR="00211DC2" w:rsidRPr="00121292" w:rsidRDefault="00211DC2" w:rsidP="006E1B69">
            <w:pPr>
              <w:pStyle w:val="TAC"/>
              <w:rPr>
                <w:rFonts w:eastAsia="SimSun"/>
                <w:lang w:val="en-US" w:eastAsia="zh-CN"/>
              </w:rPr>
            </w:pPr>
            <w:r w:rsidRPr="00121292">
              <w:rPr>
                <w:rFonts w:eastAsia="SimSun" w:hint="eastAsia"/>
                <w:lang w:val="en-US" w:eastAsia="zh-CN"/>
              </w:rPr>
              <w:t>480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4FF6" w14:textId="492515C7" w:rsidR="00211DC2" w:rsidRPr="00121292" w:rsidRDefault="00211DC2" w:rsidP="006E1B69">
            <w:pPr>
              <w:pStyle w:val="TAC"/>
              <w:rPr>
                <w:lang w:val="en-US"/>
              </w:rPr>
            </w:pPr>
            <w:r w:rsidRPr="00121292">
              <w:rPr>
                <w:rFonts w:hint="eastAsia"/>
              </w:rPr>
              <w:t>G-FR2-A1-</w:t>
            </w:r>
            <w:r w:rsidR="00011078" w:rsidRPr="00121292">
              <w:rPr>
                <w:rFonts w:eastAsia="SimSun"/>
                <w:lang w:val="en-US" w:eastAsia="zh-CN"/>
              </w:rPr>
              <w:t>8</w:t>
            </w:r>
          </w:p>
        </w:tc>
        <w:tc>
          <w:tcPr>
            <w:tcW w:w="1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F608A" w14:textId="77777777" w:rsidR="00211DC2" w:rsidRPr="00121292" w:rsidRDefault="00211DC2" w:rsidP="006E1B69">
            <w:pPr>
              <w:pStyle w:val="TAC"/>
              <w:rPr>
                <w:bCs/>
              </w:rPr>
            </w:pPr>
            <w:r w:rsidRPr="00121292">
              <w:rPr>
                <w:bCs/>
              </w:rPr>
              <w:t>EIS</w:t>
            </w:r>
            <w:r w:rsidRPr="00121292">
              <w:rPr>
                <w:bCs/>
                <w:vertAlign w:val="subscript"/>
              </w:rPr>
              <w:t>REFSENS_50M</w:t>
            </w:r>
            <w:r w:rsidRPr="00121292">
              <w:rPr>
                <w:b/>
                <w:vertAlign w:val="subscript"/>
              </w:rPr>
              <w:t xml:space="preserve"> </w:t>
            </w:r>
            <w:r w:rsidRPr="00121292">
              <w:rPr>
                <w:bCs/>
              </w:rPr>
              <w:t xml:space="preserve">+ </w:t>
            </w:r>
            <w:r w:rsidRPr="00121292">
              <w:rPr>
                <w:rFonts w:eastAsia="SimSun" w:hint="eastAsia"/>
                <w:bCs/>
                <w:lang w:val="en-US" w:eastAsia="zh-CN"/>
              </w:rPr>
              <w:t>9</w:t>
            </w:r>
            <w:r w:rsidRPr="00121292">
              <w:rPr>
                <w:bCs/>
                <w:vertAlign w:val="subscript"/>
                <w:lang w:val="en-US"/>
              </w:rPr>
              <w:t xml:space="preserve"> </w:t>
            </w:r>
            <w:r w:rsidRPr="00121292">
              <w:rPr>
                <w:rFonts w:cs="Arial"/>
              </w:rPr>
              <w:t xml:space="preserve">+ </w:t>
            </w:r>
            <w:r w:rsidRPr="00121292">
              <w:t>Δ</w:t>
            </w:r>
            <w:r w:rsidRPr="00121292">
              <w:rPr>
                <w:vertAlign w:val="subscript"/>
              </w:rPr>
              <w:t>FR2_REFSENS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759C" w14:textId="77777777" w:rsidR="00211DC2" w:rsidRPr="00121292" w:rsidRDefault="00211DC2" w:rsidP="006E1B69">
            <w:pPr>
              <w:pStyle w:val="TAC"/>
            </w:pPr>
            <w:r w:rsidRPr="00121292">
              <w:t>EIS</w:t>
            </w:r>
            <w:r w:rsidRPr="00121292">
              <w:rPr>
                <w:vertAlign w:val="subscript"/>
              </w:rPr>
              <w:t xml:space="preserve">REFSENS_50M </w:t>
            </w:r>
            <w:r w:rsidRPr="00121292">
              <w:rPr>
                <w:bCs/>
                <w:lang w:val="en-US" w:eastAsia="zh-CN"/>
              </w:rPr>
              <w:t>+ 1</w:t>
            </w:r>
            <w:r w:rsidRPr="00121292">
              <w:rPr>
                <w:rFonts w:hint="eastAsia"/>
                <w:bCs/>
                <w:lang w:val="en-US" w:eastAsia="zh-CN"/>
              </w:rPr>
              <w:t>9</w:t>
            </w:r>
            <w:r w:rsidRPr="00121292">
              <w:rPr>
                <w:rFonts w:cs="Arial"/>
              </w:rPr>
              <w:t xml:space="preserve">+ </w:t>
            </w:r>
            <w:r w:rsidRPr="00121292">
              <w:t>Δ</w:t>
            </w:r>
            <w:r w:rsidRPr="00121292">
              <w:rPr>
                <w:vertAlign w:val="subscript"/>
              </w:rPr>
              <w:t>FR2_REFSENS</w:t>
            </w:r>
          </w:p>
        </w:tc>
        <w:tc>
          <w:tcPr>
            <w:tcW w:w="2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B5AA" w14:textId="77777777" w:rsidR="00211DC2" w:rsidRPr="00121292" w:rsidRDefault="00211DC2" w:rsidP="006E1B69">
            <w:pPr>
              <w:pStyle w:val="TAC"/>
              <w:rPr>
                <w:lang w:val="en-US"/>
              </w:rPr>
            </w:pPr>
            <w:r w:rsidRPr="00121292">
              <w:rPr>
                <w:lang w:val="en-US"/>
              </w:rPr>
              <w:t xml:space="preserve">DFT-s-OFDM </w:t>
            </w:r>
            <w:r w:rsidRPr="00121292">
              <w:t xml:space="preserve">NR signal, </w:t>
            </w:r>
            <w:r w:rsidRPr="00121292">
              <w:rPr>
                <w:rFonts w:eastAsia="SimSun" w:hint="eastAsia"/>
                <w:lang w:val="en-US" w:eastAsia="zh-CN"/>
              </w:rPr>
              <w:t>480</w:t>
            </w:r>
            <w:r w:rsidRPr="00121292">
              <w:t> kHz SCS</w:t>
            </w:r>
            <w:r w:rsidRPr="00121292">
              <w:rPr>
                <w:rFonts w:hint="eastAsia"/>
              </w:rPr>
              <w:t xml:space="preserve">, </w:t>
            </w:r>
            <w:r w:rsidRPr="00121292">
              <w:br/>
              <w:t>32 RB</w:t>
            </w:r>
          </w:p>
        </w:tc>
      </w:tr>
      <w:tr w:rsidR="00211DC2" w:rsidRPr="00121292" w14:paraId="0FA2E4A7" w14:textId="77777777" w:rsidTr="006E1B69">
        <w:trPr>
          <w:cantSplit/>
          <w:jc w:val="center"/>
        </w:trPr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F3A41" w14:textId="77777777" w:rsidR="00211DC2" w:rsidRPr="00121292" w:rsidRDefault="00211DC2" w:rsidP="006E1B69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ACD59" w14:textId="77777777" w:rsidR="00211DC2" w:rsidRPr="00121292" w:rsidRDefault="00211DC2" w:rsidP="006E1B69">
            <w:pPr>
              <w:pStyle w:val="TAC"/>
            </w:pPr>
            <w:r w:rsidRPr="00121292">
              <w:t>800, 1600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7ADF" w14:textId="77777777" w:rsidR="00211DC2" w:rsidRPr="00121292" w:rsidRDefault="00211DC2" w:rsidP="006E1B69">
            <w:pPr>
              <w:pStyle w:val="TAC"/>
              <w:rPr>
                <w:rFonts w:eastAsia="SimSun"/>
                <w:lang w:val="en-US" w:eastAsia="zh-CN"/>
              </w:rPr>
            </w:pPr>
            <w:r w:rsidRPr="00121292">
              <w:rPr>
                <w:rFonts w:eastAsia="SimSun" w:hint="eastAsia"/>
                <w:lang w:val="en-US" w:eastAsia="zh-CN"/>
              </w:rPr>
              <w:t>480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5E94" w14:textId="77777777" w:rsidR="00211DC2" w:rsidRPr="00121292" w:rsidRDefault="00211DC2" w:rsidP="006E1B69">
            <w:pPr>
              <w:pStyle w:val="TAC"/>
              <w:rPr>
                <w:rFonts w:eastAsia="SimSun"/>
                <w:lang w:val="en-US" w:eastAsia="zh-CN"/>
              </w:rPr>
            </w:pPr>
            <w:r w:rsidRPr="00121292">
              <w:rPr>
                <w:rFonts w:hint="eastAsia"/>
              </w:rPr>
              <w:t>G-FR2-A1-</w:t>
            </w:r>
            <w:r w:rsidRPr="00121292">
              <w:rPr>
                <w:rFonts w:eastAsia="SimSun" w:hint="eastAsia"/>
                <w:lang w:val="en-US" w:eastAsia="zh-CN"/>
              </w:rPr>
              <w:t>6</w:t>
            </w:r>
          </w:p>
        </w:tc>
        <w:tc>
          <w:tcPr>
            <w:tcW w:w="1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4A5C" w14:textId="77777777" w:rsidR="00211DC2" w:rsidRPr="00121292" w:rsidRDefault="00211DC2" w:rsidP="006E1B69">
            <w:pPr>
              <w:pStyle w:val="TAC"/>
              <w:rPr>
                <w:bCs/>
              </w:rPr>
            </w:pPr>
            <w:r w:rsidRPr="00121292">
              <w:rPr>
                <w:bCs/>
              </w:rPr>
              <w:t>EIS</w:t>
            </w:r>
            <w:r w:rsidRPr="00121292">
              <w:rPr>
                <w:bCs/>
                <w:vertAlign w:val="subscript"/>
              </w:rPr>
              <w:t>REFSENS_50M</w:t>
            </w:r>
            <w:r w:rsidRPr="00121292">
              <w:rPr>
                <w:b/>
                <w:vertAlign w:val="subscript"/>
              </w:rPr>
              <w:t xml:space="preserve"> </w:t>
            </w:r>
            <w:r w:rsidRPr="00121292">
              <w:rPr>
                <w:bCs/>
              </w:rPr>
              <w:t xml:space="preserve">+ </w:t>
            </w:r>
            <w:r w:rsidRPr="00121292">
              <w:rPr>
                <w:rFonts w:eastAsia="SimSun" w:hint="eastAsia"/>
                <w:bCs/>
                <w:lang w:val="en-US" w:eastAsia="zh-CN"/>
              </w:rPr>
              <w:t>12</w:t>
            </w:r>
            <w:r w:rsidRPr="00121292">
              <w:rPr>
                <w:bCs/>
                <w:vertAlign w:val="subscript"/>
                <w:lang w:val="en-US"/>
              </w:rPr>
              <w:t xml:space="preserve"> </w:t>
            </w:r>
            <w:r w:rsidRPr="00121292">
              <w:rPr>
                <w:rFonts w:cs="Arial"/>
              </w:rPr>
              <w:t xml:space="preserve">+ </w:t>
            </w:r>
            <w:r w:rsidRPr="00121292">
              <w:t>Δ</w:t>
            </w:r>
            <w:r w:rsidRPr="00121292">
              <w:rPr>
                <w:vertAlign w:val="subscript"/>
              </w:rPr>
              <w:t>FR2_REFSENS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0A961" w14:textId="77777777" w:rsidR="00211DC2" w:rsidRPr="00121292" w:rsidRDefault="00211DC2" w:rsidP="006E1B69">
            <w:pPr>
              <w:pStyle w:val="TAC"/>
            </w:pPr>
            <w:r w:rsidRPr="00121292">
              <w:t>EIS</w:t>
            </w:r>
            <w:r w:rsidRPr="00121292">
              <w:rPr>
                <w:vertAlign w:val="subscript"/>
              </w:rPr>
              <w:t xml:space="preserve">REFSENS_50M </w:t>
            </w:r>
            <w:r w:rsidRPr="00121292">
              <w:rPr>
                <w:bCs/>
                <w:lang w:val="en-US" w:eastAsia="zh-CN"/>
              </w:rPr>
              <w:t xml:space="preserve">+ </w:t>
            </w:r>
            <w:r w:rsidRPr="00121292">
              <w:rPr>
                <w:rFonts w:hint="eastAsia"/>
                <w:bCs/>
                <w:lang w:val="en-US" w:eastAsia="zh-CN"/>
              </w:rPr>
              <w:t>22</w:t>
            </w:r>
            <w:r w:rsidRPr="00121292">
              <w:t xml:space="preserve"> </w:t>
            </w:r>
            <w:r w:rsidRPr="00121292">
              <w:rPr>
                <w:rFonts w:cs="Arial"/>
              </w:rPr>
              <w:t xml:space="preserve">+ </w:t>
            </w:r>
            <w:r w:rsidRPr="00121292">
              <w:t>Δ</w:t>
            </w:r>
            <w:r w:rsidRPr="00121292">
              <w:rPr>
                <w:vertAlign w:val="subscript"/>
              </w:rPr>
              <w:t>FR2_REFSENS</w:t>
            </w:r>
          </w:p>
        </w:tc>
        <w:tc>
          <w:tcPr>
            <w:tcW w:w="2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EAEC1" w14:textId="032E03ED" w:rsidR="00211DC2" w:rsidRPr="00121292" w:rsidRDefault="00211DC2" w:rsidP="006E1B69">
            <w:pPr>
              <w:pStyle w:val="TAC"/>
              <w:rPr>
                <w:lang w:val="en-US"/>
              </w:rPr>
            </w:pPr>
            <w:r w:rsidRPr="00121292">
              <w:rPr>
                <w:lang w:val="en-US"/>
              </w:rPr>
              <w:t xml:space="preserve">DFT-s-OFDM </w:t>
            </w:r>
            <w:r w:rsidRPr="00121292">
              <w:t xml:space="preserve">NR signal, </w:t>
            </w:r>
            <w:r w:rsidRPr="00121292">
              <w:rPr>
                <w:rFonts w:eastAsia="SimSun" w:hint="eastAsia"/>
                <w:lang w:val="en-US" w:eastAsia="zh-CN"/>
              </w:rPr>
              <w:t>480</w:t>
            </w:r>
            <w:r w:rsidRPr="00121292">
              <w:t> kHz SCS</w:t>
            </w:r>
            <w:r w:rsidRPr="00121292">
              <w:rPr>
                <w:rFonts w:hint="eastAsia"/>
              </w:rPr>
              <w:t xml:space="preserve">, </w:t>
            </w:r>
            <w:r w:rsidRPr="00121292">
              <w:br/>
            </w:r>
            <w:r w:rsidRPr="00121292">
              <w:rPr>
                <w:rFonts w:eastAsia="SimSun" w:hint="eastAsia"/>
                <w:lang w:val="en-US" w:eastAsia="zh-CN"/>
              </w:rPr>
              <w:t>64</w:t>
            </w:r>
            <w:r w:rsidRPr="00121292">
              <w:t xml:space="preserve"> RB</w:t>
            </w:r>
          </w:p>
        </w:tc>
      </w:tr>
      <w:tr w:rsidR="00211DC2" w:rsidRPr="00121292" w14:paraId="63E673A3" w14:textId="77777777" w:rsidTr="006E1B69">
        <w:trPr>
          <w:cantSplit/>
          <w:jc w:val="center"/>
        </w:trPr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A9988" w14:textId="77777777" w:rsidR="00211DC2" w:rsidRPr="00121292" w:rsidRDefault="00211DC2" w:rsidP="006E1B69">
            <w:pPr>
              <w:pStyle w:val="TAC"/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DF75" w14:textId="77777777" w:rsidR="00211DC2" w:rsidRPr="00121292" w:rsidRDefault="00211DC2" w:rsidP="006E1B69">
            <w:pPr>
              <w:pStyle w:val="TAC"/>
            </w:pPr>
            <w:r w:rsidRPr="00121292">
              <w:t>400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95875" w14:textId="77777777" w:rsidR="00211DC2" w:rsidRPr="00121292" w:rsidRDefault="00211DC2" w:rsidP="006E1B69">
            <w:pPr>
              <w:pStyle w:val="TAC"/>
              <w:rPr>
                <w:rFonts w:eastAsia="SimSun"/>
                <w:lang w:val="en-US" w:eastAsia="zh-CN"/>
              </w:rPr>
            </w:pPr>
            <w:r w:rsidRPr="00121292">
              <w:rPr>
                <w:rFonts w:eastAsia="SimSun" w:hint="eastAsia"/>
                <w:lang w:val="en-US" w:eastAsia="zh-CN"/>
              </w:rPr>
              <w:t>960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348E3" w14:textId="2EC14664" w:rsidR="00211DC2" w:rsidRPr="00121292" w:rsidRDefault="00211DC2" w:rsidP="006E1B69">
            <w:pPr>
              <w:pStyle w:val="TAC"/>
            </w:pPr>
            <w:r w:rsidRPr="00121292">
              <w:rPr>
                <w:rFonts w:hint="eastAsia"/>
              </w:rPr>
              <w:t>G-FR2-A1-</w:t>
            </w:r>
            <w:r w:rsidR="00011078" w:rsidRPr="00121292">
              <w:rPr>
                <w:rFonts w:eastAsia="SimSun"/>
                <w:lang w:val="en-US" w:eastAsia="zh-CN"/>
              </w:rPr>
              <w:t>9</w:t>
            </w:r>
          </w:p>
        </w:tc>
        <w:tc>
          <w:tcPr>
            <w:tcW w:w="1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F1C7" w14:textId="77777777" w:rsidR="00211DC2" w:rsidRPr="00121292" w:rsidRDefault="00211DC2" w:rsidP="006E1B69">
            <w:pPr>
              <w:pStyle w:val="TAC"/>
              <w:rPr>
                <w:bCs/>
              </w:rPr>
            </w:pPr>
            <w:r w:rsidRPr="00121292">
              <w:rPr>
                <w:bCs/>
              </w:rPr>
              <w:t>EIS</w:t>
            </w:r>
            <w:r w:rsidRPr="00121292">
              <w:rPr>
                <w:bCs/>
                <w:vertAlign w:val="subscript"/>
              </w:rPr>
              <w:t>REFSENS_50M</w:t>
            </w:r>
            <w:r w:rsidRPr="00121292">
              <w:rPr>
                <w:b/>
                <w:vertAlign w:val="subscript"/>
              </w:rPr>
              <w:t xml:space="preserve"> </w:t>
            </w:r>
            <w:r w:rsidRPr="00121292">
              <w:rPr>
                <w:bCs/>
              </w:rPr>
              <w:t xml:space="preserve">+ </w:t>
            </w:r>
            <w:r w:rsidRPr="00121292">
              <w:rPr>
                <w:rFonts w:eastAsia="SimSun" w:hint="eastAsia"/>
                <w:bCs/>
                <w:lang w:val="en-US" w:eastAsia="zh-CN"/>
              </w:rPr>
              <w:t>9</w:t>
            </w:r>
            <w:r w:rsidRPr="00121292">
              <w:rPr>
                <w:bCs/>
                <w:vertAlign w:val="subscript"/>
                <w:lang w:val="en-US"/>
              </w:rPr>
              <w:t xml:space="preserve"> </w:t>
            </w:r>
            <w:r w:rsidRPr="00121292">
              <w:rPr>
                <w:rFonts w:cs="Arial"/>
              </w:rPr>
              <w:t xml:space="preserve">+ </w:t>
            </w:r>
            <w:r w:rsidRPr="00121292">
              <w:t>Δ</w:t>
            </w:r>
            <w:r w:rsidRPr="00121292">
              <w:rPr>
                <w:vertAlign w:val="subscript"/>
              </w:rPr>
              <w:t>FR2_REFSENS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B1371" w14:textId="77777777" w:rsidR="00211DC2" w:rsidRPr="00121292" w:rsidRDefault="00211DC2" w:rsidP="006E1B69">
            <w:pPr>
              <w:pStyle w:val="TAC"/>
            </w:pPr>
            <w:r w:rsidRPr="00121292">
              <w:t>EIS</w:t>
            </w:r>
            <w:r w:rsidRPr="00121292">
              <w:rPr>
                <w:vertAlign w:val="subscript"/>
              </w:rPr>
              <w:t xml:space="preserve">REFSENS_50M </w:t>
            </w:r>
            <w:r w:rsidRPr="00121292">
              <w:rPr>
                <w:bCs/>
                <w:lang w:val="en-US" w:eastAsia="zh-CN"/>
              </w:rPr>
              <w:t>+ 1</w:t>
            </w:r>
            <w:r w:rsidRPr="00121292">
              <w:rPr>
                <w:rFonts w:hint="eastAsia"/>
                <w:bCs/>
                <w:lang w:val="en-US" w:eastAsia="zh-CN"/>
              </w:rPr>
              <w:t>9</w:t>
            </w:r>
            <w:r w:rsidRPr="00121292">
              <w:rPr>
                <w:rFonts w:cs="Arial"/>
              </w:rPr>
              <w:t xml:space="preserve">+ </w:t>
            </w:r>
            <w:r w:rsidRPr="00121292">
              <w:t>Δ</w:t>
            </w:r>
            <w:r w:rsidRPr="00121292">
              <w:rPr>
                <w:vertAlign w:val="subscript"/>
              </w:rPr>
              <w:t>FR2_REFSENS</w:t>
            </w:r>
          </w:p>
        </w:tc>
        <w:tc>
          <w:tcPr>
            <w:tcW w:w="2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5C013" w14:textId="77777777" w:rsidR="00211DC2" w:rsidRPr="00121292" w:rsidRDefault="00211DC2" w:rsidP="006E1B69">
            <w:pPr>
              <w:pStyle w:val="TAC"/>
              <w:rPr>
                <w:lang w:val="en-US"/>
              </w:rPr>
            </w:pPr>
            <w:r w:rsidRPr="00121292">
              <w:rPr>
                <w:lang w:val="en-US"/>
              </w:rPr>
              <w:t xml:space="preserve">DFT-s-OFDM </w:t>
            </w:r>
            <w:r w:rsidRPr="00121292">
              <w:t xml:space="preserve">NR signal, </w:t>
            </w:r>
            <w:r w:rsidRPr="00121292">
              <w:rPr>
                <w:rFonts w:eastAsia="SimSun" w:hint="eastAsia"/>
                <w:lang w:val="en-US" w:eastAsia="zh-CN"/>
              </w:rPr>
              <w:t>960</w:t>
            </w:r>
            <w:r w:rsidRPr="00121292">
              <w:t> kHz SCS</w:t>
            </w:r>
            <w:r w:rsidRPr="00121292">
              <w:rPr>
                <w:rFonts w:hint="eastAsia"/>
              </w:rPr>
              <w:t xml:space="preserve">, </w:t>
            </w:r>
            <w:r w:rsidRPr="00121292">
              <w:br/>
            </w:r>
            <w:r w:rsidRPr="00121292">
              <w:rPr>
                <w:rFonts w:eastAsia="SimSun" w:hint="eastAsia"/>
                <w:lang w:val="en-US" w:eastAsia="zh-CN"/>
              </w:rPr>
              <w:t>16</w:t>
            </w:r>
            <w:r w:rsidRPr="00121292">
              <w:t xml:space="preserve"> RB</w:t>
            </w:r>
          </w:p>
        </w:tc>
      </w:tr>
      <w:tr w:rsidR="00211DC2" w:rsidRPr="00121292" w14:paraId="407E53C5" w14:textId="77777777" w:rsidTr="006E1B69">
        <w:trPr>
          <w:cantSplit/>
          <w:jc w:val="center"/>
        </w:trPr>
        <w:tc>
          <w:tcPr>
            <w:tcW w:w="1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3325" w14:textId="77777777" w:rsidR="00211DC2" w:rsidRPr="00121292" w:rsidRDefault="00211DC2" w:rsidP="006E1B69">
            <w:pPr>
              <w:pStyle w:val="TAC"/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E0BD" w14:textId="77777777" w:rsidR="00211DC2" w:rsidRPr="00121292" w:rsidRDefault="00211DC2" w:rsidP="006E1B69">
            <w:pPr>
              <w:pStyle w:val="TAC"/>
            </w:pPr>
            <w:r w:rsidRPr="00121292">
              <w:t xml:space="preserve"> 800, 1600, 2000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FABBE" w14:textId="77777777" w:rsidR="00211DC2" w:rsidRPr="00121292" w:rsidRDefault="00211DC2" w:rsidP="006E1B69">
            <w:pPr>
              <w:pStyle w:val="TAC"/>
              <w:rPr>
                <w:rFonts w:eastAsia="SimSun"/>
                <w:lang w:val="en-US" w:eastAsia="zh-CN"/>
              </w:rPr>
            </w:pPr>
            <w:r w:rsidRPr="00121292">
              <w:rPr>
                <w:rFonts w:eastAsia="SimSun" w:hint="eastAsia"/>
                <w:lang w:val="en-US" w:eastAsia="zh-CN"/>
              </w:rPr>
              <w:t>960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863E" w14:textId="77777777" w:rsidR="00211DC2" w:rsidRPr="00121292" w:rsidRDefault="00211DC2" w:rsidP="006E1B69">
            <w:pPr>
              <w:pStyle w:val="TAC"/>
            </w:pPr>
            <w:r w:rsidRPr="00121292">
              <w:rPr>
                <w:rFonts w:hint="eastAsia"/>
              </w:rPr>
              <w:t>G-FR2-A1-</w:t>
            </w:r>
            <w:r w:rsidRPr="00121292">
              <w:rPr>
                <w:rFonts w:eastAsia="SimSun" w:hint="eastAsia"/>
                <w:lang w:val="en-US" w:eastAsia="zh-CN"/>
              </w:rPr>
              <w:t>7</w:t>
            </w:r>
          </w:p>
        </w:tc>
        <w:tc>
          <w:tcPr>
            <w:tcW w:w="1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6D9DB" w14:textId="317AFF41" w:rsidR="00211DC2" w:rsidRPr="00121292" w:rsidRDefault="00211DC2" w:rsidP="006E1B69">
            <w:pPr>
              <w:pStyle w:val="TAC"/>
              <w:rPr>
                <w:bCs/>
              </w:rPr>
            </w:pPr>
            <w:r w:rsidRPr="00121292">
              <w:rPr>
                <w:bCs/>
              </w:rPr>
              <w:t>EIS</w:t>
            </w:r>
            <w:r w:rsidRPr="00121292">
              <w:rPr>
                <w:bCs/>
                <w:vertAlign w:val="subscript"/>
              </w:rPr>
              <w:t>REFSENS_50M</w:t>
            </w:r>
            <w:r w:rsidRPr="00121292">
              <w:rPr>
                <w:b/>
                <w:vertAlign w:val="subscript"/>
              </w:rPr>
              <w:t xml:space="preserve"> </w:t>
            </w:r>
            <w:r w:rsidRPr="00121292">
              <w:rPr>
                <w:bCs/>
              </w:rPr>
              <w:t xml:space="preserve">+ </w:t>
            </w:r>
            <w:r w:rsidR="00615915" w:rsidRPr="00121292">
              <w:rPr>
                <w:bCs/>
                <w:lang w:val="en-US" w:eastAsia="zh-CN"/>
              </w:rPr>
              <w:t>12</w:t>
            </w:r>
            <w:r w:rsidR="00615915" w:rsidRPr="00121292">
              <w:rPr>
                <w:bCs/>
                <w:vertAlign w:val="subscript"/>
                <w:lang w:val="en-US"/>
              </w:rPr>
              <w:t xml:space="preserve"> </w:t>
            </w:r>
            <w:r w:rsidRPr="00121292">
              <w:rPr>
                <w:rFonts w:cs="Arial"/>
              </w:rPr>
              <w:t xml:space="preserve">+ </w:t>
            </w:r>
            <w:r w:rsidRPr="00121292">
              <w:t>Δ</w:t>
            </w:r>
            <w:r w:rsidRPr="00121292">
              <w:rPr>
                <w:vertAlign w:val="subscript"/>
              </w:rPr>
              <w:t>FR2_REFSENS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7E86" w14:textId="366CBBFC" w:rsidR="00211DC2" w:rsidRPr="00121292" w:rsidRDefault="00211DC2" w:rsidP="006E1B69">
            <w:pPr>
              <w:pStyle w:val="TAC"/>
            </w:pPr>
            <w:r w:rsidRPr="00121292">
              <w:t>EIS</w:t>
            </w:r>
            <w:r w:rsidRPr="00121292">
              <w:rPr>
                <w:vertAlign w:val="subscript"/>
              </w:rPr>
              <w:t xml:space="preserve">REFSENS_50M </w:t>
            </w:r>
            <w:r w:rsidRPr="00121292">
              <w:rPr>
                <w:bCs/>
                <w:lang w:val="en-US" w:eastAsia="zh-CN"/>
              </w:rPr>
              <w:t xml:space="preserve">+ </w:t>
            </w:r>
            <w:r w:rsidR="00615915" w:rsidRPr="00121292">
              <w:rPr>
                <w:bCs/>
                <w:lang w:val="en-US" w:eastAsia="zh-CN"/>
              </w:rPr>
              <w:t>22</w:t>
            </w:r>
            <w:r w:rsidR="00615915" w:rsidRPr="00121292">
              <w:t xml:space="preserve"> </w:t>
            </w:r>
            <w:r w:rsidRPr="00121292">
              <w:rPr>
                <w:rFonts w:cs="Arial"/>
              </w:rPr>
              <w:t xml:space="preserve">+ </w:t>
            </w:r>
            <w:r w:rsidRPr="00121292">
              <w:t>Δ</w:t>
            </w:r>
            <w:r w:rsidRPr="00121292">
              <w:rPr>
                <w:vertAlign w:val="subscript"/>
              </w:rPr>
              <w:t>FR2_REFSENS</w:t>
            </w:r>
          </w:p>
        </w:tc>
        <w:tc>
          <w:tcPr>
            <w:tcW w:w="2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2BDF5" w14:textId="77777777" w:rsidR="00211DC2" w:rsidRPr="00121292" w:rsidRDefault="00211DC2" w:rsidP="006E1B69">
            <w:pPr>
              <w:pStyle w:val="TAC"/>
              <w:rPr>
                <w:lang w:val="en-US"/>
              </w:rPr>
            </w:pPr>
            <w:r w:rsidRPr="00121292">
              <w:rPr>
                <w:lang w:val="en-US"/>
              </w:rPr>
              <w:t xml:space="preserve">DFT-s-OFDM </w:t>
            </w:r>
            <w:r w:rsidRPr="00121292">
              <w:t xml:space="preserve">NR signal, </w:t>
            </w:r>
            <w:r w:rsidRPr="00121292">
              <w:rPr>
                <w:rFonts w:eastAsia="SimSun" w:hint="eastAsia"/>
                <w:lang w:val="en-US" w:eastAsia="zh-CN"/>
              </w:rPr>
              <w:t>960</w:t>
            </w:r>
            <w:r w:rsidRPr="00121292">
              <w:t> kHz SCS</w:t>
            </w:r>
            <w:r w:rsidRPr="00121292">
              <w:rPr>
                <w:rFonts w:hint="eastAsia"/>
              </w:rPr>
              <w:t xml:space="preserve">, </w:t>
            </w:r>
            <w:r w:rsidRPr="00121292">
              <w:br/>
              <w:t>32 RB</w:t>
            </w:r>
          </w:p>
        </w:tc>
      </w:tr>
      <w:tr w:rsidR="00211DC2" w:rsidRPr="00121292" w14:paraId="780182F9" w14:textId="77777777" w:rsidTr="006E1B69">
        <w:trPr>
          <w:cantSplit/>
          <w:jc w:val="center"/>
        </w:trPr>
        <w:tc>
          <w:tcPr>
            <w:tcW w:w="111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07865" w14:textId="77777777" w:rsidR="00211DC2" w:rsidRPr="00121292" w:rsidRDefault="00211DC2" w:rsidP="006E1B69">
            <w:pPr>
              <w:pStyle w:val="TAN"/>
              <w:rPr>
                <w:lang w:val="en-US"/>
              </w:rPr>
            </w:pPr>
            <w:r w:rsidRPr="00121292">
              <w:t>NOTE 1:</w:t>
            </w:r>
            <w:r w:rsidRPr="00121292">
              <w:tab/>
              <w:t>Wanted and interfering signal are placed adjacently around F</w:t>
            </w:r>
            <w:r w:rsidRPr="00121292">
              <w:rPr>
                <w:vertAlign w:val="subscript"/>
              </w:rPr>
              <w:t>c</w:t>
            </w:r>
            <w:r w:rsidRPr="00121292">
              <w:rPr>
                <w:lang w:val="en-US"/>
              </w:rPr>
              <w:t>, where the F</w:t>
            </w:r>
            <w:r w:rsidRPr="00121292">
              <w:rPr>
                <w:vertAlign w:val="subscript"/>
                <w:lang w:val="en-US"/>
              </w:rPr>
              <w:t>c</w:t>
            </w:r>
            <w:r w:rsidRPr="00121292">
              <w:rPr>
                <w:lang w:val="en-US"/>
              </w:rPr>
              <w:t xml:space="preserve"> is defined for</w:t>
            </w:r>
            <w:r w:rsidRPr="00121292">
              <w:rPr>
                <w:lang w:val="en-US" w:eastAsia="zh-CN"/>
              </w:rPr>
              <w:t xml:space="preserve"> BS channel bandwidth of the wanted signal</w:t>
            </w:r>
            <w:r w:rsidRPr="00121292">
              <w:rPr>
                <w:lang w:val="en-US"/>
              </w:rPr>
              <w:t xml:space="preserve"> according to the table 5.4.2.2-1.</w:t>
            </w:r>
            <w:r w:rsidRPr="00121292">
              <w:t xml:space="preserve"> The aggregated wanted and interferer signal shall be centred in the BS channel bandwidth of the wanted signal.</w:t>
            </w:r>
          </w:p>
          <w:p w14:paraId="14F78DA4" w14:textId="77777777" w:rsidR="00211DC2" w:rsidRPr="00121292" w:rsidRDefault="00211DC2" w:rsidP="006E1B69">
            <w:pPr>
              <w:pStyle w:val="TAN"/>
              <w:rPr>
                <w:lang w:val="en-US"/>
              </w:rPr>
            </w:pPr>
            <w:r w:rsidRPr="00121292">
              <w:t>NOTE 2:</w:t>
            </w:r>
            <w:r w:rsidRPr="00121292">
              <w:tab/>
              <w:t>EIS</w:t>
            </w:r>
            <w:r w:rsidRPr="00121292">
              <w:rPr>
                <w:vertAlign w:val="subscript"/>
              </w:rPr>
              <w:t>REFSENS_50M</w:t>
            </w:r>
            <w:r w:rsidRPr="00121292">
              <w:t xml:space="preserve"> is defined in clause 10.3.3.</w:t>
            </w:r>
          </w:p>
        </w:tc>
      </w:tr>
    </w:tbl>
    <w:p w14:paraId="5D368B41" w14:textId="77777777" w:rsidR="00211DC2" w:rsidRPr="00651273" w:rsidRDefault="00211DC2" w:rsidP="00331A62">
      <w:pPr>
        <w:rPr>
          <w:lang w:val="en-US" w:eastAsia="zh-CN"/>
        </w:rPr>
      </w:pPr>
    </w:p>
    <w:p w14:paraId="08F2B9AE" w14:textId="62C9FC0F" w:rsidR="00906354" w:rsidRDefault="00906354" w:rsidP="00331A62">
      <w:pPr>
        <w:rPr>
          <w:lang w:eastAsia="zh-CN"/>
        </w:rPr>
      </w:pPr>
    </w:p>
    <w:p w14:paraId="79D7BFF6" w14:textId="64EC2B83" w:rsidR="00906354" w:rsidRDefault="00906354" w:rsidP="00331A62">
      <w:pPr>
        <w:rPr>
          <w:lang w:eastAsia="zh-CN"/>
        </w:rPr>
      </w:pPr>
    </w:p>
    <w:p w14:paraId="534E3733" w14:textId="7AA88DF8" w:rsidR="00906354" w:rsidRDefault="00906354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2F5B5942" w14:textId="365887BC" w:rsidR="00906354" w:rsidRDefault="00906354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7D5C0D29" w14:textId="4F71E43E" w:rsidR="00A14F4E" w:rsidRDefault="00A14F4E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5F4DEC39" w14:textId="4B6C2E68" w:rsidR="00A14F4E" w:rsidRDefault="00A14F4E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03D349C" w14:textId="2C72BCE9" w:rsidR="00A14F4E" w:rsidRDefault="00A14F4E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48C60252" w14:textId="6F53EF29" w:rsidR="00C4045E" w:rsidRDefault="00C4045E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020ADCE7" w14:textId="75C937B2" w:rsidR="00C4045E" w:rsidRDefault="00C4045E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436AA732" w14:textId="6D9CF98F" w:rsidR="00C4045E" w:rsidRDefault="00C4045E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3A1EDF55" w14:textId="4D6A876F" w:rsidR="00C4045E" w:rsidRDefault="00C4045E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0ADA9913" w14:textId="00033F72" w:rsidR="00C4045E" w:rsidRDefault="00C4045E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7A5BB07" w14:textId="4C04C161" w:rsidR="00450FF9" w:rsidRDefault="00450FF9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6D7B72A0" w14:textId="33E9581D" w:rsidR="00450FF9" w:rsidRDefault="00450FF9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9E63145" w14:textId="77777777" w:rsidR="00450FF9" w:rsidRDefault="00450FF9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4F458AB8" w14:textId="39E78FE2" w:rsidR="00C4045E" w:rsidRDefault="00C4045E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03879F2E" w14:textId="77777777" w:rsidR="00C4045E" w:rsidRDefault="00C4045E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70811E66" w14:textId="77777777" w:rsidR="00906354" w:rsidRDefault="00906354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0CF404F6" w14:textId="77777777" w:rsidR="002A0F58" w:rsidRDefault="00873E1A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086F16FB" w14:textId="07EE6549" w:rsidR="002A0F58" w:rsidRDefault="00873E1A">
      <w:pPr>
        <w:ind w:left="709" w:hanging="709"/>
      </w:pPr>
      <w:r>
        <w:t>[1]</w:t>
      </w:r>
      <w:r>
        <w:tab/>
        <w:t>R4-</w:t>
      </w:r>
      <w:r w:rsidR="00374E33">
        <w:t>220</w:t>
      </w:r>
      <w:r w:rsidR="00567314">
        <w:t>7172</w:t>
      </w:r>
      <w:r>
        <w:t>, “</w:t>
      </w:r>
      <w:r w:rsidR="00232B9B" w:rsidRPr="00232B9B">
        <w:t>Email discussion summary for [102-e][312] NR_exto71GHz_BSRF</w:t>
      </w:r>
      <w:r>
        <w:t>”, Nokia</w:t>
      </w:r>
    </w:p>
    <w:bookmarkEnd w:id="0"/>
    <w:p w14:paraId="28D144D8" w14:textId="77777777" w:rsidR="002A0F58" w:rsidRDefault="002A0F58"/>
    <w:sectPr w:rsidR="002A0F58">
      <w:headerReference w:type="default" r:id="rId10"/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0C90B" w14:textId="77777777" w:rsidR="00E618B4" w:rsidRDefault="00E618B4">
      <w:pPr>
        <w:spacing w:after="0" w:line="240" w:lineRule="auto"/>
      </w:pPr>
      <w:r>
        <w:separator/>
      </w:r>
    </w:p>
  </w:endnote>
  <w:endnote w:type="continuationSeparator" w:id="0">
    <w:p w14:paraId="242C817D" w14:textId="77777777" w:rsidR="00E618B4" w:rsidRDefault="00E618B4">
      <w:pPr>
        <w:spacing w:after="0" w:line="240" w:lineRule="auto"/>
      </w:pPr>
      <w:r>
        <w:continuationSeparator/>
      </w:r>
    </w:p>
  </w:endnote>
  <w:endnote w:type="continuationNotice" w:id="1">
    <w:p w14:paraId="223B8835" w14:textId="77777777" w:rsidR="00E618B4" w:rsidRDefault="00E618B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870C4" w14:textId="77777777" w:rsidR="002A0F58" w:rsidRDefault="00873E1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85208" w14:textId="77777777" w:rsidR="00E618B4" w:rsidRDefault="00E618B4">
      <w:pPr>
        <w:spacing w:after="0" w:line="240" w:lineRule="auto"/>
      </w:pPr>
      <w:r>
        <w:separator/>
      </w:r>
    </w:p>
  </w:footnote>
  <w:footnote w:type="continuationSeparator" w:id="0">
    <w:p w14:paraId="595081FF" w14:textId="77777777" w:rsidR="00E618B4" w:rsidRDefault="00E618B4">
      <w:pPr>
        <w:spacing w:after="0" w:line="240" w:lineRule="auto"/>
      </w:pPr>
      <w:r>
        <w:continuationSeparator/>
      </w:r>
    </w:p>
  </w:footnote>
  <w:footnote w:type="continuationNotice" w:id="1">
    <w:p w14:paraId="604D29AE" w14:textId="77777777" w:rsidR="00E618B4" w:rsidRDefault="00E618B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51A51" w14:textId="77777777" w:rsidR="002A0F58" w:rsidRDefault="002A0F5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339F6B85" w14:textId="67D526A7" w:rsidR="002A0F58" w:rsidRDefault="00873E1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05DFE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05EC9BD8" w14:textId="77777777" w:rsidR="002A0F58" w:rsidRDefault="002A0F5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61236EBB" w14:textId="77777777" w:rsidR="002A0F58" w:rsidRDefault="002A0F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B209C6"/>
    <w:multiLevelType w:val="multilevel"/>
    <w:tmpl w:val="48B209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9A20A4"/>
    <w:multiLevelType w:val="multilevel"/>
    <w:tmpl w:val="599A20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078"/>
    <w:rsid w:val="0001146A"/>
    <w:rsid w:val="00011C1E"/>
    <w:rsid w:val="00011F74"/>
    <w:rsid w:val="00012A2A"/>
    <w:rsid w:val="00033397"/>
    <w:rsid w:val="00040095"/>
    <w:rsid w:val="000461E2"/>
    <w:rsid w:val="00047D6D"/>
    <w:rsid w:val="00051834"/>
    <w:rsid w:val="00054A22"/>
    <w:rsid w:val="000560CC"/>
    <w:rsid w:val="00057DC0"/>
    <w:rsid w:val="000638E3"/>
    <w:rsid w:val="00063D03"/>
    <w:rsid w:val="000655A6"/>
    <w:rsid w:val="00070795"/>
    <w:rsid w:val="00075519"/>
    <w:rsid w:val="00075E1B"/>
    <w:rsid w:val="00080512"/>
    <w:rsid w:val="00094D53"/>
    <w:rsid w:val="00096009"/>
    <w:rsid w:val="000960C1"/>
    <w:rsid w:val="000A777F"/>
    <w:rsid w:val="000C6A80"/>
    <w:rsid w:val="000C7BB3"/>
    <w:rsid w:val="000D181C"/>
    <w:rsid w:val="000D1B3D"/>
    <w:rsid w:val="000D525D"/>
    <w:rsid w:val="000D58AB"/>
    <w:rsid w:val="000D696C"/>
    <w:rsid w:val="000E18EC"/>
    <w:rsid w:val="000E1DEA"/>
    <w:rsid w:val="000E2A4F"/>
    <w:rsid w:val="000E5191"/>
    <w:rsid w:val="000E632F"/>
    <w:rsid w:val="000F0805"/>
    <w:rsid w:val="000F565E"/>
    <w:rsid w:val="00106F91"/>
    <w:rsid w:val="001119B6"/>
    <w:rsid w:val="00117E35"/>
    <w:rsid w:val="00121292"/>
    <w:rsid w:val="00121E27"/>
    <w:rsid w:val="00127E99"/>
    <w:rsid w:val="001348E3"/>
    <w:rsid w:val="00134FD9"/>
    <w:rsid w:val="00136AF1"/>
    <w:rsid w:val="00142F15"/>
    <w:rsid w:val="001442F6"/>
    <w:rsid w:val="001548C8"/>
    <w:rsid w:val="00155B44"/>
    <w:rsid w:val="00161F62"/>
    <w:rsid w:val="00171A5A"/>
    <w:rsid w:val="0017200E"/>
    <w:rsid w:val="00176C71"/>
    <w:rsid w:val="00183027"/>
    <w:rsid w:val="0018351B"/>
    <w:rsid w:val="001862BC"/>
    <w:rsid w:val="001931F0"/>
    <w:rsid w:val="00193F3A"/>
    <w:rsid w:val="00196273"/>
    <w:rsid w:val="001A1039"/>
    <w:rsid w:val="001A4A6B"/>
    <w:rsid w:val="001A5935"/>
    <w:rsid w:val="001A72A7"/>
    <w:rsid w:val="001B0597"/>
    <w:rsid w:val="001B375C"/>
    <w:rsid w:val="001C1DF4"/>
    <w:rsid w:val="001C34A4"/>
    <w:rsid w:val="001C4E03"/>
    <w:rsid w:val="001D02C2"/>
    <w:rsid w:val="001D0CD4"/>
    <w:rsid w:val="001E0128"/>
    <w:rsid w:val="001E0C9D"/>
    <w:rsid w:val="001E62AA"/>
    <w:rsid w:val="001F168B"/>
    <w:rsid w:val="001F33FD"/>
    <w:rsid w:val="001F44AC"/>
    <w:rsid w:val="001F61EA"/>
    <w:rsid w:val="001F6931"/>
    <w:rsid w:val="0020243C"/>
    <w:rsid w:val="0020372A"/>
    <w:rsid w:val="00211DC2"/>
    <w:rsid w:val="00222BF5"/>
    <w:rsid w:val="0022482A"/>
    <w:rsid w:val="002272D7"/>
    <w:rsid w:val="00231DE5"/>
    <w:rsid w:val="0023254C"/>
    <w:rsid w:val="00232716"/>
    <w:rsid w:val="00232B9B"/>
    <w:rsid w:val="002347A2"/>
    <w:rsid w:val="00241D8F"/>
    <w:rsid w:val="00243290"/>
    <w:rsid w:val="0024629B"/>
    <w:rsid w:val="00247CF7"/>
    <w:rsid w:val="0025364C"/>
    <w:rsid w:val="0026528F"/>
    <w:rsid w:val="00267FEA"/>
    <w:rsid w:val="002776E7"/>
    <w:rsid w:val="0027787D"/>
    <w:rsid w:val="0028017F"/>
    <w:rsid w:val="00280CDB"/>
    <w:rsid w:val="002A0978"/>
    <w:rsid w:val="002A0F58"/>
    <w:rsid w:val="002A2914"/>
    <w:rsid w:val="002A682D"/>
    <w:rsid w:val="002B067D"/>
    <w:rsid w:val="002B0AA9"/>
    <w:rsid w:val="002B0B48"/>
    <w:rsid w:val="002B4040"/>
    <w:rsid w:val="002C103E"/>
    <w:rsid w:val="002D75EF"/>
    <w:rsid w:val="002E2D39"/>
    <w:rsid w:val="002E6060"/>
    <w:rsid w:val="002F1E03"/>
    <w:rsid w:val="00303F3D"/>
    <w:rsid w:val="00306467"/>
    <w:rsid w:val="0031591F"/>
    <w:rsid w:val="003172DC"/>
    <w:rsid w:val="003210AF"/>
    <w:rsid w:val="003212F9"/>
    <w:rsid w:val="003218F2"/>
    <w:rsid w:val="00330C92"/>
    <w:rsid w:val="00331A62"/>
    <w:rsid w:val="003348D7"/>
    <w:rsid w:val="00335F02"/>
    <w:rsid w:val="003370E7"/>
    <w:rsid w:val="00343D20"/>
    <w:rsid w:val="0035462D"/>
    <w:rsid w:val="00355B33"/>
    <w:rsid w:val="00355F49"/>
    <w:rsid w:val="00361E87"/>
    <w:rsid w:val="003743A7"/>
    <w:rsid w:val="00374E33"/>
    <w:rsid w:val="00377F8A"/>
    <w:rsid w:val="00381417"/>
    <w:rsid w:val="003877AE"/>
    <w:rsid w:val="003A0B1F"/>
    <w:rsid w:val="003A2576"/>
    <w:rsid w:val="003A79EF"/>
    <w:rsid w:val="003B1D4A"/>
    <w:rsid w:val="003B1E38"/>
    <w:rsid w:val="003B2834"/>
    <w:rsid w:val="003B28AA"/>
    <w:rsid w:val="003B5493"/>
    <w:rsid w:val="003B61A8"/>
    <w:rsid w:val="003C0B2F"/>
    <w:rsid w:val="003C3971"/>
    <w:rsid w:val="003C3DE4"/>
    <w:rsid w:val="003C4588"/>
    <w:rsid w:val="003C6E96"/>
    <w:rsid w:val="003D7627"/>
    <w:rsid w:val="003E13A1"/>
    <w:rsid w:val="003E4468"/>
    <w:rsid w:val="003E799B"/>
    <w:rsid w:val="003F17A2"/>
    <w:rsid w:val="003F24D6"/>
    <w:rsid w:val="003F4AEE"/>
    <w:rsid w:val="00406954"/>
    <w:rsid w:val="00407C8E"/>
    <w:rsid w:val="00422928"/>
    <w:rsid w:val="004239C7"/>
    <w:rsid w:val="00424BFB"/>
    <w:rsid w:val="00425CF4"/>
    <w:rsid w:val="0044055C"/>
    <w:rsid w:val="00450FF9"/>
    <w:rsid w:val="00460A08"/>
    <w:rsid w:val="00460E9A"/>
    <w:rsid w:val="00481EB5"/>
    <w:rsid w:val="00490434"/>
    <w:rsid w:val="00492637"/>
    <w:rsid w:val="004944D2"/>
    <w:rsid w:val="00494C33"/>
    <w:rsid w:val="00497C01"/>
    <w:rsid w:val="004A13B2"/>
    <w:rsid w:val="004A18CF"/>
    <w:rsid w:val="004A4210"/>
    <w:rsid w:val="004A60AD"/>
    <w:rsid w:val="004B372C"/>
    <w:rsid w:val="004B5078"/>
    <w:rsid w:val="004C43A9"/>
    <w:rsid w:val="004C5288"/>
    <w:rsid w:val="004D3578"/>
    <w:rsid w:val="004E0C1D"/>
    <w:rsid w:val="004E213A"/>
    <w:rsid w:val="004E29CC"/>
    <w:rsid w:val="004F427C"/>
    <w:rsid w:val="004F4D5A"/>
    <w:rsid w:val="00514E65"/>
    <w:rsid w:val="00516BEE"/>
    <w:rsid w:val="00517C7B"/>
    <w:rsid w:val="00524D52"/>
    <w:rsid w:val="0052610C"/>
    <w:rsid w:val="00541AD0"/>
    <w:rsid w:val="00543408"/>
    <w:rsid w:val="00543E6C"/>
    <w:rsid w:val="00562810"/>
    <w:rsid w:val="00562CF7"/>
    <w:rsid w:val="00565087"/>
    <w:rsid w:val="00567008"/>
    <w:rsid w:val="00567314"/>
    <w:rsid w:val="00567A32"/>
    <w:rsid w:val="00567D27"/>
    <w:rsid w:val="005710D4"/>
    <w:rsid w:val="00573B0D"/>
    <w:rsid w:val="00582188"/>
    <w:rsid w:val="00585DFB"/>
    <w:rsid w:val="00586E7B"/>
    <w:rsid w:val="005918BB"/>
    <w:rsid w:val="00592A9D"/>
    <w:rsid w:val="00592D2E"/>
    <w:rsid w:val="00594E26"/>
    <w:rsid w:val="005A39AA"/>
    <w:rsid w:val="005A4DAA"/>
    <w:rsid w:val="005B153C"/>
    <w:rsid w:val="005B3C73"/>
    <w:rsid w:val="005B4845"/>
    <w:rsid w:val="005B4A0A"/>
    <w:rsid w:val="005C2897"/>
    <w:rsid w:val="005C7173"/>
    <w:rsid w:val="005D2E01"/>
    <w:rsid w:val="005D3EE8"/>
    <w:rsid w:val="005D5705"/>
    <w:rsid w:val="005D5A5C"/>
    <w:rsid w:val="005E62E1"/>
    <w:rsid w:val="005F7BE0"/>
    <w:rsid w:val="006010E1"/>
    <w:rsid w:val="00605154"/>
    <w:rsid w:val="00605DFE"/>
    <w:rsid w:val="00607782"/>
    <w:rsid w:val="00612061"/>
    <w:rsid w:val="00614FDF"/>
    <w:rsid w:val="00615915"/>
    <w:rsid w:val="00615992"/>
    <w:rsid w:val="00615D4C"/>
    <w:rsid w:val="0061740D"/>
    <w:rsid w:val="00624D24"/>
    <w:rsid w:val="00625621"/>
    <w:rsid w:val="0062745C"/>
    <w:rsid w:val="006276BE"/>
    <w:rsid w:val="006437A9"/>
    <w:rsid w:val="00643948"/>
    <w:rsid w:val="00646835"/>
    <w:rsid w:val="00651273"/>
    <w:rsid w:val="00652641"/>
    <w:rsid w:val="00662EC1"/>
    <w:rsid w:val="0066394A"/>
    <w:rsid w:val="006639DB"/>
    <w:rsid w:val="00664C50"/>
    <w:rsid w:val="00670901"/>
    <w:rsid w:val="00670E11"/>
    <w:rsid w:val="00674E7D"/>
    <w:rsid w:val="00680067"/>
    <w:rsid w:val="00694C08"/>
    <w:rsid w:val="00694C6F"/>
    <w:rsid w:val="006A71E6"/>
    <w:rsid w:val="006B0F7F"/>
    <w:rsid w:val="006B745F"/>
    <w:rsid w:val="006C09C0"/>
    <w:rsid w:val="006C272C"/>
    <w:rsid w:val="006D1100"/>
    <w:rsid w:val="006D18B1"/>
    <w:rsid w:val="006D1B88"/>
    <w:rsid w:val="006E0E90"/>
    <w:rsid w:val="006E5C86"/>
    <w:rsid w:val="006F16CB"/>
    <w:rsid w:val="00707298"/>
    <w:rsid w:val="00712421"/>
    <w:rsid w:val="007148E4"/>
    <w:rsid w:val="00714AEA"/>
    <w:rsid w:val="007170B2"/>
    <w:rsid w:val="00723B49"/>
    <w:rsid w:val="00731AC8"/>
    <w:rsid w:val="00732CC9"/>
    <w:rsid w:val="00734A5B"/>
    <w:rsid w:val="00736F66"/>
    <w:rsid w:val="00744E76"/>
    <w:rsid w:val="00751155"/>
    <w:rsid w:val="007577CB"/>
    <w:rsid w:val="007577EB"/>
    <w:rsid w:val="00757EBD"/>
    <w:rsid w:val="00760201"/>
    <w:rsid w:val="00771315"/>
    <w:rsid w:val="00781F0F"/>
    <w:rsid w:val="007A0F21"/>
    <w:rsid w:val="007A2E78"/>
    <w:rsid w:val="007B06A5"/>
    <w:rsid w:val="007B4A73"/>
    <w:rsid w:val="007C2F16"/>
    <w:rsid w:val="007C4C45"/>
    <w:rsid w:val="007E6729"/>
    <w:rsid w:val="007F52D4"/>
    <w:rsid w:val="008028A4"/>
    <w:rsid w:val="00805820"/>
    <w:rsid w:val="008077C3"/>
    <w:rsid w:val="00817EF4"/>
    <w:rsid w:val="00826F97"/>
    <w:rsid w:val="008305C5"/>
    <w:rsid w:val="00841609"/>
    <w:rsid w:val="00843454"/>
    <w:rsid w:val="008576E6"/>
    <w:rsid w:val="00860D98"/>
    <w:rsid w:val="00865B62"/>
    <w:rsid w:val="00866AE4"/>
    <w:rsid w:val="00870910"/>
    <w:rsid w:val="008719A8"/>
    <w:rsid w:val="00872309"/>
    <w:rsid w:val="00872E34"/>
    <w:rsid w:val="00873E1A"/>
    <w:rsid w:val="00874613"/>
    <w:rsid w:val="008768CA"/>
    <w:rsid w:val="008804F3"/>
    <w:rsid w:val="0088153C"/>
    <w:rsid w:val="00883408"/>
    <w:rsid w:val="00883EA3"/>
    <w:rsid w:val="008877E6"/>
    <w:rsid w:val="0089062B"/>
    <w:rsid w:val="0089360E"/>
    <w:rsid w:val="00896EE8"/>
    <w:rsid w:val="008A1579"/>
    <w:rsid w:val="008A3003"/>
    <w:rsid w:val="008A422B"/>
    <w:rsid w:val="008B650F"/>
    <w:rsid w:val="008B67BF"/>
    <w:rsid w:val="008B735F"/>
    <w:rsid w:val="008C0085"/>
    <w:rsid w:val="008C2529"/>
    <w:rsid w:val="008F3B67"/>
    <w:rsid w:val="008F6912"/>
    <w:rsid w:val="0090271F"/>
    <w:rsid w:val="00902E23"/>
    <w:rsid w:val="00903122"/>
    <w:rsid w:val="0090598A"/>
    <w:rsid w:val="00906354"/>
    <w:rsid w:val="00907978"/>
    <w:rsid w:val="0091348E"/>
    <w:rsid w:val="00915AF3"/>
    <w:rsid w:val="00917CCB"/>
    <w:rsid w:val="009212A1"/>
    <w:rsid w:val="009228DF"/>
    <w:rsid w:val="00925738"/>
    <w:rsid w:val="009268EA"/>
    <w:rsid w:val="0092774C"/>
    <w:rsid w:val="00942EC2"/>
    <w:rsid w:val="00944C13"/>
    <w:rsid w:val="009478B6"/>
    <w:rsid w:val="00966014"/>
    <w:rsid w:val="00966AC4"/>
    <w:rsid w:val="00974355"/>
    <w:rsid w:val="00974D01"/>
    <w:rsid w:val="00977417"/>
    <w:rsid w:val="009814BC"/>
    <w:rsid w:val="009848E1"/>
    <w:rsid w:val="00985E93"/>
    <w:rsid w:val="009955FA"/>
    <w:rsid w:val="009A2D2D"/>
    <w:rsid w:val="009A6FC9"/>
    <w:rsid w:val="009A7447"/>
    <w:rsid w:val="009B13F6"/>
    <w:rsid w:val="009B1D6E"/>
    <w:rsid w:val="009B4E7A"/>
    <w:rsid w:val="009B5100"/>
    <w:rsid w:val="009B5858"/>
    <w:rsid w:val="009D00F8"/>
    <w:rsid w:val="009D582D"/>
    <w:rsid w:val="009E7917"/>
    <w:rsid w:val="009F37B7"/>
    <w:rsid w:val="009F6F27"/>
    <w:rsid w:val="009F7CCE"/>
    <w:rsid w:val="00A02A12"/>
    <w:rsid w:val="00A10F02"/>
    <w:rsid w:val="00A14F4E"/>
    <w:rsid w:val="00A164B4"/>
    <w:rsid w:val="00A350A0"/>
    <w:rsid w:val="00A37A71"/>
    <w:rsid w:val="00A461D3"/>
    <w:rsid w:val="00A510FE"/>
    <w:rsid w:val="00A52481"/>
    <w:rsid w:val="00A53724"/>
    <w:rsid w:val="00A55E05"/>
    <w:rsid w:val="00A6396C"/>
    <w:rsid w:val="00A6421D"/>
    <w:rsid w:val="00A82346"/>
    <w:rsid w:val="00AA2D20"/>
    <w:rsid w:val="00AB0B6C"/>
    <w:rsid w:val="00AB1A2A"/>
    <w:rsid w:val="00AC17A1"/>
    <w:rsid w:val="00AC2BBD"/>
    <w:rsid w:val="00AC3D42"/>
    <w:rsid w:val="00AC7233"/>
    <w:rsid w:val="00AD52E2"/>
    <w:rsid w:val="00AF09C5"/>
    <w:rsid w:val="00AF104E"/>
    <w:rsid w:val="00AF31CE"/>
    <w:rsid w:val="00B06A02"/>
    <w:rsid w:val="00B06CF4"/>
    <w:rsid w:val="00B10E88"/>
    <w:rsid w:val="00B1355D"/>
    <w:rsid w:val="00B14246"/>
    <w:rsid w:val="00B15229"/>
    <w:rsid w:val="00B15449"/>
    <w:rsid w:val="00B20492"/>
    <w:rsid w:val="00B24B29"/>
    <w:rsid w:val="00B30634"/>
    <w:rsid w:val="00B33C15"/>
    <w:rsid w:val="00B34BD2"/>
    <w:rsid w:val="00B3644D"/>
    <w:rsid w:val="00B42507"/>
    <w:rsid w:val="00B476B7"/>
    <w:rsid w:val="00B506C9"/>
    <w:rsid w:val="00B5393C"/>
    <w:rsid w:val="00B55F1C"/>
    <w:rsid w:val="00B57386"/>
    <w:rsid w:val="00B63F6B"/>
    <w:rsid w:val="00B72441"/>
    <w:rsid w:val="00B76A1B"/>
    <w:rsid w:val="00B86D3A"/>
    <w:rsid w:val="00B96C0C"/>
    <w:rsid w:val="00B96FFD"/>
    <w:rsid w:val="00BA0AEE"/>
    <w:rsid w:val="00BA2E9E"/>
    <w:rsid w:val="00BB0828"/>
    <w:rsid w:val="00BB4409"/>
    <w:rsid w:val="00BC0F7D"/>
    <w:rsid w:val="00BC5B76"/>
    <w:rsid w:val="00BD5C61"/>
    <w:rsid w:val="00BF1095"/>
    <w:rsid w:val="00BF1C81"/>
    <w:rsid w:val="00BF2248"/>
    <w:rsid w:val="00C17A60"/>
    <w:rsid w:val="00C232A8"/>
    <w:rsid w:val="00C27651"/>
    <w:rsid w:val="00C316CA"/>
    <w:rsid w:val="00C33079"/>
    <w:rsid w:val="00C371B3"/>
    <w:rsid w:val="00C4045E"/>
    <w:rsid w:val="00C45231"/>
    <w:rsid w:val="00C46DC0"/>
    <w:rsid w:val="00C55069"/>
    <w:rsid w:val="00C6035E"/>
    <w:rsid w:val="00C628DE"/>
    <w:rsid w:val="00C72833"/>
    <w:rsid w:val="00C777E3"/>
    <w:rsid w:val="00C83101"/>
    <w:rsid w:val="00C90862"/>
    <w:rsid w:val="00C92C8B"/>
    <w:rsid w:val="00C92E0B"/>
    <w:rsid w:val="00C93F40"/>
    <w:rsid w:val="00CA3B1D"/>
    <w:rsid w:val="00CA3D0C"/>
    <w:rsid w:val="00CA3D41"/>
    <w:rsid w:val="00CA47BF"/>
    <w:rsid w:val="00CA6A82"/>
    <w:rsid w:val="00CB380A"/>
    <w:rsid w:val="00CB5060"/>
    <w:rsid w:val="00CB6F50"/>
    <w:rsid w:val="00CB7C18"/>
    <w:rsid w:val="00CC3F7F"/>
    <w:rsid w:val="00CC4DC2"/>
    <w:rsid w:val="00CC6C6A"/>
    <w:rsid w:val="00CD110C"/>
    <w:rsid w:val="00CD11A6"/>
    <w:rsid w:val="00CD2E52"/>
    <w:rsid w:val="00CD4D52"/>
    <w:rsid w:val="00CF0CA5"/>
    <w:rsid w:val="00CF51CC"/>
    <w:rsid w:val="00D02BDD"/>
    <w:rsid w:val="00D05B6E"/>
    <w:rsid w:val="00D071C4"/>
    <w:rsid w:val="00D11B3A"/>
    <w:rsid w:val="00D15384"/>
    <w:rsid w:val="00D2544C"/>
    <w:rsid w:val="00D27811"/>
    <w:rsid w:val="00D31ABB"/>
    <w:rsid w:val="00D40226"/>
    <w:rsid w:val="00D4244D"/>
    <w:rsid w:val="00D464B8"/>
    <w:rsid w:val="00D4682F"/>
    <w:rsid w:val="00D469FC"/>
    <w:rsid w:val="00D541AA"/>
    <w:rsid w:val="00D56778"/>
    <w:rsid w:val="00D65811"/>
    <w:rsid w:val="00D738D6"/>
    <w:rsid w:val="00D755EB"/>
    <w:rsid w:val="00D80685"/>
    <w:rsid w:val="00D80694"/>
    <w:rsid w:val="00D86940"/>
    <w:rsid w:val="00D878CB"/>
    <w:rsid w:val="00D87E00"/>
    <w:rsid w:val="00D90095"/>
    <w:rsid w:val="00D9134D"/>
    <w:rsid w:val="00D95444"/>
    <w:rsid w:val="00D9546E"/>
    <w:rsid w:val="00D96451"/>
    <w:rsid w:val="00DA2DBA"/>
    <w:rsid w:val="00DA7A03"/>
    <w:rsid w:val="00DB1818"/>
    <w:rsid w:val="00DB4847"/>
    <w:rsid w:val="00DB7975"/>
    <w:rsid w:val="00DC2DC0"/>
    <w:rsid w:val="00DC309B"/>
    <w:rsid w:val="00DC4DA2"/>
    <w:rsid w:val="00DD1982"/>
    <w:rsid w:val="00DE22E4"/>
    <w:rsid w:val="00DE4A26"/>
    <w:rsid w:val="00DF1E94"/>
    <w:rsid w:val="00DF2B1F"/>
    <w:rsid w:val="00DF4AD9"/>
    <w:rsid w:val="00DF5C28"/>
    <w:rsid w:val="00DF62CD"/>
    <w:rsid w:val="00E13370"/>
    <w:rsid w:val="00E1413F"/>
    <w:rsid w:val="00E15FC7"/>
    <w:rsid w:val="00E202C5"/>
    <w:rsid w:val="00E20B05"/>
    <w:rsid w:val="00E21E1E"/>
    <w:rsid w:val="00E256C9"/>
    <w:rsid w:val="00E30593"/>
    <w:rsid w:val="00E41C4A"/>
    <w:rsid w:val="00E448DE"/>
    <w:rsid w:val="00E50EF8"/>
    <w:rsid w:val="00E618B4"/>
    <w:rsid w:val="00E66FF7"/>
    <w:rsid w:val="00E72121"/>
    <w:rsid w:val="00E73B83"/>
    <w:rsid w:val="00E77645"/>
    <w:rsid w:val="00E840B8"/>
    <w:rsid w:val="00E87854"/>
    <w:rsid w:val="00E923CB"/>
    <w:rsid w:val="00E924C7"/>
    <w:rsid w:val="00E960B0"/>
    <w:rsid w:val="00EA26CD"/>
    <w:rsid w:val="00EA7C61"/>
    <w:rsid w:val="00EB12B1"/>
    <w:rsid w:val="00EB3F21"/>
    <w:rsid w:val="00EC4A25"/>
    <w:rsid w:val="00EC6174"/>
    <w:rsid w:val="00ED4E80"/>
    <w:rsid w:val="00ED6AB3"/>
    <w:rsid w:val="00ED6C2B"/>
    <w:rsid w:val="00EE568A"/>
    <w:rsid w:val="00EE7326"/>
    <w:rsid w:val="00EF1994"/>
    <w:rsid w:val="00EF1FC5"/>
    <w:rsid w:val="00F025A2"/>
    <w:rsid w:val="00F02F4F"/>
    <w:rsid w:val="00F03195"/>
    <w:rsid w:val="00F04712"/>
    <w:rsid w:val="00F1297F"/>
    <w:rsid w:val="00F16282"/>
    <w:rsid w:val="00F22EC7"/>
    <w:rsid w:val="00F264EF"/>
    <w:rsid w:val="00F26CEE"/>
    <w:rsid w:val="00F32F04"/>
    <w:rsid w:val="00F40A11"/>
    <w:rsid w:val="00F414F0"/>
    <w:rsid w:val="00F52DD9"/>
    <w:rsid w:val="00F653B8"/>
    <w:rsid w:val="00F74F17"/>
    <w:rsid w:val="00F838E8"/>
    <w:rsid w:val="00F930E8"/>
    <w:rsid w:val="00F93A7D"/>
    <w:rsid w:val="00F94E00"/>
    <w:rsid w:val="00FA1266"/>
    <w:rsid w:val="00FA5947"/>
    <w:rsid w:val="00FB0D18"/>
    <w:rsid w:val="00FC1192"/>
    <w:rsid w:val="00FD3FE8"/>
    <w:rsid w:val="00FD65CB"/>
    <w:rsid w:val="00FE0B89"/>
    <w:rsid w:val="00FE11B9"/>
    <w:rsid w:val="00FE181B"/>
    <w:rsid w:val="00FE7B5F"/>
    <w:rsid w:val="00FF0323"/>
    <w:rsid w:val="00FF1F52"/>
    <w:rsid w:val="00FF765E"/>
    <w:rsid w:val="0DCD56A1"/>
    <w:rsid w:val="39996662"/>
    <w:rsid w:val="4362144D"/>
    <w:rsid w:val="5AE52E2D"/>
    <w:rsid w:val="64CB0882"/>
    <w:rsid w:val="7A9C0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894253B"/>
  <w15:docId w15:val="{D17AE864-2F3E-4F36-AFDE-E78534A9C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BodyTextChar">
    <w:name w:val="Body Text Char"/>
    <w:link w:val="BodyText"/>
    <w:uiPriority w:val="99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US"/>
    </w:rPr>
  </w:style>
  <w:style w:type="character" w:customStyle="1" w:styleId="TANChar">
    <w:name w:val="TAN Char"/>
    <w:link w:val="TAN"/>
    <w:qFormat/>
    <w:rsid w:val="00FD3FE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2FC064B-9AB5-4AF7-AF15-7DE2500494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6</Pages>
  <Words>1143</Words>
  <Characters>6160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Torbjörn Elfström</cp:lastModifiedBy>
  <cp:revision>27</cp:revision>
  <dcterms:created xsi:type="dcterms:W3CDTF">2022-03-01T08:21:00Z</dcterms:created>
  <dcterms:modified xsi:type="dcterms:W3CDTF">2022-03-02T15:26:00Z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2052-11.8.2.8875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1636542275</vt:lpwstr>
  </property>
</Properties>
</file>