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9E268" w14:textId="09D8AA9B" w:rsidR="002F7B88" w:rsidRDefault="002F7B88" w:rsidP="002F7B88">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#125bis</w:t>
      </w:r>
      <w:r>
        <w:rPr>
          <w:rFonts w:cs="Arial"/>
          <w:bCs/>
          <w:noProof w:val="0"/>
          <w:sz w:val="24"/>
        </w:rPr>
        <w:tab/>
      </w:r>
      <w:r>
        <w:rPr>
          <w:rFonts w:cs="Arial"/>
          <w:bCs/>
          <w:noProof w:val="0"/>
          <w:sz w:val="24"/>
          <w:lang w:eastAsia="ja-JP"/>
        </w:rPr>
        <w:t>R3-24</w:t>
      </w:r>
      <w:r w:rsidR="004925C1">
        <w:rPr>
          <w:rFonts w:cs="Arial"/>
          <w:bCs/>
          <w:noProof w:val="0"/>
          <w:sz w:val="24"/>
          <w:lang w:eastAsia="ja-JP"/>
        </w:rPr>
        <w:t>5580</w:t>
      </w:r>
    </w:p>
    <w:p w14:paraId="41AF80DB" w14:textId="4C0EECE7" w:rsidR="002F7B88" w:rsidRDefault="002F7B88" w:rsidP="002F7B88">
      <w:pPr>
        <w:pStyle w:val="CRCoverPage"/>
        <w:rPr>
          <w:b/>
          <w:noProof/>
          <w:sz w:val="24"/>
        </w:rPr>
      </w:pPr>
      <w:r>
        <w:rPr>
          <w:b/>
          <w:noProof/>
          <w:sz w:val="24"/>
        </w:rPr>
        <w:t>Hefei, China, 14</w:t>
      </w:r>
      <w:r w:rsidRPr="003F6D4D">
        <w:rPr>
          <w:b/>
          <w:noProof/>
          <w:sz w:val="24"/>
          <w:vertAlign w:val="superscript"/>
        </w:rPr>
        <w:t>th</w:t>
      </w:r>
      <w:r>
        <w:rPr>
          <w:b/>
          <w:noProof/>
          <w:sz w:val="24"/>
        </w:rPr>
        <w:t xml:space="preserve"> – 18</w:t>
      </w:r>
      <w:r w:rsidRPr="003F6D4D">
        <w:rPr>
          <w:b/>
          <w:noProof/>
          <w:sz w:val="24"/>
          <w:vertAlign w:val="superscript"/>
        </w:rPr>
        <w:t>th</w:t>
      </w:r>
      <w:r>
        <w:rPr>
          <w:b/>
          <w:noProof/>
          <w:sz w:val="24"/>
        </w:rPr>
        <w:t xml:space="preserve"> October 2024</w:t>
      </w:r>
    </w:p>
    <w:p w14:paraId="399151FE" w14:textId="77777777" w:rsidR="00EE0733" w:rsidRPr="00116EF7" w:rsidRDefault="00EE0733" w:rsidP="00116EF7">
      <w:pPr>
        <w:pStyle w:val="CRCoverPage"/>
        <w:rPr>
          <w:b/>
          <w:bCs/>
          <w:sz w:val="24"/>
          <w:lang w:eastAsia="ja-JP"/>
        </w:rPr>
      </w:pPr>
    </w:p>
    <w:p w14:paraId="1703601B" w14:textId="27DF2504"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707CD8">
        <w:rPr>
          <w:b/>
          <w:bCs/>
        </w:rPr>
        <w:t>16.2</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1F1D1C8E" w:rsidR="005F436C" w:rsidRPr="00116EF7" w:rsidRDefault="005F436C" w:rsidP="009A1081">
      <w:pPr>
        <w:pStyle w:val="CRCoverPage"/>
        <w:ind w:left="1985" w:hanging="1985"/>
        <w:rPr>
          <w:b/>
          <w:bCs/>
          <w:lang w:eastAsia="ja-JP"/>
        </w:rPr>
      </w:pPr>
      <w:r w:rsidRPr="00116EF7">
        <w:rPr>
          <w:b/>
          <w:bCs/>
        </w:rPr>
        <w:t>Title:</w:t>
      </w:r>
      <w:r w:rsidRPr="00116EF7">
        <w:rPr>
          <w:b/>
          <w:bCs/>
        </w:rPr>
        <w:tab/>
      </w:r>
      <w:r w:rsidR="00461D17">
        <w:rPr>
          <w:b/>
          <w:bCs/>
        </w:rPr>
        <w:t>[</w:t>
      </w:r>
      <w:r w:rsidR="00E15BA1" w:rsidRPr="00116EF7">
        <w:rPr>
          <w:b/>
          <w:bCs/>
        </w:rPr>
        <w:t xml:space="preserve">TP for </w:t>
      </w:r>
      <w:r w:rsidR="00707CD8">
        <w:rPr>
          <w:b/>
          <w:bCs/>
        </w:rPr>
        <w:t>TR 38.769</w:t>
      </w:r>
      <w:r w:rsidR="00461D17">
        <w:rPr>
          <w:b/>
          <w:bCs/>
        </w:rPr>
        <w:t>]</w:t>
      </w:r>
      <w:r w:rsidR="00520062" w:rsidRPr="00116EF7">
        <w:rPr>
          <w:b/>
          <w:bCs/>
        </w:rPr>
        <w:t xml:space="preserve"> </w:t>
      </w:r>
      <w:r w:rsidR="00707CD8">
        <w:rPr>
          <w:b/>
          <w:bCs/>
        </w:rPr>
        <w:t xml:space="preserve">on </w:t>
      </w:r>
      <w:proofErr w:type="spellStart"/>
      <w:r w:rsidR="00707CD8">
        <w:rPr>
          <w:b/>
          <w:bCs/>
        </w:rPr>
        <w:t>AIoT</w:t>
      </w:r>
      <w:proofErr w:type="spellEnd"/>
      <w:r w:rsidR="00707CD8">
        <w:rPr>
          <w:b/>
          <w:bCs/>
        </w:rPr>
        <w:t xml:space="preserve"> Architecture aspects</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7DA55158" w:rsidR="005F436C" w:rsidRDefault="005F436C" w:rsidP="005F436C">
      <w:pPr>
        <w:pStyle w:val="Discussion"/>
      </w:pPr>
      <w:r>
        <w:t>This TP follows discussions in R3-</w:t>
      </w:r>
      <w:r w:rsidR="00274611">
        <w:t>2</w:t>
      </w:r>
      <w:r w:rsidR="00417685">
        <w:t>4</w:t>
      </w:r>
      <w:r w:rsidR="004925C1">
        <w:t>5579</w:t>
      </w:r>
      <w:r w:rsidRPr="00477891">
        <w:t>.</w:t>
      </w:r>
    </w:p>
    <w:p w14:paraId="2E922BED" w14:textId="09A11133" w:rsidR="00EE0733" w:rsidRPr="00EE0733" w:rsidRDefault="00EE0733" w:rsidP="00EE0733">
      <w:pPr>
        <w:pStyle w:val="Heading1"/>
      </w:pPr>
      <w:r>
        <w:t>2</w:t>
      </w:r>
      <w:r>
        <w:tab/>
        <w:t>Text Proposal</w:t>
      </w:r>
      <w:r w:rsidR="00520062">
        <w:t xml:space="preserve"> </w:t>
      </w:r>
      <w:r w:rsidR="00B54C01">
        <w:t xml:space="preserve">for TR 38.769 </w:t>
      </w:r>
      <w:r w:rsidR="00195110">
        <w:t>v1.0.0</w:t>
      </w:r>
    </w:p>
    <w:p w14:paraId="38AC004F" w14:textId="77777777" w:rsidR="00477891" w:rsidRPr="00CE63E2" w:rsidRDefault="00477891" w:rsidP="00477891">
      <w:pPr>
        <w:pStyle w:val="FirstChange"/>
      </w:pPr>
      <w:bookmarkStart w:id="1" w:name="_Toc367182965"/>
      <w:r w:rsidRPr="00CE63E2">
        <w:t>&lt;&lt;&lt;&lt;&lt;&lt;&lt;&lt;&lt;&lt;&lt;&lt;&lt;&lt;&lt;&lt;&lt;&lt;&lt;&lt; First Change</w:t>
      </w:r>
      <w:r>
        <w:t xml:space="preserve"> </w:t>
      </w:r>
      <w:r w:rsidRPr="00CE63E2">
        <w:t>&gt;&gt;&gt;&gt;&gt;&gt;&gt;&gt;&gt;&gt;&gt;&gt;&gt;&gt;&gt;&gt;&gt;&gt;&gt;&gt;</w:t>
      </w:r>
    </w:p>
    <w:p w14:paraId="1350BE3E" w14:textId="77777777" w:rsidR="00195110" w:rsidRDefault="00195110" w:rsidP="00195110">
      <w:pPr>
        <w:pStyle w:val="Heading2"/>
      </w:pPr>
      <w:bookmarkStart w:id="2" w:name="_Toc175766743"/>
      <w:bookmarkEnd w:id="1"/>
      <w:r>
        <w:t>6.4</w:t>
      </w:r>
      <w:r>
        <w:tab/>
        <w:t>RAN architecture aspects</w:t>
      </w:r>
      <w:bookmarkEnd w:id="2"/>
    </w:p>
    <w:p w14:paraId="1B9F1D7A" w14:textId="77777777" w:rsidR="00195110" w:rsidRPr="00A07A4C" w:rsidRDefault="00195110" w:rsidP="00195110">
      <w:pPr>
        <w:rPr>
          <w:rFonts w:eastAsia="SimSun"/>
          <w:i/>
          <w:iCs/>
          <w:color w:val="FF0000"/>
        </w:rPr>
      </w:pPr>
      <w:r w:rsidRPr="00A07A4C">
        <w:rPr>
          <w:rFonts w:eastAsia="SimSun"/>
          <w:i/>
          <w:iCs/>
          <w:color w:val="FF0000"/>
        </w:rPr>
        <w:t>Editor’s note 1: Corresponds to the second RAN3 objective in the SID</w:t>
      </w:r>
      <w:r w:rsidRPr="00A07A4C">
        <w:rPr>
          <w:i/>
          <w:iCs/>
          <w:color w:val="FF0000"/>
        </w:rPr>
        <w:t>, to identify RAN architecture aspects, including whether support for split architecture is necessary</w:t>
      </w:r>
      <w:r w:rsidRPr="00A07A4C">
        <w:rPr>
          <w:rFonts w:eastAsia="SimSun"/>
          <w:i/>
          <w:iCs/>
          <w:color w:val="FF0000"/>
        </w:rPr>
        <w:t>.</w:t>
      </w:r>
    </w:p>
    <w:p w14:paraId="423A99B4" w14:textId="77777777" w:rsidR="00195110" w:rsidRPr="00F44704" w:rsidRDefault="00195110" w:rsidP="00195110">
      <w:r w:rsidRPr="00F44704">
        <w:t>This</w:t>
      </w:r>
      <w:r>
        <w:t xml:space="preserve"> clause </w:t>
      </w:r>
      <w:r w:rsidRPr="00F44704">
        <w:t>attempts to identify and describe architectural elements necessary to define a RAN architecture for support of Ambient IoT embedded in the overall 5G system architecture in support of topology 1 and topology 2 (as defined in TR 38.848 [2]).</w:t>
      </w:r>
    </w:p>
    <w:p w14:paraId="5D2753B3" w14:textId="77777777" w:rsidR="00195110" w:rsidRPr="00FC28F8" w:rsidRDefault="00195110" w:rsidP="00195110">
      <w:pPr>
        <w:pStyle w:val="NO"/>
        <w:rPr>
          <w:color w:val="FF0000"/>
        </w:rPr>
      </w:pPr>
      <w:r w:rsidRPr="00FC28F8">
        <w:rPr>
          <w:color w:val="FF0000"/>
        </w:rPr>
        <w:t>Editor’s Note 2: What functionalities are hosted by the 5GS for A</w:t>
      </w:r>
      <w:r>
        <w:rPr>
          <w:color w:val="FF0000"/>
        </w:rPr>
        <w:t>-</w:t>
      </w:r>
      <w:r w:rsidRPr="00FC28F8">
        <w:rPr>
          <w:color w:val="FF0000"/>
        </w:rPr>
        <w:t>IoT is TBD.</w:t>
      </w:r>
    </w:p>
    <w:p w14:paraId="48C2D48A" w14:textId="77777777" w:rsidR="00195110" w:rsidRPr="00F44704" w:rsidRDefault="00195110" w:rsidP="00195110">
      <w:r w:rsidRPr="00F44704">
        <w:t>This chapter also attempts to identify a functional split between RAN and CN.</w:t>
      </w:r>
    </w:p>
    <w:p w14:paraId="75609C27" w14:textId="77777777" w:rsidR="00195110" w:rsidRPr="00F44704" w:rsidRDefault="00195110" w:rsidP="00195110">
      <w:r w:rsidRPr="00F44704">
        <w:t xml:space="preserve">The logical system architecture for </w:t>
      </w:r>
      <w:r>
        <w:t>A-IoT</w:t>
      </w:r>
      <w:r w:rsidRPr="00F44704">
        <w:t xml:space="preserve"> consists of the following architectural elements:</w:t>
      </w:r>
    </w:p>
    <w:p w14:paraId="16538533" w14:textId="77777777" w:rsidR="00195110" w:rsidRPr="00F44704" w:rsidRDefault="00195110" w:rsidP="00195110">
      <w:pPr>
        <w:pStyle w:val="EX"/>
      </w:pPr>
      <w:r>
        <w:rPr>
          <w:b/>
          <w:bCs/>
        </w:rPr>
        <w:t>A-IoT</w:t>
      </w:r>
      <w:r w:rsidRPr="00F44704">
        <w:rPr>
          <w:b/>
          <w:bCs/>
        </w:rPr>
        <w:t xml:space="preserve"> device</w:t>
      </w:r>
      <w:r w:rsidRPr="00F44704">
        <w:t>:</w:t>
      </w:r>
      <w:r>
        <w:tab/>
        <w:t>E</w:t>
      </w:r>
      <w:r w:rsidRPr="00F44704">
        <w:t>quipment with characteristics outlined e.g. in TS 22.369 [</w:t>
      </w:r>
      <w:r>
        <w:t>10</w:t>
      </w:r>
      <w:r w:rsidRPr="00F44704">
        <w:t xml:space="preserve">] and TR 38.848 [2]. </w:t>
      </w:r>
    </w:p>
    <w:p w14:paraId="1D29A0EA" w14:textId="77777777" w:rsidR="00195110" w:rsidRPr="00FC28F8" w:rsidRDefault="00195110" w:rsidP="00195110">
      <w:pPr>
        <w:pStyle w:val="NO"/>
        <w:rPr>
          <w:color w:val="FF0000"/>
        </w:rPr>
      </w:pPr>
      <w:r w:rsidRPr="00FC28F8">
        <w:rPr>
          <w:color w:val="FF0000"/>
        </w:rPr>
        <w:t>Editor’s Note 3: Further details FFS, if any.</w:t>
      </w:r>
    </w:p>
    <w:p w14:paraId="610EEB00" w14:textId="77777777" w:rsidR="00195110" w:rsidRPr="00F44704" w:rsidRDefault="00195110" w:rsidP="00195110">
      <w:pPr>
        <w:pStyle w:val="EX"/>
      </w:pPr>
      <w:r>
        <w:rPr>
          <w:b/>
          <w:bCs/>
        </w:rPr>
        <w:t>A-IoT</w:t>
      </w:r>
      <w:r w:rsidRPr="00F44704">
        <w:rPr>
          <w:b/>
          <w:bCs/>
        </w:rPr>
        <w:t xml:space="preserve"> RAN</w:t>
      </w:r>
      <w:r w:rsidRPr="00F44704">
        <w:t>:</w:t>
      </w:r>
      <w:r>
        <w:tab/>
        <w:t>H</w:t>
      </w:r>
      <w:r w:rsidRPr="00F44704">
        <w:t xml:space="preserve">osts certain functions for </w:t>
      </w:r>
      <w:r>
        <w:t>A-IoT</w:t>
      </w:r>
      <w:r w:rsidRPr="00F44704">
        <w:t xml:space="preserve"> as part of the functional split between RAN and CN. </w:t>
      </w:r>
    </w:p>
    <w:p w14:paraId="145A4F78" w14:textId="77777777" w:rsidR="00195110" w:rsidRPr="00FC28F8" w:rsidRDefault="00195110" w:rsidP="00195110">
      <w:pPr>
        <w:pStyle w:val="NO"/>
        <w:rPr>
          <w:color w:val="FF0000"/>
        </w:rPr>
      </w:pPr>
      <w:r w:rsidRPr="00FC28F8">
        <w:rPr>
          <w:color w:val="FF0000"/>
        </w:rPr>
        <w:t xml:space="preserve">Editor’s Note 4: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RAN and the respective functional split to be decided by RAN2, RAN3 and SA2.</w:t>
      </w:r>
    </w:p>
    <w:p w14:paraId="67A77AB8" w14:textId="77777777" w:rsidR="00195110" w:rsidRPr="00F44704" w:rsidRDefault="00195110" w:rsidP="00195110">
      <w:pPr>
        <w:pStyle w:val="EX"/>
      </w:pPr>
      <w:r>
        <w:rPr>
          <w:b/>
          <w:bCs/>
        </w:rPr>
        <w:t>A-IoT</w:t>
      </w:r>
      <w:r w:rsidRPr="00F44704">
        <w:rPr>
          <w:b/>
          <w:bCs/>
        </w:rPr>
        <w:t xml:space="preserve"> radio</w:t>
      </w:r>
      <w:r w:rsidRPr="00F44704">
        <w:t>:</w:t>
      </w:r>
      <w:r>
        <w:tab/>
        <w:t>R</w:t>
      </w:r>
      <w:r w:rsidRPr="00F44704">
        <w:t xml:space="preserve">adio interface between </w:t>
      </w:r>
      <w:r>
        <w:t>A-IoT</w:t>
      </w:r>
      <w:r w:rsidRPr="00F44704">
        <w:t xml:space="preserve"> device and </w:t>
      </w:r>
      <w:r>
        <w:t>A-IoT</w:t>
      </w:r>
      <w:r w:rsidRPr="00F44704">
        <w:t xml:space="preserve"> RAN node in topology 1 and between </w:t>
      </w:r>
      <w:r>
        <w:t>A-IoT</w:t>
      </w:r>
      <w:r w:rsidRPr="00F44704">
        <w:t xml:space="preserve"> device and </w:t>
      </w:r>
      <w:r>
        <w:t>A-IoT</w:t>
      </w:r>
      <w:r w:rsidRPr="00F44704">
        <w:t xml:space="preserve">-enabled UE in topology 2. </w:t>
      </w:r>
    </w:p>
    <w:p w14:paraId="1F1BD3AA" w14:textId="77777777" w:rsidR="00195110" w:rsidRPr="00FC28F8" w:rsidRDefault="00195110" w:rsidP="00195110">
      <w:pPr>
        <w:pStyle w:val="NO"/>
        <w:rPr>
          <w:color w:val="FF0000"/>
        </w:rPr>
      </w:pPr>
      <w:r w:rsidRPr="00FC28F8">
        <w:rPr>
          <w:color w:val="FF0000"/>
        </w:rPr>
        <w:t xml:space="preserve">Editor’s Note 5: Further details on </w:t>
      </w:r>
      <w:r>
        <w:rPr>
          <w:color w:val="FF0000"/>
        </w:rPr>
        <w:t>A-IoT</w:t>
      </w:r>
      <w:r w:rsidRPr="00FC28F8">
        <w:rPr>
          <w:color w:val="FF0000"/>
        </w:rPr>
        <w:t xml:space="preserve"> radio to be discussed by RAN1 and RAN2.</w:t>
      </w:r>
    </w:p>
    <w:p w14:paraId="0993ED0A" w14:textId="77777777" w:rsidR="00195110" w:rsidRPr="00F44704" w:rsidRDefault="00195110" w:rsidP="00195110">
      <w:pPr>
        <w:pStyle w:val="EX"/>
      </w:pPr>
      <w:r>
        <w:rPr>
          <w:b/>
          <w:bCs/>
        </w:rPr>
        <w:t>A-IoT</w:t>
      </w:r>
      <w:r w:rsidRPr="00F44704">
        <w:rPr>
          <w:b/>
          <w:bCs/>
        </w:rPr>
        <w:t xml:space="preserve"> CN</w:t>
      </w:r>
      <w:r w:rsidRPr="00F44704">
        <w:t>:</w:t>
      </w:r>
      <w:r>
        <w:tab/>
        <w:t>H</w:t>
      </w:r>
      <w:r w:rsidRPr="00F44704">
        <w:t xml:space="preserve">osts certain functions for </w:t>
      </w:r>
      <w:r>
        <w:t>A-IoT</w:t>
      </w:r>
      <w:r w:rsidRPr="00F44704">
        <w:t xml:space="preserve"> as of the functional split between RAN and CN. </w:t>
      </w:r>
    </w:p>
    <w:p w14:paraId="0AF948AA" w14:textId="77777777" w:rsidR="00195110" w:rsidRPr="00F44704" w:rsidRDefault="00195110" w:rsidP="00195110">
      <w:pPr>
        <w:pStyle w:val="NO"/>
        <w:rPr>
          <w:rFonts w:eastAsia="SimSun"/>
        </w:rPr>
      </w:pPr>
      <w:r w:rsidRPr="00F44704">
        <w:rPr>
          <w:lang w:eastAsia="ko-KR"/>
        </w:rPr>
        <w:t xml:space="preserve">NOTE: the details of </w:t>
      </w:r>
      <w:r>
        <w:rPr>
          <w:lang w:eastAsia="ko-KR"/>
        </w:rPr>
        <w:t>A-IoT</w:t>
      </w:r>
      <w:r w:rsidRPr="00F44704">
        <w:rPr>
          <w:lang w:eastAsia="ko-KR"/>
        </w:rPr>
        <w:t xml:space="preserve"> CN are subject to SA2.</w:t>
      </w:r>
    </w:p>
    <w:p w14:paraId="186565CC" w14:textId="77777777" w:rsidR="00195110" w:rsidRPr="00FC28F8" w:rsidRDefault="00195110" w:rsidP="00195110">
      <w:pPr>
        <w:pStyle w:val="NO"/>
        <w:rPr>
          <w:color w:val="FF0000"/>
        </w:rPr>
      </w:pPr>
      <w:r w:rsidRPr="00FC28F8">
        <w:rPr>
          <w:color w:val="FF0000"/>
        </w:rPr>
        <w:t xml:space="preserve">Editor’s Note 6: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CN and the respective functional split to be decided by RAN2, RAN3 and SA2.</w:t>
      </w:r>
    </w:p>
    <w:p w14:paraId="04FEF3E4" w14:textId="77777777" w:rsidR="00195110" w:rsidRPr="00F44704" w:rsidRDefault="00195110" w:rsidP="00195110">
      <w:pPr>
        <w:pStyle w:val="EX"/>
      </w:pPr>
      <w:r w:rsidRPr="00F44704">
        <w:rPr>
          <w:b/>
          <w:bCs/>
        </w:rPr>
        <w:t>XX interface</w:t>
      </w:r>
      <w:r w:rsidRPr="00F44704">
        <w:t>:</w:t>
      </w:r>
      <w:r>
        <w:tab/>
        <w:t>I</w:t>
      </w:r>
      <w:r w:rsidRPr="00F44704">
        <w:t xml:space="preserve">nterface between the </w:t>
      </w:r>
      <w:r>
        <w:t>A-IoT</w:t>
      </w:r>
      <w:r w:rsidRPr="00F44704">
        <w:t xml:space="preserve"> RAN and the </w:t>
      </w:r>
      <w:r>
        <w:t>A-IoT</w:t>
      </w:r>
      <w:r w:rsidRPr="00F44704">
        <w:t xml:space="preserve"> CN on which certain </w:t>
      </w:r>
      <w:r>
        <w:t>A-IoT</w:t>
      </w:r>
      <w:r w:rsidRPr="00F44704">
        <w:t xml:space="preserve"> specific functions are performed.</w:t>
      </w:r>
    </w:p>
    <w:p w14:paraId="43DF2ED2" w14:textId="77777777" w:rsidR="00195110" w:rsidRPr="00FC28F8" w:rsidRDefault="00195110" w:rsidP="00195110">
      <w:pPr>
        <w:pStyle w:val="NO"/>
        <w:rPr>
          <w:color w:val="FF0000"/>
        </w:rPr>
      </w:pPr>
      <w:r w:rsidRPr="00FC28F8">
        <w:rPr>
          <w:color w:val="FF0000"/>
        </w:rPr>
        <w:lastRenderedPageBreak/>
        <w:t xml:space="preserve">Editor’s Note 7: The functions represented by the XX interfaces are FFS. It is also FFS whether this interface represents a new logical interface or is equal to NG. E.g. for topology 1 it may only represent a single interface instance, e.g. a new interface between </w:t>
      </w:r>
      <w:r>
        <w:rPr>
          <w:color w:val="FF0000"/>
        </w:rPr>
        <w:t>A-IoT</w:t>
      </w:r>
      <w:r w:rsidRPr="00FC28F8">
        <w:rPr>
          <w:color w:val="FF0000"/>
        </w:rPr>
        <w:t xml:space="preserve"> RAN and </w:t>
      </w:r>
      <w:r>
        <w:rPr>
          <w:color w:val="FF0000"/>
        </w:rPr>
        <w:t>A-IoT</w:t>
      </w:r>
      <w:r w:rsidRPr="00FC28F8">
        <w:rPr>
          <w:color w:val="FF0000"/>
        </w:rPr>
        <w:t xml:space="preserve"> CN, for topology 2 it might represent either 2 interface instances, one instance for NG and one instance “XX” for a new interface between </w:t>
      </w:r>
      <w:r>
        <w:rPr>
          <w:color w:val="FF0000"/>
        </w:rPr>
        <w:t>A-IoT</w:t>
      </w:r>
      <w:r w:rsidRPr="00FC28F8">
        <w:rPr>
          <w:color w:val="FF0000"/>
        </w:rPr>
        <w:t xml:space="preserve"> CN and </w:t>
      </w:r>
      <w:r>
        <w:rPr>
          <w:color w:val="FF0000"/>
        </w:rPr>
        <w:t>A-IoT</w:t>
      </w:r>
      <w:r w:rsidRPr="00FC28F8">
        <w:rPr>
          <w:color w:val="FF0000"/>
        </w:rPr>
        <w:t xml:space="preserve"> RAN, or one instance for NG alone.</w:t>
      </w:r>
    </w:p>
    <w:p w14:paraId="64140295" w14:textId="77777777" w:rsidR="00195110" w:rsidRPr="00F44704" w:rsidRDefault="00195110" w:rsidP="00195110">
      <w:pPr>
        <w:pStyle w:val="EX"/>
      </w:pPr>
      <w:r w:rsidRPr="00F44704">
        <w:rPr>
          <w:b/>
          <w:bCs/>
        </w:rPr>
        <w:t>Common reader function</w:t>
      </w:r>
      <w:r w:rsidRPr="00F44704">
        <w:t>:</w:t>
      </w:r>
      <w:r>
        <w:tab/>
        <w:t>A</w:t>
      </w:r>
      <w:r w:rsidRPr="00F44704">
        <w:t xml:space="preserve"> function that communicates with the </w:t>
      </w:r>
      <w:r>
        <w:t>A-IoT</w:t>
      </w:r>
      <w:r w:rsidRPr="00F44704">
        <w:t xml:space="preserve"> device by means of </w:t>
      </w:r>
      <w:r>
        <w:t>A-IoT</w:t>
      </w:r>
      <w:r w:rsidRPr="00F44704">
        <w:t xml:space="preserve"> radio.</w:t>
      </w:r>
    </w:p>
    <w:p w14:paraId="6EB3F53A" w14:textId="77777777" w:rsidR="00195110" w:rsidRPr="00FC28F8" w:rsidRDefault="00195110" w:rsidP="00195110">
      <w:pPr>
        <w:pStyle w:val="NO"/>
        <w:rPr>
          <w:color w:val="FF0000"/>
        </w:rPr>
      </w:pPr>
      <w:r w:rsidRPr="00FC28F8">
        <w:rPr>
          <w:color w:val="FF0000"/>
        </w:rPr>
        <w:t>Editor’s Note 8: Further details on Common reader function is to be discussed by RAN1 and RAN2.</w:t>
      </w:r>
    </w:p>
    <w:p w14:paraId="08D3AFE1" w14:textId="77777777" w:rsidR="00195110" w:rsidRPr="00F44704" w:rsidRDefault="00195110" w:rsidP="00195110">
      <w:pPr>
        <w:pStyle w:val="EX"/>
        <w:ind w:left="2549" w:hanging="2265"/>
      </w:pPr>
      <w:r>
        <w:rPr>
          <w:b/>
          <w:bCs/>
        </w:rPr>
        <w:t>A-IoT</w:t>
      </w:r>
      <w:r w:rsidRPr="00F44704">
        <w:rPr>
          <w:b/>
          <w:bCs/>
        </w:rPr>
        <w:t xml:space="preserve"> RAN node function</w:t>
      </w:r>
      <w:r w:rsidRPr="00F44704">
        <w:t>:</w:t>
      </w:r>
      <w:r>
        <w:tab/>
        <w:t xml:space="preserve">A </w:t>
      </w:r>
      <w:r w:rsidRPr="00F44704">
        <w:t xml:space="preserve">function that contains e.g. the control of the </w:t>
      </w:r>
      <w:r>
        <w:t>A-IoT</w:t>
      </w:r>
      <w:r w:rsidRPr="00F44704">
        <w:t xml:space="preserve"> radio resources used towards the </w:t>
      </w:r>
      <w:r>
        <w:t>A-IoT</w:t>
      </w:r>
      <w:r w:rsidRPr="00F44704">
        <w:t xml:space="preserve"> device.</w:t>
      </w:r>
    </w:p>
    <w:p w14:paraId="3C0EFD51" w14:textId="77777777" w:rsidR="00195110" w:rsidRPr="00FC28F8" w:rsidRDefault="00195110" w:rsidP="00195110">
      <w:pPr>
        <w:pStyle w:val="NO"/>
        <w:rPr>
          <w:color w:val="FF0000"/>
        </w:rPr>
      </w:pPr>
      <w:r w:rsidRPr="00FC28F8">
        <w:rPr>
          <w:color w:val="FF0000"/>
        </w:rPr>
        <w:t xml:space="preserve">Editor’s Note 9: further details are FFS. Note that “control of </w:t>
      </w:r>
      <w:r>
        <w:rPr>
          <w:color w:val="FF0000"/>
        </w:rPr>
        <w:t>A-IoT</w:t>
      </w:r>
      <w:r w:rsidRPr="00FC28F8">
        <w:rPr>
          <w:color w:val="FF0000"/>
        </w:rPr>
        <w:t xml:space="preserve"> radio resources” does not necessarily imply dynamic configuration of resources but could also rely on static assignment of resources by means of OAM. Aspects concerning coordination of the Upper Layer functions (e.g. Inventory, Command) e.g. in case these functions </w:t>
      </w:r>
      <w:proofErr w:type="gramStart"/>
      <w:r w:rsidRPr="00FC28F8">
        <w:rPr>
          <w:color w:val="FF0000"/>
        </w:rPr>
        <w:t>have to</w:t>
      </w:r>
      <w:proofErr w:type="gramEnd"/>
      <w:r w:rsidRPr="00FC28F8">
        <w:rPr>
          <w:color w:val="FF0000"/>
        </w:rPr>
        <w:t xml:space="preserve"> be performed over a multitude of instances of the Common Reader Function are FFS.</w:t>
      </w:r>
    </w:p>
    <w:p w14:paraId="2618D735" w14:textId="77777777" w:rsidR="00195110" w:rsidRPr="00F44704" w:rsidRDefault="00195110" w:rsidP="00195110">
      <w:pPr>
        <w:pStyle w:val="Heading3"/>
        <w:rPr>
          <w:lang w:eastAsia="ja-JP"/>
        </w:rPr>
      </w:pPr>
      <w:bookmarkStart w:id="3" w:name="_Toc175766744"/>
      <w:r w:rsidRPr="00F44704">
        <w:rPr>
          <w:lang w:eastAsia="ja-JP"/>
        </w:rPr>
        <w:t>6.</w:t>
      </w:r>
      <w:r>
        <w:rPr>
          <w:lang w:eastAsia="ja-JP"/>
        </w:rPr>
        <w:t>4</w:t>
      </w:r>
      <w:r w:rsidRPr="00F44704">
        <w:rPr>
          <w:lang w:eastAsia="ja-JP"/>
        </w:rPr>
        <w:t>.1</w:t>
      </w:r>
      <w:r>
        <w:rPr>
          <w:lang w:eastAsia="ja-JP"/>
        </w:rPr>
        <w:tab/>
      </w:r>
      <w:r w:rsidRPr="00F44704">
        <w:rPr>
          <w:lang w:eastAsia="ja-JP"/>
        </w:rPr>
        <w:t>Support of Topology 1</w:t>
      </w:r>
      <w:bookmarkEnd w:id="3"/>
    </w:p>
    <w:p w14:paraId="2204CA5F" w14:textId="77777777" w:rsidR="00195110" w:rsidRPr="00F44704" w:rsidRDefault="00195110" w:rsidP="00195110">
      <w:r w:rsidRPr="00F44704">
        <w:t>Figure 6.</w:t>
      </w:r>
      <w:r>
        <w:t>4</w:t>
      </w:r>
      <w:r w:rsidRPr="00F44704">
        <w:t>.1-1 depicts a logical system architecture</w:t>
      </w:r>
      <w:r w:rsidRPr="00F44704" w:rsidDel="00EC1F92">
        <w:t xml:space="preserve"> </w:t>
      </w:r>
      <w:r w:rsidRPr="00F44704">
        <w:t xml:space="preserve">for topology 1, where the Common reader function and </w:t>
      </w:r>
      <w:r>
        <w:t>A-IoT</w:t>
      </w:r>
      <w:r w:rsidRPr="00F44704">
        <w:t xml:space="preserve"> RAN node function are deployed within an </w:t>
      </w:r>
      <w:r>
        <w:t>A-IoT</w:t>
      </w:r>
      <w:r w:rsidRPr="00F44704">
        <w:t xml:space="preserve"> RAN.</w:t>
      </w:r>
    </w:p>
    <w:p w14:paraId="2CD4683E" w14:textId="77777777" w:rsidR="00195110" w:rsidRPr="00F44704" w:rsidRDefault="00195110" w:rsidP="00195110">
      <w:pPr>
        <w:pStyle w:val="TH"/>
      </w:pPr>
      <w:r w:rsidRPr="00F44704">
        <w:object w:dxaOrig="9480" w:dyaOrig="1426" w14:anchorId="7CD14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pt;height:65.2pt" o:ole="">
            <v:imagedata r:id="rId11" o:title=""/>
          </v:shape>
          <o:OLEObject Type="Embed" ProgID="Visio.Drawing.15" ShapeID="_x0000_i1025" DrawAspect="Content" ObjectID="_1789414746" r:id="rId12"/>
        </w:object>
      </w:r>
    </w:p>
    <w:p w14:paraId="6BAFE22B" w14:textId="77777777" w:rsidR="00195110" w:rsidRPr="00F44704" w:rsidRDefault="00195110" w:rsidP="00195110">
      <w:pPr>
        <w:pStyle w:val="TF"/>
      </w:pPr>
      <w:r w:rsidRPr="00F44704">
        <w:t>Figure 6.</w:t>
      </w:r>
      <w:r>
        <w:t>4</w:t>
      </w:r>
      <w:r w:rsidRPr="00F44704">
        <w:t>.1-1 Logical system architecture for topology 1</w:t>
      </w:r>
    </w:p>
    <w:p w14:paraId="55848F0B" w14:textId="77777777" w:rsidR="00195110" w:rsidRPr="00F44704" w:rsidRDefault="00195110" w:rsidP="00195110">
      <w:r w:rsidRPr="00F44704">
        <w:t xml:space="preserve">In Topology 1, the XX interface could be based on </w:t>
      </w:r>
      <w:proofErr w:type="gramStart"/>
      <w:r w:rsidRPr="00F44704">
        <w:t>NG</w:t>
      </w:r>
      <w:proofErr w:type="gramEnd"/>
      <w:r w:rsidRPr="00F44704">
        <w:t xml:space="preserve"> or a new interface carried over NG or a new interface.</w:t>
      </w:r>
    </w:p>
    <w:p w14:paraId="597089E9" w14:textId="77777777" w:rsidR="00195110" w:rsidRPr="00F44704" w:rsidRDefault="00195110" w:rsidP="00195110">
      <w:pPr>
        <w:rPr>
          <w:lang w:eastAsia="zh-CN"/>
        </w:rPr>
      </w:pPr>
      <w:r w:rsidRPr="00F44704">
        <w:rPr>
          <w:lang w:eastAsia="zh-CN"/>
        </w:rPr>
        <w:t>Figure 6.</w:t>
      </w:r>
      <w:r>
        <w:rPr>
          <w:lang w:eastAsia="zh-CN"/>
        </w:rPr>
        <w:t>4</w:t>
      </w:r>
      <w:r w:rsidRPr="00F44704">
        <w:rPr>
          <w:lang w:eastAsia="zh-CN"/>
        </w:rPr>
        <w:t>.1-2 shows the Protocol stack for Topology 1, assuming a SCTP-based transport:</w:t>
      </w:r>
    </w:p>
    <w:p w14:paraId="4D67A595" w14:textId="77777777" w:rsidR="00195110" w:rsidRPr="00F44704" w:rsidRDefault="00302CD9" w:rsidP="00195110">
      <w:pPr>
        <w:pStyle w:val="TH"/>
        <w:rPr>
          <w:lang w:eastAsia="zh-CN"/>
        </w:rPr>
      </w:pPr>
      <w:r w:rsidRPr="00F44704">
        <w:object w:dxaOrig="7165" w:dyaOrig="3637" w14:anchorId="04259895">
          <v:shape id="_x0000_i1026" type="#_x0000_t75" style="width:294.8pt;height:138.4pt" o:ole="">
            <v:imagedata r:id="rId13" o:title="" croptop="5862f"/>
          </v:shape>
          <o:OLEObject Type="Embed" ProgID="Visio.Drawing.15" ShapeID="_x0000_i1026" DrawAspect="Content" ObjectID="_1789414747" r:id="rId14"/>
        </w:object>
      </w:r>
    </w:p>
    <w:p w14:paraId="1C481B39" w14:textId="77777777" w:rsidR="00195110" w:rsidRPr="00F44704" w:rsidRDefault="00195110" w:rsidP="00195110">
      <w:pPr>
        <w:pStyle w:val="TF"/>
        <w:rPr>
          <w:rFonts w:cs="Arial"/>
          <w:iCs/>
        </w:rPr>
      </w:pPr>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.1-2</w:t>
      </w:r>
      <w:r w:rsidRPr="00F44704">
        <w:t>. Protocol Stack for Topology 1</w:t>
      </w:r>
    </w:p>
    <w:p w14:paraId="1549283C" w14:textId="77777777" w:rsidR="00195110" w:rsidRPr="00FC28F8" w:rsidRDefault="00195110" w:rsidP="00195110">
      <w:pPr>
        <w:pStyle w:val="NO"/>
        <w:rPr>
          <w:color w:val="FF0000"/>
        </w:rPr>
      </w:pPr>
      <w:r w:rsidRPr="00FC28F8">
        <w:rPr>
          <w:color w:val="FF0000"/>
        </w:rPr>
        <w:t>Editor’s Note 1: Figure 6.3.1-2 serves as a starting point for further discussions.</w:t>
      </w:r>
    </w:p>
    <w:p w14:paraId="32994710" w14:textId="77777777" w:rsidR="00195110" w:rsidRPr="00F44704" w:rsidRDefault="00195110" w:rsidP="00195110">
      <w:pPr>
        <w:rPr>
          <w:lang w:eastAsia="ko-KR"/>
        </w:rPr>
      </w:pPr>
      <w:r w:rsidRPr="00F44704">
        <w:t xml:space="preserve">For topology 1, the XXAP is terminated at an </w:t>
      </w:r>
      <w:r>
        <w:t>A-IoT</w:t>
      </w:r>
      <w:r w:rsidRPr="00F44704">
        <w:t xml:space="preserve"> RAN node.</w:t>
      </w:r>
      <w:r w:rsidRPr="00F44704">
        <w:rPr>
          <w:lang w:eastAsia="ko-KR"/>
        </w:rPr>
        <w:t xml:space="preserve"> </w:t>
      </w:r>
    </w:p>
    <w:p w14:paraId="3D47EC4E" w14:textId="77777777" w:rsidR="00195110" w:rsidRPr="00FC28F8" w:rsidRDefault="00195110" w:rsidP="00195110">
      <w:pPr>
        <w:pStyle w:val="NO"/>
        <w:rPr>
          <w:color w:val="FF0000"/>
        </w:rPr>
      </w:pPr>
      <w:r w:rsidRPr="00FC28F8">
        <w:rPr>
          <w:color w:val="FF0000"/>
        </w:rPr>
        <w:t>Editor’s Note 2: the signalling transport for XXAP is FFS.</w:t>
      </w:r>
    </w:p>
    <w:p w14:paraId="0B414EB8" w14:textId="77777777" w:rsidR="00195110" w:rsidRPr="00FC28F8" w:rsidRDefault="00195110" w:rsidP="00195110">
      <w:pPr>
        <w:pStyle w:val="NO"/>
        <w:rPr>
          <w:color w:val="FF0000"/>
        </w:rPr>
      </w:pPr>
      <w:r w:rsidRPr="00FC28F8">
        <w:rPr>
          <w:color w:val="FF0000"/>
        </w:rPr>
        <w:t xml:space="preserve">Editor’s Note 3: The protocol stack does not detail how </w:t>
      </w:r>
      <w:r>
        <w:rPr>
          <w:color w:val="FF0000"/>
        </w:rPr>
        <w:t>A-IoT</w:t>
      </w:r>
      <w:r w:rsidRPr="00FC28F8">
        <w:rPr>
          <w:color w:val="FF0000"/>
        </w:rPr>
        <w:t xml:space="preserve"> upper layer information is transported over XXAP, details are pending on SA2 agreements. And the </w:t>
      </w:r>
      <w:r>
        <w:rPr>
          <w:color w:val="FF0000"/>
        </w:rPr>
        <w:t>A-IoT</w:t>
      </w:r>
      <w:r w:rsidRPr="00FC28F8">
        <w:rPr>
          <w:color w:val="FF0000"/>
        </w:rPr>
        <w:t xml:space="preserve"> CN may include AMF and </w:t>
      </w:r>
      <w:r>
        <w:rPr>
          <w:color w:val="FF0000"/>
        </w:rPr>
        <w:t>A-IoT</w:t>
      </w:r>
      <w:r w:rsidRPr="00FC28F8">
        <w:rPr>
          <w:color w:val="FF0000"/>
        </w:rPr>
        <w:t xml:space="preserve"> related functions which is also up to SA2 decision.</w:t>
      </w:r>
    </w:p>
    <w:p w14:paraId="6375AF46" w14:textId="77777777" w:rsidR="00195110" w:rsidRPr="00FC28F8" w:rsidRDefault="00195110" w:rsidP="00195110">
      <w:pPr>
        <w:pStyle w:val="NO"/>
        <w:rPr>
          <w:color w:val="FF0000"/>
        </w:rPr>
      </w:pPr>
      <w:r w:rsidRPr="00FC28F8">
        <w:rPr>
          <w:color w:val="FF0000"/>
        </w:rPr>
        <w:t xml:space="preserve">Editor’s Note 4: aspects of interaction between upper layer information exchange and XXAP </w:t>
      </w:r>
      <w:proofErr w:type="gramStart"/>
      <w:r w:rsidRPr="00FC28F8">
        <w:rPr>
          <w:color w:val="FF0000"/>
        </w:rPr>
        <w:t>in order to</w:t>
      </w:r>
      <w:proofErr w:type="gramEnd"/>
      <w:r w:rsidRPr="00FC28F8">
        <w:rPr>
          <w:color w:val="FF0000"/>
        </w:rPr>
        <w:t xml:space="preserve"> trigger the </w:t>
      </w:r>
      <w:r>
        <w:rPr>
          <w:color w:val="FF0000"/>
        </w:rPr>
        <w:t>A-IoT</w:t>
      </w:r>
      <w:r w:rsidRPr="00FC28F8">
        <w:rPr>
          <w:color w:val="FF0000"/>
        </w:rPr>
        <w:t xml:space="preserve"> RAN node functions are FFS.</w:t>
      </w:r>
    </w:p>
    <w:p w14:paraId="34D206BE" w14:textId="77777777" w:rsidR="00195110" w:rsidRPr="00F44704" w:rsidRDefault="00195110" w:rsidP="00195110">
      <w:pPr>
        <w:pStyle w:val="Heading3"/>
        <w:rPr>
          <w:lang w:eastAsia="ja-JP"/>
        </w:rPr>
      </w:pPr>
      <w:bookmarkStart w:id="4" w:name="_Toc175766745"/>
      <w:r w:rsidRPr="00F44704">
        <w:rPr>
          <w:lang w:eastAsia="ja-JP"/>
        </w:rPr>
        <w:lastRenderedPageBreak/>
        <w:t>6.</w:t>
      </w:r>
      <w:r>
        <w:rPr>
          <w:lang w:eastAsia="ja-JP"/>
        </w:rPr>
        <w:t>4</w:t>
      </w:r>
      <w:r w:rsidRPr="00F44704">
        <w:rPr>
          <w:lang w:eastAsia="ja-JP"/>
        </w:rPr>
        <w:t>.2</w:t>
      </w:r>
      <w:r>
        <w:rPr>
          <w:lang w:eastAsia="ja-JP"/>
        </w:rPr>
        <w:tab/>
      </w:r>
      <w:r w:rsidRPr="00F44704">
        <w:rPr>
          <w:lang w:eastAsia="ja-JP"/>
        </w:rPr>
        <w:t>Support of Topology 2</w:t>
      </w:r>
      <w:bookmarkEnd w:id="4"/>
    </w:p>
    <w:p w14:paraId="6ED68DE2" w14:textId="106292B3" w:rsidR="00100375" w:rsidRPr="00F44704" w:rsidRDefault="00100375" w:rsidP="00100375">
      <w:pPr>
        <w:pStyle w:val="Heading4"/>
        <w:rPr>
          <w:ins w:id="5" w:author="Ericsson User" w:date="2024-10-01T19:39:00Z"/>
          <w:lang w:eastAsia="ja-JP"/>
        </w:rPr>
      </w:pPr>
      <w:ins w:id="6" w:author="Ericsson User" w:date="2024-10-01T19:39:00Z">
        <w:r w:rsidRPr="00F44704">
          <w:rPr>
            <w:lang w:eastAsia="ja-JP"/>
          </w:rPr>
          <w:t>6.</w:t>
        </w:r>
        <w:r>
          <w:rPr>
            <w:lang w:eastAsia="ja-JP"/>
          </w:rPr>
          <w:t>4</w:t>
        </w:r>
        <w:r w:rsidRPr="00F44704">
          <w:rPr>
            <w:lang w:eastAsia="ja-JP"/>
          </w:rPr>
          <w:t>.2.</w:t>
        </w:r>
        <w:r>
          <w:rPr>
            <w:lang w:eastAsia="ja-JP"/>
          </w:rPr>
          <w:t>0</w:t>
        </w:r>
        <w:r>
          <w:rPr>
            <w:lang w:eastAsia="ja-JP"/>
          </w:rPr>
          <w:tab/>
          <w:t>General</w:t>
        </w:r>
      </w:ins>
    </w:p>
    <w:p w14:paraId="78597997" w14:textId="77777777" w:rsidR="00195110" w:rsidRPr="00F44704" w:rsidRDefault="00195110" w:rsidP="00195110">
      <w:r w:rsidRPr="00F44704">
        <w:t>Figure 6.</w:t>
      </w:r>
      <w:r>
        <w:t>4</w:t>
      </w:r>
      <w:r w:rsidRPr="00F44704">
        <w:t xml:space="preserve">.2-1 depicts a logical system architecture for topology 2, </w:t>
      </w:r>
      <w:r w:rsidRPr="00F44704">
        <w:rPr>
          <w:rFonts w:hint="eastAsia"/>
          <w:lang w:eastAsia="zh-CN"/>
        </w:rPr>
        <w:t>where</w:t>
      </w:r>
      <w:r>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 xml:space="preserve">-enabled </w:t>
      </w:r>
      <w:proofErr w:type="spellStart"/>
      <w:r w:rsidRPr="00F44704">
        <w:t>gNB</w:t>
      </w:r>
      <w:proofErr w:type="spellEnd"/>
      <w:r w:rsidRPr="00F44704">
        <w:t>.</w:t>
      </w:r>
    </w:p>
    <w:p w14:paraId="1B9A9C81" w14:textId="77777777" w:rsidR="00195110" w:rsidRPr="00F44704" w:rsidRDefault="00195110" w:rsidP="00195110">
      <w:r w:rsidRPr="00F44704">
        <w:t>The following definitions apply:</w:t>
      </w:r>
    </w:p>
    <w:p w14:paraId="1572C414" w14:textId="77777777" w:rsidR="00195110" w:rsidRPr="00F44704" w:rsidRDefault="00195110" w:rsidP="00195110">
      <w:pPr>
        <w:pStyle w:val="EX"/>
        <w:ind w:left="1988" w:hanging="1704"/>
        <w:rPr>
          <w:rFonts w:eastAsia="SimSun"/>
          <w:b/>
          <w:bCs/>
        </w:rPr>
      </w:pPr>
      <w:r>
        <w:rPr>
          <w:rFonts w:eastAsia="SimSun"/>
          <w:b/>
          <w:bCs/>
        </w:rPr>
        <w:t>A-IoT</w:t>
      </w:r>
      <w:r w:rsidRPr="00F44704">
        <w:rPr>
          <w:rFonts w:eastAsia="SimSun"/>
          <w:b/>
          <w:bCs/>
        </w:rPr>
        <w:t xml:space="preserve">-enabled </w:t>
      </w:r>
      <w:proofErr w:type="spellStart"/>
      <w:r w:rsidRPr="00F44704">
        <w:rPr>
          <w:rFonts w:eastAsia="SimSun"/>
          <w:b/>
          <w:bCs/>
        </w:rPr>
        <w:t>gNB</w:t>
      </w:r>
      <w:proofErr w:type="spellEnd"/>
      <w:r w:rsidRPr="00FC28F8">
        <w:t>:</w:t>
      </w:r>
      <w:r>
        <w:tab/>
        <w:t>A</w:t>
      </w:r>
      <w:r w:rsidRPr="00FC28F8">
        <w:t xml:space="preserve"> </w:t>
      </w:r>
      <w:proofErr w:type="spellStart"/>
      <w:r w:rsidRPr="00FC28F8">
        <w:t>gNB</w:t>
      </w:r>
      <w:proofErr w:type="spellEnd"/>
      <w:r w:rsidRPr="00FC28F8">
        <w:t xml:space="preserve"> supporting </w:t>
      </w:r>
      <w:r>
        <w:t>A-IoT</w:t>
      </w:r>
      <w:r w:rsidRPr="00FC28F8">
        <w:t xml:space="preserve"> RAN node function, which </w:t>
      </w:r>
      <w:proofErr w:type="gramStart"/>
      <w:r w:rsidRPr="00FC28F8">
        <w:t>is able to</w:t>
      </w:r>
      <w:proofErr w:type="gramEnd"/>
      <w:r w:rsidRPr="00FC28F8">
        <w:t xml:space="preserve"> communicate with the </w:t>
      </w:r>
      <w:r>
        <w:t>A-IoT</w:t>
      </w:r>
      <w:r w:rsidRPr="00FC28F8">
        <w:t xml:space="preserve"> enabled UE via NR </w:t>
      </w:r>
      <w:proofErr w:type="spellStart"/>
      <w:r w:rsidRPr="00FC28F8">
        <w:t>Uu</w:t>
      </w:r>
      <w:proofErr w:type="spellEnd"/>
      <w:r w:rsidRPr="00FC28F8">
        <w:t xml:space="preserve"> interface.</w:t>
      </w:r>
      <w:r w:rsidRPr="00F44704">
        <w:rPr>
          <w:rFonts w:eastAsia="SimSun"/>
          <w:b/>
          <w:bCs/>
        </w:rPr>
        <w:t xml:space="preserve"> </w:t>
      </w:r>
    </w:p>
    <w:p w14:paraId="6ED8E41E" w14:textId="77777777" w:rsidR="00195110" w:rsidRPr="00FC28F8" w:rsidRDefault="00195110" w:rsidP="00195110">
      <w:pPr>
        <w:pStyle w:val="EX"/>
        <w:ind w:left="1988" w:hanging="1704"/>
      </w:pPr>
      <w:r>
        <w:rPr>
          <w:rFonts w:eastAsia="SimSun"/>
          <w:b/>
          <w:bCs/>
        </w:rPr>
        <w:t>A-IoT</w:t>
      </w:r>
      <w:r w:rsidRPr="00F44704">
        <w:rPr>
          <w:rFonts w:eastAsia="SimSun"/>
          <w:b/>
          <w:bCs/>
        </w:rPr>
        <w:t>-enabled UE</w:t>
      </w:r>
      <w:r w:rsidRPr="00FC28F8">
        <w:t>:</w:t>
      </w:r>
      <w:r>
        <w:tab/>
        <w:t>A</w:t>
      </w:r>
      <w:r w:rsidRPr="00FC28F8">
        <w:t xml:space="preserve"> UE supporting Common reader function, which </w:t>
      </w:r>
      <w:proofErr w:type="gramStart"/>
      <w:r w:rsidRPr="00FC28F8">
        <w:t>is able to</w:t>
      </w:r>
      <w:proofErr w:type="gramEnd"/>
      <w:r w:rsidRPr="00FC28F8">
        <w:t xml:space="preserve"> communicate with the </w:t>
      </w:r>
      <w:r>
        <w:t>A-IoT</w:t>
      </w:r>
      <w:r w:rsidRPr="00FC28F8">
        <w:t xml:space="preserve"> device via the </w:t>
      </w:r>
      <w:r>
        <w:t>A-IoT</w:t>
      </w:r>
      <w:r w:rsidRPr="00FC28F8">
        <w:t xml:space="preserve"> radio interface.</w:t>
      </w:r>
    </w:p>
    <w:p w14:paraId="11B43D3A" w14:textId="77777777" w:rsidR="00195110" w:rsidRPr="00F44704" w:rsidRDefault="00195110" w:rsidP="00195110">
      <w:pPr>
        <w:pStyle w:val="TH"/>
      </w:pPr>
      <w:r w:rsidRPr="00F44704">
        <w:object w:dxaOrig="10545" w:dyaOrig="1201" w14:anchorId="315B36C4">
          <v:shape id="_x0000_i1027" type="#_x0000_t75" style="width:472.8pt;height:52.4pt" o:ole="">
            <v:imagedata r:id="rId15" o:title=""/>
          </v:shape>
          <o:OLEObject Type="Embed" ProgID="Visio.Drawing.15" ShapeID="_x0000_i1027" DrawAspect="Content" ObjectID="_1789414748" r:id="rId16"/>
        </w:object>
      </w:r>
    </w:p>
    <w:p w14:paraId="4A9D83F4" w14:textId="77777777" w:rsidR="00195110" w:rsidRPr="00F44704" w:rsidRDefault="00195110" w:rsidP="00195110">
      <w:pPr>
        <w:pStyle w:val="TF"/>
      </w:pPr>
      <w:r w:rsidRPr="00F44704">
        <w:t>Figure 6.</w:t>
      </w:r>
      <w:r>
        <w:t>4</w:t>
      </w:r>
      <w:r w:rsidRPr="00F44704">
        <w:t>.2-1 Logical system architecture for topology 2</w:t>
      </w:r>
    </w:p>
    <w:p w14:paraId="17DC1616" w14:textId="77777777" w:rsidR="00195110" w:rsidRPr="00FC28F8" w:rsidRDefault="00195110" w:rsidP="00195110">
      <w:pPr>
        <w:pStyle w:val="NO"/>
        <w:rPr>
          <w:color w:val="FF0000"/>
          <w:lang w:eastAsia="ko-KR"/>
        </w:rPr>
      </w:pPr>
      <w:r w:rsidRPr="00FC28F8">
        <w:rPr>
          <w:color w:val="FF0000"/>
          <w:lang w:eastAsia="ko-KR"/>
        </w:rPr>
        <w:t>Editor’s Note 1:</w:t>
      </w:r>
      <w:r w:rsidRPr="00FC28F8">
        <w:rPr>
          <w:color w:val="FF0000"/>
          <w:lang w:eastAsia="ko-KR"/>
        </w:rPr>
        <w:tab/>
        <w:t xml:space="preserve">Figure 6.3.2-1 doesn’t illustrate the protocol between </w:t>
      </w:r>
      <w:r>
        <w:rPr>
          <w:color w:val="FF0000"/>
          <w:lang w:eastAsia="ko-KR"/>
        </w:rPr>
        <w:t>A-IoT</w:t>
      </w:r>
      <w:r w:rsidRPr="00FC28F8">
        <w:rPr>
          <w:color w:val="FF0000"/>
          <w:lang w:eastAsia="ko-KR"/>
        </w:rPr>
        <w:t xml:space="preserve"> enabled UE and </w:t>
      </w:r>
      <w:r>
        <w:rPr>
          <w:color w:val="FF0000"/>
          <w:lang w:eastAsia="ko-KR"/>
        </w:rPr>
        <w:t>A-IoT</w:t>
      </w:r>
      <w:r w:rsidRPr="00FC28F8">
        <w:rPr>
          <w:color w:val="FF0000"/>
          <w:lang w:eastAsia="ko-KR"/>
        </w:rPr>
        <w:t xml:space="preserve"> CN, if needed, the figure needs to be revised in case such is defined by SA2.</w:t>
      </w:r>
    </w:p>
    <w:p w14:paraId="714819CA" w14:textId="77777777" w:rsidR="00195110" w:rsidRPr="00FC28F8" w:rsidRDefault="00195110" w:rsidP="00195110">
      <w:pPr>
        <w:pStyle w:val="NO"/>
        <w:rPr>
          <w:color w:val="FF0000"/>
        </w:rPr>
      </w:pPr>
      <w:r w:rsidRPr="00FC28F8">
        <w:rPr>
          <w:color w:val="FF0000"/>
        </w:rPr>
        <w:t>Editor’s Note 2:</w:t>
      </w:r>
      <w:r w:rsidRPr="00FC28F8">
        <w:rPr>
          <w:color w:val="FF0000"/>
        </w:rPr>
        <w:tab/>
        <w:t xml:space="preserve">In Topology 2, the XX interface could be based on </w:t>
      </w:r>
      <w:proofErr w:type="gramStart"/>
      <w:r w:rsidRPr="00FC28F8">
        <w:rPr>
          <w:color w:val="FF0000"/>
        </w:rPr>
        <w:t>NG</w:t>
      </w:r>
      <w:proofErr w:type="gramEnd"/>
      <w:r w:rsidRPr="00FC28F8">
        <w:rPr>
          <w:color w:val="FF0000"/>
        </w:rPr>
        <w:t xml:space="preserve"> or a new interface carried over NG or a new interface</w:t>
      </w:r>
      <w:r w:rsidRPr="00FC28F8">
        <w:rPr>
          <w:rFonts w:hint="eastAsia"/>
          <w:color w:val="FF0000"/>
          <w:lang w:eastAsia="zh-CN"/>
        </w:rPr>
        <w:t>.</w:t>
      </w:r>
      <w:r w:rsidRPr="00FC28F8">
        <w:rPr>
          <w:color w:val="FF0000"/>
        </w:rPr>
        <w:t xml:space="preserve"> XX </w:t>
      </w:r>
      <w:proofErr w:type="spellStart"/>
      <w:r w:rsidRPr="00FC28F8">
        <w:rPr>
          <w:color w:val="FF0000"/>
        </w:rPr>
        <w:t>signaling</w:t>
      </w:r>
      <w:proofErr w:type="spellEnd"/>
      <w:r w:rsidRPr="00FC28F8">
        <w:rPr>
          <w:color w:val="FF0000"/>
        </w:rPr>
        <w:t xml:space="preserve"> could be transported via XX-C or XX-U, which is FFS.</w:t>
      </w:r>
    </w:p>
    <w:p w14:paraId="76124561" w14:textId="77777777" w:rsidR="00195110" w:rsidRPr="00FC28F8" w:rsidRDefault="00195110" w:rsidP="00195110">
      <w:pPr>
        <w:pStyle w:val="NO"/>
        <w:rPr>
          <w:color w:val="FF0000"/>
        </w:rPr>
      </w:pPr>
      <w:r w:rsidRPr="00FC28F8">
        <w:rPr>
          <w:color w:val="FF0000"/>
        </w:rPr>
        <w:t>Editor’s Note 3:</w:t>
      </w:r>
      <w:r w:rsidRPr="00FC28F8">
        <w:rPr>
          <w:color w:val="FF0000"/>
        </w:rPr>
        <w:tab/>
        <w:t xml:space="preserve">The </w:t>
      </w:r>
      <w:r>
        <w:rPr>
          <w:color w:val="FF0000"/>
        </w:rPr>
        <w:t>A-IoT</w:t>
      </w:r>
      <w:r w:rsidRPr="00FC28F8">
        <w:rPr>
          <w:color w:val="FF0000"/>
        </w:rPr>
        <w:t xml:space="preserve"> CN could include AMF and </w:t>
      </w:r>
      <w:r>
        <w:rPr>
          <w:color w:val="FF0000"/>
        </w:rPr>
        <w:t>A-IoT</w:t>
      </w:r>
      <w:r w:rsidRPr="00FC28F8">
        <w:rPr>
          <w:color w:val="FF0000"/>
        </w:rPr>
        <w:t xml:space="preserve"> related functions. This is up to SA2 decision.</w:t>
      </w:r>
    </w:p>
    <w:p w14:paraId="35FC82C4" w14:textId="77777777" w:rsidR="00195110" w:rsidRPr="00FC28F8" w:rsidRDefault="00195110" w:rsidP="00195110">
      <w:pPr>
        <w:pStyle w:val="NO"/>
        <w:rPr>
          <w:color w:val="FF0000"/>
        </w:rPr>
      </w:pPr>
      <w:r w:rsidRPr="00FC28F8">
        <w:rPr>
          <w:color w:val="FF0000"/>
        </w:rPr>
        <w:t>Editor’s Note 4:</w:t>
      </w:r>
      <w:r w:rsidRPr="00FC28F8">
        <w:rPr>
          <w:color w:val="FF0000"/>
        </w:rPr>
        <w:tab/>
        <w:t xml:space="preserve">The </w:t>
      </w:r>
      <w:r>
        <w:rPr>
          <w:color w:val="FF0000"/>
        </w:rPr>
        <w:t>A-IoT</w:t>
      </w:r>
      <w:r w:rsidRPr="00FC28F8">
        <w:rPr>
          <w:color w:val="FF0000"/>
        </w:rPr>
        <w:t xml:space="preserve"> enabled </w:t>
      </w:r>
      <w:proofErr w:type="spellStart"/>
      <w:r w:rsidRPr="00FC28F8">
        <w:rPr>
          <w:color w:val="FF0000"/>
        </w:rPr>
        <w:t>gNB</w:t>
      </w:r>
      <w:proofErr w:type="spellEnd"/>
      <w:r w:rsidRPr="00FC28F8">
        <w:rPr>
          <w:color w:val="FF0000"/>
        </w:rPr>
        <w:t xml:space="preserve"> performs radio resource management for </w:t>
      </w:r>
      <w:r>
        <w:rPr>
          <w:color w:val="FF0000"/>
        </w:rPr>
        <w:t>A-IoT</w:t>
      </w:r>
      <w:r w:rsidRPr="00FC28F8">
        <w:rPr>
          <w:color w:val="FF0000"/>
        </w:rPr>
        <w:t xml:space="preserve"> related radio resources, details are pending on RAN1 and RAN2 mechanisms.</w:t>
      </w:r>
    </w:p>
    <w:p w14:paraId="33315BAA" w14:textId="77777777" w:rsidR="00195110" w:rsidRPr="00F44704" w:rsidRDefault="00195110" w:rsidP="00195110">
      <w:pPr>
        <w:pStyle w:val="Heading4"/>
        <w:rPr>
          <w:lang w:eastAsia="ja-JP"/>
        </w:rPr>
      </w:pPr>
      <w:bookmarkStart w:id="7" w:name="_Toc175766746"/>
      <w:r w:rsidRPr="00F44704">
        <w:rPr>
          <w:lang w:eastAsia="ja-JP"/>
        </w:rPr>
        <w:t>6.</w:t>
      </w:r>
      <w:r>
        <w:rPr>
          <w:lang w:eastAsia="ja-JP"/>
        </w:rPr>
        <w:t>4</w:t>
      </w:r>
      <w:r w:rsidRPr="00F44704">
        <w:rPr>
          <w:lang w:eastAsia="ja-JP"/>
        </w:rPr>
        <w:t>.2.1</w:t>
      </w:r>
      <w:r>
        <w:rPr>
          <w:lang w:eastAsia="ja-JP"/>
        </w:rPr>
        <w:tab/>
      </w:r>
      <w:r w:rsidRPr="00F44704">
        <w:rPr>
          <w:lang w:eastAsia="ja-JP"/>
        </w:rPr>
        <w:t>Solutions for Topology 2</w:t>
      </w:r>
      <w:bookmarkEnd w:id="7"/>
    </w:p>
    <w:p w14:paraId="07966705" w14:textId="77777777" w:rsidR="00195110" w:rsidRPr="00F44704" w:rsidRDefault="00195110" w:rsidP="00195110">
      <w:r w:rsidRPr="00F44704">
        <w:t xml:space="preserve">To support Topology 2, the following solutions are to be studied for conveying </w:t>
      </w:r>
      <w:r>
        <w:t>A-IoT</w:t>
      </w:r>
      <w:r w:rsidRPr="00F44704">
        <w:t xml:space="preserve"> upper layer</w:t>
      </w:r>
      <w:r w:rsidRPr="00F44704" w:rsidDel="00383AF5">
        <w:t xml:space="preserve"> </w:t>
      </w:r>
      <w:r w:rsidRPr="00F44704">
        <w:t xml:space="preserve">information: </w:t>
      </w:r>
    </w:p>
    <w:p w14:paraId="2FFAF1A0" w14:textId="77777777" w:rsidR="00195110" w:rsidRPr="00F44704" w:rsidRDefault="00195110" w:rsidP="00195110">
      <w:pPr>
        <w:pStyle w:val="B1"/>
        <w:rPr>
          <w:rFonts w:eastAsia="SimSun"/>
          <w:b/>
          <w:bCs/>
        </w:rPr>
      </w:pPr>
      <w:r w:rsidRPr="00F44704">
        <w:rPr>
          <w:rFonts w:eastAsia="SimSun"/>
          <w:b/>
          <w:bCs/>
        </w:rPr>
        <w:t>-</w:t>
      </w:r>
      <w:r w:rsidRPr="00F44704">
        <w:rPr>
          <w:rFonts w:eastAsia="SimSun"/>
          <w:b/>
          <w:bCs/>
        </w:rPr>
        <w:tab/>
        <w:t>RRC based solution.</w:t>
      </w:r>
      <w:r w:rsidRPr="00F44704">
        <w:rPr>
          <w:rFonts w:eastAsia="SimSun"/>
          <w:b/>
          <w:bCs/>
          <w:lang w:eastAsia="zh-CN"/>
        </w:rPr>
        <w:t xml:space="preserve"> </w:t>
      </w:r>
      <w:r w:rsidRPr="00FC28F8">
        <w:t xml:space="preserve">With this solution, </w:t>
      </w:r>
      <w:r>
        <w:t>A-IoT</w:t>
      </w:r>
      <w:r w:rsidRPr="00FC28F8">
        <w:t xml:space="preserve"> CN applies </w:t>
      </w:r>
      <w:r>
        <w:t>A-IoT</w:t>
      </w:r>
      <w:r w:rsidRPr="00FC28F8">
        <w:t xml:space="preserve"> upper layer information explicitly over XXAP </w:t>
      </w:r>
      <w:proofErr w:type="spellStart"/>
      <w:r w:rsidRPr="00FC28F8">
        <w:t>signaling</w:t>
      </w:r>
      <w:proofErr w:type="spellEnd"/>
      <w:r w:rsidRPr="00FC28F8">
        <w:t xml:space="preserve">. </w:t>
      </w:r>
      <w:r>
        <w:t>A-IoT</w:t>
      </w:r>
      <w:r w:rsidRPr="00FC28F8">
        <w:t xml:space="preserve"> upper layer information is then relayed explicitly to/from the </w:t>
      </w:r>
      <w:r>
        <w:t>A-IoT</w:t>
      </w:r>
      <w:r w:rsidRPr="00FC28F8">
        <w:t xml:space="preserve">-enabled UE via NR </w:t>
      </w:r>
      <w:proofErr w:type="spellStart"/>
      <w:r w:rsidRPr="00FC28F8">
        <w:t>Uu</w:t>
      </w:r>
      <w:proofErr w:type="spellEnd"/>
      <w:r w:rsidRPr="00FC28F8">
        <w:t xml:space="preserve"> RRC.</w:t>
      </w:r>
    </w:p>
    <w:p w14:paraId="4914538D" w14:textId="77777777" w:rsidR="00195110" w:rsidRPr="00F44704" w:rsidRDefault="00195110" w:rsidP="00195110">
      <w:pPr>
        <w:pStyle w:val="B1"/>
      </w:pPr>
      <w:r w:rsidRPr="009072BC">
        <w:t>-</w:t>
      </w:r>
      <w:r w:rsidRPr="009072BC">
        <w:tab/>
      </w:r>
      <w:r w:rsidRPr="00F44704">
        <w:rPr>
          <w:b/>
          <w:bCs/>
        </w:rPr>
        <w:t>NAS based solution</w:t>
      </w:r>
      <w:r w:rsidRPr="00F44704">
        <w:t xml:space="preserve">. With this solution, there is no explicit termination of </w:t>
      </w:r>
      <w:r>
        <w:t>A-IoT</w:t>
      </w:r>
      <w:r w:rsidRPr="00F44704">
        <w:t xml:space="preserve"> upper layer information at </w:t>
      </w:r>
      <w:r>
        <w:t>A-IoT</w:t>
      </w:r>
      <w:r w:rsidRPr="00F44704">
        <w:t xml:space="preserve">-enabled </w:t>
      </w:r>
      <w:proofErr w:type="spellStart"/>
      <w:r w:rsidRPr="00F44704">
        <w:t>gNB</w:t>
      </w:r>
      <w:proofErr w:type="spellEnd"/>
      <w:r w:rsidRPr="00F44704">
        <w:t xml:space="preserve">. </w:t>
      </w:r>
      <w:r>
        <w:t>A-IoT</w:t>
      </w:r>
      <w:r w:rsidRPr="00F44704">
        <w:t xml:space="preserve"> upper layer information is transmitted over </w:t>
      </w:r>
      <w:r>
        <w:t xml:space="preserve">A-IoT </w:t>
      </w:r>
      <w:r w:rsidRPr="00F44704">
        <w:t>enabled UE's NAS.</w:t>
      </w:r>
    </w:p>
    <w:p w14:paraId="2BD62C8E" w14:textId="77777777" w:rsidR="00195110" w:rsidRPr="00FC28F8" w:rsidRDefault="00195110" w:rsidP="00195110">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t>A-IoT</w:t>
      </w:r>
      <w:r w:rsidRPr="00FC28F8">
        <w:t xml:space="preserve"> upper layer information at </w:t>
      </w:r>
      <w:r>
        <w:t>A-IoT</w:t>
      </w:r>
      <w:r w:rsidRPr="00FC28F8">
        <w:t xml:space="preserve">-enabled </w:t>
      </w:r>
      <w:proofErr w:type="spellStart"/>
      <w:r w:rsidRPr="00FC28F8">
        <w:t>gNB</w:t>
      </w:r>
      <w:proofErr w:type="spellEnd"/>
      <w:r w:rsidRPr="00FC28F8">
        <w:t xml:space="preserve">. </w:t>
      </w:r>
      <w:r>
        <w:t>A-IoT</w:t>
      </w:r>
      <w:r w:rsidRPr="00FC28F8">
        <w:t xml:space="preserve"> upper layer information is transmitted as </w:t>
      </w:r>
      <w:r>
        <w:t>A-IoT</w:t>
      </w:r>
      <w:r w:rsidRPr="00FC28F8">
        <w:t>-enabled UE's user plane data.</w:t>
      </w:r>
    </w:p>
    <w:p w14:paraId="5277FF61" w14:textId="77777777" w:rsidR="00195110" w:rsidRPr="00FC28F8" w:rsidRDefault="00195110" w:rsidP="00195110">
      <w:pPr>
        <w:pStyle w:val="NO"/>
        <w:rPr>
          <w:color w:val="FF0000"/>
        </w:rPr>
      </w:pPr>
      <w:bookmarkStart w:id="8" w:name="_Hlk178673277"/>
      <w:r w:rsidRPr="00FC28F8">
        <w:rPr>
          <w:color w:val="FF0000"/>
        </w:rPr>
        <w:t xml:space="preserve">Editor’s note 1: </w:t>
      </w:r>
      <w:r>
        <w:rPr>
          <w:color w:val="FF0000"/>
        </w:rPr>
        <w:t>H</w:t>
      </w:r>
      <w:r w:rsidRPr="00FC28F8">
        <w:rPr>
          <w:color w:val="FF0000"/>
        </w:rPr>
        <w:t xml:space="preserve">ow to enable radio resource control, i.e. trigger </w:t>
      </w:r>
      <w:r>
        <w:rPr>
          <w:color w:val="FF0000"/>
        </w:rPr>
        <w:t>A-IoT</w:t>
      </w:r>
      <w:r w:rsidRPr="00FC28F8">
        <w:rPr>
          <w:color w:val="FF0000"/>
        </w:rPr>
        <w:t xml:space="preserve"> RAN node functions for above solutions is FFS.</w:t>
      </w:r>
    </w:p>
    <w:bookmarkEnd w:id="8"/>
    <w:p w14:paraId="608D0421" w14:textId="77777777" w:rsidR="00195110" w:rsidRPr="00FC28F8" w:rsidRDefault="00195110" w:rsidP="00195110">
      <w:pPr>
        <w:pStyle w:val="NO"/>
        <w:rPr>
          <w:color w:val="FF0000"/>
        </w:rPr>
      </w:pPr>
      <w:r w:rsidRPr="00FC28F8">
        <w:rPr>
          <w:color w:val="FF0000"/>
        </w:rPr>
        <w:t xml:space="preserve">Editor’s note 2: Depiction and further details of the options above are </w:t>
      </w:r>
      <w:proofErr w:type="gramStart"/>
      <w:r w:rsidRPr="00FC28F8">
        <w:rPr>
          <w:color w:val="FF0000"/>
        </w:rPr>
        <w:t>FFS</w:t>
      </w:r>
      <w:proofErr w:type="gramEnd"/>
    </w:p>
    <w:p w14:paraId="481249B2" w14:textId="074ED668" w:rsidR="00100375" w:rsidRPr="00F44704" w:rsidRDefault="00100375" w:rsidP="00100375">
      <w:pPr>
        <w:pStyle w:val="Heading4"/>
        <w:rPr>
          <w:ins w:id="9" w:author="Ericsson User" w:date="2024-10-01T19:39:00Z"/>
          <w:lang w:eastAsia="ja-JP"/>
        </w:rPr>
      </w:pPr>
      <w:ins w:id="10" w:author="Ericsson User" w:date="2024-10-01T19:39:00Z">
        <w:r w:rsidRPr="00F44704">
          <w:rPr>
            <w:lang w:eastAsia="ja-JP"/>
          </w:rPr>
          <w:lastRenderedPageBreak/>
          <w:t>6.</w:t>
        </w:r>
        <w:r>
          <w:rPr>
            <w:lang w:eastAsia="ja-JP"/>
          </w:rPr>
          <w:t>4</w:t>
        </w:r>
        <w:r w:rsidRPr="00F44704">
          <w:rPr>
            <w:lang w:eastAsia="ja-JP"/>
          </w:rPr>
          <w:t>.2.</w:t>
        </w:r>
        <w:r>
          <w:rPr>
            <w:lang w:eastAsia="ja-JP"/>
          </w:rPr>
          <w:t>2</w:t>
        </w:r>
        <w:r>
          <w:rPr>
            <w:lang w:eastAsia="ja-JP"/>
          </w:rPr>
          <w:tab/>
        </w:r>
      </w:ins>
      <w:ins w:id="11" w:author="Ericsson User" w:date="2024-10-01T19:40:00Z">
        <w:r w:rsidR="00593769">
          <w:rPr>
            <w:lang w:eastAsia="ja-JP"/>
          </w:rPr>
          <w:t xml:space="preserve">Protocol stack for </w:t>
        </w:r>
      </w:ins>
      <w:ins w:id="12" w:author="Ericsson User" w:date="2024-10-01T20:38:00Z">
        <w:r w:rsidR="00D0431F">
          <w:rPr>
            <w:lang w:eastAsia="ja-JP"/>
          </w:rPr>
          <w:t xml:space="preserve">topology 2 – RRC based </w:t>
        </w:r>
        <w:proofErr w:type="gramStart"/>
        <w:r w:rsidR="00D0431F">
          <w:rPr>
            <w:lang w:eastAsia="ja-JP"/>
          </w:rPr>
          <w:t>solution</w:t>
        </w:r>
      </w:ins>
      <w:proofErr w:type="gramEnd"/>
    </w:p>
    <w:p w14:paraId="50F417E9" w14:textId="0B9922AA" w:rsidR="00593769" w:rsidRPr="00F44704" w:rsidRDefault="00686EC2" w:rsidP="00593769">
      <w:pPr>
        <w:pStyle w:val="TH"/>
        <w:rPr>
          <w:ins w:id="13" w:author="Ericsson User" w:date="2024-10-01T19:40:00Z"/>
          <w:lang w:eastAsia="zh-CN"/>
        </w:rPr>
      </w:pPr>
      <w:ins w:id="14" w:author="Ericsson User" w:date="2024-10-02T10:53:00Z">
        <w:r>
          <w:object w:dxaOrig="14113" w:dyaOrig="4357" w14:anchorId="16C3BD5C">
            <v:shape id="_x0000_i1028" type="#_x0000_t75" style="width:481.2pt;height:148.8pt" o:ole="">
              <v:imagedata r:id="rId17" o:title=""/>
            </v:shape>
            <o:OLEObject Type="Embed" ProgID="Visio.Drawing.15" ShapeID="_x0000_i1028" DrawAspect="Content" ObjectID="_1789414749" r:id="rId18"/>
          </w:object>
        </w:r>
      </w:ins>
      <w:del w:id="15" w:author="Ericsson User" w:date="2024-10-02T09:50:00Z">
        <w:r w:rsidR="006612A4" w:rsidDel="00F96AE8">
          <w:fldChar w:fldCharType="begin"/>
        </w:r>
        <w:r w:rsidR="006D479F">
          <w:fldChar w:fldCharType="separate"/>
        </w:r>
        <w:r w:rsidR="006612A4" w:rsidDel="00F96AE8">
          <w:fldChar w:fldCharType="end"/>
        </w:r>
      </w:del>
    </w:p>
    <w:p w14:paraId="3F462135" w14:textId="52C7B1E4" w:rsidR="00593769" w:rsidRPr="00F44704" w:rsidRDefault="00593769" w:rsidP="00593769">
      <w:pPr>
        <w:pStyle w:val="TF"/>
        <w:rPr>
          <w:ins w:id="16" w:author="Ericsson User" w:date="2024-10-01T19:40:00Z"/>
          <w:rFonts w:cs="Arial"/>
          <w:iCs/>
        </w:rPr>
      </w:pPr>
      <w:ins w:id="17" w:author="Ericsson User" w:date="2024-10-01T19:40:00Z">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w:t>
        </w:r>
      </w:ins>
      <w:ins w:id="18" w:author="Ericsson User" w:date="2024-10-01T21:03:00Z">
        <w:r w:rsidR="0086069A">
          <w:rPr>
            <w:lang w:eastAsia="zh-CN"/>
          </w:rPr>
          <w:t>2.</w:t>
        </w:r>
      </w:ins>
      <w:ins w:id="19" w:author="Ericsson User" w:date="2024-10-01T19:40:00Z">
        <w:r w:rsidRPr="00F44704">
          <w:rPr>
            <w:lang w:eastAsia="zh-CN"/>
          </w:rPr>
          <w:t>2</w:t>
        </w:r>
      </w:ins>
      <w:ins w:id="20" w:author="Ericsson User" w:date="2024-10-01T21:03:00Z">
        <w:r w:rsidR="0086069A">
          <w:rPr>
            <w:lang w:eastAsia="zh-CN"/>
          </w:rPr>
          <w:t>-1</w:t>
        </w:r>
      </w:ins>
      <w:ins w:id="21" w:author="Ericsson User" w:date="2024-10-01T19:40:00Z">
        <w:r w:rsidRPr="00F44704">
          <w:t xml:space="preserve"> Protocol Stack for </w:t>
        </w:r>
      </w:ins>
      <w:ins w:id="22" w:author="Ericsson User" w:date="2024-10-01T20:38:00Z">
        <w:r w:rsidR="00D0431F">
          <w:t>t</w:t>
        </w:r>
      </w:ins>
      <w:ins w:id="23" w:author="Ericsson User" w:date="2024-10-01T19:40:00Z">
        <w:r w:rsidRPr="00F44704">
          <w:t xml:space="preserve">opology </w:t>
        </w:r>
      </w:ins>
      <w:ins w:id="24" w:author="Ericsson User" w:date="2024-10-01T20:38:00Z">
        <w:r w:rsidR="00D0431F">
          <w:t xml:space="preserve">2 </w:t>
        </w:r>
      </w:ins>
      <w:ins w:id="25" w:author="Ericsson User" w:date="2024-10-01T20:39:00Z">
        <w:r w:rsidR="00D0431F">
          <w:t>–</w:t>
        </w:r>
      </w:ins>
      <w:ins w:id="26" w:author="Ericsson User" w:date="2024-10-01T20:38:00Z">
        <w:r w:rsidR="00D0431F">
          <w:t xml:space="preserve"> </w:t>
        </w:r>
      </w:ins>
      <w:ins w:id="27" w:author="Ericsson User" w:date="2024-10-01T20:39:00Z">
        <w:r w:rsidR="00D0431F">
          <w:t xml:space="preserve">RRC based </w:t>
        </w:r>
        <w:proofErr w:type="gramStart"/>
        <w:r w:rsidR="00D0431F">
          <w:t>solution</w:t>
        </w:r>
      </w:ins>
      <w:proofErr w:type="gramEnd"/>
    </w:p>
    <w:p w14:paraId="119A2F99" w14:textId="2A9C845A" w:rsidR="00D912F7" w:rsidRPr="00F44704" w:rsidRDefault="00593769" w:rsidP="00593769">
      <w:pPr>
        <w:rPr>
          <w:ins w:id="28" w:author="Ericsson User" w:date="2024-10-01T19:46:00Z"/>
        </w:rPr>
      </w:pPr>
      <w:ins w:id="29" w:author="Ericsson User" w:date="2024-10-01T19:46:00Z">
        <w:r>
          <w:t>Figure 6.4.</w:t>
        </w:r>
      </w:ins>
      <w:ins w:id="30" w:author="Ericsson User" w:date="2024-10-01T20:38:00Z">
        <w:r w:rsidR="00D0431F">
          <w:t>2</w:t>
        </w:r>
      </w:ins>
      <w:ins w:id="31" w:author="Ericsson User" w:date="2024-10-01T19:46:00Z">
        <w:r>
          <w:t xml:space="preserve">-2 depicts </w:t>
        </w:r>
      </w:ins>
      <w:ins w:id="32" w:author="Ericsson User" w:date="2024-10-01T20:38:00Z">
        <w:r w:rsidR="00D0431F">
          <w:t xml:space="preserve">the protocol stack for </w:t>
        </w:r>
      </w:ins>
      <w:ins w:id="33" w:author="Ericsson User" w:date="2024-10-01T20:39:00Z">
        <w:r w:rsidR="00D0431F">
          <w:t xml:space="preserve">the RRC based solution for topology 2, with the XXAP and RRC </w:t>
        </w:r>
      </w:ins>
      <w:ins w:id="34" w:author="Ericsson User" w:date="2024-10-01T20:40:00Z">
        <w:r w:rsidR="00D0431F">
          <w:t xml:space="preserve">transporting A-IoT upper layer information by means of explicit </w:t>
        </w:r>
      </w:ins>
      <w:ins w:id="35" w:author="Ericsson User" w:date="2024-10-01T20:41:00Z">
        <w:r w:rsidR="00D0431F">
          <w:t xml:space="preserve">A-IoT specific </w:t>
        </w:r>
      </w:ins>
      <w:ins w:id="36" w:author="Ericsson User" w:date="2024-10-01T20:40:00Z">
        <w:r w:rsidR="00D0431F">
          <w:t>XXAP</w:t>
        </w:r>
      </w:ins>
      <w:ins w:id="37" w:author="Ericsson User" w:date="2024-10-01T20:41:00Z">
        <w:r w:rsidR="00D0431F">
          <w:t xml:space="preserve"> and RRC protocol means</w:t>
        </w:r>
      </w:ins>
      <w:ins w:id="38" w:author="Ericsson User" w:date="2024-10-02T11:53:00Z">
        <w:r w:rsidR="00D912F7">
          <w:t xml:space="preserve">, which </w:t>
        </w:r>
      </w:ins>
      <w:ins w:id="39" w:author="Ericsson User" w:date="2024-10-02T11:54:00Z">
        <w:r w:rsidR="00D912F7">
          <w:t xml:space="preserve">provides visibility of the </w:t>
        </w:r>
        <w:proofErr w:type="spellStart"/>
        <w:r w:rsidR="00D912F7">
          <w:t>AIoT</w:t>
        </w:r>
        <w:proofErr w:type="spellEnd"/>
        <w:r w:rsidR="00D912F7">
          <w:t xml:space="preserve"> transaction to the </w:t>
        </w:r>
        <w:proofErr w:type="spellStart"/>
        <w:r w:rsidR="00D912F7">
          <w:t>AIoT</w:t>
        </w:r>
        <w:proofErr w:type="spellEnd"/>
        <w:r w:rsidR="00D912F7">
          <w:t xml:space="preserve"> enabled </w:t>
        </w:r>
        <w:proofErr w:type="spellStart"/>
        <w:r w:rsidR="00D912F7">
          <w:t>gNB</w:t>
        </w:r>
        <w:proofErr w:type="spellEnd"/>
        <w:r w:rsidR="00D912F7">
          <w:t xml:space="preserve"> allowing to control and coordinate </w:t>
        </w:r>
        <w:proofErr w:type="spellStart"/>
        <w:r w:rsidR="00D912F7">
          <w:t>AIoT</w:t>
        </w:r>
        <w:proofErr w:type="spellEnd"/>
        <w:r w:rsidR="00D912F7">
          <w:t xml:space="preserve"> radio resource </w:t>
        </w:r>
      </w:ins>
      <w:ins w:id="40" w:author="Ericsson User" w:date="2024-10-02T20:49:00Z">
        <w:r w:rsidR="003545E2">
          <w:t xml:space="preserve">allocation and </w:t>
        </w:r>
      </w:ins>
      <w:ins w:id="41" w:author="Ericsson User" w:date="2024-10-02T11:54:00Z">
        <w:r w:rsidR="00D912F7">
          <w:t>usage.</w:t>
        </w:r>
      </w:ins>
    </w:p>
    <w:p w14:paraId="4E3DB67F" w14:textId="7BE491B4" w:rsidR="00100375" w:rsidRPr="00F44704" w:rsidRDefault="00100375" w:rsidP="00100375">
      <w:pPr>
        <w:pStyle w:val="Heading4"/>
        <w:rPr>
          <w:ins w:id="42" w:author="Ericsson User" w:date="2024-10-01T19:39:00Z"/>
          <w:lang w:eastAsia="ja-JP"/>
        </w:rPr>
      </w:pPr>
      <w:ins w:id="43" w:author="Ericsson User" w:date="2024-10-01T19:39:00Z">
        <w:r w:rsidRPr="00F44704">
          <w:rPr>
            <w:lang w:eastAsia="ja-JP"/>
          </w:rPr>
          <w:t>6.</w:t>
        </w:r>
        <w:r>
          <w:rPr>
            <w:lang w:eastAsia="ja-JP"/>
          </w:rPr>
          <w:t>4</w:t>
        </w:r>
        <w:r w:rsidRPr="00F44704">
          <w:rPr>
            <w:lang w:eastAsia="ja-JP"/>
          </w:rPr>
          <w:t>.2.</w:t>
        </w:r>
        <w:r>
          <w:rPr>
            <w:lang w:eastAsia="ja-JP"/>
          </w:rPr>
          <w:t>3</w:t>
        </w:r>
        <w:r>
          <w:rPr>
            <w:lang w:eastAsia="ja-JP"/>
          </w:rPr>
          <w:tab/>
        </w:r>
      </w:ins>
      <w:ins w:id="44" w:author="Ericsson User" w:date="2024-10-01T19:40:00Z">
        <w:r w:rsidR="00593769">
          <w:rPr>
            <w:lang w:eastAsia="ja-JP"/>
          </w:rPr>
          <w:t>Protocol stacks for</w:t>
        </w:r>
      </w:ins>
      <w:ins w:id="45" w:author="Ericsson User" w:date="2024-10-01T20:42:00Z">
        <w:r w:rsidR="00D0431F">
          <w:rPr>
            <w:lang w:eastAsia="ja-JP"/>
          </w:rPr>
          <w:t xml:space="preserve"> topology 2 –</w:t>
        </w:r>
      </w:ins>
      <w:ins w:id="46" w:author="Ericsson User" w:date="2024-10-01T19:40:00Z">
        <w:r w:rsidR="00593769">
          <w:rPr>
            <w:lang w:eastAsia="ja-JP"/>
          </w:rPr>
          <w:t xml:space="preserve"> NAS</w:t>
        </w:r>
      </w:ins>
      <w:ins w:id="47" w:author="Ericsson User" w:date="2024-10-01T19:39:00Z">
        <w:r>
          <w:rPr>
            <w:lang w:eastAsia="ja-JP"/>
          </w:rPr>
          <w:t xml:space="preserve"> based </w:t>
        </w:r>
        <w:proofErr w:type="gramStart"/>
        <w:r>
          <w:rPr>
            <w:lang w:eastAsia="ja-JP"/>
          </w:rPr>
          <w:t>solution</w:t>
        </w:r>
        <w:proofErr w:type="gramEnd"/>
      </w:ins>
    </w:p>
    <w:p w14:paraId="12EA0A2A" w14:textId="228BB66C" w:rsidR="0086069A" w:rsidRPr="00F44704" w:rsidRDefault="00B73589" w:rsidP="0086069A">
      <w:pPr>
        <w:pStyle w:val="TH"/>
        <w:rPr>
          <w:ins w:id="48" w:author="Ericsson User" w:date="2024-10-01T21:00:00Z"/>
          <w:lang w:eastAsia="zh-CN"/>
        </w:rPr>
      </w:pPr>
      <w:ins w:id="49" w:author="Ericsson User" w:date="2024-10-02T10:54:00Z">
        <w:r>
          <w:object w:dxaOrig="18649" w:dyaOrig="6938" w14:anchorId="0C7DEFC3">
            <v:shape id="_x0000_i1029" type="#_x0000_t75" style="width:481.2pt;height:179.2pt" o:ole="">
              <v:imagedata r:id="rId19" o:title=""/>
            </v:shape>
            <o:OLEObject Type="Embed" ProgID="Visio.Drawing.15" ShapeID="_x0000_i1029" DrawAspect="Content" ObjectID="_1789414750" r:id="rId20"/>
          </w:object>
        </w:r>
      </w:ins>
      <w:del w:id="50" w:author="Ericsson User" w:date="2024-10-02T09:37:00Z">
        <w:r w:rsidR="00C867E8" w:rsidDel="00B37A3C">
          <w:fldChar w:fldCharType="begin"/>
        </w:r>
        <w:r w:rsidR="006D479F">
          <w:fldChar w:fldCharType="separate"/>
        </w:r>
        <w:r w:rsidR="00C867E8" w:rsidDel="00B37A3C">
          <w:fldChar w:fldCharType="end"/>
        </w:r>
      </w:del>
    </w:p>
    <w:p w14:paraId="3794B8A3" w14:textId="44A45BFF" w:rsidR="0086069A" w:rsidRPr="00F44704" w:rsidRDefault="0086069A" w:rsidP="0086069A">
      <w:pPr>
        <w:pStyle w:val="TF"/>
        <w:rPr>
          <w:ins w:id="51" w:author="Ericsson User" w:date="2024-10-01T21:00:00Z"/>
          <w:rFonts w:cs="Arial"/>
          <w:iCs/>
        </w:rPr>
      </w:pPr>
      <w:ins w:id="52" w:author="Ericsson User" w:date="2024-10-01T21:00:00Z">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w:t>
        </w:r>
      </w:ins>
      <w:ins w:id="53" w:author="Ericsson User" w:date="2024-10-01T21:02:00Z">
        <w:r>
          <w:rPr>
            <w:lang w:eastAsia="zh-CN"/>
          </w:rPr>
          <w:t>2.3-1</w:t>
        </w:r>
      </w:ins>
      <w:ins w:id="54" w:author="Ericsson User" w:date="2024-10-01T21:00:00Z">
        <w:r w:rsidRPr="00F44704">
          <w:t xml:space="preserve">. Protocol Stack for </w:t>
        </w:r>
        <w:r>
          <w:t>t</w:t>
        </w:r>
        <w:r w:rsidRPr="00F44704">
          <w:t xml:space="preserve">opology </w:t>
        </w:r>
        <w:r>
          <w:t xml:space="preserve">2 – </w:t>
        </w:r>
      </w:ins>
      <w:ins w:id="55" w:author="Ericsson User" w:date="2024-10-01T21:03:00Z">
        <w:r>
          <w:t>NAS</w:t>
        </w:r>
      </w:ins>
      <w:ins w:id="56" w:author="Ericsson User" w:date="2024-10-01T21:00:00Z">
        <w:r>
          <w:t xml:space="preserve"> based solution</w:t>
        </w:r>
      </w:ins>
      <w:ins w:id="57" w:author="Ericsson User" w:date="2024-10-01T21:03:00Z">
        <w:r>
          <w:t xml:space="preserve"> – </w:t>
        </w:r>
      </w:ins>
      <w:ins w:id="58" w:author="Ericsson User" w:date="2024-10-02T11:03:00Z">
        <w:r w:rsidR="00B41261">
          <w:t xml:space="preserve">transport of </w:t>
        </w:r>
        <w:proofErr w:type="spellStart"/>
        <w:r w:rsidR="00B41261">
          <w:t>AIoT</w:t>
        </w:r>
        <w:proofErr w:type="spellEnd"/>
        <w:r w:rsidR="00B41261">
          <w:t xml:space="preserve"> upper layer </w:t>
        </w:r>
        <w:proofErr w:type="gramStart"/>
        <w:r w:rsidR="00B41261">
          <w:t>information</w:t>
        </w:r>
      </w:ins>
      <w:proofErr w:type="gramEnd"/>
    </w:p>
    <w:p w14:paraId="408F1A23" w14:textId="7C9EB24D" w:rsidR="0086069A" w:rsidRDefault="0086069A" w:rsidP="0086069A">
      <w:pPr>
        <w:rPr>
          <w:ins w:id="59" w:author="Ericsson User" w:date="2024-10-01T21:05:00Z"/>
        </w:rPr>
      </w:pPr>
      <w:ins w:id="60" w:author="Ericsson User" w:date="2024-10-01T21:02:00Z">
        <w:r>
          <w:t xml:space="preserve">Figure 6.4.2.3-1 depicts the protocol stack for the </w:t>
        </w:r>
      </w:ins>
      <w:ins w:id="61" w:author="Ericsson User" w:date="2024-10-01T21:04:00Z">
        <w:r>
          <w:t>NAS</w:t>
        </w:r>
      </w:ins>
      <w:ins w:id="62" w:author="Ericsson User" w:date="2024-10-01T21:02:00Z">
        <w:r>
          <w:t xml:space="preserve"> based solution for topology 2</w:t>
        </w:r>
      </w:ins>
      <w:ins w:id="63" w:author="Ericsson User" w:date="2024-10-01T21:05:00Z">
        <w:r>
          <w:t xml:space="preserve"> concerning the </w:t>
        </w:r>
      </w:ins>
      <w:ins w:id="64" w:author="Ericsson User" w:date="2024-10-02T11:55:00Z">
        <w:r w:rsidR="007C1DAC">
          <w:t xml:space="preserve">transport of </w:t>
        </w:r>
        <w:proofErr w:type="spellStart"/>
        <w:r w:rsidR="007C1DAC">
          <w:t>AIoT</w:t>
        </w:r>
        <w:proofErr w:type="spellEnd"/>
        <w:r w:rsidR="007C1DAC">
          <w:t xml:space="preserve"> upper layer information</w:t>
        </w:r>
      </w:ins>
      <w:ins w:id="65" w:author="Ericsson User" w:date="2024-10-01T21:05:00Z">
        <w:r>
          <w:t>:</w:t>
        </w:r>
      </w:ins>
    </w:p>
    <w:p w14:paraId="748B3FA0" w14:textId="7C384147" w:rsidR="0086069A" w:rsidRPr="00F44704" w:rsidRDefault="0086069A" w:rsidP="000F13A1">
      <w:pPr>
        <w:pStyle w:val="B1"/>
        <w:rPr>
          <w:ins w:id="66" w:author="Ericsson User" w:date="2024-10-01T21:02:00Z"/>
        </w:rPr>
      </w:pPr>
      <w:ins w:id="67" w:author="Ericsson User" w:date="2024-10-01T21:05:00Z">
        <w:r>
          <w:t>-</w:t>
        </w:r>
        <w:r>
          <w:tab/>
        </w:r>
      </w:ins>
      <w:proofErr w:type="spellStart"/>
      <w:ins w:id="68" w:author="Ericsson User" w:date="2024-10-01T21:06:00Z">
        <w:r>
          <w:t>AIoT</w:t>
        </w:r>
        <w:proofErr w:type="spellEnd"/>
        <w:r>
          <w:t xml:space="preserve"> UE NAS information is transported </w:t>
        </w:r>
      </w:ins>
      <w:ins w:id="69" w:author="Ericsson User" w:date="2024-10-01T21:35:00Z">
        <w:r w:rsidR="004161E5">
          <w:t xml:space="preserve">– </w:t>
        </w:r>
      </w:ins>
      <w:ins w:id="70" w:author="Ericsson User" w:date="2024-10-01T21:06:00Z">
        <w:r>
          <w:t>transparently</w:t>
        </w:r>
      </w:ins>
      <w:ins w:id="71" w:author="Ericsson User" w:date="2024-10-01T21:35:00Z">
        <w:r w:rsidR="004161E5">
          <w:t xml:space="preserve"> </w:t>
        </w:r>
      </w:ins>
      <w:ins w:id="72" w:author="Ericsson User" w:date="2024-10-01T21:36:00Z">
        <w:r w:rsidR="004161E5">
          <w:t xml:space="preserve">to </w:t>
        </w:r>
        <w:proofErr w:type="spellStart"/>
        <w:r w:rsidR="004161E5">
          <w:t>AIoT</w:t>
        </w:r>
        <w:proofErr w:type="spellEnd"/>
        <w:r w:rsidR="004161E5">
          <w:t xml:space="preserve"> RAN –</w:t>
        </w:r>
      </w:ins>
      <w:ins w:id="73" w:author="Ericsson User" w:date="2024-10-01T21:37:00Z">
        <w:r w:rsidR="004161E5">
          <w:t>from the AIOT</w:t>
        </w:r>
      </w:ins>
      <w:ins w:id="74" w:author="Ericsson User" w:date="2024-10-01T22:02:00Z">
        <w:r w:rsidR="00C867E8">
          <w:t xml:space="preserve"> </w:t>
        </w:r>
      </w:ins>
      <w:ins w:id="75" w:author="Ericsson User" w:date="2024-10-01T21:37:00Z">
        <w:r w:rsidR="004161E5">
          <w:t xml:space="preserve">CN to the UE Reader </w:t>
        </w:r>
      </w:ins>
      <w:ins w:id="76" w:author="Ericsson User" w:date="2024-10-01T21:06:00Z">
        <w:r>
          <w:t xml:space="preserve">by </w:t>
        </w:r>
      </w:ins>
      <w:ins w:id="77" w:author="Ericsson User" w:date="2024-10-01T21:37:00Z">
        <w:r w:rsidR="004161E5">
          <w:t xml:space="preserve">means of </w:t>
        </w:r>
      </w:ins>
      <w:ins w:id="78" w:author="Ericsson User" w:date="2024-10-01T21:38:00Z">
        <w:r w:rsidR="004161E5">
          <w:t xml:space="preserve">N1 </w:t>
        </w:r>
      </w:ins>
      <w:ins w:id="79" w:author="Ericsson User" w:date="2024-10-01T21:37:00Z">
        <w:r w:rsidR="004161E5">
          <w:t xml:space="preserve">NAS </w:t>
        </w:r>
      </w:ins>
      <w:ins w:id="80" w:author="Ericsson User" w:date="2024-10-01T21:38:00Z">
        <w:r w:rsidR="004161E5">
          <w:t xml:space="preserve">communication. Provision of </w:t>
        </w:r>
        <w:proofErr w:type="spellStart"/>
        <w:r w:rsidR="004161E5">
          <w:t>AIoT</w:t>
        </w:r>
        <w:proofErr w:type="spellEnd"/>
        <w:r w:rsidR="004161E5">
          <w:t xml:space="preserve"> upper layer information is performed </w:t>
        </w:r>
      </w:ins>
      <w:ins w:id="81" w:author="Ericsson User" w:date="2024-10-01T21:07:00Z">
        <w:r>
          <w:t>with</w:t>
        </w:r>
      </w:ins>
      <w:ins w:id="82" w:author="Ericsson User" w:date="2024-10-01T21:38:00Z">
        <w:r w:rsidR="004161E5">
          <w:t>out</w:t>
        </w:r>
      </w:ins>
      <w:ins w:id="83" w:author="Ericsson User" w:date="2024-10-01T21:07:00Z">
        <w:r>
          <w:t xml:space="preserve"> interaction in the </w:t>
        </w:r>
        <w:proofErr w:type="spellStart"/>
        <w:r>
          <w:t>AIoT</w:t>
        </w:r>
        <w:proofErr w:type="spellEnd"/>
        <w:r>
          <w:t xml:space="preserve"> RAN</w:t>
        </w:r>
      </w:ins>
      <w:ins w:id="84" w:author="Ericsson User" w:date="2024-10-02T11:55:00Z">
        <w:r w:rsidR="007C1DAC">
          <w:t xml:space="preserve"> as the </w:t>
        </w:r>
        <w:proofErr w:type="spellStart"/>
        <w:r w:rsidR="007C1DAC">
          <w:t>AIoT</w:t>
        </w:r>
        <w:proofErr w:type="spellEnd"/>
        <w:r w:rsidR="007C1DAC">
          <w:t xml:space="preserve"> enabled </w:t>
        </w:r>
        <w:proofErr w:type="spellStart"/>
        <w:r w:rsidR="007C1DAC">
          <w:t>gNB</w:t>
        </w:r>
        <w:proofErr w:type="spellEnd"/>
        <w:r w:rsidR="007C1DAC">
          <w:t xml:space="preserve"> has no visibility of the </w:t>
        </w:r>
        <w:proofErr w:type="spellStart"/>
        <w:r w:rsidR="007C1DAC">
          <w:t>AIoT</w:t>
        </w:r>
        <w:proofErr w:type="spellEnd"/>
        <w:r w:rsidR="007C1DAC">
          <w:t xml:space="preserve"> transaction performed</w:t>
        </w:r>
      </w:ins>
      <w:ins w:id="85" w:author="Ericsson User" w:date="2024-10-01T21:07:00Z">
        <w:r>
          <w:t>.</w:t>
        </w:r>
      </w:ins>
    </w:p>
    <w:p w14:paraId="0EF52F66" w14:textId="666B88DD" w:rsidR="00B73589" w:rsidRDefault="00B73589" w:rsidP="00B73589">
      <w:pPr>
        <w:pStyle w:val="EditorsNote"/>
        <w:rPr>
          <w:ins w:id="86" w:author="Ericsson User" w:date="2024-10-02T20:43:00Z"/>
        </w:rPr>
      </w:pPr>
      <w:ins w:id="87" w:author="Ericsson User" w:date="2024-10-02T20:43:00Z">
        <w:r>
          <w:t xml:space="preserve">Editor’s note 1: Protocol means used for </w:t>
        </w:r>
        <w:proofErr w:type="spellStart"/>
        <w:r>
          <w:t>AIoT</w:t>
        </w:r>
        <w:proofErr w:type="spellEnd"/>
        <w:r>
          <w:t xml:space="preserve"> control between the </w:t>
        </w:r>
        <w:proofErr w:type="spellStart"/>
        <w:r>
          <w:t>AIoT</w:t>
        </w:r>
        <w:proofErr w:type="spellEnd"/>
        <w:r>
          <w:t xml:space="preserve"> enabled UE and the </w:t>
        </w:r>
        <w:proofErr w:type="spellStart"/>
        <w:r>
          <w:t>AIoT</w:t>
        </w:r>
        <w:proofErr w:type="spellEnd"/>
        <w:r>
          <w:t xml:space="preserve"> CN </w:t>
        </w:r>
      </w:ins>
      <w:ins w:id="88" w:author="Ericsson User" w:date="2024-10-02T21:42:00Z">
        <w:r w:rsidR="002A7879">
          <w:t xml:space="preserve">(XX*) </w:t>
        </w:r>
      </w:ins>
      <w:ins w:id="89" w:author="Ericsson User" w:date="2024-10-02T20:43:00Z">
        <w:r>
          <w:t>are assumed to be equivalent or a subset to XXAP protocol means assumed for the RRC based solution.</w:t>
        </w:r>
      </w:ins>
    </w:p>
    <w:p w14:paraId="65A2B96A" w14:textId="5885CFE7" w:rsidR="0086069A" w:rsidRPr="00F44704" w:rsidRDefault="00B73589" w:rsidP="0086069A">
      <w:pPr>
        <w:pStyle w:val="TH"/>
        <w:rPr>
          <w:ins w:id="90" w:author="Ericsson User" w:date="2024-10-01T21:00:00Z"/>
          <w:lang w:eastAsia="zh-CN"/>
        </w:rPr>
      </w:pPr>
      <w:ins w:id="91" w:author="Ericsson User" w:date="2024-10-02T09:38:00Z">
        <w:r>
          <w:object w:dxaOrig="18649" w:dyaOrig="6625" w14:anchorId="003646C0">
            <v:shape id="_x0000_i1030" type="#_x0000_t75" style="width:481.2pt;height:171.2pt" o:ole="">
              <v:imagedata r:id="rId21" o:title=""/>
            </v:shape>
            <o:OLEObject Type="Embed" ProgID="Visio.Drawing.15" ShapeID="_x0000_i1030" DrawAspect="Content" ObjectID="_1789414751" r:id="rId22"/>
          </w:object>
        </w:r>
      </w:ins>
      <w:del w:id="92" w:author="Ericsson User" w:date="2024-10-02T09:38:00Z">
        <w:r w:rsidR="00C867E8" w:rsidDel="00B37A3C">
          <w:fldChar w:fldCharType="begin"/>
        </w:r>
        <w:r w:rsidR="006D479F">
          <w:fldChar w:fldCharType="separate"/>
        </w:r>
        <w:r w:rsidR="00C867E8" w:rsidDel="00B37A3C">
          <w:fldChar w:fldCharType="end"/>
        </w:r>
      </w:del>
    </w:p>
    <w:p w14:paraId="2EAFFF0F" w14:textId="69C55B93" w:rsidR="0086069A" w:rsidRPr="00F44704" w:rsidRDefault="0086069A" w:rsidP="0086069A">
      <w:pPr>
        <w:pStyle w:val="TF"/>
        <w:rPr>
          <w:ins w:id="93" w:author="Ericsson User" w:date="2024-10-01T21:00:00Z"/>
          <w:rFonts w:cs="Arial"/>
          <w:iCs/>
        </w:rPr>
      </w:pPr>
      <w:ins w:id="94" w:author="Ericsson User" w:date="2024-10-01T21:00:00Z">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w:t>
        </w:r>
      </w:ins>
      <w:ins w:id="95" w:author="Ericsson User" w:date="2024-10-01T21:04:00Z">
        <w:r>
          <w:rPr>
            <w:lang w:eastAsia="zh-CN"/>
          </w:rPr>
          <w:t>2.3-2</w:t>
        </w:r>
      </w:ins>
      <w:ins w:id="96" w:author="Ericsson User" w:date="2024-10-01T21:00:00Z">
        <w:r w:rsidRPr="00F44704">
          <w:t xml:space="preserve"> Protocol Stack for </w:t>
        </w:r>
        <w:r>
          <w:t>t</w:t>
        </w:r>
        <w:r w:rsidRPr="00F44704">
          <w:t xml:space="preserve">opology </w:t>
        </w:r>
        <w:r>
          <w:t xml:space="preserve">2 – </w:t>
        </w:r>
      </w:ins>
      <w:ins w:id="97" w:author="Ericsson User" w:date="2024-10-01T21:04:00Z">
        <w:r>
          <w:t>NAS</w:t>
        </w:r>
      </w:ins>
      <w:ins w:id="98" w:author="Ericsson User" w:date="2024-10-01T21:00:00Z">
        <w:r>
          <w:t xml:space="preserve"> based solution</w:t>
        </w:r>
      </w:ins>
      <w:ins w:id="99" w:author="Ericsson User" w:date="2024-10-01T21:04:00Z">
        <w:r>
          <w:t xml:space="preserve"> – XXAP </w:t>
        </w:r>
        <w:proofErr w:type="gramStart"/>
        <w:r>
          <w:t>part</w:t>
        </w:r>
      </w:ins>
      <w:proofErr w:type="gramEnd"/>
    </w:p>
    <w:p w14:paraId="5E81F270" w14:textId="33CB42BA" w:rsidR="0086069A" w:rsidRDefault="0086069A" w:rsidP="0086069A">
      <w:pPr>
        <w:rPr>
          <w:ins w:id="100" w:author="Ericsson User" w:date="2024-10-01T21:07:00Z"/>
        </w:rPr>
      </w:pPr>
      <w:ins w:id="101" w:author="Ericsson User" w:date="2024-10-01T21:07:00Z">
        <w:r>
          <w:t>Figure 6.4.2.3-2 depicts the protocol stack for the NAS based solution for topology 2 concerning the network entities</w:t>
        </w:r>
      </w:ins>
      <w:ins w:id="102" w:author="Ericsson User" w:date="2024-10-01T21:08:00Z">
        <w:r w:rsidR="00566473">
          <w:t xml:space="preserve"> interacting with the </w:t>
        </w:r>
        <w:proofErr w:type="spellStart"/>
        <w:r w:rsidR="00566473">
          <w:t>AIoT</w:t>
        </w:r>
        <w:proofErr w:type="spellEnd"/>
        <w:r w:rsidR="00566473">
          <w:t xml:space="preserve"> RAN node function residing in the </w:t>
        </w:r>
        <w:proofErr w:type="spellStart"/>
        <w:r w:rsidR="00566473">
          <w:t>AIoT</w:t>
        </w:r>
        <w:proofErr w:type="spellEnd"/>
        <w:r w:rsidR="00566473">
          <w:t xml:space="preserve"> RAN node:</w:t>
        </w:r>
      </w:ins>
    </w:p>
    <w:p w14:paraId="203F0BA8" w14:textId="0AE0DE25" w:rsidR="00566473" w:rsidRDefault="0086069A" w:rsidP="0086069A">
      <w:pPr>
        <w:pStyle w:val="B1"/>
        <w:rPr>
          <w:ins w:id="103" w:author="Ericsson User" w:date="2024-10-01T21:10:00Z"/>
        </w:rPr>
      </w:pPr>
      <w:ins w:id="104" w:author="Ericsson User" w:date="2024-10-01T21:07:00Z">
        <w:r>
          <w:t>-</w:t>
        </w:r>
        <w:r>
          <w:tab/>
        </w:r>
      </w:ins>
      <w:proofErr w:type="gramStart"/>
      <w:ins w:id="105" w:author="Ericsson User" w:date="2024-10-01T21:09:00Z">
        <w:r w:rsidR="00566473">
          <w:t>In order to</w:t>
        </w:r>
        <w:proofErr w:type="gramEnd"/>
        <w:r w:rsidR="00566473">
          <w:t xml:space="preserve"> trigger respective </w:t>
        </w:r>
        <w:proofErr w:type="spellStart"/>
        <w:r w:rsidR="00566473">
          <w:t>AIoT</w:t>
        </w:r>
        <w:proofErr w:type="spellEnd"/>
        <w:r w:rsidR="00566473">
          <w:t xml:space="preserve"> radio resource control, in </w:t>
        </w:r>
      </w:ins>
      <w:ins w:id="106" w:author="Ericsson User" w:date="2024-10-02T09:56:00Z">
        <w:r w:rsidR="00FF22FF">
          <w:t>advance to</w:t>
        </w:r>
      </w:ins>
      <w:ins w:id="107" w:author="Ericsson User" w:date="2024-10-01T21:09:00Z">
        <w:r w:rsidR="00566473">
          <w:t xml:space="preserve"> NAS based provision of </w:t>
        </w:r>
        <w:proofErr w:type="spellStart"/>
        <w:r w:rsidR="00566473">
          <w:t>AIoT</w:t>
        </w:r>
        <w:proofErr w:type="spellEnd"/>
        <w:r w:rsidR="00566473">
          <w:t xml:space="preserve"> upper layer</w:t>
        </w:r>
      </w:ins>
      <w:ins w:id="108" w:author="Ericsson User" w:date="2024-10-01T21:10:00Z">
        <w:r w:rsidR="00566473">
          <w:t xml:space="preserve"> information, XXAP based signalling provides related </w:t>
        </w:r>
        <w:proofErr w:type="spellStart"/>
        <w:r w:rsidR="00566473">
          <w:t>AIoT</w:t>
        </w:r>
        <w:proofErr w:type="spellEnd"/>
        <w:r w:rsidR="00566473">
          <w:t xml:space="preserve"> transaction information.</w:t>
        </w:r>
      </w:ins>
      <w:ins w:id="109" w:author="Ericsson User" w:date="2024-10-02T20:47:00Z">
        <w:r w:rsidR="00B73589">
          <w:t xml:space="preserve"> Respective XXAP protocol elements carry sufficient information to</w:t>
        </w:r>
      </w:ins>
      <w:ins w:id="110" w:author="Ericsson User" w:date="2024-10-02T20:48:00Z">
        <w:r w:rsidR="00B73589">
          <w:t xml:space="preserve"> allow the </w:t>
        </w:r>
        <w:proofErr w:type="spellStart"/>
        <w:r w:rsidR="00B73589">
          <w:t>AIoT</w:t>
        </w:r>
        <w:proofErr w:type="spellEnd"/>
        <w:r w:rsidR="00B73589">
          <w:t xml:space="preserve">-enabled </w:t>
        </w:r>
        <w:proofErr w:type="spellStart"/>
        <w:r w:rsidR="00B73589">
          <w:t>gNB</w:t>
        </w:r>
        <w:proofErr w:type="spellEnd"/>
        <w:r w:rsidR="00B73589">
          <w:t xml:space="preserve"> to allocate </w:t>
        </w:r>
        <w:proofErr w:type="spellStart"/>
        <w:r w:rsidR="00B73589">
          <w:t>AIoT</w:t>
        </w:r>
        <w:proofErr w:type="spellEnd"/>
        <w:r w:rsidR="00B73589">
          <w:t xml:space="preserve"> radio resources</w:t>
        </w:r>
      </w:ins>
      <w:ins w:id="111" w:author="Ericsson User" w:date="2024-10-02T22:41:00Z">
        <w:r w:rsidR="00E565EB">
          <w:t xml:space="preserve"> accordingly</w:t>
        </w:r>
      </w:ins>
      <w:ins w:id="112" w:author="Ericsson User" w:date="2024-10-02T20:48:00Z">
        <w:r w:rsidR="00B73589">
          <w:t>.</w:t>
        </w:r>
      </w:ins>
    </w:p>
    <w:p w14:paraId="128D2834" w14:textId="53BB8319" w:rsidR="00566473" w:rsidRDefault="00566473" w:rsidP="0086069A">
      <w:pPr>
        <w:pStyle w:val="B1"/>
        <w:rPr>
          <w:ins w:id="113" w:author="Ericsson User" w:date="2024-10-01T21:11:00Z"/>
        </w:rPr>
      </w:pPr>
      <w:ins w:id="114" w:author="Ericsson User" w:date="2024-10-01T21:10:00Z">
        <w:r>
          <w:t>-</w:t>
        </w:r>
        <w:r>
          <w:tab/>
          <w:t xml:space="preserve">The </w:t>
        </w:r>
        <w:proofErr w:type="spellStart"/>
        <w:r>
          <w:t>AIoT</w:t>
        </w:r>
        <w:proofErr w:type="spellEnd"/>
        <w:r>
          <w:t xml:space="preserve"> RAN node </w:t>
        </w:r>
      </w:ins>
      <w:ins w:id="115" w:author="Ericsson User" w:date="2024-10-01T21:11:00Z">
        <w:r>
          <w:t xml:space="preserve">configures the UE reader to perform </w:t>
        </w:r>
      </w:ins>
      <w:ins w:id="116" w:author="Ericsson User" w:date="2024-10-02T09:56:00Z">
        <w:r w:rsidR="00904622">
          <w:t xml:space="preserve">the </w:t>
        </w:r>
        <w:proofErr w:type="spellStart"/>
        <w:r w:rsidR="00904622">
          <w:t>AIoT</w:t>
        </w:r>
        <w:proofErr w:type="spellEnd"/>
        <w:r w:rsidR="00904622">
          <w:t xml:space="preserve"> transaction </w:t>
        </w:r>
      </w:ins>
      <w:ins w:id="117" w:author="Ericsson User" w:date="2024-10-01T21:11:00Z">
        <w:r>
          <w:t xml:space="preserve">on allocated </w:t>
        </w:r>
        <w:proofErr w:type="spellStart"/>
        <w:r>
          <w:t>AIoT</w:t>
        </w:r>
        <w:proofErr w:type="spellEnd"/>
        <w:r>
          <w:t xml:space="preserve"> radio resources.</w:t>
        </w:r>
      </w:ins>
    </w:p>
    <w:p w14:paraId="3A3E954B" w14:textId="05C53F01" w:rsidR="0086069A" w:rsidRPr="00F44704" w:rsidRDefault="00566473" w:rsidP="0086069A">
      <w:pPr>
        <w:pStyle w:val="B1"/>
        <w:rPr>
          <w:ins w:id="118" w:author="Ericsson User" w:date="2024-10-01T21:07:00Z"/>
        </w:rPr>
      </w:pPr>
      <w:ins w:id="119" w:author="Ericsson User" w:date="2024-10-01T21:11:00Z">
        <w:r>
          <w:t>-</w:t>
        </w:r>
        <w:r>
          <w:tab/>
          <w:t xml:space="preserve">NAS based provision of </w:t>
        </w:r>
        <w:proofErr w:type="spellStart"/>
        <w:r>
          <w:t>AIoT</w:t>
        </w:r>
        <w:proofErr w:type="spellEnd"/>
        <w:r>
          <w:t xml:space="preserve"> upper layer in</w:t>
        </w:r>
      </w:ins>
      <w:ins w:id="120" w:author="Ericsson User" w:date="2024-10-01T21:12:00Z">
        <w:r>
          <w:t xml:space="preserve">formation and XXAP trigger control of </w:t>
        </w:r>
        <w:proofErr w:type="spellStart"/>
        <w:r>
          <w:t>AIoT</w:t>
        </w:r>
        <w:proofErr w:type="spellEnd"/>
        <w:r>
          <w:t xml:space="preserve"> radio resources need to be </w:t>
        </w:r>
      </w:ins>
      <w:ins w:id="121" w:author="Ericsson User" w:date="2024-10-02T09:57:00Z">
        <w:r w:rsidR="00904622">
          <w:t xml:space="preserve">coordinated and </w:t>
        </w:r>
      </w:ins>
      <w:ins w:id="122" w:author="Ericsson User" w:date="2024-10-01T21:12:00Z">
        <w:r>
          <w:t xml:space="preserve">associated at the UE reader, e.g. by means of an </w:t>
        </w:r>
        <w:proofErr w:type="spellStart"/>
        <w:r>
          <w:t>AIoT</w:t>
        </w:r>
        <w:proofErr w:type="spellEnd"/>
        <w:r>
          <w:t xml:space="preserve"> specific transaction ID</w:t>
        </w:r>
      </w:ins>
      <w:ins w:id="123" w:author="Ericsson User" w:date="2024-10-01T21:29:00Z">
        <w:r w:rsidR="0088774E">
          <w:t>, provided by the AIOT</w:t>
        </w:r>
      </w:ins>
      <w:ins w:id="124" w:author="Ericsson User" w:date="2024-10-01T22:02:00Z">
        <w:r w:rsidR="00C867E8">
          <w:t xml:space="preserve"> </w:t>
        </w:r>
      </w:ins>
      <w:ins w:id="125" w:author="Ericsson User" w:date="2024-10-01T21:29:00Z">
        <w:r w:rsidR="0088774E">
          <w:t>CN via NAS</w:t>
        </w:r>
      </w:ins>
      <w:ins w:id="126" w:author="Ericsson User" w:date="2024-10-02T22:41:00Z">
        <w:r w:rsidR="00E565EB">
          <w:t>/XXAP*</w:t>
        </w:r>
      </w:ins>
      <w:ins w:id="127" w:author="Ericsson User" w:date="2024-10-01T21:29:00Z">
        <w:r w:rsidR="0088774E">
          <w:t xml:space="preserve"> and XXAP</w:t>
        </w:r>
      </w:ins>
      <w:ins w:id="128" w:author="Ericsson User" w:date="2024-10-01T21:12:00Z">
        <w:r>
          <w:t>.</w:t>
        </w:r>
      </w:ins>
    </w:p>
    <w:p w14:paraId="67634E47" w14:textId="69BD5BE7" w:rsidR="00100375" w:rsidRPr="00F44704" w:rsidRDefault="00100375" w:rsidP="00100375">
      <w:pPr>
        <w:pStyle w:val="Heading4"/>
        <w:rPr>
          <w:ins w:id="129" w:author="Ericsson User" w:date="2024-10-01T19:39:00Z"/>
          <w:lang w:eastAsia="ja-JP"/>
        </w:rPr>
      </w:pPr>
      <w:ins w:id="130" w:author="Ericsson User" w:date="2024-10-01T19:39:00Z">
        <w:r w:rsidRPr="00F44704">
          <w:rPr>
            <w:lang w:eastAsia="ja-JP"/>
          </w:rPr>
          <w:t>6.</w:t>
        </w:r>
        <w:r>
          <w:rPr>
            <w:lang w:eastAsia="ja-JP"/>
          </w:rPr>
          <w:t>4</w:t>
        </w:r>
        <w:r w:rsidRPr="00F44704">
          <w:rPr>
            <w:lang w:eastAsia="ja-JP"/>
          </w:rPr>
          <w:t>.2.</w:t>
        </w:r>
        <w:r>
          <w:rPr>
            <w:lang w:eastAsia="ja-JP"/>
          </w:rPr>
          <w:t>4</w:t>
        </w:r>
        <w:r>
          <w:rPr>
            <w:lang w:eastAsia="ja-JP"/>
          </w:rPr>
          <w:tab/>
        </w:r>
      </w:ins>
      <w:ins w:id="131" w:author="Ericsson User" w:date="2024-10-01T19:40:00Z">
        <w:r w:rsidR="00593769">
          <w:rPr>
            <w:lang w:eastAsia="ja-JP"/>
          </w:rPr>
          <w:t xml:space="preserve">Protocol stacks for </w:t>
        </w:r>
      </w:ins>
      <w:ins w:id="132" w:author="Ericsson User" w:date="2024-10-01T20:42:00Z">
        <w:r w:rsidR="00D0431F">
          <w:rPr>
            <w:lang w:eastAsia="ja-JP"/>
          </w:rPr>
          <w:t xml:space="preserve">topology 2 – </w:t>
        </w:r>
      </w:ins>
      <w:ins w:id="133" w:author="Ericsson User" w:date="2024-10-01T19:40:00Z">
        <w:r w:rsidR="00593769">
          <w:rPr>
            <w:lang w:eastAsia="ja-JP"/>
          </w:rPr>
          <w:t xml:space="preserve">UP based </w:t>
        </w:r>
      </w:ins>
      <w:ins w:id="134" w:author="Ericsson User" w:date="2024-10-01T19:39:00Z">
        <w:r>
          <w:rPr>
            <w:lang w:eastAsia="ja-JP"/>
          </w:rPr>
          <w:t>solution</w:t>
        </w:r>
      </w:ins>
    </w:p>
    <w:p w14:paraId="2BC8436F" w14:textId="6CB63F08" w:rsidR="0086069A" w:rsidRPr="00F44704" w:rsidRDefault="00B73589" w:rsidP="0086069A">
      <w:pPr>
        <w:pStyle w:val="TH"/>
        <w:rPr>
          <w:ins w:id="135" w:author="Ericsson User" w:date="2024-10-01T21:00:00Z"/>
          <w:lang w:eastAsia="zh-CN"/>
        </w:rPr>
      </w:pPr>
      <w:ins w:id="136" w:author="Ericsson User" w:date="2024-10-02T10:59:00Z">
        <w:r>
          <w:object w:dxaOrig="18649" w:dyaOrig="5809" w14:anchorId="25366FEC">
            <v:shape id="_x0000_i1031" type="#_x0000_t75" style="width:481.2pt;height:150pt" o:ole="">
              <v:imagedata r:id="rId23" o:title=""/>
            </v:shape>
            <o:OLEObject Type="Embed" ProgID="Visio.Drawing.15" ShapeID="_x0000_i1031" DrawAspect="Content" ObjectID="_1789414752" r:id="rId24"/>
          </w:object>
        </w:r>
      </w:ins>
      <w:del w:id="137" w:author="Ericsson User" w:date="2024-10-02T10:59:00Z">
        <w:r w:rsidR="00C867E8" w:rsidDel="00655A8C">
          <w:fldChar w:fldCharType="begin"/>
        </w:r>
        <w:r w:rsidR="006D479F">
          <w:fldChar w:fldCharType="separate"/>
        </w:r>
        <w:r w:rsidR="00C867E8" w:rsidDel="00655A8C">
          <w:fldChar w:fldCharType="end"/>
        </w:r>
      </w:del>
    </w:p>
    <w:p w14:paraId="3CCFC2C1" w14:textId="65AD74B8" w:rsidR="0086069A" w:rsidRPr="00F44704" w:rsidRDefault="0086069A" w:rsidP="0086069A">
      <w:pPr>
        <w:pStyle w:val="TF"/>
        <w:rPr>
          <w:ins w:id="138" w:author="Ericsson User" w:date="2024-10-01T21:00:00Z"/>
          <w:rFonts w:cs="Arial"/>
          <w:iCs/>
        </w:rPr>
      </w:pPr>
      <w:ins w:id="139" w:author="Ericsson User" w:date="2024-10-01T21:00:00Z">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w:t>
        </w:r>
      </w:ins>
      <w:ins w:id="140" w:author="Ericsson User" w:date="2024-10-01T21:26:00Z">
        <w:r w:rsidR="0088774E">
          <w:rPr>
            <w:lang w:eastAsia="zh-CN"/>
          </w:rPr>
          <w:t>2.4-1</w:t>
        </w:r>
      </w:ins>
      <w:ins w:id="141" w:author="Ericsson User" w:date="2024-10-01T21:00:00Z">
        <w:r w:rsidRPr="00F44704">
          <w:t xml:space="preserve">. Protocol Stack for </w:t>
        </w:r>
        <w:r>
          <w:t>t</w:t>
        </w:r>
        <w:r w:rsidRPr="00F44704">
          <w:t xml:space="preserve">opology </w:t>
        </w:r>
        <w:r>
          <w:t xml:space="preserve">2 – </w:t>
        </w:r>
      </w:ins>
      <w:ins w:id="142" w:author="Ericsson User" w:date="2024-10-02T20:41:00Z">
        <w:r w:rsidR="00160228">
          <w:t>UP</w:t>
        </w:r>
      </w:ins>
      <w:ins w:id="143" w:author="Ericsson User" w:date="2024-10-01T21:00:00Z">
        <w:r>
          <w:t xml:space="preserve"> based solution</w:t>
        </w:r>
      </w:ins>
      <w:ins w:id="144" w:author="Ericsson User" w:date="2024-10-01T21:26:00Z">
        <w:r w:rsidR="0088774E">
          <w:t xml:space="preserve"> – </w:t>
        </w:r>
      </w:ins>
      <w:ins w:id="145" w:author="Ericsson User" w:date="2024-10-02T11:03:00Z">
        <w:r w:rsidR="00B41261">
          <w:t xml:space="preserve">transport of </w:t>
        </w:r>
        <w:proofErr w:type="spellStart"/>
        <w:r w:rsidR="00B41261">
          <w:t>AIoT</w:t>
        </w:r>
        <w:proofErr w:type="spellEnd"/>
        <w:r w:rsidR="00B41261">
          <w:t xml:space="preserve"> upper layer information</w:t>
        </w:r>
      </w:ins>
    </w:p>
    <w:p w14:paraId="60095E3D" w14:textId="3334E6DF" w:rsidR="000F13A1" w:rsidRDefault="000F13A1" w:rsidP="000F13A1">
      <w:pPr>
        <w:rPr>
          <w:ins w:id="146" w:author="Ericsson User" w:date="2024-10-01T21:30:00Z"/>
        </w:rPr>
      </w:pPr>
      <w:ins w:id="147" w:author="Ericsson User" w:date="2024-10-01T21:30:00Z">
        <w:r>
          <w:t xml:space="preserve">Figure 6.4.2.4-1 depicts the protocol stack for the </w:t>
        </w:r>
      </w:ins>
      <w:ins w:id="148" w:author="Ericsson User" w:date="2024-10-01T21:31:00Z">
        <w:r>
          <w:t>UP</w:t>
        </w:r>
      </w:ins>
      <w:ins w:id="149" w:author="Ericsson User" w:date="2024-10-01T21:30:00Z">
        <w:r>
          <w:t xml:space="preserve"> based solution for topology 2 concerning </w:t>
        </w:r>
      </w:ins>
      <w:ins w:id="150" w:author="Ericsson User" w:date="2024-10-02T11:58:00Z">
        <w:r w:rsidR="00211AE8">
          <w:t>transp</w:t>
        </w:r>
      </w:ins>
      <w:ins w:id="151" w:author="Ericsson User" w:date="2024-10-02T11:59:00Z">
        <w:r w:rsidR="00211AE8">
          <w:t xml:space="preserve">ort of </w:t>
        </w:r>
        <w:proofErr w:type="spellStart"/>
        <w:r w:rsidR="00211AE8">
          <w:t>AIoT</w:t>
        </w:r>
        <w:proofErr w:type="spellEnd"/>
        <w:r w:rsidR="00211AE8">
          <w:t xml:space="preserve"> upper </w:t>
        </w:r>
        <w:proofErr w:type="spellStart"/>
        <w:r w:rsidR="00211AE8">
          <w:t>layeri</w:t>
        </w:r>
        <w:proofErr w:type="spellEnd"/>
        <w:r w:rsidR="00211AE8">
          <w:t xml:space="preserve"> information</w:t>
        </w:r>
      </w:ins>
      <w:ins w:id="152" w:author="Ericsson User" w:date="2024-10-01T21:30:00Z">
        <w:r>
          <w:t>:</w:t>
        </w:r>
      </w:ins>
    </w:p>
    <w:p w14:paraId="11DB2614" w14:textId="77777777" w:rsidR="00160228" w:rsidRDefault="000F13A1" w:rsidP="000F13A1">
      <w:pPr>
        <w:pStyle w:val="B1"/>
        <w:rPr>
          <w:ins w:id="153" w:author="Ericsson User" w:date="2024-10-02T20:40:00Z"/>
        </w:rPr>
      </w:pPr>
      <w:ins w:id="154" w:author="Ericsson User" w:date="2024-10-01T21:30:00Z">
        <w:r>
          <w:t>-</w:t>
        </w:r>
        <w:r>
          <w:tab/>
        </w:r>
        <w:proofErr w:type="spellStart"/>
        <w:r>
          <w:t>AIoT</w:t>
        </w:r>
        <w:proofErr w:type="spellEnd"/>
        <w:r>
          <w:t xml:space="preserve"> </w:t>
        </w:r>
      </w:ins>
      <w:ins w:id="155" w:author="Ericsson User" w:date="2024-10-01T21:32:00Z">
        <w:r>
          <w:t xml:space="preserve">control information </w:t>
        </w:r>
      </w:ins>
      <w:ins w:id="156" w:author="Ericsson User" w:date="2024-10-01T21:34:00Z">
        <w:r w:rsidR="004161E5">
          <w:t xml:space="preserve">is </w:t>
        </w:r>
      </w:ins>
      <w:ins w:id="157" w:author="Ericsson User" w:date="2024-10-01T21:32:00Z">
        <w:r>
          <w:t>transp</w:t>
        </w:r>
      </w:ins>
      <w:ins w:id="158" w:author="Ericsson User" w:date="2024-10-01T21:30:00Z">
        <w:r>
          <w:t xml:space="preserve">orted </w:t>
        </w:r>
      </w:ins>
      <w:ins w:id="159" w:author="Ericsson User" w:date="2024-10-01T21:34:00Z">
        <w:r w:rsidR="004161E5">
          <w:t xml:space="preserve">– </w:t>
        </w:r>
      </w:ins>
      <w:ins w:id="160" w:author="Ericsson User" w:date="2024-10-01T21:30:00Z">
        <w:r>
          <w:t>transparently</w:t>
        </w:r>
      </w:ins>
      <w:ins w:id="161" w:author="Ericsson User" w:date="2024-10-01T21:34:00Z">
        <w:r w:rsidR="004161E5">
          <w:t xml:space="preserve"> to </w:t>
        </w:r>
        <w:proofErr w:type="spellStart"/>
        <w:r w:rsidR="004161E5">
          <w:t>AIoT</w:t>
        </w:r>
        <w:proofErr w:type="spellEnd"/>
        <w:r w:rsidR="004161E5">
          <w:t xml:space="preserve"> RAN –</w:t>
        </w:r>
      </w:ins>
      <w:ins w:id="162" w:author="Ericsson User" w:date="2024-10-01T21:30:00Z">
        <w:r>
          <w:t xml:space="preserve"> </w:t>
        </w:r>
      </w:ins>
      <w:ins w:id="163" w:author="Ericsson User" w:date="2024-10-01T21:36:00Z">
        <w:r w:rsidR="004161E5">
          <w:t>from the AIOT</w:t>
        </w:r>
      </w:ins>
      <w:ins w:id="164" w:author="Ericsson User" w:date="2024-10-01T22:03:00Z">
        <w:r w:rsidR="00C867E8">
          <w:t xml:space="preserve"> </w:t>
        </w:r>
      </w:ins>
      <w:ins w:id="165" w:author="Ericsson User" w:date="2024-10-01T21:36:00Z">
        <w:r w:rsidR="004161E5">
          <w:t xml:space="preserve">CN to the UE Reader </w:t>
        </w:r>
      </w:ins>
      <w:ins w:id="166" w:author="Ericsson User" w:date="2024-10-01T21:30:00Z">
        <w:r>
          <w:t>by</w:t>
        </w:r>
      </w:ins>
      <w:ins w:id="167" w:author="Ericsson User" w:date="2024-10-01T21:36:00Z">
        <w:r w:rsidR="004161E5">
          <w:t xml:space="preserve"> means of</w:t>
        </w:r>
      </w:ins>
      <w:ins w:id="168" w:author="Ericsson User" w:date="2024-10-01T21:30:00Z">
        <w:r>
          <w:t xml:space="preserve"> </w:t>
        </w:r>
      </w:ins>
      <w:ins w:id="169" w:author="Ericsson User" w:date="2024-10-01T21:34:00Z">
        <w:r w:rsidR="004161E5">
          <w:t xml:space="preserve">a dedicated </w:t>
        </w:r>
      </w:ins>
      <w:ins w:id="170" w:author="Ericsson User" w:date="2024-10-01T21:32:00Z">
        <w:r>
          <w:t xml:space="preserve">PDU Session Resource, </w:t>
        </w:r>
      </w:ins>
      <w:ins w:id="171" w:author="Ericsson User" w:date="2024-10-01T21:33:00Z">
        <w:r>
          <w:t xml:space="preserve">a GTP-U tunnel via NG-U and a DRB via </w:t>
        </w:r>
        <w:proofErr w:type="spellStart"/>
        <w:r>
          <w:t>Uu</w:t>
        </w:r>
      </w:ins>
      <w:proofErr w:type="spellEnd"/>
      <w:ins w:id="172" w:author="Ericsson User" w:date="2024-10-01T21:35:00Z">
        <w:r w:rsidR="004161E5">
          <w:t xml:space="preserve"> to the UE Reader</w:t>
        </w:r>
      </w:ins>
      <w:ins w:id="173" w:author="Ericsson User" w:date="2024-10-01T21:33:00Z">
        <w:r>
          <w:t>.</w:t>
        </w:r>
      </w:ins>
    </w:p>
    <w:p w14:paraId="62712D37" w14:textId="410B2C10" w:rsidR="000F13A1" w:rsidRDefault="00160228" w:rsidP="000F13A1">
      <w:pPr>
        <w:pStyle w:val="B1"/>
        <w:rPr>
          <w:ins w:id="174" w:author="Ericsson User" w:date="2024-10-02T20:41:00Z"/>
        </w:rPr>
      </w:pPr>
      <w:ins w:id="175" w:author="Ericsson User" w:date="2024-10-02T20:40:00Z">
        <w:r>
          <w:t>-</w:t>
        </w:r>
      </w:ins>
      <w:ins w:id="176" w:author="Ericsson User" w:date="2024-10-02T20:41:00Z">
        <w:r>
          <w:tab/>
        </w:r>
      </w:ins>
      <w:ins w:id="177" w:author="Ericsson User" w:date="2024-10-01T21:33:00Z">
        <w:r w:rsidR="000F13A1">
          <w:t xml:space="preserve">Provision of </w:t>
        </w:r>
      </w:ins>
      <w:proofErr w:type="spellStart"/>
      <w:ins w:id="178" w:author="Ericsson User" w:date="2024-10-01T21:34:00Z">
        <w:r w:rsidR="004161E5">
          <w:t>AIoT</w:t>
        </w:r>
        <w:proofErr w:type="spellEnd"/>
        <w:r w:rsidR="004161E5">
          <w:t xml:space="preserve"> control </w:t>
        </w:r>
      </w:ins>
      <w:ins w:id="179" w:author="Ericsson User" w:date="2024-10-01T21:33:00Z">
        <w:r w:rsidR="000F13A1">
          <w:t>information is performed with</w:t>
        </w:r>
      </w:ins>
      <w:ins w:id="180" w:author="Ericsson User" w:date="2024-10-01T21:34:00Z">
        <w:r w:rsidR="000F13A1">
          <w:t xml:space="preserve">out </w:t>
        </w:r>
      </w:ins>
      <w:ins w:id="181" w:author="Ericsson User" w:date="2024-10-01T21:30:00Z">
        <w:r w:rsidR="000F13A1">
          <w:t xml:space="preserve">interaction in the </w:t>
        </w:r>
        <w:proofErr w:type="spellStart"/>
        <w:r w:rsidR="000F13A1">
          <w:t>AIoT</w:t>
        </w:r>
        <w:proofErr w:type="spellEnd"/>
        <w:r w:rsidR="000F13A1">
          <w:t xml:space="preserve"> RAN</w:t>
        </w:r>
      </w:ins>
      <w:ins w:id="182" w:author="Ericsson User" w:date="2024-10-02T12:00:00Z">
        <w:r w:rsidR="00211AE8">
          <w:t xml:space="preserve"> as the </w:t>
        </w:r>
        <w:proofErr w:type="spellStart"/>
        <w:r w:rsidR="00211AE8">
          <w:t>AIoT</w:t>
        </w:r>
        <w:proofErr w:type="spellEnd"/>
        <w:r w:rsidR="00211AE8">
          <w:t xml:space="preserve"> enabled </w:t>
        </w:r>
        <w:proofErr w:type="spellStart"/>
        <w:r w:rsidR="00211AE8">
          <w:t>gNB</w:t>
        </w:r>
        <w:proofErr w:type="spellEnd"/>
        <w:r w:rsidR="00211AE8">
          <w:t xml:space="preserve"> has no visibility of the </w:t>
        </w:r>
        <w:proofErr w:type="spellStart"/>
        <w:r w:rsidR="00211AE8">
          <w:t>AIoT</w:t>
        </w:r>
        <w:proofErr w:type="spellEnd"/>
        <w:r w:rsidR="00211AE8">
          <w:t xml:space="preserve"> transaction performed</w:t>
        </w:r>
      </w:ins>
      <w:ins w:id="183" w:author="Ericsson User" w:date="2024-10-01T21:30:00Z">
        <w:r w:rsidR="000F13A1">
          <w:t>.</w:t>
        </w:r>
      </w:ins>
    </w:p>
    <w:p w14:paraId="71A8B851" w14:textId="77777777" w:rsidR="002A7879" w:rsidRDefault="002A7879" w:rsidP="002A7879">
      <w:pPr>
        <w:pStyle w:val="EditorsNote"/>
        <w:rPr>
          <w:ins w:id="184" w:author="Ericsson User" w:date="2024-10-02T21:42:00Z"/>
        </w:rPr>
      </w:pPr>
      <w:ins w:id="185" w:author="Ericsson User" w:date="2024-10-02T21:42:00Z">
        <w:r>
          <w:lastRenderedPageBreak/>
          <w:t xml:space="preserve">Editor’s note 1: Protocol means used for </w:t>
        </w:r>
        <w:proofErr w:type="spellStart"/>
        <w:r>
          <w:t>AIoT</w:t>
        </w:r>
        <w:proofErr w:type="spellEnd"/>
        <w:r>
          <w:t xml:space="preserve"> control between the </w:t>
        </w:r>
        <w:proofErr w:type="spellStart"/>
        <w:r>
          <w:t>AIoT</w:t>
        </w:r>
        <w:proofErr w:type="spellEnd"/>
        <w:r>
          <w:t xml:space="preserve"> enabled UE and the </w:t>
        </w:r>
        <w:proofErr w:type="spellStart"/>
        <w:r>
          <w:t>AIoT</w:t>
        </w:r>
        <w:proofErr w:type="spellEnd"/>
        <w:r>
          <w:t xml:space="preserve"> CN (XX*) are assumed to be equivalent or a subset to XXAP protocol means assumed for the RRC based solution.</w:t>
        </w:r>
      </w:ins>
    </w:p>
    <w:p w14:paraId="07AC5ABA" w14:textId="41DC119D" w:rsidR="0086069A" w:rsidRPr="00F44704" w:rsidRDefault="00B73589" w:rsidP="0086069A">
      <w:pPr>
        <w:pStyle w:val="TH"/>
        <w:rPr>
          <w:ins w:id="186" w:author="Ericsson User" w:date="2024-10-01T21:00:00Z"/>
          <w:lang w:eastAsia="zh-CN"/>
        </w:rPr>
      </w:pPr>
      <w:ins w:id="187" w:author="Ericsson User" w:date="2024-10-02T11:00:00Z">
        <w:r>
          <w:object w:dxaOrig="18649" w:dyaOrig="5149" w14:anchorId="68E63E8F">
            <v:shape id="_x0000_i1032" type="#_x0000_t75" style="width:481.2pt;height:132.8pt" o:ole="">
              <v:imagedata r:id="rId25" o:title=""/>
            </v:shape>
            <o:OLEObject Type="Embed" ProgID="Visio.Drawing.15" ShapeID="_x0000_i1032" DrawAspect="Content" ObjectID="_1789414753" r:id="rId26"/>
          </w:object>
        </w:r>
      </w:ins>
      <w:del w:id="188" w:author="Ericsson User" w:date="2024-10-02T09:51:00Z">
        <w:r w:rsidR="00C867E8" w:rsidDel="00AC0BAF">
          <w:fldChar w:fldCharType="begin"/>
        </w:r>
        <w:r w:rsidR="006D479F">
          <w:fldChar w:fldCharType="separate"/>
        </w:r>
        <w:r w:rsidR="00C867E8" w:rsidDel="00AC0BAF">
          <w:fldChar w:fldCharType="end"/>
        </w:r>
      </w:del>
    </w:p>
    <w:p w14:paraId="7A21492A" w14:textId="0F2DFF40" w:rsidR="0086069A" w:rsidRPr="00F44704" w:rsidRDefault="0086069A" w:rsidP="0086069A">
      <w:pPr>
        <w:pStyle w:val="TF"/>
        <w:rPr>
          <w:ins w:id="189" w:author="Ericsson User" w:date="2024-10-01T21:00:00Z"/>
          <w:rFonts w:cs="Arial"/>
          <w:iCs/>
        </w:rPr>
      </w:pPr>
      <w:ins w:id="190" w:author="Ericsson User" w:date="2024-10-01T21:00:00Z">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w:t>
        </w:r>
      </w:ins>
      <w:ins w:id="191" w:author="Ericsson User" w:date="2024-10-01T21:27:00Z">
        <w:r w:rsidR="0088774E">
          <w:rPr>
            <w:lang w:eastAsia="zh-CN"/>
          </w:rPr>
          <w:t>2.4-2</w:t>
        </w:r>
      </w:ins>
      <w:ins w:id="192" w:author="Ericsson User" w:date="2024-10-01T21:00:00Z">
        <w:r w:rsidRPr="00F44704">
          <w:t xml:space="preserve">. Protocol Stack for </w:t>
        </w:r>
        <w:r>
          <w:t>t</w:t>
        </w:r>
        <w:r w:rsidRPr="00F44704">
          <w:t xml:space="preserve">opology </w:t>
        </w:r>
        <w:r>
          <w:t xml:space="preserve">2 – </w:t>
        </w:r>
      </w:ins>
      <w:ins w:id="193" w:author="Ericsson User" w:date="2024-10-01T21:27:00Z">
        <w:r w:rsidR="0088774E">
          <w:t>UP</w:t>
        </w:r>
      </w:ins>
      <w:ins w:id="194" w:author="Ericsson User" w:date="2024-10-01T21:00:00Z">
        <w:r>
          <w:t xml:space="preserve"> based solution</w:t>
        </w:r>
      </w:ins>
    </w:p>
    <w:p w14:paraId="29ABD685" w14:textId="77777777" w:rsidR="0088774E" w:rsidRDefault="0088774E" w:rsidP="0088774E">
      <w:pPr>
        <w:rPr>
          <w:ins w:id="195" w:author="Ericsson User" w:date="2024-10-01T21:28:00Z"/>
        </w:rPr>
      </w:pPr>
      <w:ins w:id="196" w:author="Ericsson User" w:date="2024-10-01T21:28:00Z">
        <w:r>
          <w:t xml:space="preserve">Analogous description applies for </w:t>
        </w:r>
      </w:ins>
      <w:ins w:id="197" w:author="Ericsson User" w:date="2024-10-01T21:27:00Z">
        <w:r>
          <w:t xml:space="preserve">Figure 6.4.2.4-2 </w:t>
        </w:r>
      </w:ins>
      <w:ins w:id="198" w:author="Ericsson User" w:date="2024-10-01T21:28:00Z">
        <w:r>
          <w:t>as for Figure 6.4.2.4-2:</w:t>
        </w:r>
      </w:ins>
    </w:p>
    <w:p w14:paraId="3E96F8BF" w14:textId="19C035C2" w:rsidR="0088774E" w:rsidRDefault="0088774E" w:rsidP="0088774E">
      <w:pPr>
        <w:pStyle w:val="B1"/>
        <w:rPr>
          <w:ins w:id="199" w:author="Ericsson User" w:date="2024-10-01T21:28:00Z"/>
        </w:rPr>
      </w:pPr>
      <w:ins w:id="200" w:author="Ericsson User" w:date="2024-10-01T21:28:00Z">
        <w:r>
          <w:t>-</w:t>
        </w:r>
        <w:r>
          <w:tab/>
        </w:r>
        <w:proofErr w:type="gramStart"/>
        <w:r>
          <w:t>In order to</w:t>
        </w:r>
        <w:proofErr w:type="gramEnd"/>
        <w:r>
          <w:t xml:space="preserve"> trigger respective </w:t>
        </w:r>
        <w:proofErr w:type="spellStart"/>
        <w:r>
          <w:t>AIoT</w:t>
        </w:r>
        <w:proofErr w:type="spellEnd"/>
        <w:r>
          <w:t xml:space="preserve"> radio resource control, in </w:t>
        </w:r>
      </w:ins>
      <w:ins w:id="201" w:author="Ericsson User" w:date="2024-10-02T09:57:00Z">
        <w:r w:rsidR="00904622">
          <w:t>advance</w:t>
        </w:r>
      </w:ins>
      <w:ins w:id="202" w:author="Ericsson User" w:date="2024-10-01T21:28:00Z">
        <w:r>
          <w:t xml:space="preserve"> to </w:t>
        </w:r>
      </w:ins>
      <w:ins w:id="203" w:author="Ericsson User" w:date="2024-10-01T21:29:00Z">
        <w:r>
          <w:t>UP</w:t>
        </w:r>
      </w:ins>
      <w:ins w:id="204" w:author="Ericsson User" w:date="2024-10-01T21:28:00Z">
        <w:r>
          <w:t xml:space="preserve"> based provision of </w:t>
        </w:r>
        <w:proofErr w:type="spellStart"/>
        <w:r>
          <w:t>AIoT</w:t>
        </w:r>
        <w:proofErr w:type="spellEnd"/>
        <w:r>
          <w:t xml:space="preserve"> upper layer information, XXAP based signalling provides related </w:t>
        </w:r>
        <w:proofErr w:type="spellStart"/>
        <w:r>
          <w:t>AIoT</w:t>
        </w:r>
        <w:proofErr w:type="spellEnd"/>
        <w:r>
          <w:t xml:space="preserve"> transaction information.</w:t>
        </w:r>
      </w:ins>
      <w:ins w:id="205" w:author="Ericsson User" w:date="2024-10-02T20:48:00Z">
        <w:r w:rsidR="00B73589">
          <w:t xml:space="preserve"> Respective XXAP protocol elements carry sufficient information to allow the </w:t>
        </w:r>
        <w:proofErr w:type="spellStart"/>
        <w:r w:rsidR="00B73589">
          <w:t>AIoT</w:t>
        </w:r>
        <w:proofErr w:type="spellEnd"/>
        <w:r w:rsidR="00B73589">
          <w:t xml:space="preserve">-enabled </w:t>
        </w:r>
        <w:proofErr w:type="spellStart"/>
        <w:r w:rsidR="00B73589">
          <w:t>gNB</w:t>
        </w:r>
        <w:proofErr w:type="spellEnd"/>
        <w:r w:rsidR="00B73589">
          <w:t xml:space="preserve"> to allocate </w:t>
        </w:r>
        <w:proofErr w:type="spellStart"/>
        <w:r w:rsidR="00B73589">
          <w:t>AIoT</w:t>
        </w:r>
        <w:proofErr w:type="spellEnd"/>
        <w:r w:rsidR="00B73589">
          <w:t xml:space="preserve"> radio resources</w:t>
        </w:r>
      </w:ins>
      <w:ins w:id="206" w:author="Ericsson User" w:date="2024-10-02T22:40:00Z">
        <w:r w:rsidR="00E565EB">
          <w:t xml:space="preserve"> accordingly</w:t>
        </w:r>
      </w:ins>
      <w:ins w:id="207" w:author="Ericsson User" w:date="2024-10-02T20:48:00Z">
        <w:r w:rsidR="00B73589">
          <w:t>.</w:t>
        </w:r>
      </w:ins>
    </w:p>
    <w:p w14:paraId="40D181B7" w14:textId="27F589DD" w:rsidR="0088774E" w:rsidRDefault="0088774E" w:rsidP="0088774E">
      <w:pPr>
        <w:pStyle w:val="B1"/>
        <w:rPr>
          <w:ins w:id="208" w:author="Ericsson User" w:date="2024-10-01T21:28:00Z"/>
        </w:rPr>
      </w:pPr>
      <w:ins w:id="209" w:author="Ericsson User" w:date="2024-10-01T21:28:00Z">
        <w:r>
          <w:t>-</w:t>
        </w:r>
        <w:r>
          <w:tab/>
          <w:t xml:space="preserve">The </w:t>
        </w:r>
        <w:proofErr w:type="spellStart"/>
        <w:r>
          <w:t>AIoT</w:t>
        </w:r>
        <w:proofErr w:type="spellEnd"/>
        <w:r>
          <w:t xml:space="preserve"> RAN node configures the UE reader to perform </w:t>
        </w:r>
      </w:ins>
      <w:ins w:id="210" w:author="Ericsson User" w:date="2024-10-02T09:57:00Z">
        <w:r w:rsidR="00904622">
          <w:t xml:space="preserve">the </w:t>
        </w:r>
        <w:proofErr w:type="spellStart"/>
        <w:r w:rsidR="00904622">
          <w:t>AIoT</w:t>
        </w:r>
        <w:proofErr w:type="spellEnd"/>
        <w:r w:rsidR="00904622">
          <w:t xml:space="preserve"> transaction </w:t>
        </w:r>
      </w:ins>
      <w:ins w:id="211" w:author="Ericsson User" w:date="2024-10-01T21:28:00Z">
        <w:r>
          <w:t xml:space="preserve">on allocated </w:t>
        </w:r>
        <w:proofErr w:type="spellStart"/>
        <w:r>
          <w:t>AIoT</w:t>
        </w:r>
        <w:proofErr w:type="spellEnd"/>
        <w:r>
          <w:t xml:space="preserve"> radio resources.</w:t>
        </w:r>
      </w:ins>
    </w:p>
    <w:p w14:paraId="406A2A83" w14:textId="467800EA" w:rsidR="0088774E" w:rsidRPr="00F44704" w:rsidRDefault="0088774E" w:rsidP="0088774E">
      <w:pPr>
        <w:pStyle w:val="B1"/>
        <w:rPr>
          <w:ins w:id="212" w:author="Ericsson User" w:date="2024-10-01T21:28:00Z"/>
        </w:rPr>
      </w:pPr>
      <w:ins w:id="213" w:author="Ericsson User" w:date="2024-10-01T21:28:00Z">
        <w:r>
          <w:t>-</w:t>
        </w:r>
        <w:r>
          <w:tab/>
        </w:r>
      </w:ins>
      <w:ins w:id="214" w:author="Ericsson User" w:date="2024-10-01T21:29:00Z">
        <w:r>
          <w:t>UP</w:t>
        </w:r>
      </w:ins>
      <w:ins w:id="215" w:author="Ericsson User" w:date="2024-10-01T21:28:00Z">
        <w:r>
          <w:t xml:space="preserve"> based provision of </w:t>
        </w:r>
        <w:proofErr w:type="spellStart"/>
        <w:r>
          <w:t>AIoT</w:t>
        </w:r>
        <w:proofErr w:type="spellEnd"/>
        <w:r>
          <w:t xml:space="preserve"> upper layer information and XXAP trigger control of </w:t>
        </w:r>
        <w:proofErr w:type="spellStart"/>
        <w:r>
          <w:t>AIoT</w:t>
        </w:r>
        <w:proofErr w:type="spellEnd"/>
        <w:r>
          <w:t xml:space="preserve"> radio resources need to be </w:t>
        </w:r>
      </w:ins>
      <w:ins w:id="216" w:author="Ericsson User" w:date="2024-10-02T09:57:00Z">
        <w:r w:rsidR="00904622">
          <w:t xml:space="preserve">coordinated and </w:t>
        </w:r>
      </w:ins>
      <w:ins w:id="217" w:author="Ericsson User" w:date="2024-10-01T21:28:00Z">
        <w:r>
          <w:t xml:space="preserve">associated at the UE reader, e.g. by means of an </w:t>
        </w:r>
        <w:proofErr w:type="spellStart"/>
        <w:r>
          <w:t>AIoT</w:t>
        </w:r>
        <w:proofErr w:type="spellEnd"/>
        <w:r>
          <w:t xml:space="preserve"> specific transaction ID</w:t>
        </w:r>
      </w:ins>
      <w:ins w:id="218" w:author="Ericsson User" w:date="2024-10-01T21:29:00Z">
        <w:r>
          <w:t>, provided by the AIOT</w:t>
        </w:r>
      </w:ins>
      <w:ins w:id="219" w:author="Ericsson User" w:date="2024-10-01T22:02:00Z">
        <w:r w:rsidR="00C867E8">
          <w:t xml:space="preserve"> </w:t>
        </w:r>
      </w:ins>
      <w:ins w:id="220" w:author="Ericsson User" w:date="2024-10-01T21:29:00Z">
        <w:r>
          <w:t>CN</w:t>
        </w:r>
      </w:ins>
      <w:ins w:id="221" w:author="Ericsson User" w:date="2024-10-01T21:30:00Z">
        <w:r>
          <w:t xml:space="preserve"> via UP</w:t>
        </w:r>
      </w:ins>
      <w:ins w:id="222" w:author="Ericsson User" w:date="2024-10-02T22:42:00Z">
        <w:r w:rsidR="00E565EB">
          <w:t>/XXAP*</w:t>
        </w:r>
      </w:ins>
      <w:ins w:id="223" w:author="Ericsson User" w:date="2024-10-01T21:30:00Z">
        <w:r>
          <w:t xml:space="preserve"> and XXAP</w:t>
        </w:r>
      </w:ins>
      <w:ins w:id="224" w:author="Ericsson User" w:date="2024-10-01T21:28:00Z">
        <w:r>
          <w:t>.</w:t>
        </w:r>
      </w:ins>
    </w:p>
    <w:p w14:paraId="65E72719" w14:textId="3922C303" w:rsidR="00195110" w:rsidRPr="00F44704" w:rsidRDefault="00195110" w:rsidP="00195110">
      <w:pPr>
        <w:pStyle w:val="Heading3"/>
        <w:rPr>
          <w:ins w:id="225" w:author="Ericsson User" w:date="2024-10-01T19:19:00Z"/>
          <w:lang w:eastAsia="ja-JP"/>
        </w:rPr>
      </w:pPr>
      <w:ins w:id="226" w:author="Ericsson User" w:date="2024-10-01T19:19:00Z">
        <w:r w:rsidRPr="00F44704">
          <w:rPr>
            <w:lang w:eastAsia="ja-JP"/>
          </w:rPr>
          <w:t>6.</w:t>
        </w:r>
        <w:r>
          <w:rPr>
            <w:lang w:eastAsia="ja-JP"/>
          </w:rPr>
          <w:t>4</w:t>
        </w:r>
        <w:r w:rsidRPr="00F44704">
          <w:rPr>
            <w:lang w:eastAsia="ja-JP"/>
          </w:rPr>
          <w:t>.</w:t>
        </w:r>
        <w:r>
          <w:rPr>
            <w:lang w:eastAsia="ja-JP"/>
          </w:rPr>
          <w:t>3</w:t>
        </w:r>
        <w:r>
          <w:rPr>
            <w:lang w:eastAsia="ja-JP"/>
          </w:rPr>
          <w:tab/>
          <w:t xml:space="preserve">Deployment </w:t>
        </w:r>
      </w:ins>
      <w:ins w:id="227" w:author="Ericsson User" w:date="2024-10-01T19:34:00Z">
        <w:r w:rsidR="00735680">
          <w:rPr>
            <w:lang w:eastAsia="ja-JP"/>
          </w:rPr>
          <w:t xml:space="preserve">scenario </w:t>
        </w:r>
      </w:ins>
      <w:ins w:id="228" w:author="Ericsson User" w:date="2024-10-01T19:19:00Z">
        <w:r>
          <w:rPr>
            <w:lang w:eastAsia="ja-JP"/>
          </w:rPr>
          <w:t xml:space="preserve">of </w:t>
        </w:r>
      </w:ins>
      <w:proofErr w:type="spellStart"/>
      <w:ins w:id="229" w:author="Ericsson User" w:date="2024-10-01T19:20:00Z">
        <w:r>
          <w:rPr>
            <w:lang w:eastAsia="ja-JP"/>
          </w:rPr>
          <w:t>AIoT</w:t>
        </w:r>
        <w:proofErr w:type="spellEnd"/>
        <w:r>
          <w:rPr>
            <w:lang w:eastAsia="ja-JP"/>
          </w:rPr>
          <w:t xml:space="preserve"> RAN supporting both, topology 1 and topology </w:t>
        </w:r>
        <w:proofErr w:type="gramStart"/>
        <w:r>
          <w:rPr>
            <w:lang w:eastAsia="ja-JP"/>
          </w:rPr>
          <w:t>2</w:t>
        </w:r>
      </w:ins>
      <w:proofErr w:type="gramEnd"/>
    </w:p>
    <w:p w14:paraId="292F9ADD" w14:textId="77777777" w:rsidR="00735680" w:rsidRDefault="00195110" w:rsidP="00195110">
      <w:pPr>
        <w:rPr>
          <w:ins w:id="230" w:author="Ericsson User" w:date="2024-10-01T19:36:00Z"/>
        </w:rPr>
      </w:pPr>
      <w:ins w:id="231" w:author="Ericsson User" w:date="2024-10-01T19:19:00Z">
        <w:r w:rsidRPr="00F44704">
          <w:t>Figure 6.</w:t>
        </w:r>
        <w:r>
          <w:t>4</w:t>
        </w:r>
        <w:r w:rsidRPr="00F44704">
          <w:t>.</w:t>
        </w:r>
      </w:ins>
      <w:ins w:id="232" w:author="Ericsson User" w:date="2024-10-01T19:20:00Z">
        <w:r>
          <w:t>3</w:t>
        </w:r>
      </w:ins>
      <w:ins w:id="233" w:author="Ericsson User" w:date="2024-10-01T19:19:00Z">
        <w:r w:rsidRPr="00F44704">
          <w:t xml:space="preserve">-1 depicts a </w:t>
        </w:r>
      </w:ins>
      <w:ins w:id="234" w:author="Ericsson User" w:date="2024-10-01T19:20:00Z">
        <w:r>
          <w:t xml:space="preserve">deployment scenario </w:t>
        </w:r>
        <w:proofErr w:type="gramStart"/>
        <w:r>
          <w:t>wh</w:t>
        </w:r>
      </w:ins>
      <w:ins w:id="235" w:author="Ericsson User" w:date="2024-10-01T19:21:00Z">
        <w:r>
          <w:t>ere</w:t>
        </w:r>
        <w:proofErr w:type="gramEnd"/>
        <w:r>
          <w:t xml:space="preserve"> </w:t>
        </w:r>
      </w:ins>
    </w:p>
    <w:p w14:paraId="41966582" w14:textId="77777777" w:rsidR="00735680" w:rsidRDefault="00735680" w:rsidP="00735680">
      <w:pPr>
        <w:pStyle w:val="B1"/>
        <w:rPr>
          <w:ins w:id="236" w:author="Ericsson User" w:date="2024-10-01T19:36:00Z"/>
        </w:rPr>
      </w:pPr>
      <w:ins w:id="237" w:author="Ericsson User" w:date="2024-10-01T19:36:00Z">
        <w:r>
          <w:t>-</w:t>
        </w:r>
        <w:r>
          <w:tab/>
        </w:r>
      </w:ins>
      <w:ins w:id="238" w:author="Ericsson User" w:date="2024-10-01T19:21:00Z">
        <w:r w:rsidR="00195110">
          <w:t xml:space="preserve">an </w:t>
        </w:r>
        <w:proofErr w:type="spellStart"/>
        <w:r w:rsidR="00195110">
          <w:t>AIoT</w:t>
        </w:r>
        <w:proofErr w:type="spellEnd"/>
        <w:r w:rsidR="00195110">
          <w:t xml:space="preserve"> enabled </w:t>
        </w:r>
        <w:proofErr w:type="spellStart"/>
        <w:r w:rsidR="00195110">
          <w:t>gNB</w:t>
        </w:r>
        <w:proofErr w:type="spellEnd"/>
        <w:r w:rsidR="00195110">
          <w:t xml:space="preserve"> serves a multitude </w:t>
        </w:r>
      </w:ins>
      <w:ins w:id="239" w:author="Ericsson User" w:date="2024-10-01T19:22:00Z">
        <w:r w:rsidR="00195110">
          <w:t xml:space="preserve">of </w:t>
        </w:r>
      </w:ins>
      <w:ins w:id="240" w:author="Ericsson User" w:date="2024-10-01T19:21:00Z">
        <w:r w:rsidR="00195110">
          <w:t xml:space="preserve">Common reader functions, each deployed in </w:t>
        </w:r>
      </w:ins>
      <w:ins w:id="241" w:author="Ericsson User" w:date="2024-10-01T19:22:00Z">
        <w:r w:rsidR="00195110">
          <w:t xml:space="preserve">an </w:t>
        </w:r>
      </w:ins>
      <w:proofErr w:type="spellStart"/>
      <w:ins w:id="242" w:author="Ericsson User" w:date="2024-10-01T19:21:00Z">
        <w:r w:rsidR="00195110">
          <w:t>AIoTenabled</w:t>
        </w:r>
        <w:proofErr w:type="spellEnd"/>
        <w:r w:rsidR="00195110">
          <w:t xml:space="preserve"> UE</w:t>
        </w:r>
      </w:ins>
      <w:ins w:id="243" w:author="Ericsson User" w:date="2024-10-01T19:22:00Z">
        <w:r w:rsidR="00195110">
          <w:t>,</w:t>
        </w:r>
      </w:ins>
    </w:p>
    <w:p w14:paraId="5D67660E" w14:textId="77777777" w:rsidR="00735680" w:rsidRDefault="00735680" w:rsidP="00735680">
      <w:pPr>
        <w:pStyle w:val="B1"/>
        <w:rPr>
          <w:ins w:id="244" w:author="Ericsson User" w:date="2024-10-01T19:36:00Z"/>
        </w:rPr>
      </w:pPr>
      <w:ins w:id="245" w:author="Ericsson User" w:date="2024-10-01T19:36:00Z">
        <w:r>
          <w:t>-</w:t>
        </w:r>
        <w:r>
          <w:tab/>
        </w:r>
      </w:ins>
      <w:ins w:id="246" w:author="Ericsson User" w:date="2024-10-01T19:22:00Z">
        <w:r w:rsidR="00195110">
          <w:t xml:space="preserve">and a multitude of Common reader functions deployed as integral part of the </w:t>
        </w:r>
        <w:proofErr w:type="spellStart"/>
        <w:r w:rsidR="00195110">
          <w:t>AIoT</w:t>
        </w:r>
        <w:proofErr w:type="spellEnd"/>
        <w:r w:rsidR="00195110">
          <w:t xml:space="preserve"> enabled </w:t>
        </w:r>
        <w:proofErr w:type="spellStart"/>
        <w:r w:rsidR="00195110">
          <w:t>gNB</w:t>
        </w:r>
        <w:proofErr w:type="spellEnd"/>
        <w:r w:rsidR="00195110">
          <w:t xml:space="preserve">. </w:t>
        </w:r>
      </w:ins>
    </w:p>
    <w:p w14:paraId="1A78F54C" w14:textId="610127BB" w:rsidR="00735680" w:rsidRDefault="00735680" w:rsidP="00735680">
      <w:pPr>
        <w:pStyle w:val="B1"/>
        <w:rPr>
          <w:ins w:id="247" w:author="Ericsson User" w:date="2024-10-01T19:36:00Z"/>
        </w:rPr>
      </w:pPr>
      <w:ins w:id="248" w:author="Ericsson User" w:date="2024-10-01T19:36:00Z">
        <w:r>
          <w:t>-</w:t>
        </w:r>
        <w:r>
          <w:tab/>
        </w:r>
      </w:ins>
      <w:ins w:id="249" w:author="Ericsson User" w:date="2024-10-01T19:22:00Z">
        <w:r w:rsidR="00195110">
          <w:t xml:space="preserve">The </w:t>
        </w:r>
        <w:proofErr w:type="spellStart"/>
        <w:r w:rsidR="00195110">
          <w:t>AIoT</w:t>
        </w:r>
        <w:proofErr w:type="spellEnd"/>
        <w:r w:rsidR="00195110">
          <w:t xml:space="preserve"> RAN node</w:t>
        </w:r>
      </w:ins>
      <w:ins w:id="250" w:author="Ericsson User" w:date="2024-10-01T19:23:00Z">
        <w:r w:rsidR="00195110">
          <w:t xml:space="preserve"> function coordinates the usage of </w:t>
        </w:r>
        <w:proofErr w:type="spellStart"/>
        <w:r w:rsidR="00195110">
          <w:t>AIoT</w:t>
        </w:r>
        <w:proofErr w:type="spellEnd"/>
        <w:r w:rsidR="00195110">
          <w:t xml:space="preserve"> radio resources of all Common reader instances</w:t>
        </w:r>
      </w:ins>
      <w:ins w:id="251" w:author="Ericsson User" w:date="2024-10-02T20:36:00Z">
        <w:r w:rsidR="0048056C">
          <w:t xml:space="preserve"> (topology 1 and topology 2)</w:t>
        </w:r>
      </w:ins>
      <w:ins w:id="252" w:author="Ericsson User" w:date="2024-10-01T19:23:00Z">
        <w:r w:rsidR="00195110">
          <w:t>.</w:t>
        </w:r>
      </w:ins>
    </w:p>
    <w:p w14:paraId="121F10F2" w14:textId="77777777" w:rsidR="00BC3B37" w:rsidRDefault="00735680" w:rsidP="00735680">
      <w:pPr>
        <w:pStyle w:val="B1"/>
        <w:rPr>
          <w:ins w:id="253" w:author="Ericsson User" w:date="2024-10-01T19:36:00Z"/>
        </w:rPr>
      </w:pPr>
      <w:ins w:id="254" w:author="Ericsson User" w:date="2024-10-01T19:36:00Z">
        <w:r>
          <w:t>-</w:t>
        </w:r>
        <w:r>
          <w:tab/>
        </w:r>
      </w:ins>
      <w:ins w:id="255" w:author="Ericsson User" w:date="2024-10-01T19:24:00Z">
        <w:r w:rsidR="00195110">
          <w:t xml:space="preserve">The </w:t>
        </w:r>
        <w:proofErr w:type="spellStart"/>
        <w:r w:rsidR="00195110">
          <w:t>AIoT</w:t>
        </w:r>
        <w:proofErr w:type="spellEnd"/>
        <w:r w:rsidR="00195110">
          <w:t xml:space="preserve">-enabled </w:t>
        </w:r>
        <w:proofErr w:type="spellStart"/>
        <w:r w:rsidR="00195110">
          <w:t>gNB</w:t>
        </w:r>
        <w:proofErr w:type="spellEnd"/>
        <w:r w:rsidR="00195110">
          <w:t xml:space="preserve"> is connected to the AMF(s) serving the </w:t>
        </w:r>
        <w:proofErr w:type="spellStart"/>
        <w:r w:rsidR="00195110">
          <w:t>AIoT</w:t>
        </w:r>
        <w:proofErr w:type="spellEnd"/>
        <w:r w:rsidR="00195110">
          <w:t>-enabled UEs.</w:t>
        </w:r>
      </w:ins>
    </w:p>
    <w:p w14:paraId="6FD3C591" w14:textId="6EAC07C8" w:rsidR="00195110" w:rsidRPr="00F44704" w:rsidRDefault="00BC3B37" w:rsidP="00735680">
      <w:pPr>
        <w:pStyle w:val="B1"/>
        <w:rPr>
          <w:ins w:id="256" w:author="Ericsson User" w:date="2024-10-01T19:19:00Z"/>
        </w:rPr>
      </w:pPr>
      <w:ins w:id="257" w:author="Ericsson User" w:date="2024-10-01T19:37:00Z">
        <w:r>
          <w:t>-</w:t>
        </w:r>
        <w:r>
          <w:tab/>
        </w:r>
      </w:ins>
      <w:ins w:id="258" w:author="Ericsson User" w:date="2024-10-01T19:24:00Z">
        <w:r w:rsidR="00195110">
          <w:t xml:space="preserve">The </w:t>
        </w:r>
        <w:proofErr w:type="spellStart"/>
        <w:r w:rsidR="00195110">
          <w:t>AIoT</w:t>
        </w:r>
      </w:ins>
      <w:proofErr w:type="spellEnd"/>
      <w:ins w:id="259" w:author="Ericsson User" w:date="2024-10-02T20:37:00Z">
        <w:r w:rsidR="0048056C">
          <w:t>-</w:t>
        </w:r>
      </w:ins>
      <w:ins w:id="260" w:author="Ericsson User" w:date="2024-10-01T19:24:00Z">
        <w:r w:rsidR="00195110">
          <w:t xml:space="preserve">enabled </w:t>
        </w:r>
        <w:proofErr w:type="spellStart"/>
        <w:r w:rsidR="00195110">
          <w:t>gNB</w:t>
        </w:r>
        <w:proofErr w:type="spellEnd"/>
        <w:r w:rsidR="00195110">
          <w:t xml:space="preserve"> is logically connected to the </w:t>
        </w:r>
        <w:proofErr w:type="spellStart"/>
        <w:r w:rsidR="00195110">
          <w:t>AIoT</w:t>
        </w:r>
        <w:proofErr w:type="spellEnd"/>
        <w:r w:rsidR="00195110">
          <w:t xml:space="preserve"> CN by means of the XX interface</w:t>
        </w:r>
      </w:ins>
      <w:ins w:id="261" w:author="Ericsson User" w:date="2024-10-01T19:38:00Z">
        <w:r>
          <w:t>, supporting a common set of protocol functions</w:t>
        </w:r>
      </w:ins>
      <w:ins w:id="262" w:author="Ericsson User" w:date="2024-10-01T19:24:00Z">
        <w:r w:rsidR="00195110">
          <w:t>.</w:t>
        </w:r>
      </w:ins>
    </w:p>
    <w:p w14:paraId="378B84AA" w14:textId="77777777" w:rsidR="00BC3B37" w:rsidRDefault="00BC3B37" w:rsidP="00BC3B37">
      <w:pPr>
        <w:pStyle w:val="EditorsNote"/>
        <w:rPr>
          <w:ins w:id="263" w:author="Ericsson User" w:date="2024-10-01T19:37:00Z"/>
        </w:rPr>
      </w:pPr>
      <w:ins w:id="264" w:author="Ericsson User" w:date="2024-10-01T19:37:00Z">
        <w:r>
          <w:t xml:space="preserve">Editor’s note 1: </w:t>
        </w:r>
        <w:proofErr w:type="spellStart"/>
        <w:r>
          <w:t>AIoT</w:t>
        </w:r>
        <w:proofErr w:type="spellEnd"/>
        <w:r>
          <w:t xml:space="preserve"> CN details and the relation to the AMF(s) serving </w:t>
        </w:r>
        <w:proofErr w:type="spellStart"/>
        <w:r>
          <w:t>AIoT</w:t>
        </w:r>
        <w:proofErr w:type="spellEnd"/>
        <w:r>
          <w:t xml:space="preserve"> enabled UEs are pending SA2.</w:t>
        </w:r>
      </w:ins>
    </w:p>
    <w:p w14:paraId="5CB3E7C9" w14:textId="50BD5106" w:rsidR="0080454E" w:rsidRPr="00F44704" w:rsidRDefault="0080454E" w:rsidP="0080454E">
      <w:pPr>
        <w:pStyle w:val="B1"/>
        <w:rPr>
          <w:ins w:id="265" w:author="Ericsson User" w:date="2024-10-02T10:01:00Z"/>
        </w:rPr>
      </w:pPr>
      <w:ins w:id="266" w:author="Ericsson User" w:date="2024-10-02T10:01:00Z">
        <w:r>
          <w:t>-</w:t>
        </w:r>
        <w:r>
          <w:tab/>
          <w:t xml:space="preserve">supporting </w:t>
        </w:r>
        <w:proofErr w:type="spellStart"/>
        <w:r>
          <w:t>AIoT</w:t>
        </w:r>
        <w:proofErr w:type="spellEnd"/>
        <w:r>
          <w:t xml:space="preserve"> transactions regardless the deployed topology </w:t>
        </w:r>
      </w:ins>
      <w:ins w:id="267" w:author="Ericsson User" w:date="2024-10-02T10:02:00Z">
        <w:r>
          <w:t xml:space="preserve">is performed by means of </w:t>
        </w:r>
      </w:ins>
      <w:ins w:id="268" w:author="Ericsson User" w:date="2024-10-02T10:01:00Z">
        <w:r>
          <w:t>single, common XX interface instance</w:t>
        </w:r>
      </w:ins>
      <w:ins w:id="269" w:author="Ericsson User" w:date="2024-10-02T10:02:00Z">
        <w:r>
          <w:t xml:space="preserve">, corresponding to </w:t>
        </w:r>
      </w:ins>
      <w:ins w:id="270" w:author="Ericsson User" w:date="2024-10-02T10:01:00Z">
        <w:r>
          <w:t>common set of XXAP protocol functions.</w:t>
        </w:r>
      </w:ins>
    </w:p>
    <w:p w14:paraId="6846A538" w14:textId="0ED30305" w:rsidR="00BC3B37" w:rsidRPr="00CA7280" w:rsidRDefault="00BC3B37" w:rsidP="00BC3B37">
      <w:pPr>
        <w:pStyle w:val="EditorsNote"/>
        <w:rPr>
          <w:ins w:id="271" w:author="Ericsson User" w:date="2024-10-01T19:37:00Z"/>
        </w:rPr>
      </w:pPr>
      <w:ins w:id="272" w:author="Ericsson User" w:date="2024-10-01T19:37:00Z">
        <w:r>
          <w:t xml:space="preserve">Editor’s note 2: </w:t>
        </w:r>
      </w:ins>
      <w:ins w:id="273" w:author="Ericsson User" w:date="2024-10-02T09:58:00Z">
        <w:r w:rsidR="0080454E">
          <w:t xml:space="preserve">Aspects </w:t>
        </w:r>
      </w:ins>
      <w:ins w:id="274" w:author="Ericsson User" w:date="2024-10-02T09:59:00Z">
        <w:r w:rsidR="0080454E">
          <w:t>and feasibility</w:t>
        </w:r>
      </w:ins>
      <w:ins w:id="275" w:author="Ericsson User" w:date="2024-10-02T22:46:00Z">
        <w:r w:rsidR="006F4DA8">
          <w:t xml:space="preserve"> of</w:t>
        </w:r>
      </w:ins>
      <w:ins w:id="276" w:author="Ericsson User" w:date="2024-10-01T19:37:00Z">
        <w:r>
          <w:t xml:space="preserve"> supporting topology 1 and topology 2</w:t>
        </w:r>
      </w:ins>
      <w:ins w:id="277" w:author="Ericsson User" w:date="2024-10-02T09:58:00Z">
        <w:r w:rsidR="0080454E">
          <w:t xml:space="preserve"> on a sin</w:t>
        </w:r>
      </w:ins>
      <w:ins w:id="278" w:author="Ericsson User" w:date="2024-10-02T09:59:00Z">
        <w:r w:rsidR="0080454E">
          <w:t>gle, common XX interface instance</w:t>
        </w:r>
      </w:ins>
      <w:ins w:id="279" w:author="Ericsson User" w:date="2024-10-02T10:03:00Z">
        <w:r w:rsidR="0080454E">
          <w:t xml:space="preserve"> may need further </w:t>
        </w:r>
      </w:ins>
      <w:ins w:id="280" w:author="Ericsson User" w:date="2024-10-01T19:37:00Z">
        <w:r>
          <w:t>study.</w:t>
        </w:r>
      </w:ins>
    </w:p>
    <w:p w14:paraId="3E5399DF" w14:textId="77777777" w:rsidR="00BC3B37" w:rsidRPr="00CA7280" w:rsidRDefault="00BC3B37" w:rsidP="00BC3B37">
      <w:pPr>
        <w:pStyle w:val="EditorsNote"/>
        <w:rPr>
          <w:ins w:id="281" w:author="Ericsson User" w:date="2024-10-01T19:37:00Z"/>
        </w:rPr>
      </w:pPr>
    </w:p>
    <w:p w14:paraId="455DB87D" w14:textId="0C69A458" w:rsidR="00195110" w:rsidRPr="00F44704" w:rsidRDefault="00735680" w:rsidP="00195110">
      <w:pPr>
        <w:pStyle w:val="TH"/>
        <w:rPr>
          <w:ins w:id="282" w:author="Ericsson User" w:date="2024-10-01T19:19:00Z"/>
        </w:rPr>
      </w:pPr>
      <w:ins w:id="283" w:author="Ericsson User" w:date="2024-10-01T19:32:00Z">
        <w:r>
          <w:object w:dxaOrig="11197" w:dyaOrig="2965" w14:anchorId="047EC66A">
            <v:shape id="_x0000_i1033" type="#_x0000_t75" style="width:481.6pt;height:127.6pt" o:ole="">
              <v:imagedata r:id="rId27" o:title=""/>
            </v:shape>
            <o:OLEObject Type="Embed" ProgID="Visio.Drawing.15" ShapeID="_x0000_i1033" DrawAspect="Content" ObjectID="_1789414754" r:id="rId28"/>
          </w:object>
        </w:r>
      </w:ins>
    </w:p>
    <w:p w14:paraId="377B666E" w14:textId="225C3096" w:rsidR="00195110" w:rsidRPr="00F44704" w:rsidRDefault="00195110" w:rsidP="00195110">
      <w:pPr>
        <w:pStyle w:val="TF"/>
        <w:rPr>
          <w:ins w:id="284" w:author="Ericsson User" w:date="2024-10-01T19:19:00Z"/>
        </w:rPr>
      </w:pPr>
      <w:ins w:id="285" w:author="Ericsson User" w:date="2024-10-01T19:19:00Z">
        <w:r w:rsidRPr="00F44704">
          <w:t>Figure 6.</w:t>
        </w:r>
        <w:r>
          <w:t>4</w:t>
        </w:r>
        <w:r w:rsidRPr="00F44704">
          <w:t>.</w:t>
        </w:r>
      </w:ins>
      <w:ins w:id="286" w:author="Ericsson User" w:date="2024-10-01T19:25:00Z">
        <w:r>
          <w:t>3</w:t>
        </w:r>
      </w:ins>
      <w:ins w:id="287" w:author="Ericsson User" w:date="2024-10-01T19:19:00Z">
        <w:r w:rsidRPr="00F44704">
          <w:t xml:space="preserve">-1 </w:t>
        </w:r>
      </w:ins>
      <w:ins w:id="288" w:author="Ericsson User" w:date="2024-10-01T19:25:00Z">
        <w:r>
          <w:t xml:space="preserve">Deployment scenario of </w:t>
        </w:r>
        <w:proofErr w:type="spellStart"/>
        <w:r>
          <w:t>AIoT</w:t>
        </w:r>
        <w:proofErr w:type="spellEnd"/>
        <w:r>
          <w:t xml:space="preserve"> RAN supporting both, topology 1 and topology 2.</w:t>
        </w:r>
      </w:ins>
    </w:p>
    <w:p w14:paraId="63A2319C" w14:textId="47321770" w:rsidR="00547723" w:rsidRDefault="00F21FAB" w:rsidP="00F21FAB">
      <w:pPr>
        <w:pStyle w:val="Heading3"/>
        <w:rPr>
          <w:ins w:id="289" w:author="Ericsson User" w:date="2024-10-01T22:07:00Z"/>
          <w:lang w:eastAsia="ja-JP"/>
        </w:rPr>
      </w:pPr>
      <w:ins w:id="290" w:author="Ericsson User" w:date="2024-10-01T21:59:00Z">
        <w:r w:rsidRPr="00F44704">
          <w:rPr>
            <w:lang w:eastAsia="ja-JP"/>
          </w:rPr>
          <w:t>6.</w:t>
        </w:r>
        <w:r>
          <w:rPr>
            <w:lang w:eastAsia="ja-JP"/>
          </w:rPr>
          <w:t>4</w:t>
        </w:r>
        <w:r w:rsidRPr="00F44704">
          <w:rPr>
            <w:lang w:eastAsia="ja-JP"/>
          </w:rPr>
          <w:t>.</w:t>
        </w:r>
        <w:r>
          <w:rPr>
            <w:lang w:eastAsia="ja-JP"/>
          </w:rPr>
          <w:t>4</w:t>
        </w:r>
        <w:r>
          <w:rPr>
            <w:lang w:eastAsia="ja-JP"/>
          </w:rPr>
          <w:tab/>
        </w:r>
      </w:ins>
      <w:ins w:id="291" w:author="Ericsson User" w:date="2024-10-01T22:07:00Z">
        <w:r w:rsidR="00547723">
          <w:rPr>
            <w:lang w:eastAsia="ja-JP"/>
          </w:rPr>
          <w:t>Further architectural topics</w:t>
        </w:r>
      </w:ins>
    </w:p>
    <w:p w14:paraId="6FBC9A3B" w14:textId="2CEB697E" w:rsidR="00F21FAB" w:rsidRPr="00F44704" w:rsidRDefault="00547723" w:rsidP="00547723">
      <w:pPr>
        <w:pStyle w:val="Heading4"/>
        <w:rPr>
          <w:ins w:id="292" w:author="Ericsson User" w:date="2024-10-01T21:59:00Z"/>
          <w:lang w:eastAsia="ja-JP"/>
        </w:rPr>
      </w:pPr>
      <w:ins w:id="293" w:author="Ericsson User" w:date="2024-10-01T22:07:00Z">
        <w:r>
          <w:rPr>
            <w:lang w:eastAsia="ja-JP"/>
          </w:rPr>
          <w:t>6.4.4.1</w:t>
        </w:r>
        <w:r>
          <w:rPr>
            <w:lang w:eastAsia="ja-JP"/>
          </w:rPr>
          <w:tab/>
        </w:r>
      </w:ins>
      <w:ins w:id="294" w:author="Ericsson User" w:date="2024-10-01T21:59:00Z">
        <w:r w:rsidR="00F21FAB">
          <w:rPr>
            <w:lang w:eastAsia="ja-JP"/>
          </w:rPr>
          <w:t>Reader selection for topology 1 and topology 2</w:t>
        </w:r>
      </w:ins>
    </w:p>
    <w:p w14:paraId="5CCE76D8" w14:textId="77777777" w:rsidR="00C867E8" w:rsidRDefault="00C867E8" w:rsidP="00F21FAB">
      <w:pPr>
        <w:rPr>
          <w:ins w:id="295" w:author="Ericsson User" w:date="2024-10-01T22:00:00Z"/>
        </w:rPr>
      </w:pPr>
      <w:proofErr w:type="spellStart"/>
      <w:ins w:id="296" w:author="Ericsson User" w:date="2024-10-01T22:00:00Z">
        <w:r>
          <w:t>AIoT</w:t>
        </w:r>
        <w:proofErr w:type="spellEnd"/>
        <w:r>
          <w:t xml:space="preserve"> internal topology of common reader functions is not exposed to the 5GC.</w:t>
        </w:r>
      </w:ins>
    </w:p>
    <w:p w14:paraId="3175C1FF" w14:textId="7FEB0467" w:rsidR="00F21FAB" w:rsidRDefault="00C867E8" w:rsidP="00F21FAB">
      <w:pPr>
        <w:rPr>
          <w:ins w:id="297" w:author="Ericsson User" w:date="2024-10-01T21:59:00Z"/>
        </w:rPr>
      </w:pPr>
      <w:proofErr w:type="spellStart"/>
      <w:ins w:id="298" w:author="Ericsson User" w:date="2024-10-01T22:01:00Z">
        <w:r>
          <w:t>AIoT</w:t>
        </w:r>
        <w:proofErr w:type="spellEnd"/>
        <w:r>
          <w:t xml:space="preserve"> RAN decides which readers to use to perform an </w:t>
        </w:r>
        <w:proofErr w:type="spellStart"/>
        <w:r>
          <w:t>AIoT</w:t>
        </w:r>
        <w:proofErr w:type="spellEnd"/>
        <w:r>
          <w:t xml:space="preserve"> transaction, based </w:t>
        </w:r>
      </w:ins>
      <w:ins w:id="299" w:author="Ericsson User" w:date="2024-10-02T22:49:00Z">
        <w:r w:rsidR="00E63718">
          <w:t xml:space="preserve">a </w:t>
        </w:r>
      </w:ins>
      <w:ins w:id="300" w:author="Ericsson User" w:date="2024-10-01T22:01:00Z">
        <w:r>
          <w:t>“</w:t>
        </w:r>
      </w:ins>
      <w:ins w:id="301" w:author="Ericsson User" w:date="2024-10-02T22:49:00Z">
        <w:r w:rsidR="00E63718">
          <w:t xml:space="preserve">Scope of the </w:t>
        </w:r>
        <w:proofErr w:type="spellStart"/>
        <w:r w:rsidR="00E63718">
          <w:t>AIoT</w:t>
        </w:r>
        <w:proofErr w:type="spellEnd"/>
        <w:r w:rsidR="00E63718">
          <w:t xml:space="preserve"> transaction</w:t>
        </w:r>
      </w:ins>
      <w:ins w:id="302" w:author="Ericsson User" w:date="2024-10-01T22:01:00Z">
        <w:r>
          <w:t>” information received</w:t>
        </w:r>
      </w:ins>
      <w:ins w:id="303" w:author="Ericsson User" w:date="2024-10-02T22:49:00Z">
        <w:r w:rsidR="00E63718">
          <w:t xml:space="preserve"> provided</w:t>
        </w:r>
      </w:ins>
      <w:ins w:id="304" w:author="Ericsson User" w:date="2024-10-01T22:01:00Z">
        <w:r>
          <w:t xml:space="preserve"> </w:t>
        </w:r>
      </w:ins>
      <w:ins w:id="305" w:author="Ericsson User" w:date="2024-10-02T22:49:00Z">
        <w:r w:rsidR="00E63718">
          <w:t xml:space="preserve">by </w:t>
        </w:r>
      </w:ins>
      <w:ins w:id="306" w:author="Ericsson User" w:date="2024-10-01T22:01:00Z">
        <w:r>
          <w:t xml:space="preserve">the </w:t>
        </w:r>
        <w:proofErr w:type="spellStart"/>
        <w:r>
          <w:t>AI</w:t>
        </w:r>
      </w:ins>
      <w:ins w:id="307" w:author="Ericsson User" w:date="2024-10-02T22:49:00Z">
        <w:r w:rsidR="00E63718">
          <w:t>o</w:t>
        </w:r>
      </w:ins>
      <w:ins w:id="308" w:author="Ericsson User" w:date="2024-10-01T22:01:00Z">
        <w:r>
          <w:t>T</w:t>
        </w:r>
      </w:ins>
      <w:proofErr w:type="spellEnd"/>
      <w:ins w:id="309" w:author="Ericsson User" w:date="2024-10-01T22:02:00Z">
        <w:r>
          <w:t xml:space="preserve"> </w:t>
        </w:r>
      </w:ins>
      <w:ins w:id="310" w:author="Ericsson User" w:date="2024-10-01T22:01:00Z">
        <w:r>
          <w:t>CN</w:t>
        </w:r>
      </w:ins>
      <w:ins w:id="311" w:author="Ericsson User" w:date="2024-10-02T22:49:00Z">
        <w:r w:rsidR="00E63718">
          <w:t>,</w:t>
        </w:r>
      </w:ins>
      <w:ins w:id="312" w:author="Ericsson User" w:date="2024-10-01T22:03:00Z">
        <w:r>
          <w:t xml:space="preserve"> </w:t>
        </w:r>
      </w:ins>
      <w:ins w:id="313" w:author="Ericsson User" w:date="2024-10-01T22:01:00Z">
        <w:r>
          <w:t xml:space="preserve">which indicates in which geographical area </w:t>
        </w:r>
      </w:ins>
      <w:proofErr w:type="spellStart"/>
      <w:ins w:id="314" w:author="Ericsson User" w:date="2024-10-01T22:03:00Z">
        <w:r>
          <w:t>AIoT</w:t>
        </w:r>
        <w:proofErr w:type="spellEnd"/>
        <w:r>
          <w:t xml:space="preserve"> </w:t>
        </w:r>
      </w:ins>
      <w:ins w:id="315" w:author="Ericsson User" w:date="2024-10-01T22:01:00Z">
        <w:r>
          <w:t xml:space="preserve">RAN shall select readers </w:t>
        </w:r>
        <w:proofErr w:type="gramStart"/>
        <w:r>
          <w:t>in order to</w:t>
        </w:r>
        <w:proofErr w:type="gramEnd"/>
        <w:r>
          <w:t xml:space="preserve"> perform the </w:t>
        </w:r>
        <w:proofErr w:type="spellStart"/>
        <w:r>
          <w:t>AIoT</w:t>
        </w:r>
        <w:proofErr w:type="spellEnd"/>
        <w:r>
          <w:t xml:space="preserve"> transaction, optionally if applicable, enhanced by information with which reader(s) a device has communicated previously.</w:t>
        </w:r>
      </w:ins>
    </w:p>
    <w:p w14:paraId="43673400" w14:textId="28616E37" w:rsidR="00C867E8" w:rsidRDefault="00C867E8" w:rsidP="00C867E8">
      <w:pPr>
        <w:pStyle w:val="EditorsNote"/>
        <w:rPr>
          <w:ins w:id="316" w:author="Ericsson User" w:date="2024-10-01T22:03:00Z"/>
        </w:rPr>
      </w:pPr>
      <w:ins w:id="317" w:author="Ericsson User" w:date="2024-10-01T22:03:00Z">
        <w:r>
          <w:t>Editor’s Note 1:</w:t>
        </w:r>
        <w:r>
          <w:tab/>
          <w:t xml:space="preserve">The term </w:t>
        </w:r>
      </w:ins>
      <w:ins w:id="318" w:author="Ericsson User" w:date="2024-10-02T22:47:00Z">
        <w:r w:rsidR="00E63718">
          <w:t>“</w:t>
        </w:r>
      </w:ins>
      <w:ins w:id="319" w:author="Ericsson User" w:date="2024-10-02T22:49:00Z">
        <w:r w:rsidR="00E63718">
          <w:t xml:space="preserve">Scope of the </w:t>
        </w:r>
        <w:proofErr w:type="spellStart"/>
        <w:r w:rsidR="00E63718">
          <w:t>AIoT</w:t>
        </w:r>
        <w:proofErr w:type="spellEnd"/>
        <w:r w:rsidR="00E63718">
          <w:t xml:space="preserve"> </w:t>
        </w:r>
      </w:ins>
      <w:ins w:id="320" w:author="Ericsson User" w:date="2024-10-01T22:03:00Z">
        <w:r>
          <w:t>transaction</w:t>
        </w:r>
      </w:ins>
      <w:ins w:id="321" w:author="Ericsson User" w:date="2024-10-02T22:47:00Z">
        <w:r w:rsidR="00E63718">
          <w:t>”</w:t>
        </w:r>
      </w:ins>
      <w:ins w:id="322" w:author="Ericsson User" w:date="2024-10-01T22:03:00Z">
        <w:r>
          <w:t xml:space="preserve"> needs proper definition.</w:t>
        </w:r>
      </w:ins>
    </w:p>
    <w:p w14:paraId="7EA73D9F" w14:textId="3036E1CA" w:rsidR="00C867E8" w:rsidRDefault="00EF64AC" w:rsidP="00EF64AC">
      <w:pPr>
        <w:pStyle w:val="NO"/>
        <w:rPr>
          <w:ins w:id="323" w:author="Ericsson User" w:date="2024-10-01T22:04:00Z"/>
        </w:rPr>
      </w:pPr>
      <w:ins w:id="324" w:author="Ericsson User" w:date="2024-10-02T19:08:00Z">
        <w:r>
          <w:t>NOTE:</w:t>
        </w:r>
        <w:r>
          <w:tab/>
        </w:r>
      </w:ins>
      <w:ins w:id="325" w:author="Ericsson User" w:date="2024-10-01T22:04:00Z">
        <w:r w:rsidR="00C867E8">
          <w:t>“</w:t>
        </w:r>
      </w:ins>
      <w:ins w:id="326" w:author="Ericsson User" w:date="2024-10-02T22:50:00Z">
        <w:r w:rsidR="00E63718">
          <w:t xml:space="preserve">Scope of the </w:t>
        </w:r>
        <w:proofErr w:type="spellStart"/>
        <w:r w:rsidR="00E63718">
          <w:t>AIoT</w:t>
        </w:r>
        <w:proofErr w:type="spellEnd"/>
        <w:r w:rsidR="00E63718">
          <w:t xml:space="preserve"> </w:t>
        </w:r>
      </w:ins>
      <w:ins w:id="327" w:author="Ericsson User" w:date="2024-10-01T22:04:00Z">
        <w:r w:rsidR="00C867E8">
          <w:t>transaction” could be provided as geographical coordinates, an NR cell ID (in case topology is deployed), or a configured “</w:t>
        </w:r>
        <w:proofErr w:type="spellStart"/>
        <w:r w:rsidR="00C867E8">
          <w:t>AIoT</w:t>
        </w:r>
        <w:proofErr w:type="spellEnd"/>
        <w:r w:rsidR="00C867E8">
          <w:t xml:space="preserve"> </w:t>
        </w:r>
      </w:ins>
      <w:ins w:id="328" w:author="Ericsson User" w:date="2024-10-02T22:50:00Z">
        <w:r w:rsidR="00E63718">
          <w:t xml:space="preserve">Transaction </w:t>
        </w:r>
      </w:ins>
      <w:ins w:id="329" w:author="Ericsson User" w:date="2024-10-01T22:04:00Z">
        <w:r w:rsidR="00C867E8">
          <w:t>Area ID”. A reader may be associated with one or several “</w:t>
        </w:r>
        <w:proofErr w:type="spellStart"/>
        <w:r w:rsidR="00C867E8">
          <w:t>AIoT</w:t>
        </w:r>
        <w:proofErr w:type="spellEnd"/>
        <w:r w:rsidR="00C867E8">
          <w:t xml:space="preserve"> </w:t>
        </w:r>
      </w:ins>
      <w:ins w:id="330" w:author="Ericsson User" w:date="2024-10-02T22:50:00Z">
        <w:r w:rsidR="00E63718">
          <w:t xml:space="preserve">Transaction </w:t>
        </w:r>
      </w:ins>
      <w:ins w:id="331" w:author="Ericsson User" w:date="2024-10-01T22:04:00Z">
        <w:r w:rsidR="00C867E8">
          <w:t>Area IDs”.</w:t>
        </w:r>
      </w:ins>
    </w:p>
    <w:p w14:paraId="5F125915" w14:textId="60AE6C1B" w:rsidR="00C867E8" w:rsidRDefault="00C867E8" w:rsidP="00C867E8">
      <w:pPr>
        <w:pStyle w:val="EditorsNote"/>
        <w:rPr>
          <w:ins w:id="332" w:author="Ericsson User" w:date="2024-10-01T22:04:00Z"/>
        </w:rPr>
      </w:pPr>
      <w:ins w:id="333" w:author="Ericsson User" w:date="2024-10-01T22:04:00Z">
        <w:r>
          <w:t>Editor’s Note 2:</w:t>
        </w:r>
        <w:r>
          <w:tab/>
          <w:t>Details o</w:t>
        </w:r>
      </w:ins>
      <w:ins w:id="334" w:author="Ericsson User" w:date="2024-10-01T22:05:00Z">
        <w:r>
          <w:t>n different options for signalling “</w:t>
        </w:r>
        <w:proofErr w:type="spellStart"/>
        <w:r>
          <w:t>AIoT</w:t>
        </w:r>
        <w:proofErr w:type="spellEnd"/>
        <w:r>
          <w:t xml:space="preserve"> transaction area” are FFS.</w:t>
        </w:r>
      </w:ins>
    </w:p>
    <w:p w14:paraId="15BF4AAC" w14:textId="45072125" w:rsidR="00547723" w:rsidRPr="00F44704" w:rsidRDefault="00547723" w:rsidP="00547723">
      <w:pPr>
        <w:pStyle w:val="Heading4"/>
        <w:rPr>
          <w:ins w:id="335" w:author="Ericsson User" w:date="2024-10-01T22:06:00Z"/>
          <w:lang w:eastAsia="ja-JP"/>
        </w:rPr>
      </w:pPr>
      <w:ins w:id="336" w:author="Ericsson User" w:date="2024-10-01T22:06:00Z">
        <w:r w:rsidRPr="00F44704">
          <w:rPr>
            <w:lang w:eastAsia="ja-JP"/>
          </w:rPr>
          <w:t>6.</w:t>
        </w:r>
        <w:r>
          <w:rPr>
            <w:lang w:eastAsia="ja-JP"/>
          </w:rPr>
          <w:t>4</w:t>
        </w:r>
        <w:r w:rsidRPr="00F44704">
          <w:rPr>
            <w:lang w:eastAsia="ja-JP"/>
          </w:rPr>
          <w:t>.</w:t>
        </w:r>
      </w:ins>
      <w:ins w:id="337" w:author="Ericsson User" w:date="2024-10-01T22:07:00Z">
        <w:r>
          <w:rPr>
            <w:lang w:eastAsia="ja-JP"/>
          </w:rPr>
          <w:t>4.2</w:t>
        </w:r>
      </w:ins>
      <w:ins w:id="338" w:author="Ericsson User" w:date="2024-10-01T22:06:00Z">
        <w:r>
          <w:rPr>
            <w:lang w:eastAsia="ja-JP"/>
          </w:rPr>
          <w:tab/>
        </w:r>
      </w:ins>
      <w:ins w:id="339" w:author="Ericsson User" w:date="2024-10-01T22:08:00Z">
        <w:r>
          <w:rPr>
            <w:lang w:eastAsia="ja-JP"/>
          </w:rPr>
          <w:t xml:space="preserve">Paging of </w:t>
        </w:r>
      </w:ins>
      <w:ins w:id="340" w:author="Ericsson User" w:date="2024-10-01T22:06:00Z">
        <w:r>
          <w:rPr>
            <w:lang w:eastAsia="ja-JP"/>
          </w:rPr>
          <w:t>UE</w:t>
        </w:r>
      </w:ins>
      <w:ins w:id="341" w:author="Ericsson User" w:date="2024-10-01T22:07:00Z">
        <w:r>
          <w:rPr>
            <w:lang w:eastAsia="ja-JP"/>
          </w:rPr>
          <w:t xml:space="preserve"> readers </w:t>
        </w:r>
      </w:ins>
      <w:ins w:id="342" w:author="Ericsson User" w:date="2024-10-01T22:08:00Z">
        <w:r>
          <w:rPr>
            <w:lang w:eastAsia="ja-JP"/>
          </w:rPr>
          <w:t>in RRC_IDLE/INACTIVE</w:t>
        </w:r>
      </w:ins>
    </w:p>
    <w:p w14:paraId="7E741B2C" w14:textId="314BB075" w:rsidR="00C95C07" w:rsidRDefault="00C95C07" w:rsidP="00C95C07">
      <w:pPr>
        <w:rPr>
          <w:ins w:id="343" w:author="Ericsson User" w:date="2024-10-01T22:08:00Z"/>
        </w:rPr>
      </w:pPr>
      <w:ins w:id="344" w:author="Ericsson User" w:date="2024-10-01T22:08:00Z">
        <w:r>
          <w:t>Support of topology 2 would require the ability of the system to bring these reading devices into RRC_CONNECTED from either RRC_IDLE or RRC_INACTIVE, as it cannot be assumed that such reading devices are kept in RRC_CONNECTED at any time.</w:t>
        </w:r>
      </w:ins>
    </w:p>
    <w:p w14:paraId="143BBE61" w14:textId="33702CFB" w:rsidR="00547723" w:rsidRDefault="00547723" w:rsidP="00547723">
      <w:pPr>
        <w:pStyle w:val="EditorsNote"/>
        <w:rPr>
          <w:ins w:id="345" w:author="Ericsson User" w:date="2024-10-01T22:06:00Z"/>
        </w:rPr>
      </w:pPr>
      <w:ins w:id="346" w:author="Ericsson User" w:date="2024-10-01T22:06:00Z">
        <w:r>
          <w:t>Editor’s Note 1:</w:t>
        </w:r>
        <w:r>
          <w:tab/>
        </w:r>
      </w:ins>
      <w:ins w:id="347" w:author="Ericsson User" w:date="2024-10-01T22:09:00Z">
        <w:r w:rsidR="00C95C07">
          <w:t>Different options for paging UE readers need to be studied</w:t>
        </w:r>
      </w:ins>
      <w:ins w:id="348" w:author="Ericsson User" w:date="2024-10-02T10:03:00Z">
        <w:r w:rsidR="00611896">
          <w:t>,</w:t>
        </w:r>
      </w:ins>
      <w:ins w:id="349" w:author="Ericsson User" w:date="2024-10-02T10:04:00Z">
        <w:r w:rsidR="00611896">
          <w:t xml:space="preserve"> e.g. feasibility of individual paging </w:t>
        </w:r>
        <w:r w:rsidR="004126A3">
          <w:t>and group paging</w:t>
        </w:r>
      </w:ins>
      <w:ins w:id="350" w:author="Ericsson User" w:date="2024-10-01T22:09:00Z">
        <w:r w:rsidR="00C95C07">
          <w:t>.</w:t>
        </w:r>
      </w:ins>
    </w:p>
    <w:p w14:paraId="410E17AB" w14:textId="2272E0F6" w:rsidR="00C95C07" w:rsidRPr="00F44704" w:rsidRDefault="00C95C07" w:rsidP="00C95C07">
      <w:pPr>
        <w:pStyle w:val="Heading4"/>
        <w:rPr>
          <w:ins w:id="351" w:author="Ericsson User" w:date="2024-10-01T22:10:00Z"/>
          <w:lang w:eastAsia="ja-JP"/>
        </w:rPr>
      </w:pPr>
      <w:ins w:id="352" w:author="Ericsson User" w:date="2024-10-01T22:10:00Z">
        <w:r w:rsidRPr="00F44704">
          <w:rPr>
            <w:lang w:eastAsia="ja-JP"/>
          </w:rPr>
          <w:t>6.</w:t>
        </w:r>
        <w:r>
          <w:rPr>
            <w:lang w:eastAsia="ja-JP"/>
          </w:rPr>
          <w:t>4</w:t>
        </w:r>
        <w:r w:rsidRPr="00F44704">
          <w:rPr>
            <w:lang w:eastAsia="ja-JP"/>
          </w:rPr>
          <w:t>.</w:t>
        </w:r>
        <w:r>
          <w:rPr>
            <w:lang w:eastAsia="ja-JP"/>
          </w:rPr>
          <w:t>4.3</w:t>
        </w:r>
        <w:r>
          <w:rPr>
            <w:lang w:eastAsia="ja-JP"/>
          </w:rPr>
          <w:tab/>
          <w:t xml:space="preserve">Support of DO-A </w:t>
        </w:r>
        <w:proofErr w:type="gramStart"/>
        <w:r>
          <w:rPr>
            <w:lang w:eastAsia="ja-JP"/>
          </w:rPr>
          <w:t>communication</w:t>
        </w:r>
        <w:proofErr w:type="gramEnd"/>
      </w:ins>
    </w:p>
    <w:p w14:paraId="129E27A7" w14:textId="77777777" w:rsidR="001108DA" w:rsidRDefault="00C95C07" w:rsidP="00C95C07">
      <w:pPr>
        <w:rPr>
          <w:ins w:id="353" w:author="Ericsson User" w:date="2024-10-01T22:11:00Z"/>
        </w:rPr>
      </w:pPr>
      <w:ins w:id="354" w:author="Ericsson User" w:date="2024-10-01T22:10:00Z">
        <w:r>
          <w:t>The following</w:t>
        </w:r>
      </w:ins>
      <w:ins w:id="355" w:author="Ericsson User" w:date="2024-10-01T22:11:00Z">
        <w:r>
          <w:t xml:space="preserve"> DO-A traffic characteristics </w:t>
        </w:r>
        <w:r w:rsidR="001108DA">
          <w:t>are identified.</w:t>
        </w:r>
      </w:ins>
    </w:p>
    <w:p w14:paraId="6058EFD1" w14:textId="5A7908D9" w:rsidR="001108DA" w:rsidRDefault="001108DA" w:rsidP="001108DA">
      <w:pPr>
        <w:pStyle w:val="B1"/>
        <w:rPr>
          <w:ins w:id="356" w:author="Ericsson User" w:date="2024-10-01T22:11:00Z"/>
          <w:lang w:val="en-US"/>
        </w:rPr>
      </w:pPr>
      <w:ins w:id="357" w:author="Ericsson User" w:date="2024-10-01T22:11:00Z">
        <w:r>
          <w:rPr>
            <w:lang w:val="en-US"/>
          </w:rPr>
          <w:t>-</w:t>
        </w:r>
        <w:r>
          <w:rPr>
            <w:lang w:val="en-US"/>
          </w:rPr>
          <w:tab/>
          <w:t>DO-A traffic is not triggered by the AIOT CN</w:t>
        </w:r>
      </w:ins>
    </w:p>
    <w:p w14:paraId="4EF4FC71" w14:textId="49B9112B" w:rsidR="001108DA" w:rsidRDefault="001108DA" w:rsidP="001108DA">
      <w:pPr>
        <w:pStyle w:val="B1"/>
        <w:rPr>
          <w:ins w:id="358" w:author="Ericsson User" w:date="2024-10-01T22:11:00Z"/>
          <w:lang w:val="en-US"/>
        </w:rPr>
      </w:pPr>
      <w:ins w:id="359" w:author="Ericsson User" w:date="2024-10-01T22:11:00Z">
        <w:r>
          <w:rPr>
            <w:lang w:val="en-US"/>
          </w:rPr>
          <w:t>-</w:t>
        </w:r>
        <w:r>
          <w:rPr>
            <w:lang w:val="en-US"/>
          </w:rPr>
          <w:tab/>
          <w:t xml:space="preserve">DO-A traffic </w:t>
        </w:r>
      </w:ins>
      <w:ins w:id="360" w:author="Ericsson User" w:date="2024-10-01T22:12:00Z">
        <w:r>
          <w:rPr>
            <w:lang w:val="en-US"/>
          </w:rPr>
          <w:t xml:space="preserve">is typically </w:t>
        </w:r>
      </w:ins>
      <w:ins w:id="361" w:author="Ericsson User" w:date="2024-10-01T22:11:00Z">
        <w:r>
          <w:rPr>
            <w:lang w:val="en-US"/>
          </w:rPr>
          <w:t>required to be delivered immediately from RAN to the CN without any optimizing accumulation of DO-A traffic from other devices</w:t>
        </w:r>
      </w:ins>
      <w:ins w:id="362" w:author="Ericsson User" w:date="2024-10-01T22:12:00Z">
        <w:r>
          <w:rPr>
            <w:lang w:val="en-US"/>
          </w:rPr>
          <w:t xml:space="preserve"> at </w:t>
        </w:r>
        <w:proofErr w:type="spellStart"/>
        <w:r>
          <w:rPr>
            <w:lang w:val="en-US"/>
          </w:rPr>
          <w:t>AIoT</w:t>
        </w:r>
        <w:proofErr w:type="spellEnd"/>
        <w:r>
          <w:rPr>
            <w:lang w:val="en-US"/>
          </w:rPr>
          <w:t xml:space="preserve"> RAN</w:t>
        </w:r>
      </w:ins>
      <w:ins w:id="363" w:author="Ericsson User" w:date="2024-10-01T22:11:00Z">
        <w:r>
          <w:rPr>
            <w:lang w:val="en-US"/>
          </w:rPr>
          <w:t>, resulting in a single-device transaction on XX.</w:t>
        </w:r>
      </w:ins>
    </w:p>
    <w:p w14:paraId="27855AE3" w14:textId="3403EBF7" w:rsidR="001108DA" w:rsidRDefault="001108DA" w:rsidP="001108DA">
      <w:pPr>
        <w:pStyle w:val="B1"/>
        <w:rPr>
          <w:ins w:id="364" w:author="Ericsson User" w:date="2024-10-01T22:11:00Z"/>
          <w:lang w:val="en-US"/>
        </w:rPr>
      </w:pPr>
      <w:ins w:id="365" w:author="Ericsson User" w:date="2024-10-01T22:11:00Z">
        <w:r>
          <w:rPr>
            <w:lang w:val="en-US"/>
          </w:rPr>
          <w:t>-</w:t>
        </w:r>
        <w:r>
          <w:rPr>
            <w:lang w:val="en-US"/>
          </w:rPr>
          <w:tab/>
          <w:t xml:space="preserve">Assuming no interaction with CN initiated </w:t>
        </w:r>
        <w:proofErr w:type="spellStart"/>
        <w:r>
          <w:rPr>
            <w:lang w:val="en-US"/>
          </w:rPr>
          <w:t>AIoT</w:t>
        </w:r>
        <w:proofErr w:type="spellEnd"/>
        <w:r>
          <w:rPr>
            <w:lang w:val="en-US"/>
          </w:rPr>
          <w:t xml:space="preserve"> procedures, providing </w:t>
        </w:r>
      </w:ins>
      <w:ins w:id="366" w:author="Ericsson User" w:date="2024-10-01T22:13:00Z">
        <w:r>
          <w:rPr>
            <w:lang w:val="en-US"/>
          </w:rPr>
          <w:t xml:space="preserve">DO-A caused </w:t>
        </w:r>
        <w:proofErr w:type="spellStart"/>
        <w:r>
          <w:rPr>
            <w:lang w:val="en-US"/>
          </w:rPr>
          <w:t>AIoT</w:t>
        </w:r>
        <w:proofErr w:type="spellEnd"/>
        <w:r>
          <w:rPr>
            <w:lang w:val="en-US"/>
          </w:rPr>
          <w:t xml:space="preserve"> application</w:t>
        </w:r>
      </w:ins>
      <w:ins w:id="367" w:author="Ericsson User" w:date="2024-10-02T22:51:00Z">
        <w:r w:rsidR="00F32F18">
          <w:rPr>
            <w:lang w:val="en-US"/>
          </w:rPr>
          <w:t>-</w:t>
        </w:r>
      </w:ins>
      <w:ins w:id="368" w:author="Ericsson User" w:date="2024-10-01T22:13:00Z">
        <w:r>
          <w:rPr>
            <w:lang w:val="en-US"/>
          </w:rPr>
          <w:t xml:space="preserve">level </w:t>
        </w:r>
      </w:ins>
      <w:ins w:id="369" w:author="Ericsson User" w:date="2024-10-01T22:11:00Z">
        <w:r>
          <w:rPr>
            <w:lang w:val="en-US"/>
          </w:rPr>
          <w:t xml:space="preserve">data from the device would require an UL/D2R communication </w:t>
        </w:r>
      </w:ins>
      <w:ins w:id="370" w:author="Ericsson User" w:date="2024-10-01T22:14:00Z">
        <w:r>
          <w:rPr>
            <w:lang w:val="en-US"/>
          </w:rPr>
          <w:t xml:space="preserve">step </w:t>
        </w:r>
      </w:ins>
      <w:ins w:id="371" w:author="Ericsson User" w:date="2024-10-01T22:11:00Z">
        <w:r>
          <w:rPr>
            <w:lang w:val="en-US"/>
          </w:rPr>
          <w:t>followed by an acknowledgment of the network in DL/R2D direction.</w:t>
        </w:r>
      </w:ins>
    </w:p>
    <w:p w14:paraId="41FC7627" w14:textId="77777777" w:rsidR="001108DA" w:rsidRDefault="001108DA" w:rsidP="001108DA">
      <w:pPr>
        <w:pStyle w:val="B2"/>
        <w:rPr>
          <w:ins w:id="372" w:author="Ericsson User" w:date="2024-10-01T22:11:00Z"/>
          <w:lang w:val="en-US"/>
        </w:rPr>
      </w:pPr>
      <w:ins w:id="373" w:author="Ericsson User" w:date="2024-10-01T22:11:00Z">
        <w:r>
          <w:rPr>
            <w:lang w:val="en-US"/>
          </w:rPr>
          <w:t>-</w:t>
        </w:r>
        <w:r>
          <w:rPr>
            <w:lang w:val="en-US"/>
          </w:rPr>
          <w:tab/>
          <w:t>Such device triggered DO-A procedure on XX will not need to be identified by a CN allocated transaction ID, but rather with a device ID.</w:t>
        </w:r>
      </w:ins>
    </w:p>
    <w:p w14:paraId="0D4D9F25" w14:textId="77777777" w:rsidR="001108DA" w:rsidRDefault="001108DA" w:rsidP="001108DA">
      <w:pPr>
        <w:pStyle w:val="B2"/>
        <w:rPr>
          <w:ins w:id="374" w:author="Ericsson User" w:date="2024-10-01T22:11:00Z"/>
          <w:lang w:val="en-US"/>
        </w:rPr>
      </w:pPr>
      <w:ins w:id="375" w:author="Ericsson User" w:date="2024-10-01T22:11:00Z">
        <w:r>
          <w:rPr>
            <w:lang w:val="en-US"/>
          </w:rPr>
          <w:t>-</w:t>
        </w:r>
        <w:r>
          <w:rPr>
            <w:lang w:val="en-US"/>
          </w:rPr>
          <w:tab/>
          <w:t>After the successful execution of such simple 2-step communication, the DO-A procedure would terminate successfully.</w:t>
        </w:r>
      </w:ins>
    </w:p>
    <w:p w14:paraId="525AB0F8" w14:textId="2F4FFE50" w:rsidR="00C95C07" w:rsidRDefault="00C95C07" w:rsidP="00C95C07">
      <w:pPr>
        <w:pStyle w:val="EditorsNote"/>
        <w:rPr>
          <w:ins w:id="376" w:author="Ericsson User" w:date="2024-10-01T22:10:00Z"/>
        </w:rPr>
      </w:pPr>
      <w:ins w:id="377" w:author="Ericsson User" w:date="2024-10-01T22:10:00Z">
        <w:r>
          <w:t>Editor’s Note 1:</w:t>
        </w:r>
        <w:r>
          <w:tab/>
        </w:r>
      </w:ins>
      <w:ins w:id="378" w:author="Ericsson User" w:date="2024-10-01T22:14:00Z">
        <w:r w:rsidR="001108DA">
          <w:t>Further details are FFS.</w:t>
        </w:r>
      </w:ins>
    </w:p>
    <w:p w14:paraId="57C83A3D" w14:textId="77777777" w:rsidR="00477891" w:rsidRDefault="00477891" w:rsidP="00477891">
      <w:pPr>
        <w:pStyle w:val="FirstChange"/>
      </w:pPr>
      <w:r w:rsidRPr="00CE63E2">
        <w:lastRenderedPageBreak/>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2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80EDE" w14:textId="77777777" w:rsidR="001C026F" w:rsidRDefault="001C026F">
      <w:r>
        <w:separator/>
      </w:r>
    </w:p>
  </w:endnote>
  <w:endnote w:type="continuationSeparator" w:id="0">
    <w:p w14:paraId="77446A0B" w14:textId="77777777" w:rsidR="001C026F" w:rsidRDefault="001C026F">
      <w:r>
        <w:continuationSeparator/>
      </w:r>
    </w:p>
  </w:endnote>
  <w:endnote w:type="continuationNotice" w:id="1">
    <w:p w14:paraId="57C850AF" w14:textId="77777777" w:rsidR="00E00779" w:rsidRDefault="00E007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39BAE" w14:textId="77777777" w:rsidR="001C026F" w:rsidRDefault="001C026F">
      <w:r>
        <w:separator/>
      </w:r>
    </w:p>
  </w:footnote>
  <w:footnote w:type="continuationSeparator" w:id="0">
    <w:p w14:paraId="65F5AE96" w14:textId="77777777" w:rsidR="001C026F" w:rsidRDefault="001C026F">
      <w:r>
        <w:continuationSeparator/>
      </w:r>
    </w:p>
  </w:footnote>
  <w:footnote w:type="continuationNotice" w:id="1">
    <w:p w14:paraId="7B239405" w14:textId="77777777" w:rsidR="00E00779" w:rsidRDefault="00E007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3"/>
  </w:num>
  <w:num w:numId="13" w16cid:durableId="243031597">
    <w:abstractNumId w:val="12"/>
  </w:num>
  <w:num w:numId="14" w16cid:durableId="1046646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2008"/>
    <w:rsid w:val="000472E8"/>
    <w:rsid w:val="00051FFB"/>
    <w:rsid w:val="00061D0F"/>
    <w:rsid w:val="00067DCD"/>
    <w:rsid w:val="00082238"/>
    <w:rsid w:val="000A6394"/>
    <w:rsid w:val="000C038A"/>
    <w:rsid w:val="000C0ACD"/>
    <w:rsid w:val="000C6598"/>
    <w:rsid w:val="000D6382"/>
    <w:rsid w:val="000D695D"/>
    <w:rsid w:val="000F13A1"/>
    <w:rsid w:val="000F23FA"/>
    <w:rsid w:val="00100375"/>
    <w:rsid w:val="001108DA"/>
    <w:rsid w:val="00112C4C"/>
    <w:rsid w:val="00116EF7"/>
    <w:rsid w:val="00123B90"/>
    <w:rsid w:val="00145D43"/>
    <w:rsid w:val="00160228"/>
    <w:rsid w:val="0016286B"/>
    <w:rsid w:val="001670C1"/>
    <w:rsid w:val="001763A1"/>
    <w:rsid w:val="00192C46"/>
    <w:rsid w:val="00195110"/>
    <w:rsid w:val="001A7B60"/>
    <w:rsid w:val="001B7A65"/>
    <w:rsid w:val="001C026F"/>
    <w:rsid w:val="001D2CB8"/>
    <w:rsid w:val="001E41F3"/>
    <w:rsid w:val="001E48D4"/>
    <w:rsid w:val="001E4B6E"/>
    <w:rsid w:val="00211AE8"/>
    <w:rsid w:val="002218D6"/>
    <w:rsid w:val="0026004D"/>
    <w:rsid w:val="00262C39"/>
    <w:rsid w:val="002636A7"/>
    <w:rsid w:val="00274611"/>
    <w:rsid w:val="0027588B"/>
    <w:rsid w:val="00275D12"/>
    <w:rsid w:val="002769EB"/>
    <w:rsid w:val="002860C4"/>
    <w:rsid w:val="002A37C8"/>
    <w:rsid w:val="002A47EF"/>
    <w:rsid w:val="002A7879"/>
    <w:rsid w:val="002B23F9"/>
    <w:rsid w:val="002B24C6"/>
    <w:rsid w:val="002B5741"/>
    <w:rsid w:val="002B5B7A"/>
    <w:rsid w:val="002C238A"/>
    <w:rsid w:val="002E35D3"/>
    <w:rsid w:val="002E595A"/>
    <w:rsid w:val="002F7B88"/>
    <w:rsid w:val="00302CD9"/>
    <w:rsid w:val="00305409"/>
    <w:rsid w:val="00317E27"/>
    <w:rsid w:val="003205E7"/>
    <w:rsid w:val="0035319E"/>
    <w:rsid w:val="00353346"/>
    <w:rsid w:val="003545E2"/>
    <w:rsid w:val="00376EE0"/>
    <w:rsid w:val="00392B19"/>
    <w:rsid w:val="00396631"/>
    <w:rsid w:val="003A4E1D"/>
    <w:rsid w:val="003A5266"/>
    <w:rsid w:val="003B597F"/>
    <w:rsid w:val="003B7609"/>
    <w:rsid w:val="003C12C0"/>
    <w:rsid w:val="003D15E8"/>
    <w:rsid w:val="003E1A36"/>
    <w:rsid w:val="003F54CE"/>
    <w:rsid w:val="0040623E"/>
    <w:rsid w:val="004126A3"/>
    <w:rsid w:val="004161E5"/>
    <w:rsid w:val="004165D0"/>
    <w:rsid w:val="00417685"/>
    <w:rsid w:val="004242F1"/>
    <w:rsid w:val="0044116A"/>
    <w:rsid w:val="00447131"/>
    <w:rsid w:val="00456FB4"/>
    <w:rsid w:val="00461D17"/>
    <w:rsid w:val="00467657"/>
    <w:rsid w:val="00477480"/>
    <w:rsid w:val="00477891"/>
    <w:rsid w:val="0048056C"/>
    <w:rsid w:val="004839DB"/>
    <w:rsid w:val="004865D4"/>
    <w:rsid w:val="004925C1"/>
    <w:rsid w:val="004A1950"/>
    <w:rsid w:val="004A20E3"/>
    <w:rsid w:val="004A3F07"/>
    <w:rsid w:val="004B75B7"/>
    <w:rsid w:val="004F242B"/>
    <w:rsid w:val="004F412E"/>
    <w:rsid w:val="00501900"/>
    <w:rsid w:val="005124D4"/>
    <w:rsid w:val="005124D6"/>
    <w:rsid w:val="0051580D"/>
    <w:rsid w:val="00520062"/>
    <w:rsid w:val="00547723"/>
    <w:rsid w:val="00564BDC"/>
    <w:rsid w:val="00566473"/>
    <w:rsid w:val="0058251C"/>
    <w:rsid w:val="00592D74"/>
    <w:rsid w:val="00592FB9"/>
    <w:rsid w:val="00593769"/>
    <w:rsid w:val="005C49FB"/>
    <w:rsid w:val="005C4D70"/>
    <w:rsid w:val="005E2C44"/>
    <w:rsid w:val="005E3D2A"/>
    <w:rsid w:val="005E4D8A"/>
    <w:rsid w:val="005F2108"/>
    <w:rsid w:val="005F436C"/>
    <w:rsid w:val="0060567A"/>
    <w:rsid w:val="00611896"/>
    <w:rsid w:val="00621188"/>
    <w:rsid w:val="00625052"/>
    <w:rsid w:val="006257ED"/>
    <w:rsid w:val="0062763C"/>
    <w:rsid w:val="006310E9"/>
    <w:rsid w:val="006370F5"/>
    <w:rsid w:val="00644A0E"/>
    <w:rsid w:val="00646C7D"/>
    <w:rsid w:val="00655A8C"/>
    <w:rsid w:val="006612A4"/>
    <w:rsid w:val="006760A7"/>
    <w:rsid w:val="006804C7"/>
    <w:rsid w:val="006848B8"/>
    <w:rsid w:val="00686EC2"/>
    <w:rsid w:val="00691756"/>
    <w:rsid w:val="00693465"/>
    <w:rsid w:val="00695808"/>
    <w:rsid w:val="006A5614"/>
    <w:rsid w:val="006B46FB"/>
    <w:rsid w:val="006D56BC"/>
    <w:rsid w:val="006E21FB"/>
    <w:rsid w:val="006E74F4"/>
    <w:rsid w:val="006F4DA8"/>
    <w:rsid w:val="00707CD8"/>
    <w:rsid w:val="0071052A"/>
    <w:rsid w:val="00711130"/>
    <w:rsid w:val="007342B2"/>
    <w:rsid w:val="00735680"/>
    <w:rsid w:val="00742578"/>
    <w:rsid w:val="00765952"/>
    <w:rsid w:val="00775CD6"/>
    <w:rsid w:val="007767A3"/>
    <w:rsid w:val="007868A4"/>
    <w:rsid w:val="00792342"/>
    <w:rsid w:val="00795237"/>
    <w:rsid w:val="007A34F3"/>
    <w:rsid w:val="007A6F2E"/>
    <w:rsid w:val="007A7AE9"/>
    <w:rsid w:val="007B512A"/>
    <w:rsid w:val="007B572B"/>
    <w:rsid w:val="007C0E57"/>
    <w:rsid w:val="007C1DAC"/>
    <w:rsid w:val="007C2097"/>
    <w:rsid w:val="007C2145"/>
    <w:rsid w:val="007C67A7"/>
    <w:rsid w:val="007C779F"/>
    <w:rsid w:val="007D6A07"/>
    <w:rsid w:val="007E4113"/>
    <w:rsid w:val="007E5FC8"/>
    <w:rsid w:val="007F5A91"/>
    <w:rsid w:val="0080454E"/>
    <w:rsid w:val="008227DB"/>
    <w:rsid w:val="008279FA"/>
    <w:rsid w:val="00831781"/>
    <w:rsid w:val="00845D17"/>
    <w:rsid w:val="008579E4"/>
    <w:rsid w:val="0086069A"/>
    <w:rsid w:val="008626E7"/>
    <w:rsid w:val="00870EE7"/>
    <w:rsid w:val="00886F4D"/>
    <w:rsid w:val="0088774E"/>
    <w:rsid w:val="008A0C6D"/>
    <w:rsid w:val="008B1F20"/>
    <w:rsid w:val="008C4751"/>
    <w:rsid w:val="008E1DC4"/>
    <w:rsid w:val="008F686C"/>
    <w:rsid w:val="009017EE"/>
    <w:rsid w:val="00904622"/>
    <w:rsid w:val="00913222"/>
    <w:rsid w:val="00916443"/>
    <w:rsid w:val="00917C9F"/>
    <w:rsid w:val="00936638"/>
    <w:rsid w:val="0095597F"/>
    <w:rsid w:val="00955FBC"/>
    <w:rsid w:val="00972525"/>
    <w:rsid w:val="009777D9"/>
    <w:rsid w:val="00991B88"/>
    <w:rsid w:val="00991E30"/>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65DC9"/>
    <w:rsid w:val="00A7671C"/>
    <w:rsid w:val="00AB00C3"/>
    <w:rsid w:val="00AB1244"/>
    <w:rsid w:val="00AC0BAF"/>
    <w:rsid w:val="00AD1CD8"/>
    <w:rsid w:val="00AE5A38"/>
    <w:rsid w:val="00AE6E2C"/>
    <w:rsid w:val="00AF43A8"/>
    <w:rsid w:val="00B0502B"/>
    <w:rsid w:val="00B24807"/>
    <w:rsid w:val="00B258BB"/>
    <w:rsid w:val="00B37A3C"/>
    <w:rsid w:val="00B41261"/>
    <w:rsid w:val="00B437CA"/>
    <w:rsid w:val="00B50379"/>
    <w:rsid w:val="00B53D4D"/>
    <w:rsid w:val="00B54C01"/>
    <w:rsid w:val="00B560B5"/>
    <w:rsid w:val="00B66719"/>
    <w:rsid w:val="00B67B97"/>
    <w:rsid w:val="00B70BDD"/>
    <w:rsid w:val="00B73589"/>
    <w:rsid w:val="00B76C75"/>
    <w:rsid w:val="00B82515"/>
    <w:rsid w:val="00B86110"/>
    <w:rsid w:val="00B968C8"/>
    <w:rsid w:val="00BA3EC5"/>
    <w:rsid w:val="00BB5DFC"/>
    <w:rsid w:val="00BC3B37"/>
    <w:rsid w:val="00BD279D"/>
    <w:rsid w:val="00BD6BB8"/>
    <w:rsid w:val="00BE3B42"/>
    <w:rsid w:val="00C02A0C"/>
    <w:rsid w:val="00C12DBC"/>
    <w:rsid w:val="00C12EE2"/>
    <w:rsid w:val="00C16348"/>
    <w:rsid w:val="00C31B69"/>
    <w:rsid w:val="00C5481B"/>
    <w:rsid w:val="00C54D23"/>
    <w:rsid w:val="00C573F0"/>
    <w:rsid w:val="00C74ED2"/>
    <w:rsid w:val="00C867E8"/>
    <w:rsid w:val="00C95985"/>
    <w:rsid w:val="00C95B80"/>
    <w:rsid w:val="00C95C07"/>
    <w:rsid w:val="00CA6304"/>
    <w:rsid w:val="00CB512D"/>
    <w:rsid w:val="00CC5026"/>
    <w:rsid w:val="00CE5C0E"/>
    <w:rsid w:val="00CE7299"/>
    <w:rsid w:val="00D03F9A"/>
    <w:rsid w:val="00D04069"/>
    <w:rsid w:val="00D0431F"/>
    <w:rsid w:val="00D07F34"/>
    <w:rsid w:val="00D104E0"/>
    <w:rsid w:val="00D157AF"/>
    <w:rsid w:val="00D202FA"/>
    <w:rsid w:val="00D35F6F"/>
    <w:rsid w:val="00D50F6A"/>
    <w:rsid w:val="00D608C3"/>
    <w:rsid w:val="00D63018"/>
    <w:rsid w:val="00D73663"/>
    <w:rsid w:val="00D912F7"/>
    <w:rsid w:val="00DA7D86"/>
    <w:rsid w:val="00DB66FE"/>
    <w:rsid w:val="00DD5724"/>
    <w:rsid w:val="00DE34CF"/>
    <w:rsid w:val="00DE6E1D"/>
    <w:rsid w:val="00E00779"/>
    <w:rsid w:val="00E15BA1"/>
    <w:rsid w:val="00E27E18"/>
    <w:rsid w:val="00E565EB"/>
    <w:rsid w:val="00E63718"/>
    <w:rsid w:val="00E64117"/>
    <w:rsid w:val="00E9743C"/>
    <w:rsid w:val="00EA32CF"/>
    <w:rsid w:val="00EB2397"/>
    <w:rsid w:val="00EB3F46"/>
    <w:rsid w:val="00EE0733"/>
    <w:rsid w:val="00EE7D7C"/>
    <w:rsid w:val="00EF376B"/>
    <w:rsid w:val="00EF3A19"/>
    <w:rsid w:val="00EF64AC"/>
    <w:rsid w:val="00F03AED"/>
    <w:rsid w:val="00F03C76"/>
    <w:rsid w:val="00F10B0F"/>
    <w:rsid w:val="00F11694"/>
    <w:rsid w:val="00F21FAB"/>
    <w:rsid w:val="00F2517E"/>
    <w:rsid w:val="00F25D98"/>
    <w:rsid w:val="00F300FB"/>
    <w:rsid w:val="00F3190B"/>
    <w:rsid w:val="00F32F18"/>
    <w:rsid w:val="00F61596"/>
    <w:rsid w:val="00F75006"/>
    <w:rsid w:val="00F77D84"/>
    <w:rsid w:val="00F9031B"/>
    <w:rsid w:val="00F96AE8"/>
    <w:rsid w:val="00FA55A0"/>
    <w:rsid w:val="00FB6386"/>
    <w:rsid w:val="00FB7DE3"/>
    <w:rsid w:val="00FE006E"/>
    <w:rsid w:val="00FE1C2F"/>
    <w:rsid w:val="00FE57B3"/>
    <w:rsid w:val="00FF2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table" w:styleId="TableGrid">
    <w:name w:val="Table Grid"/>
    <w:basedOn w:val="TableNormal"/>
    <w:rsid w:val="00B861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ecatcher">
    <w:name w:val="Eyecatcher"/>
    <w:basedOn w:val="Normal"/>
    <w:rsid w:val="0095597F"/>
    <w:pPr>
      <w:ind w:left="1418" w:hanging="1418"/>
    </w:pPr>
    <w:rPr>
      <w:rFonts w:ascii="Arial" w:hAnsi="Arial" w:cs="Arial"/>
      <w:b/>
    </w:rPr>
  </w:style>
  <w:style w:type="character" w:customStyle="1" w:styleId="ui-provider">
    <w:name w:val="ui-provider"/>
    <w:basedOn w:val="DefaultParagraphFont"/>
    <w:rsid w:val="0095597F"/>
  </w:style>
  <w:style w:type="paragraph" w:styleId="Header">
    <w:name w:val="header"/>
    <w:aliases w:val="header odd"/>
    <w:link w:val="HeaderChar"/>
    <w:rsid w:val="002F7B88"/>
    <w:pPr>
      <w:widowControl w:val="0"/>
      <w:overflowPunct w:val="0"/>
      <w:autoSpaceDE w:val="0"/>
      <w:autoSpaceDN w:val="0"/>
      <w:adjustRightInd w:val="0"/>
      <w:textAlignment w:val="baseline"/>
    </w:pPr>
    <w:rPr>
      <w:rFonts w:ascii="Arial" w:eastAsia="MS Mincho" w:hAnsi="Arial"/>
      <w:b/>
      <w:noProof/>
      <w:sz w:val="18"/>
      <w:lang w:val="en-US" w:eastAsia="en-US"/>
    </w:rPr>
  </w:style>
  <w:style w:type="character" w:customStyle="1" w:styleId="HeaderChar">
    <w:name w:val="Header Char"/>
    <w:aliases w:val="header odd Char"/>
    <w:basedOn w:val="DefaultParagraphFont"/>
    <w:link w:val="Header"/>
    <w:rsid w:val="002F7B88"/>
    <w:rPr>
      <w:rFonts w:ascii="Arial" w:eastAsia="MS Mincho" w:hAnsi="Arial"/>
      <w:b/>
      <w:noProof/>
      <w:sz w:val="18"/>
      <w:lang w:val="en-US" w:eastAsia="en-US"/>
    </w:rPr>
  </w:style>
  <w:style w:type="paragraph" w:styleId="Footer">
    <w:name w:val="footer"/>
    <w:basedOn w:val="Normal"/>
    <w:link w:val="FooterChar"/>
    <w:rsid w:val="00E00779"/>
    <w:pPr>
      <w:tabs>
        <w:tab w:val="center" w:pos="4513"/>
        <w:tab w:val="right" w:pos="9026"/>
      </w:tabs>
      <w:spacing w:after="0"/>
    </w:pPr>
  </w:style>
  <w:style w:type="character" w:customStyle="1" w:styleId="FooterChar">
    <w:name w:val="Footer Char"/>
    <w:basedOn w:val="DefaultParagraphFont"/>
    <w:link w:val="Footer"/>
    <w:rsid w:val="00E00779"/>
    <w:rPr>
      <w:rFonts w:ascii="Times New Roman" w:hAnsi="Times New Roman"/>
      <w:lang w:eastAsia="en-US"/>
    </w:rPr>
  </w:style>
  <w:style w:type="character" w:styleId="CommentReference">
    <w:name w:val="annotation reference"/>
    <w:basedOn w:val="DefaultParagraphFont"/>
    <w:rsid w:val="00E00779"/>
    <w:rPr>
      <w:sz w:val="16"/>
      <w:szCs w:val="16"/>
    </w:rPr>
  </w:style>
  <w:style w:type="paragraph" w:styleId="CommentText">
    <w:name w:val="annotation text"/>
    <w:basedOn w:val="Normal"/>
    <w:link w:val="CommentTextChar"/>
    <w:rsid w:val="00E00779"/>
  </w:style>
  <w:style w:type="character" w:customStyle="1" w:styleId="CommentTextChar">
    <w:name w:val="Comment Text Char"/>
    <w:basedOn w:val="DefaultParagraphFont"/>
    <w:link w:val="CommentText"/>
    <w:rsid w:val="00E00779"/>
    <w:rPr>
      <w:rFonts w:ascii="Times New Roman" w:hAnsi="Times New Roman"/>
      <w:lang w:eastAsia="en-US"/>
    </w:rPr>
  </w:style>
  <w:style w:type="paragraph" w:styleId="CommentSubject">
    <w:name w:val="annotation subject"/>
    <w:basedOn w:val="CommentText"/>
    <w:next w:val="CommentText"/>
    <w:link w:val="CommentSubjectChar"/>
    <w:rsid w:val="00E00779"/>
    <w:rPr>
      <w:b/>
      <w:bCs/>
    </w:rPr>
  </w:style>
  <w:style w:type="character" w:customStyle="1" w:styleId="CommentSubjectChar">
    <w:name w:val="Comment Subject Char"/>
    <w:basedOn w:val="CommentTextChar"/>
    <w:link w:val="CommentSubject"/>
    <w:rsid w:val="00E0077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34997E-08D3-4EDD-8560-E0AB85217961}">
  <ds:schemaRef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d8762117-8292-4133-b1c7-eab5c6487cfd"/>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7E3BB38-081E-43EF-8816-DCCD550F8517}">
  <ds:schemaRefs>
    <ds:schemaRef ds:uri="http://schemas.microsoft.com/sharepoint/v3/contenttype/forms"/>
  </ds:schemaRefs>
</ds:datastoreItem>
</file>

<file path=customXml/itemProps3.xml><?xml version="1.0" encoding="utf-8"?>
<ds:datastoreItem xmlns:ds="http://schemas.openxmlformats.org/officeDocument/2006/customXml" ds:itemID="{A3CBF27A-C603-41AD-A13E-CF80496AE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2170</Words>
  <Characters>12371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Template for Text Proposal - RAN3 Meeting no 125</vt:lpstr>
    </vt:vector>
  </TitlesOfParts>
  <Company>3GPP Support Team</Company>
  <LinksUpToDate>false</LinksUpToDate>
  <CharactersWithSpaces>14512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125</dc:title>
  <dc:subject/>
  <dc:creator>Michael Sanders, John M Meredith</dc:creator>
  <cp:keywords/>
  <cp:lastModifiedBy>Ericsson User</cp:lastModifiedBy>
  <cp:revision>2</cp:revision>
  <cp:lastPrinted>1899-12-31T23:00:00Z</cp:lastPrinted>
  <dcterms:created xsi:type="dcterms:W3CDTF">2024-10-02T20:51:00Z</dcterms:created>
  <dcterms:modified xsi:type="dcterms:W3CDTF">2024-10-02T20:51:00Z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