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27304C57" w:rsidR="00226BEB" w:rsidRPr="007D17A6" w:rsidRDefault="00226BEB" w:rsidP="00226BEB">
      <w:pPr>
        <w:tabs>
          <w:tab w:val="left" w:pos="1701"/>
          <w:tab w:val="right" w:pos="9639"/>
        </w:tabs>
        <w:spacing w:after="60"/>
        <w:jc w:val="both"/>
        <w:rPr>
          <w:rFonts w:eastAsia="Times New Roman"/>
          <w:b/>
          <w:sz w:val="32"/>
          <w:szCs w:val="32"/>
          <w:highlight w:val="yellow"/>
          <w:lang w:eastAsia="zh-CN"/>
        </w:rPr>
      </w:pPr>
      <w:bookmarkStart w:id="0" w:name="_Hlk177551080"/>
      <w:bookmarkEnd w:id="0"/>
      <w:r w:rsidRPr="007D17A6">
        <w:rPr>
          <w:rFonts w:eastAsia="Times New Roman"/>
          <w:b/>
          <w:sz w:val="24"/>
          <w:lang w:eastAsia="zh-CN"/>
        </w:rPr>
        <w:t xml:space="preserve">3GPP TSG-RAN WG3 </w:t>
      </w:r>
      <w:r w:rsidR="00176691" w:rsidRPr="007D17A6">
        <w:rPr>
          <w:rFonts w:eastAsia="Times New Roman"/>
          <w:b/>
          <w:sz w:val="24"/>
          <w:lang w:eastAsia="zh-CN"/>
        </w:rPr>
        <w:t>#12</w:t>
      </w:r>
      <w:r w:rsidR="00AC5C6C">
        <w:rPr>
          <w:rFonts w:eastAsia="Times New Roman"/>
          <w:b/>
          <w:sz w:val="24"/>
          <w:lang w:eastAsia="zh-CN"/>
        </w:rPr>
        <w:t>5</w:t>
      </w:r>
      <w:r w:rsidR="004F7A84">
        <w:rPr>
          <w:rFonts w:eastAsia="Times New Roman"/>
          <w:b/>
          <w:sz w:val="24"/>
          <w:lang w:eastAsia="zh-CN"/>
        </w:rPr>
        <w:t>-bis</w:t>
      </w:r>
      <w:r w:rsidRPr="007D17A6">
        <w:rPr>
          <w:rFonts w:eastAsia="Times New Roman"/>
          <w:b/>
          <w:sz w:val="24"/>
          <w:lang w:eastAsia="zh-CN"/>
        </w:rPr>
        <w:tab/>
      </w:r>
      <w:r w:rsidR="00064D28" w:rsidRPr="00064D28">
        <w:rPr>
          <w:rFonts w:eastAsia="Times New Roman"/>
          <w:b/>
          <w:sz w:val="24"/>
          <w:szCs w:val="24"/>
          <w:lang w:eastAsia="zh-CN"/>
        </w:rPr>
        <w:t>R3-245517</w:t>
      </w:r>
    </w:p>
    <w:p w14:paraId="11C3D470" w14:textId="06A13686" w:rsidR="001431E8" w:rsidRPr="007D17A6" w:rsidRDefault="00934C0F" w:rsidP="00226BEB">
      <w:pPr>
        <w:overflowPunct/>
        <w:autoSpaceDE/>
        <w:autoSpaceDN/>
        <w:adjustRightInd/>
        <w:spacing w:after="120"/>
        <w:textAlignment w:val="auto"/>
        <w:outlineLvl w:val="0"/>
        <w:rPr>
          <w:rFonts w:eastAsia="Times New Roman"/>
          <w:b/>
          <w:noProof/>
          <w:sz w:val="24"/>
          <w:lang w:eastAsia="ko-KR"/>
        </w:rPr>
      </w:pPr>
      <w:r w:rsidRPr="00934C0F">
        <w:rPr>
          <w:rFonts w:eastAsia="Times New Roman"/>
          <w:b/>
          <w:sz w:val="24"/>
          <w:lang w:eastAsia="zh-CN"/>
        </w:rPr>
        <w:t>Hefei</w:t>
      </w:r>
      <w:r w:rsidR="00AC5C6C" w:rsidRPr="00AC5C6C">
        <w:rPr>
          <w:rFonts w:eastAsia="Times New Roman"/>
          <w:b/>
          <w:sz w:val="24"/>
          <w:lang w:eastAsia="zh-CN"/>
        </w:rPr>
        <w:t xml:space="preserve">, </w:t>
      </w:r>
      <w:r>
        <w:rPr>
          <w:rFonts w:eastAsia="Times New Roman"/>
          <w:b/>
          <w:sz w:val="24"/>
          <w:lang w:eastAsia="zh-CN"/>
        </w:rPr>
        <w:t>P. R. China</w:t>
      </w:r>
      <w:r w:rsidR="00AC5C6C" w:rsidRPr="00AC5C6C">
        <w:rPr>
          <w:rFonts w:eastAsia="Times New Roman"/>
          <w:b/>
          <w:sz w:val="24"/>
          <w:lang w:eastAsia="zh-CN"/>
        </w:rPr>
        <w:t>, 1</w:t>
      </w:r>
      <w:r w:rsidR="003457BA">
        <w:rPr>
          <w:rFonts w:eastAsia="Times New Roman"/>
          <w:b/>
          <w:sz w:val="24"/>
          <w:lang w:eastAsia="zh-CN"/>
        </w:rPr>
        <w:t>4</w:t>
      </w:r>
      <w:r w:rsidR="00AC5C6C" w:rsidRPr="003457BA">
        <w:rPr>
          <w:rFonts w:eastAsia="Times New Roman"/>
          <w:b/>
          <w:sz w:val="24"/>
          <w:vertAlign w:val="superscript"/>
          <w:lang w:eastAsia="zh-CN"/>
        </w:rPr>
        <w:t>th</w:t>
      </w:r>
      <w:r w:rsidR="003457BA">
        <w:rPr>
          <w:rFonts w:eastAsia="Times New Roman"/>
          <w:b/>
          <w:sz w:val="24"/>
          <w:lang w:eastAsia="zh-CN"/>
        </w:rPr>
        <w:t>-18</w:t>
      </w:r>
      <w:r w:rsidR="003457BA" w:rsidRPr="003457BA">
        <w:rPr>
          <w:rFonts w:eastAsia="Times New Roman"/>
          <w:b/>
          <w:sz w:val="24"/>
          <w:vertAlign w:val="superscript"/>
          <w:lang w:eastAsia="zh-CN"/>
        </w:rPr>
        <w:t>th</w:t>
      </w:r>
      <w:r w:rsidR="003457BA">
        <w:rPr>
          <w:rFonts w:eastAsia="Times New Roman"/>
          <w:b/>
          <w:sz w:val="24"/>
          <w:lang w:eastAsia="zh-CN"/>
        </w:rPr>
        <w:t xml:space="preserve"> October</w:t>
      </w:r>
      <w:r w:rsidR="00AC5C6C" w:rsidRPr="00AC5C6C">
        <w:rPr>
          <w:rFonts w:eastAsia="Times New Roman"/>
          <w:b/>
          <w:sz w:val="24"/>
          <w:lang w:eastAsia="zh-CN"/>
        </w:rPr>
        <w:t xml:space="preserve"> 2024</w:t>
      </w:r>
    </w:p>
    <w:p w14:paraId="4C83A949" w14:textId="77777777" w:rsidR="00AC5C6C" w:rsidRDefault="00AC5C6C" w:rsidP="008C49E9">
      <w:pPr>
        <w:pStyle w:val="CRCoverPage"/>
        <w:tabs>
          <w:tab w:val="left" w:pos="1985"/>
        </w:tabs>
        <w:rPr>
          <w:rFonts w:ascii="Times New Roman" w:hAnsi="Times New Roman"/>
          <w:b/>
          <w:bCs/>
          <w:color w:val="000000"/>
          <w:sz w:val="24"/>
          <w:szCs w:val="24"/>
        </w:rPr>
      </w:pPr>
    </w:p>
    <w:p w14:paraId="0C87B9C8" w14:textId="7B321CB1" w:rsidR="008C49E9" w:rsidRPr="007D17A6" w:rsidRDefault="00FD73DF" w:rsidP="008C49E9">
      <w:pPr>
        <w:pStyle w:val="CRCoverPage"/>
        <w:tabs>
          <w:tab w:val="left" w:pos="1985"/>
        </w:tabs>
        <w:rPr>
          <w:rFonts w:ascii="Times New Roman" w:hAnsi="Times New Roman"/>
          <w:b/>
          <w:bCs/>
          <w:color w:val="000000"/>
          <w:sz w:val="24"/>
          <w:szCs w:val="24"/>
          <w:lang w:val="en-US" w:eastAsia="ja-JP"/>
        </w:rPr>
      </w:pPr>
      <w:r w:rsidRPr="007D17A6">
        <w:rPr>
          <w:rFonts w:ascii="Times New Roman" w:hAnsi="Times New Roman"/>
          <w:b/>
          <w:bCs/>
          <w:color w:val="000000"/>
          <w:sz w:val="24"/>
          <w:szCs w:val="24"/>
          <w:lang w:val="en-US"/>
        </w:rPr>
        <w:t>Agenda Item:</w:t>
      </w:r>
      <w:r w:rsidRPr="007D17A6">
        <w:rPr>
          <w:rFonts w:ascii="Times New Roman" w:hAnsi="Times New Roman"/>
          <w:b/>
          <w:bCs/>
          <w:color w:val="000000"/>
          <w:sz w:val="24"/>
          <w:szCs w:val="24"/>
          <w:lang w:val="en-US"/>
        </w:rPr>
        <w:tab/>
      </w:r>
      <w:r w:rsidR="00495B87" w:rsidRPr="00287DB2">
        <w:rPr>
          <w:rFonts w:ascii="Times New Roman" w:hAnsi="Times New Roman"/>
          <w:b/>
          <w:bCs/>
          <w:sz w:val="24"/>
          <w:szCs w:val="24"/>
          <w:lang w:val="en-US"/>
        </w:rPr>
        <w:t>17.3</w:t>
      </w:r>
    </w:p>
    <w:p w14:paraId="4DEED8AA" w14:textId="2CF5EC6E" w:rsidR="008C49E9" w:rsidRPr="007D17A6" w:rsidRDefault="008C49E9" w:rsidP="008C49E9">
      <w:pPr>
        <w:tabs>
          <w:tab w:val="left" w:pos="1985"/>
        </w:tabs>
        <w:rPr>
          <w:b/>
          <w:bCs/>
          <w:sz w:val="24"/>
          <w:lang w:val="en-US" w:eastAsia="ja-JP"/>
        </w:rPr>
      </w:pPr>
      <w:r w:rsidRPr="007D17A6">
        <w:rPr>
          <w:b/>
          <w:bCs/>
          <w:sz w:val="24"/>
          <w:lang w:val="en-US"/>
        </w:rPr>
        <w:t>Source:</w:t>
      </w:r>
      <w:r w:rsidRPr="007D17A6">
        <w:rPr>
          <w:b/>
          <w:bCs/>
          <w:sz w:val="24"/>
          <w:lang w:val="en-US"/>
        </w:rPr>
        <w:tab/>
        <w:t>Ericsson</w:t>
      </w:r>
    </w:p>
    <w:p w14:paraId="5EFAD5A3" w14:textId="61100C6D" w:rsidR="009636BD" w:rsidRPr="007D17A6" w:rsidRDefault="009636BD" w:rsidP="009636BD">
      <w:pPr>
        <w:ind w:left="1985" w:hanging="1985"/>
        <w:rPr>
          <w:b/>
          <w:bCs/>
          <w:color w:val="000000"/>
          <w:sz w:val="24"/>
          <w:szCs w:val="24"/>
        </w:rPr>
      </w:pPr>
      <w:r w:rsidRPr="007D17A6">
        <w:rPr>
          <w:b/>
          <w:bCs/>
          <w:color w:val="000000"/>
          <w:sz w:val="24"/>
          <w:szCs w:val="24"/>
        </w:rPr>
        <w:t xml:space="preserve">Title: </w:t>
      </w:r>
      <w:r w:rsidRPr="007D17A6">
        <w:rPr>
          <w:b/>
          <w:bCs/>
          <w:color w:val="000000"/>
          <w:sz w:val="24"/>
          <w:szCs w:val="24"/>
        </w:rPr>
        <w:tab/>
      </w:r>
      <w:r w:rsidR="00FA5748" w:rsidRPr="00FA5748">
        <w:rPr>
          <w:b/>
          <w:bCs/>
          <w:color w:val="000000"/>
          <w:sz w:val="24"/>
          <w:szCs w:val="24"/>
        </w:rPr>
        <w:t>F1 impact of On-demand SIB1 for UEs in idle/inactive mode</w:t>
      </w:r>
    </w:p>
    <w:p w14:paraId="57E2ACEC" w14:textId="3C39EEDE" w:rsidR="0020311B" w:rsidRPr="007D17A6" w:rsidRDefault="00852889" w:rsidP="004E4682">
      <w:pPr>
        <w:ind w:left="1985" w:hanging="1985"/>
        <w:rPr>
          <w:b/>
          <w:bCs/>
          <w:sz w:val="24"/>
          <w:szCs w:val="24"/>
        </w:rPr>
      </w:pPr>
      <w:r w:rsidRPr="007D17A6">
        <w:rPr>
          <w:b/>
          <w:bCs/>
          <w:sz w:val="24"/>
          <w:szCs w:val="24"/>
        </w:rPr>
        <w:t>Document for:</w:t>
      </w:r>
      <w:r w:rsidRPr="007D17A6">
        <w:rPr>
          <w:b/>
          <w:bCs/>
          <w:sz w:val="24"/>
          <w:szCs w:val="24"/>
        </w:rPr>
        <w:tab/>
      </w:r>
      <w:r w:rsidR="00C55DDF" w:rsidRPr="007D17A6">
        <w:rPr>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679EC56E" w14:textId="3301ED3D" w:rsidR="004D6592" w:rsidRPr="003364A7" w:rsidRDefault="004D6592" w:rsidP="003364A7">
      <w:pPr>
        <w:rPr>
          <w:lang w:eastAsia="zh-CN"/>
        </w:rPr>
      </w:pPr>
      <w:r>
        <w:rPr>
          <w:lang w:eastAsia="zh-CN"/>
        </w:rPr>
        <w:t>A</w:t>
      </w:r>
      <w:r w:rsidR="00C850AB">
        <w:rPr>
          <w:lang w:eastAsia="zh-CN"/>
        </w:rPr>
        <w:t xml:space="preserve"> </w:t>
      </w:r>
      <w:r w:rsidR="0084268B">
        <w:rPr>
          <w:lang w:eastAsia="zh-CN"/>
        </w:rPr>
        <w:t>w</w:t>
      </w:r>
      <w:r w:rsidR="00C850AB">
        <w:rPr>
          <w:lang w:eastAsia="zh-CN"/>
        </w:rPr>
        <w:t xml:space="preserve">ork </w:t>
      </w:r>
      <w:r w:rsidR="0084268B">
        <w:rPr>
          <w:lang w:eastAsia="zh-CN"/>
        </w:rPr>
        <w:t>i</w:t>
      </w:r>
      <w:r w:rsidR="00C850AB">
        <w:rPr>
          <w:lang w:eastAsia="zh-CN"/>
        </w:rPr>
        <w:t>tem</w:t>
      </w:r>
      <w:r w:rsidR="00F5045A">
        <w:rPr>
          <w:lang w:eastAsia="zh-CN"/>
        </w:rPr>
        <w:t xml:space="preserve"> on</w:t>
      </w:r>
      <w:r w:rsidR="00C850AB">
        <w:rPr>
          <w:lang w:eastAsia="zh-CN"/>
        </w:rPr>
        <w:t xml:space="preserve"> </w:t>
      </w:r>
      <w:r w:rsidR="00AD3B45">
        <w:rPr>
          <w:lang w:eastAsia="zh-CN"/>
        </w:rPr>
        <w:t>“</w:t>
      </w:r>
      <w:r w:rsidR="003364A7" w:rsidRPr="004D6592">
        <w:rPr>
          <w:lang w:eastAsia="zh-CN"/>
        </w:rPr>
        <w:t>Enhancements of network energy savings for NR</w:t>
      </w:r>
      <w:r w:rsidR="00AD3B45">
        <w:rPr>
          <w:lang w:eastAsia="zh-CN"/>
        </w:rPr>
        <w:t>”</w:t>
      </w:r>
      <w:r w:rsidR="00176691">
        <w:rPr>
          <w:lang w:eastAsia="zh-CN"/>
        </w:rPr>
        <w:t xml:space="preserve"> </w:t>
      </w:r>
      <w:r w:rsidR="003364A7">
        <w:rPr>
          <w:lang w:eastAsia="zh-CN"/>
        </w:rPr>
        <w:t>was</w:t>
      </w:r>
      <w:r w:rsidR="00C850AB">
        <w:rPr>
          <w:lang w:eastAsia="zh-CN"/>
        </w:rPr>
        <w:t xml:space="preserve"> </w:t>
      </w:r>
      <w:r w:rsidR="00AD3B45">
        <w:rPr>
          <w:lang w:eastAsia="zh-CN"/>
        </w:rPr>
        <w:t>agreed</w:t>
      </w:r>
      <w:r w:rsidR="004A1644">
        <w:rPr>
          <w:lang w:eastAsia="zh-CN"/>
        </w:rPr>
        <w:t xml:space="preserve"> in</w:t>
      </w:r>
      <w:r w:rsidR="00131DD5">
        <w:rPr>
          <w:lang w:eastAsia="zh-CN"/>
        </w:rPr>
        <w:t xml:space="preserve"> [1]</w:t>
      </w:r>
      <w:r w:rsidR="00733E4F">
        <w:rPr>
          <w:lang w:eastAsia="zh-CN"/>
        </w:rPr>
        <w:t>.</w:t>
      </w:r>
      <w:r w:rsidR="00620855">
        <w:rPr>
          <w:lang w:eastAsia="zh-CN"/>
        </w:rPr>
        <w:t xml:space="preserve"> The Work Item Description (WID) was revised in [2]. According to the revised </w:t>
      </w:r>
      <w:r w:rsidR="0084268B">
        <w:rPr>
          <w:lang w:eastAsia="zh-CN"/>
        </w:rPr>
        <w:t>WID</w:t>
      </w:r>
      <w:r w:rsidR="0084268B">
        <w:rPr>
          <w:bCs/>
        </w:rPr>
        <w:t>, 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7A13DB2" w14:textId="5108F09D" w:rsidR="00CF28DB" w:rsidRDefault="00CF28DB" w:rsidP="00733E4F">
      <w:pPr>
        <w:rPr>
          <w:lang w:eastAsia="zh-CN"/>
        </w:rPr>
      </w:pPr>
    </w:p>
    <w:tbl>
      <w:tblPr>
        <w:tblStyle w:val="TableGrid"/>
        <w:tblW w:w="0" w:type="auto"/>
        <w:tblLayout w:type="fixed"/>
        <w:tblCellMar>
          <w:top w:w="57" w:type="dxa"/>
        </w:tblCellMar>
        <w:tblLook w:val="04A0" w:firstRow="1" w:lastRow="0" w:firstColumn="1" w:lastColumn="0" w:noHBand="0" w:noVBand="1"/>
      </w:tblPr>
      <w:tblGrid>
        <w:gridCol w:w="9629"/>
      </w:tblGrid>
      <w:tr w:rsidR="00CF28DB" w14:paraId="176BBBCF" w14:textId="77777777" w:rsidTr="00EB643B">
        <w:tc>
          <w:tcPr>
            <w:tcW w:w="9629" w:type="dxa"/>
            <w:vAlign w:val="center"/>
          </w:tcPr>
          <w:p w14:paraId="6515C7CE" w14:textId="77777777" w:rsidR="00A31C64" w:rsidRDefault="00A31C64" w:rsidP="00E20282">
            <w:pPr>
              <w:numPr>
                <w:ilvl w:val="0"/>
                <w:numId w:val="44"/>
              </w:numPr>
              <w:overflowPunct/>
              <w:autoSpaceDE/>
              <w:autoSpaceDN/>
              <w:adjustRightInd/>
              <w:spacing w:after="0" w:line="256" w:lineRule="auto"/>
              <w:textAlignment w:val="auto"/>
              <w:rPr>
                <w:bCs/>
                <w:lang w:eastAsia="zh-CN"/>
              </w:rPr>
            </w:pPr>
            <w:r>
              <w:rPr>
                <w:bCs/>
                <w:lang w:eastAsia="zh-CN"/>
              </w:rPr>
              <w:t>Specify procedures</w:t>
            </w:r>
            <w:r>
              <w:t xml:space="preserve"> and </w:t>
            </w:r>
            <w:proofErr w:type="spellStart"/>
            <w:r>
              <w:t>signaling</w:t>
            </w:r>
            <w:proofErr w:type="spellEnd"/>
            <w:r>
              <w:t xml:space="preserve"> method(s) to support </w:t>
            </w:r>
            <w:r>
              <w:rPr>
                <w:bCs/>
                <w:lang w:eastAsia="zh-CN"/>
              </w:rPr>
              <w:t xml:space="preserve">on-demand SSB </w:t>
            </w:r>
            <w:proofErr w:type="spellStart"/>
            <w:r>
              <w:rPr>
                <w:bCs/>
                <w:lang w:eastAsia="zh-CN"/>
              </w:rPr>
              <w:t>SCell</w:t>
            </w:r>
            <w:proofErr w:type="spellEnd"/>
            <w:r>
              <w:rPr>
                <w:bCs/>
                <w:lang w:eastAsia="zh-CN"/>
              </w:rPr>
              <w:t xml:space="preserve"> operation for UEs in connected mode configured with CA, for both intra-/inter-band CA. [RAN1/2/3/4]</w:t>
            </w:r>
          </w:p>
          <w:p w14:paraId="0F9F03AE" w14:textId="77777777" w:rsid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lang w:val="en-US" w:eastAsia="zh-CN"/>
              </w:rPr>
            </w:pPr>
            <w:r>
              <w:rPr>
                <w:bCs/>
                <w:lang w:val="en-US" w:eastAsia="zh-CN"/>
              </w:rPr>
              <w:t xml:space="preserve">Specify triggering method(s) (select from UE uplink wake-up-signal using an existing signal/channel, cell on/off indication via backhaul, </w:t>
            </w:r>
            <w:proofErr w:type="spellStart"/>
            <w:r>
              <w:rPr>
                <w:bCs/>
                <w:lang w:val="en-US" w:eastAsia="zh-CN"/>
              </w:rPr>
              <w:t>Scell</w:t>
            </w:r>
            <w:proofErr w:type="spellEnd"/>
            <w:r>
              <w:rPr>
                <w:bCs/>
                <w:lang w:val="en-US" w:eastAsia="zh-CN"/>
              </w:rPr>
              <w:t xml:space="preserve"> activation/deactivation signaling)</w:t>
            </w:r>
          </w:p>
          <w:p w14:paraId="1E7828B5" w14:textId="78C93360" w:rsidR="00A31C64" w:rsidRP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lang w:val="en-US" w:eastAsia="zh-CN"/>
              </w:rPr>
            </w:pPr>
            <w:r>
              <w:rPr>
                <w:bCs/>
                <w:lang w:val="en-US" w:eastAsia="zh-CN"/>
              </w:rPr>
              <w:t xml:space="preserve">Note1: On-demand SSB transmission can be used by UE for </w:t>
            </w:r>
            <w:r>
              <w:rPr>
                <w:bCs/>
                <w:lang w:eastAsia="zh-CN"/>
              </w:rPr>
              <w:t xml:space="preserve">at least </w:t>
            </w:r>
            <w:proofErr w:type="spellStart"/>
            <w:r>
              <w:rPr>
                <w:bCs/>
                <w:lang w:eastAsia="zh-CN"/>
              </w:rPr>
              <w:t>SCell</w:t>
            </w:r>
            <w:proofErr w:type="spellEnd"/>
            <w:r>
              <w:rPr>
                <w:bCs/>
                <w:lang w:eastAsia="zh-CN"/>
              </w:rPr>
              <w:t xml:space="preserve"> time/frequency synchronization, L1/L3 measurements and </w:t>
            </w:r>
            <w:proofErr w:type="spellStart"/>
            <w:r>
              <w:rPr>
                <w:bCs/>
                <w:lang w:eastAsia="zh-CN"/>
              </w:rPr>
              <w:t>SCell</w:t>
            </w:r>
            <w:proofErr w:type="spellEnd"/>
            <w:r>
              <w:rPr>
                <w:bCs/>
                <w:lang w:eastAsia="zh-CN"/>
              </w:rPr>
              <w:t xml:space="preserve"> activation, and is supported for FR1 and FR2 in non-shared spectrum.</w:t>
            </w:r>
          </w:p>
          <w:p w14:paraId="02BE75FC" w14:textId="77777777" w:rsidR="00A31C64" w:rsidRPr="00926F78" w:rsidRDefault="00A31C64" w:rsidP="00E20282">
            <w:pPr>
              <w:numPr>
                <w:ilvl w:val="0"/>
                <w:numId w:val="44"/>
              </w:numPr>
              <w:overflowPunct/>
              <w:autoSpaceDE/>
              <w:autoSpaceDN/>
              <w:adjustRightInd/>
              <w:spacing w:after="0" w:line="256" w:lineRule="auto"/>
              <w:textAlignment w:val="auto"/>
              <w:rPr>
                <w:bCs/>
                <w:highlight w:val="yellow"/>
                <w:lang w:eastAsia="zh-CN"/>
              </w:rPr>
            </w:pPr>
            <w:r w:rsidRPr="00926F78">
              <w:rPr>
                <w:bCs/>
                <w:highlight w:val="yellow"/>
                <w:lang w:eastAsia="zh-CN"/>
              </w:rPr>
              <w:t>Specify support for on-demand SIB1 for UEs in idle/inactive mode [RAN1/2/3]</w:t>
            </w:r>
          </w:p>
          <w:p w14:paraId="5FC0E9EF" w14:textId="77777777" w:rsidR="00A31C64" w:rsidRPr="00926F78"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highlight w:val="yellow"/>
              </w:rPr>
            </w:pPr>
            <w:r w:rsidRPr="00926F78">
              <w:rPr>
                <w:highlight w:val="yellow"/>
              </w:rPr>
              <w:t xml:space="preserve">Specify procedures and </w:t>
            </w:r>
            <w:proofErr w:type="spellStart"/>
            <w:r w:rsidRPr="00926F78">
              <w:rPr>
                <w:highlight w:val="yellow"/>
              </w:rPr>
              <w:t>signaling</w:t>
            </w:r>
            <w:proofErr w:type="spellEnd"/>
            <w:r w:rsidRPr="00926F78">
              <w:rPr>
                <w:highlight w:val="yellow"/>
              </w:rPr>
              <w:t xml:space="preserve"> method(s) for Case 2 [RAN1/2]</w:t>
            </w:r>
          </w:p>
          <w:p w14:paraId="06DB682C" w14:textId="77777777" w:rsidR="00A31C64" w:rsidRPr="00926F78" w:rsidRDefault="00A31C64" w:rsidP="00E20282">
            <w:pPr>
              <w:pStyle w:val="ListParagraph"/>
              <w:numPr>
                <w:ilvl w:val="2"/>
                <w:numId w:val="44"/>
              </w:numPr>
              <w:overflowPunct/>
              <w:autoSpaceDE/>
              <w:autoSpaceDN/>
              <w:adjustRightInd/>
              <w:spacing w:after="160" w:line="256" w:lineRule="auto"/>
              <w:textAlignment w:val="auto"/>
              <w:rPr>
                <w:bCs/>
                <w:highlight w:val="yellow"/>
                <w:lang w:eastAsia="zh-CN"/>
              </w:rPr>
            </w:pPr>
            <w:r w:rsidRPr="00926F78">
              <w:rPr>
                <w:bCs/>
                <w:highlight w:val="yellow"/>
                <w:lang w:eastAsia="zh-CN"/>
              </w:rPr>
              <w:t>Case 2: UE obtains UL WUS configuration from Cell A, UE transmits UL WUS on NES Cell, UE receives on-demand SIB1 from NES Cell</w:t>
            </w:r>
          </w:p>
          <w:p w14:paraId="2A380B25"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eastAsia="zh-CN"/>
              </w:rPr>
            </w:pPr>
            <w:r w:rsidRPr="00926F78">
              <w:rPr>
                <w:bCs/>
                <w:highlight w:val="yellow"/>
                <w:lang w:val="en-US" w:eastAsia="zh-CN"/>
              </w:rPr>
              <w:t>Triggering method by UL WUS using PRACH</w:t>
            </w:r>
          </w:p>
          <w:p w14:paraId="431055E5" w14:textId="77777777" w:rsidR="00A31C64" w:rsidRPr="00926F78"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926F78">
              <w:rPr>
                <w:highlight w:val="yellow"/>
              </w:rPr>
              <w:t xml:space="preserve">Specify inter NG-RAN node signalling </w:t>
            </w:r>
            <w:r w:rsidRPr="00926F78">
              <w:rPr>
                <w:bCs/>
                <w:highlight w:val="yellow"/>
                <w:lang w:val="en-US" w:eastAsia="zh-CN"/>
              </w:rPr>
              <w:t>at least for the configuration of UL WUS [RAN3]</w:t>
            </w:r>
          </w:p>
          <w:p w14:paraId="64BC08A8" w14:textId="77777777" w:rsidR="00A31C64" w:rsidRPr="00926F78"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highlight w:val="yellow"/>
              </w:rPr>
            </w:pPr>
            <w:r w:rsidRPr="00926F78">
              <w:rPr>
                <w:highlight w:val="yellow"/>
              </w:rPr>
              <w:t>Note 1: No modification of SSB will be discussed under this objective</w:t>
            </w:r>
          </w:p>
          <w:p w14:paraId="1CA50666" w14:textId="77777777" w:rsidR="00A31C64" w:rsidRPr="00926F78"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926F78">
              <w:rPr>
                <w:bCs/>
                <w:highlight w:val="yellow"/>
                <w:lang w:val="en-US" w:eastAsia="zh-CN"/>
              </w:rPr>
              <w:t>Note 2:</w:t>
            </w:r>
          </w:p>
          <w:p w14:paraId="01F34A14"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926F78">
              <w:rPr>
                <w:bCs/>
                <w:highlight w:val="yellow"/>
                <w:lang w:val="en-US" w:eastAsia="zh-CN"/>
              </w:rPr>
              <w:t>UL WUS: Uplink wake-up signal</w:t>
            </w:r>
          </w:p>
          <w:p w14:paraId="6D6D9EA1"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926F78">
              <w:rPr>
                <w:bCs/>
                <w:highlight w:val="yellow"/>
                <w:lang w:val="en-US" w:eastAsia="zh-CN"/>
              </w:rPr>
              <w:t>Cell A: A cell that is periodically transmitting at least its own SIB1</w:t>
            </w:r>
          </w:p>
          <w:p w14:paraId="216B7DA1"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926F78">
              <w:rPr>
                <w:bCs/>
                <w:highlight w:val="yellow"/>
                <w:lang w:val="en-US" w:eastAsia="zh-CN"/>
              </w:rPr>
              <w:t>NES Cell: A cell that may transmit SIB1 transmission in response to UL WUS from a UE</w:t>
            </w:r>
          </w:p>
          <w:p w14:paraId="33BF4CB3" w14:textId="77777777" w:rsidR="00A31C64" w:rsidRPr="00926F78"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926F78">
              <w:rPr>
                <w:bCs/>
                <w:highlight w:val="yellow"/>
                <w:lang w:val="en-US" w:eastAsia="zh-CN"/>
              </w:rPr>
              <w:t>Note 3:</w:t>
            </w:r>
          </w:p>
          <w:p w14:paraId="4CEE463E"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926F78">
              <w:rPr>
                <w:bCs/>
                <w:highlight w:val="yellow"/>
                <w:lang w:val="en-US" w:eastAsia="zh-CN"/>
              </w:rPr>
              <w:t>RAN1 strives to minimize impact to legacy UE</w:t>
            </w:r>
          </w:p>
          <w:p w14:paraId="6C09A2D8"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926F78">
              <w:rPr>
                <w:bCs/>
                <w:highlight w:val="yellow"/>
                <w:lang w:val="en-US" w:eastAsia="zh-CN"/>
              </w:rPr>
              <w:t>RAN1 specification impact to support this feature should be minimized</w:t>
            </w:r>
          </w:p>
          <w:p w14:paraId="48B92F01" w14:textId="77777777" w:rsidR="00A31C64" w:rsidRDefault="00A31C64" w:rsidP="00A31C64">
            <w:pPr>
              <w:spacing w:after="0"/>
              <w:ind w:left="420"/>
              <w:rPr>
                <w:lang w:eastAsia="zh-CN"/>
              </w:rPr>
            </w:pPr>
          </w:p>
          <w:p w14:paraId="034D20FE" w14:textId="77777777" w:rsidR="00A31C64" w:rsidRDefault="00A31C64" w:rsidP="00E20282">
            <w:pPr>
              <w:numPr>
                <w:ilvl w:val="0"/>
                <w:numId w:val="44"/>
              </w:numPr>
              <w:overflowPunct/>
              <w:autoSpaceDE/>
              <w:autoSpaceDN/>
              <w:adjustRightInd/>
              <w:spacing w:after="0" w:line="256" w:lineRule="auto"/>
              <w:textAlignment w:val="auto"/>
              <w:rPr>
                <w:lang w:eastAsia="zh-CN"/>
              </w:rPr>
            </w:pPr>
            <w:r>
              <w:rPr>
                <w:lang w:eastAsia="zh-CN"/>
              </w:rPr>
              <w:t>Specify a</w:t>
            </w:r>
            <w:r>
              <w:t xml:space="preserve">daptation of common signal/channel transmissions. </w:t>
            </w:r>
            <w:r>
              <w:rPr>
                <w:lang w:eastAsia="zh-CN"/>
              </w:rPr>
              <w:t>[RAN1/2/3/4]</w:t>
            </w:r>
          </w:p>
          <w:p w14:paraId="40F76BC4" w14:textId="77777777" w:rsid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lang w:val="en-US" w:eastAsia="zh-CN"/>
              </w:rPr>
            </w:pPr>
            <w:r>
              <w:rPr>
                <w:bCs/>
                <w:lang w:val="en-US" w:eastAsia="zh-CN"/>
              </w:rPr>
              <w:lastRenderedPageBreak/>
              <w:t xml:space="preserve">Adaptation of SSB in time domain, e.g. adapting periodicity </w:t>
            </w:r>
          </w:p>
          <w:p w14:paraId="6EEE2095" w14:textId="77777777" w:rsid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lang w:eastAsia="zh-CN"/>
              </w:rPr>
            </w:pPr>
            <w:r>
              <w:t>Adaptation of PRACH in time domain</w:t>
            </w:r>
          </w:p>
          <w:p w14:paraId="4064F7EE" w14:textId="77777777" w:rsid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lang w:eastAsia="zh-CN"/>
              </w:rPr>
            </w:pPr>
            <w:r>
              <w:rPr>
                <w:lang w:eastAsia="zh-CN"/>
              </w:rPr>
              <w:t>Adaptation of paging occasions including confining the paging occasions in the time domain</w:t>
            </w:r>
          </w:p>
          <w:p w14:paraId="7C882C6A" w14:textId="77777777" w:rsidR="00A31C64" w:rsidRDefault="00A31C64" w:rsidP="00E20282">
            <w:pPr>
              <w:numPr>
                <w:ilvl w:val="2"/>
                <w:numId w:val="44"/>
              </w:numPr>
              <w:overflowPunct/>
              <w:autoSpaceDE/>
              <w:autoSpaceDN/>
              <w:adjustRightInd/>
              <w:spacing w:beforeLines="50" w:before="120" w:afterLines="50" w:after="120" w:line="256" w:lineRule="auto"/>
              <w:jc w:val="both"/>
              <w:textAlignment w:val="auto"/>
              <w:rPr>
                <w:lang w:eastAsia="zh-CN"/>
              </w:rPr>
            </w:pPr>
            <w:r>
              <w:rPr>
                <w:lang w:eastAsia="zh-CN"/>
              </w:rPr>
              <w:t>Note: there shall be no paging latency increase</w:t>
            </w:r>
          </w:p>
          <w:p w14:paraId="61ACDD08" w14:textId="746D8F4C" w:rsidR="00A31C64" w:rsidRP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lang w:eastAsia="zh-CN"/>
              </w:rPr>
            </w:pPr>
            <w:r>
              <w:rPr>
                <w:lang w:eastAsia="zh-CN"/>
              </w:rPr>
              <w:t xml:space="preserve">Note: there shall be no negative impact to legacy UEs, unless significant benefits are shown </w:t>
            </w:r>
          </w:p>
          <w:p w14:paraId="333BC7C6" w14:textId="1BD05CED" w:rsidR="00CF28DB" w:rsidRPr="00A31C64" w:rsidRDefault="00A31C64" w:rsidP="00E20282">
            <w:pPr>
              <w:numPr>
                <w:ilvl w:val="0"/>
                <w:numId w:val="44"/>
              </w:numPr>
              <w:overflowPunct/>
              <w:autoSpaceDE/>
              <w:autoSpaceDN/>
              <w:adjustRightInd/>
              <w:spacing w:beforeLines="50" w:before="120" w:afterLines="50" w:after="120" w:line="256" w:lineRule="auto"/>
              <w:jc w:val="both"/>
              <w:textAlignment w:val="auto"/>
              <w:rPr>
                <w:lang w:eastAsia="zh-CN"/>
              </w:rPr>
            </w:pPr>
            <w:r>
              <w:rPr>
                <w:bCs/>
              </w:rPr>
              <w:t>Specify the corresponding core requirements, for the above features [RAN4].</w:t>
            </w:r>
          </w:p>
        </w:tc>
      </w:tr>
    </w:tbl>
    <w:p w14:paraId="15481120" w14:textId="0FA03719" w:rsidR="00CF28DB" w:rsidRDefault="00CF28DB" w:rsidP="00CF28DB">
      <w:pPr>
        <w:rPr>
          <w:lang w:eastAsia="zh-CN"/>
        </w:rPr>
      </w:pPr>
    </w:p>
    <w:p w14:paraId="0E5577F0" w14:textId="658A2C46" w:rsidR="007614DF" w:rsidRPr="00BB19E1" w:rsidRDefault="00282A2E" w:rsidP="007614DF">
      <w:pPr>
        <w:rPr>
          <w:lang w:eastAsia="zh-CN"/>
        </w:rPr>
      </w:pPr>
      <w:r w:rsidRPr="00BB19E1">
        <w:rPr>
          <w:lang w:eastAsia="zh-CN"/>
        </w:rPr>
        <w:t xml:space="preserve">In this </w:t>
      </w:r>
      <w:r w:rsidR="008617D9" w:rsidRPr="00BB19E1">
        <w:rPr>
          <w:lang w:eastAsia="zh-CN"/>
        </w:rPr>
        <w:t>contribution</w:t>
      </w:r>
      <w:r w:rsidR="002017A2" w:rsidRPr="00BB19E1">
        <w:rPr>
          <w:lang w:eastAsia="zh-CN"/>
        </w:rPr>
        <w:t xml:space="preserve">, </w:t>
      </w:r>
      <w:r w:rsidR="008617D9" w:rsidRPr="00BB19E1">
        <w:rPr>
          <w:lang w:eastAsia="zh-CN"/>
        </w:rPr>
        <w:t xml:space="preserve">we discuss </w:t>
      </w:r>
      <w:r w:rsidR="00143DEC" w:rsidRPr="00BB19E1">
        <w:rPr>
          <w:lang w:eastAsia="zh-CN"/>
        </w:rPr>
        <w:t xml:space="preserve">issues and solutions </w:t>
      </w:r>
      <w:r w:rsidR="002749E9" w:rsidRPr="00BB19E1">
        <w:rPr>
          <w:lang w:eastAsia="zh-CN"/>
        </w:rPr>
        <w:t>regarding</w:t>
      </w:r>
      <w:r w:rsidR="00143DEC" w:rsidRPr="00BB19E1">
        <w:rPr>
          <w:lang w:eastAsia="zh-CN"/>
        </w:rPr>
        <w:t xml:space="preserve"> Objective 2 of the </w:t>
      </w:r>
      <w:r w:rsidR="0084268B" w:rsidRPr="00BB19E1">
        <w:rPr>
          <w:lang w:eastAsia="zh-CN"/>
        </w:rPr>
        <w:t>work item</w:t>
      </w:r>
      <w:r w:rsidR="00143DEC" w:rsidRPr="00BB19E1">
        <w:rPr>
          <w:lang w:eastAsia="zh-CN"/>
        </w:rPr>
        <w:t xml:space="preserve"> </w:t>
      </w:r>
      <w:r w:rsidR="00105ED9" w:rsidRPr="00BB19E1">
        <w:rPr>
          <w:lang w:eastAsia="zh-CN"/>
        </w:rPr>
        <w:t>(</w:t>
      </w:r>
      <w:r w:rsidR="00D01282" w:rsidRPr="00BB19E1">
        <w:rPr>
          <w:lang w:eastAsia="zh-CN"/>
        </w:rPr>
        <w:t xml:space="preserve">see </w:t>
      </w:r>
      <w:r w:rsidR="00143DEC" w:rsidRPr="00BB19E1">
        <w:rPr>
          <w:lang w:eastAsia="zh-CN"/>
        </w:rPr>
        <w:t>highlighted</w:t>
      </w:r>
      <w:r w:rsidR="00D01282" w:rsidRPr="00BB19E1">
        <w:rPr>
          <w:lang w:eastAsia="zh-CN"/>
        </w:rPr>
        <w:t xml:space="preserve"> text</w:t>
      </w:r>
      <w:r w:rsidR="00143DEC" w:rsidRPr="00BB19E1">
        <w:rPr>
          <w:lang w:eastAsia="zh-CN"/>
        </w:rPr>
        <w:t xml:space="preserve"> above</w:t>
      </w:r>
      <w:r w:rsidR="00105ED9" w:rsidRPr="00BB19E1">
        <w:rPr>
          <w:lang w:eastAsia="zh-CN"/>
        </w:rPr>
        <w:t>)</w:t>
      </w:r>
      <w:r w:rsidR="00472AE9" w:rsidRPr="00BB19E1">
        <w:rPr>
          <w:lang w:eastAsia="zh-CN"/>
        </w:rPr>
        <w:t xml:space="preserve">, </w:t>
      </w:r>
      <w:r w:rsidR="00D01282" w:rsidRPr="00BB19E1">
        <w:rPr>
          <w:lang w:eastAsia="zh-CN"/>
        </w:rPr>
        <w:t xml:space="preserve">focusing on </w:t>
      </w:r>
      <w:r w:rsidR="00472AE9" w:rsidRPr="00BB19E1">
        <w:rPr>
          <w:lang w:eastAsia="zh-CN"/>
        </w:rPr>
        <w:t>the impact</w:t>
      </w:r>
      <w:r w:rsidR="007B4CDD" w:rsidRPr="00BB19E1">
        <w:rPr>
          <w:lang w:eastAsia="zh-CN"/>
        </w:rPr>
        <w:t xml:space="preserve"> </w:t>
      </w:r>
      <w:r w:rsidR="00D01282" w:rsidRPr="00BB19E1">
        <w:rPr>
          <w:lang w:eastAsia="zh-CN"/>
        </w:rPr>
        <w:t>on</w:t>
      </w:r>
      <w:r w:rsidR="00472AE9" w:rsidRPr="00BB19E1">
        <w:rPr>
          <w:lang w:eastAsia="zh-CN"/>
        </w:rPr>
        <w:t xml:space="preserve"> </w:t>
      </w:r>
      <w:r w:rsidR="00093B1E" w:rsidRPr="00BB19E1">
        <w:rPr>
          <w:lang w:eastAsia="zh-CN"/>
        </w:rPr>
        <w:t>F1</w:t>
      </w:r>
      <w:r w:rsidR="006453CC" w:rsidRPr="00BB19E1">
        <w:rPr>
          <w:lang w:eastAsia="zh-CN"/>
        </w:rPr>
        <w:t>.</w:t>
      </w:r>
    </w:p>
    <w:p w14:paraId="644CFB35" w14:textId="34E38D43" w:rsidR="0002166D" w:rsidRDefault="0002166D" w:rsidP="007614DF">
      <w:pPr>
        <w:rPr>
          <w:lang w:eastAsia="zh-CN"/>
        </w:rPr>
      </w:pPr>
      <w:r>
        <w:rPr>
          <w:lang w:eastAsia="zh-CN"/>
        </w:rPr>
        <w:t xml:space="preserve">A companion contribution discussing inter NG-RAN node signalling and </w:t>
      </w:r>
      <w:proofErr w:type="spellStart"/>
      <w:r w:rsidR="00425FAD">
        <w:rPr>
          <w:lang w:eastAsia="zh-CN"/>
        </w:rPr>
        <w:t>Xn</w:t>
      </w:r>
      <w:proofErr w:type="spellEnd"/>
      <w:r w:rsidR="00425FAD">
        <w:rPr>
          <w:lang w:eastAsia="zh-CN"/>
        </w:rPr>
        <w:t xml:space="preserve"> </w:t>
      </w:r>
      <w:r>
        <w:rPr>
          <w:lang w:eastAsia="zh-CN"/>
        </w:rPr>
        <w:t>impact is provided in</w:t>
      </w:r>
      <w:r w:rsidR="0019622C">
        <w:rPr>
          <w:lang w:eastAsia="zh-CN"/>
        </w:rPr>
        <w:t xml:space="preserve"> </w:t>
      </w:r>
      <w:r w:rsidR="000313EC" w:rsidRPr="00F06BD8">
        <w:rPr>
          <w:lang w:eastAsia="zh-CN"/>
        </w:rPr>
        <w:t>[4]</w:t>
      </w:r>
      <w:r w:rsidRPr="00F06BD8">
        <w:rPr>
          <w:lang w:eastAsia="zh-CN"/>
        </w:rPr>
        <w:t>.</w:t>
      </w:r>
    </w:p>
    <w:p w14:paraId="00F0726E" w14:textId="35D2D570" w:rsidR="001C7603" w:rsidRPr="001C7603" w:rsidRDefault="001C7603" w:rsidP="00507F23">
      <w:pPr>
        <w:rPr>
          <w:rFonts w:eastAsia="PMingLiU"/>
          <w:lang w:eastAsia="zh-TW"/>
        </w:rPr>
      </w:pPr>
    </w:p>
    <w:p w14:paraId="1BEB099D" w14:textId="75EBD5B9" w:rsidR="00A9146E" w:rsidRDefault="00E211E0" w:rsidP="00A9146E">
      <w:pPr>
        <w:pStyle w:val="Heading1"/>
        <w:ind w:left="0" w:firstLine="0"/>
        <w:rPr>
          <w:lang w:eastAsia="zh-CN"/>
        </w:rPr>
      </w:pPr>
      <w:r>
        <w:rPr>
          <w:lang w:eastAsia="zh-CN"/>
        </w:rPr>
        <w:t>2</w:t>
      </w:r>
      <w:r w:rsidR="00A9146E">
        <w:rPr>
          <w:lang w:eastAsia="zh-CN"/>
        </w:rPr>
        <w:tab/>
        <w:t>Discussion</w:t>
      </w:r>
    </w:p>
    <w:p w14:paraId="02D78BDB" w14:textId="2C79FB78" w:rsidR="005B7A59" w:rsidRPr="00F06BD8" w:rsidRDefault="00E35A48" w:rsidP="00A748D0">
      <w:pPr>
        <w:rPr>
          <w:lang w:val="en-US" w:eastAsia="zh-CN"/>
        </w:rPr>
      </w:pPr>
      <w:r w:rsidRPr="00F06BD8">
        <w:rPr>
          <w:lang w:val="en-US" w:eastAsia="zh-CN"/>
        </w:rPr>
        <w:t xml:space="preserve">In the following, we discuss </w:t>
      </w:r>
      <w:r w:rsidR="007C24E0" w:rsidRPr="00F06BD8">
        <w:rPr>
          <w:lang w:val="en-US" w:eastAsia="zh-CN"/>
        </w:rPr>
        <w:t xml:space="preserve">the </w:t>
      </w:r>
      <w:r w:rsidR="000815F3" w:rsidRPr="00F06BD8">
        <w:rPr>
          <w:lang w:val="en-US" w:eastAsia="zh-CN"/>
        </w:rPr>
        <w:t>main</w:t>
      </w:r>
      <w:r w:rsidR="007C24E0" w:rsidRPr="00F06BD8">
        <w:rPr>
          <w:lang w:val="en-US" w:eastAsia="zh-CN"/>
        </w:rPr>
        <w:t xml:space="preserve"> </w:t>
      </w:r>
      <w:r w:rsidR="001A4E48" w:rsidRPr="00F06BD8">
        <w:rPr>
          <w:lang w:val="en-US" w:eastAsia="zh-CN"/>
        </w:rPr>
        <w:t xml:space="preserve">principles </w:t>
      </w:r>
      <w:r w:rsidR="004511EF" w:rsidRPr="00F06BD8">
        <w:rPr>
          <w:lang w:val="en-US" w:eastAsia="zh-CN"/>
        </w:rPr>
        <w:t>of</w:t>
      </w:r>
      <w:r w:rsidR="00603685" w:rsidRPr="00F06BD8">
        <w:rPr>
          <w:lang w:val="en-US" w:eastAsia="zh-CN"/>
        </w:rPr>
        <w:t xml:space="preserve"> </w:t>
      </w:r>
      <w:r w:rsidR="00DD6043" w:rsidRPr="00F06BD8">
        <w:rPr>
          <w:lang w:val="en-US" w:eastAsia="zh-CN"/>
        </w:rPr>
        <w:t xml:space="preserve">the </w:t>
      </w:r>
      <w:r w:rsidR="00D972FA" w:rsidRPr="00F06BD8">
        <w:rPr>
          <w:lang w:val="en-US" w:eastAsia="zh-CN"/>
        </w:rPr>
        <w:t>intra</w:t>
      </w:r>
      <w:r w:rsidR="005817F3" w:rsidRPr="00F06BD8">
        <w:rPr>
          <w:lang w:val="en-US" w:eastAsia="zh-CN"/>
        </w:rPr>
        <w:t xml:space="preserve"> NG-RAN </w:t>
      </w:r>
      <w:r w:rsidR="00BC3094" w:rsidRPr="00F06BD8">
        <w:rPr>
          <w:lang w:val="en-US" w:eastAsia="zh-CN"/>
        </w:rPr>
        <w:t>node</w:t>
      </w:r>
      <w:r w:rsidR="001E65EF" w:rsidRPr="00F06BD8">
        <w:rPr>
          <w:lang w:val="en-US" w:eastAsia="zh-CN"/>
        </w:rPr>
        <w:t xml:space="preserve"> </w:t>
      </w:r>
      <w:r w:rsidR="005817F3" w:rsidRPr="00F06BD8">
        <w:rPr>
          <w:lang w:val="en-US" w:eastAsia="zh-CN"/>
        </w:rPr>
        <w:t>signaling</w:t>
      </w:r>
      <w:r w:rsidR="001E65EF" w:rsidRPr="00F06BD8">
        <w:rPr>
          <w:lang w:val="en-US" w:eastAsia="zh-CN"/>
        </w:rPr>
        <w:t xml:space="preserve"> </w:t>
      </w:r>
      <w:r w:rsidR="007D7A40" w:rsidRPr="00F06BD8">
        <w:rPr>
          <w:lang w:val="en-US" w:eastAsia="zh-CN"/>
        </w:rPr>
        <w:t xml:space="preserve">to enable on-demand SIB1 </w:t>
      </w:r>
      <w:r w:rsidR="005817F3" w:rsidRPr="00F06BD8">
        <w:rPr>
          <w:lang w:val="en-US" w:eastAsia="zh-CN"/>
        </w:rPr>
        <w:t xml:space="preserve">(OD-SIB1) </w:t>
      </w:r>
      <w:r w:rsidR="007D7A40" w:rsidRPr="00F06BD8">
        <w:rPr>
          <w:lang w:val="en-US" w:eastAsia="zh-CN"/>
        </w:rPr>
        <w:t>transmission</w:t>
      </w:r>
      <w:r w:rsidR="009F175D" w:rsidRPr="00F06BD8">
        <w:rPr>
          <w:lang w:eastAsia="zh-CN"/>
        </w:rPr>
        <w:t>, considering split architecture</w:t>
      </w:r>
      <w:r w:rsidR="00730624" w:rsidRPr="00F06BD8">
        <w:rPr>
          <w:lang w:val="en-US" w:eastAsia="zh-CN"/>
        </w:rPr>
        <w:t>.</w:t>
      </w:r>
    </w:p>
    <w:p w14:paraId="18977636" w14:textId="455CFA1B" w:rsidR="004B01B0" w:rsidRPr="00F06BD8" w:rsidRDefault="008F784F" w:rsidP="004B01B0">
      <w:pPr>
        <w:pStyle w:val="Caption"/>
      </w:pPr>
      <w:r w:rsidRPr="00F06BD8">
        <w:t>General scenario</w:t>
      </w:r>
    </w:p>
    <w:p w14:paraId="4F5E00A4" w14:textId="175EDD23" w:rsidR="00A748D0" w:rsidRPr="00F06BD8" w:rsidRDefault="00592AC6" w:rsidP="00A748D0">
      <w:pPr>
        <w:rPr>
          <w:lang w:eastAsia="zh-CN"/>
        </w:rPr>
      </w:pPr>
      <w:r w:rsidRPr="00F06BD8">
        <w:rPr>
          <w:lang w:eastAsia="zh-CN"/>
        </w:rPr>
        <w:fldChar w:fldCharType="begin"/>
      </w:r>
      <w:r w:rsidRPr="00F06BD8">
        <w:rPr>
          <w:lang w:eastAsia="zh-CN"/>
        </w:rPr>
        <w:instrText xml:space="preserve"> REF _Ref161740030 \h </w:instrText>
      </w:r>
      <w:r w:rsidRPr="00F06BD8">
        <w:rPr>
          <w:lang w:eastAsia="zh-CN"/>
        </w:rPr>
      </w:r>
      <w:r w:rsidR="00F06BD8" w:rsidRPr="00F06BD8">
        <w:rPr>
          <w:lang w:eastAsia="zh-CN"/>
        </w:rPr>
        <w:instrText xml:space="preserve"> \* MERGEFORMAT </w:instrText>
      </w:r>
      <w:r w:rsidRPr="00F06BD8">
        <w:rPr>
          <w:lang w:eastAsia="zh-CN"/>
        </w:rPr>
        <w:fldChar w:fldCharType="separate"/>
      </w:r>
      <w:r w:rsidR="00A262BA" w:rsidRPr="00F06BD8">
        <w:t xml:space="preserve">Figure </w:t>
      </w:r>
      <w:r w:rsidR="00A262BA" w:rsidRPr="00F06BD8">
        <w:rPr>
          <w:noProof/>
        </w:rPr>
        <w:t>1</w:t>
      </w:r>
      <w:r w:rsidRPr="00F06BD8">
        <w:rPr>
          <w:lang w:eastAsia="zh-CN"/>
        </w:rPr>
        <w:fldChar w:fldCharType="end"/>
      </w:r>
      <w:r w:rsidRPr="00F06BD8">
        <w:rPr>
          <w:lang w:eastAsia="zh-CN"/>
        </w:rPr>
        <w:t xml:space="preserve"> illustrates an example deployment scenario for </w:t>
      </w:r>
      <w:r w:rsidR="00D81B8C" w:rsidRPr="00F06BD8">
        <w:rPr>
          <w:lang w:eastAsia="zh-CN"/>
        </w:rPr>
        <w:t>OD-</w:t>
      </w:r>
      <w:r w:rsidRPr="00F06BD8">
        <w:rPr>
          <w:lang w:eastAsia="zh-CN"/>
        </w:rPr>
        <w:t>SIB1 transmission</w:t>
      </w:r>
      <w:r w:rsidR="00CF39B6" w:rsidRPr="00F06BD8">
        <w:rPr>
          <w:lang w:eastAsia="zh-CN"/>
        </w:rPr>
        <w:t xml:space="preserve">, where </w:t>
      </w:r>
      <w:r w:rsidR="00D81B8C" w:rsidRPr="00F06BD8">
        <w:rPr>
          <w:lang w:eastAsia="zh-CN"/>
        </w:rPr>
        <w:t xml:space="preserve">the </w:t>
      </w:r>
      <w:r w:rsidR="00610055" w:rsidRPr="00F06BD8">
        <w:rPr>
          <w:lang w:eastAsia="zh-CN"/>
        </w:rPr>
        <w:t>“</w:t>
      </w:r>
      <w:r w:rsidR="00CF39B6" w:rsidRPr="00F06BD8">
        <w:rPr>
          <w:lang w:eastAsia="zh-CN"/>
        </w:rPr>
        <w:t>NES Cell</w:t>
      </w:r>
      <w:r w:rsidR="00610055" w:rsidRPr="00F06BD8">
        <w:rPr>
          <w:lang w:eastAsia="zh-CN"/>
        </w:rPr>
        <w:t>”</w:t>
      </w:r>
      <w:r w:rsidR="00CF39B6" w:rsidRPr="00F06BD8">
        <w:rPr>
          <w:lang w:eastAsia="zh-CN"/>
        </w:rPr>
        <w:t xml:space="preserve"> of gNB1 </w:t>
      </w:r>
      <w:r w:rsidR="00B0594A" w:rsidRPr="00F06BD8">
        <w:rPr>
          <w:lang w:eastAsia="zh-CN"/>
        </w:rPr>
        <w:t xml:space="preserve">is </w:t>
      </w:r>
      <w:r w:rsidR="00D81B8C" w:rsidRPr="00F06BD8">
        <w:rPr>
          <w:lang w:eastAsia="zh-CN"/>
        </w:rPr>
        <w:t xml:space="preserve">meant </w:t>
      </w:r>
      <w:r w:rsidR="00B0594A" w:rsidRPr="00F06BD8">
        <w:rPr>
          <w:lang w:eastAsia="zh-CN"/>
        </w:rPr>
        <w:t xml:space="preserve">to </w:t>
      </w:r>
      <w:r w:rsidR="00CF39B6" w:rsidRPr="00F06BD8">
        <w:rPr>
          <w:lang w:eastAsia="zh-CN"/>
        </w:rPr>
        <w:t xml:space="preserve">operate in </w:t>
      </w:r>
      <w:r w:rsidR="00D81B8C" w:rsidRPr="00F06BD8">
        <w:rPr>
          <w:lang w:val="en-US"/>
        </w:rPr>
        <w:t>OD-</w:t>
      </w:r>
      <w:r w:rsidR="00CF39B6" w:rsidRPr="00F06BD8">
        <w:rPr>
          <w:lang w:val="en-US"/>
        </w:rPr>
        <w:t>SIB1 transmission mode and</w:t>
      </w:r>
      <w:r w:rsidR="00D81B8C" w:rsidRPr="00F06BD8">
        <w:rPr>
          <w:lang w:val="en-US"/>
        </w:rPr>
        <w:t xml:space="preserve"> the</w:t>
      </w:r>
      <w:r w:rsidR="00CF39B6" w:rsidRPr="00F06BD8">
        <w:rPr>
          <w:lang w:val="en-US"/>
        </w:rPr>
        <w:t xml:space="preserve"> </w:t>
      </w:r>
      <w:r w:rsidR="00610055" w:rsidRPr="00F06BD8">
        <w:rPr>
          <w:lang w:val="en-US"/>
        </w:rPr>
        <w:t>“</w:t>
      </w:r>
      <w:r w:rsidR="00CF39B6" w:rsidRPr="00F06BD8">
        <w:rPr>
          <w:lang w:val="en-US"/>
        </w:rPr>
        <w:t>Cell A</w:t>
      </w:r>
      <w:r w:rsidR="00610055" w:rsidRPr="00F06BD8">
        <w:rPr>
          <w:lang w:val="en-US"/>
        </w:rPr>
        <w:t>”</w:t>
      </w:r>
      <w:r w:rsidR="00CF39B6" w:rsidRPr="00F06BD8">
        <w:rPr>
          <w:lang w:val="en-US"/>
        </w:rPr>
        <w:t xml:space="preserve"> of gNB2 provides the </w:t>
      </w:r>
      <w:r w:rsidR="0036349A" w:rsidRPr="00F06BD8">
        <w:rPr>
          <w:lang w:val="en-US"/>
        </w:rPr>
        <w:t xml:space="preserve">UL </w:t>
      </w:r>
      <w:r w:rsidR="00CF39B6" w:rsidRPr="00F06BD8">
        <w:rPr>
          <w:lang w:val="en-US"/>
        </w:rPr>
        <w:t xml:space="preserve">Wake-Up Signal (WUS) configuration </w:t>
      </w:r>
      <w:r w:rsidR="005C6260" w:rsidRPr="00F06BD8">
        <w:rPr>
          <w:lang w:val="en-US"/>
        </w:rPr>
        <w:t>(</w:t>
      </w:r>
      <w:r w:rsidR="00D81B8C" w:rsidRPr="00F06BD8">
        <w:rPr>
          <w:lang w:val="en-US"/>
        </w:rPr>
        <w:t>that is needed to</w:t>
      </w:r>
      <w:r w:rsidR="00CF39B6" w:rsidRPr="00F06BD8">
        <w:rPr>
          <w:lang w:val="en-US"/>
        </w:rPr>
        <w:t xml:space="preserve"> </w:t>
      </w:r>
      <w:r w:rsidR="00D81B8C" w:rsidRPr="00F06BD8">
        <w:rPr>
          <w:lang w:val="en-US"/>
        </w:rPr>
        <w:t>request</w:t>
      </w:r>
      <w:r w:rsidR="00CF39B6" w:rsidRPr="00F06BD8">
        <w:rPr>
          <w:lang w:val="en-US"/>
        </w:rPr>
        <w:t xml:space="preserve"> SIB1 </w:t>
      </w:r>
      <w:r w:rsidR="00EB13F6" w:rsidRPr="00F06BD8">
        <w:rPr>
          <w:lang w:val="en-US"/>
        </w:rPr>
        <w:t>transmission in</w:t>
      </w:r>
      <w:r w:rsidR="006A47B3" w:rsidRPr="00F06BD8">
        <w:rPr>
          <w:lang w:val="en-US"/>
        </w:rPr>
        <w:t xml:space="preserve"> </w:t>
      </w:r>
      <w:r w:rsidR="00D81B8C" w:rsidRPr="00F06BD8">
        <w:rPr>
          <w:lang w:val="en-US"/>
        </w:rPr>
        <w:t xml:space="preserve">the </w:t>
      </w:r>
      <w:r w:rsidR="006A47B3" w:rsidRPr="00F06BD8">
        <w:rPr>
          <w:lang w:val="en-US"/>
        </w:rPr>
        <w:t>NES Cell</w:t>
      </w:r>
      <w:r w:rsidR="005C6260" w:rsidRPr="00F06BD8">
        <w:rPr>
          <w:lang w:val="en-US"/>
        </w:rPr>
        <w:t>) to UEs</w:t>
      </w:r>
      <w:r w:rsidR="007C4191" w:rsidRPr="00F06BD8">
        <w:rPr>
          <w:lang w:val="en-US"/>
        </w:rPr>
        <w:t>.</w:t>
      </w:r>
      <w:r w:rsidR="00E6647B" w:rsidRPr="00F06BD8">
        <w:rPr>
          <w:lang w:val="en-US"/>
        </w:rPr>
        <w:t xml:space="preserve"> The </w:t>
      </w:r>
      <w:r w:rsidR="00E6647B" w:rsidRPr="00F06BD8">
        <w:rPr>
          <w:lang w:eastAsia="zh-CN"/>
        </w:rPr>
        <w:t xml:space="preserve">scenario corresponds to Case 2 </w:t>
      </w:r>
      <w:r w:rsidR="0096188A" w:rsidRPr="00F06BD8">
        <w:rPr>
          <w:lang w:eastAsia="zh-CN"/>
        </w:rPr>
        <w:t>as defined by RAN1</w:t>
      </w:r>
      <w:r w:rsidR="00C45290" w:rsidRPr="00F06BD8">
        <w:rPr>
          <w:lang w:eastAsia="zh-CN"/>
        </w:rPr>
        <w:t xml:space="preserve">, </w:t>
      </w:r>
      <w:r w:rsidR="00BC68DF" w:rsidRPr="00F06BD8">
        <w:rPr>
          <w:lang w:eastAsia="zh-CN"/>
        </w:rPr>
        <w:t xml:space="preserve">assumed for </w:t>
      </w:r>
      <w:r w:rsidR="00BC192A" w:rsidRPr="00F06BD8">
        <w:rPr>
          <w:lang w:eastAsia="zh-CN"/>
        </w:rPr>
        <w:t>normative work</w:t>
      </w:r>
      <w:r w:rsidR="00B66035" w:rsidRPr="00F06BD8">
        <w:rPr>
          <w:lang w:eastAsia="zh-CN"/>
        </w:rPr>
        <w:t xml:space="preserve"> </w:t>
      </w:r>
      <w:r w:rsidR="00262CFC" w:rsidRPr="00F06BD8">
        <w:rPr>
          <w:lang w:eastAsia="zh-CN"/>
        </w:rPr>
        <w:t>according to the</w:t>
      </w:r>
      <w:r w:rsidR="00B66035" w:rsidRPr="00F06BD8">
        <w:rPr>
          <w:lang w:eastAsia="zh-CN"/>
        </w:rPr>
        <w:t xml:space="preserve"> WID</w:t>
      </w:r>
      <w:r w:rsidR="00BC192A" w:rsidRPr="00F06BD8">
        <w:rPr>
          <w:lang w:eastAsia="zh-CN"/>
        </w:rPr>
        <w:t>.</w:t>
      </w:r>
    </w:p>
    <w:p w14:paraId="7AC55A53" w14:textId="0787F3F1" w:rsidR="00592AC6" w:rsidRPr="00A748D0" w:rsidRDefault="00592AC6" w:rsidP="00A748D0">
      <w:pPr>
        <w:rPr>
          <w:lang w:eastAsia="zh-CN"/>
        </w:rPr>
      </w:pPr>
    </w:p>
    <w:p w14:paraId="059E9611" w14:textId="3BF24853" w:rsidR="00A748D0" w:rsidRDefault="00A748D0" w:rsidP="00567842">
      <w:pPr>
        <w:keepNext/>
      </w:pPr>
      <w:r>
        <w:rPr>
          <w:noProof/>
          <w:lang w:eastAsia="zh-CN"/>
        </w:rPr>
        <w:drawing>
          <wp:inline distT="0" distB="0" distL="0" distR="0" wp14:anchorId="24079684" wp14:editId="646EF914">
            <wp:extent cx="6213597" cy="2050263"/>
            <wp:effectExtent l="0" t="0" r="0" b="762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213597" cy="2050263"/>
                    </a:xfrm>
                    <a:prstGeom prst="rect">
                      <a:avLst/>
                    </a:prstGeom>
                  </pic:spPr>
                </pic:pic>
              </a:graphicData>
            </a:graphic>
          </wp:inline>
        </w:drawing>
      </w:r>
    </w:p>
    <w:p w14:paraId="043AB893" w14:textId="23EF18AB" w:rsidR="00A748D0" w:rsidRDefault="00A748D0" w:rsidP="00A748D0">
      <w:pPr>
        <w:pStyle w:val="Caption"/>
        <w:jc w:val="center"/>
        <w:rPr>
          <w:lang w:eastAsia="zh-CN"/>
        </w:rPr>
      </w:pPr>
      <w:bookmarkStart w:id="1" w:name="_Ref161740030"/>
      <w:r>
        <w:t xml:space="preserve">Figure </w:t>
      </w:r>
      <w:r>
        <w:fldChar w:fldCharType="begin"/>
      </w:r>
      <w:r>
        <w:instrText>SEQ Figure \* ARABIC</w:instrText>
      </w:r>
      <w:r>
        <w:fldChar w:fldCharType="separate"/>
      </w:r>
      <w:r w:rsidR="00A262BA">
        <w:rPr>
          <w:noProof/>
        </w:rPr>
        <w:t>1</w:t>
      </w:r>
      <w:r>
        <w:fldChar w:fldCharType="end"/>
      </w:r>
      <w:bookmarkEnd w:id="1"/>
      <w:r>
        <w:rPr>
          <w:lang w:val="en-US"/>
        </w:rPr>
        <w:t xml:space="preserve">: </w:t>
      </w:r>
      <w:r w:rsidR="00592AC6">
        <w:rPr>
          <w:lang w:val="en-US"/>
        </w:rPr>
        <w:t>An e</w:t>
      </w:r>
      <w:r>
        <w:rPr>
          <w:lang w:val="en-US"/>
        </w:rPr>
        <w:t>xample deployment</w:t>
      </w:r>
      <w:r w:rsidR="00592AC6">
        <w:rPr>
          <w:lang w:val="en-US"/>
        </w:rPr>
        <w:t xml:space="preserve"> scenario</w:t>
      </w:r>
      <w:r>
        <w:rPr>
          <w:lang w:val="en-US"/>
        </w:rPr>
        <w:t xml:space="preserve"> for </w:t>
      </w:r>
      <w:r w:rsidR="00F4105B">
        <w:rPr>
          <w:lang w:val="en-US"/>
        </w:rPr>
        <w:t>OD-</w:t>
      </w:r>
      <w:r w:rsidRPr="00A748D0">
        <w:rPr>
          <w:lang w:val="en-US"/>
        </w:rPr>
        <w:t>SIB1 transmission</w:t>
      </w:r>
      <w:r w:rsidR="00B64E69">
        <w:rPr>
          <w:lang w:val="en-US"/>
        </w:rPr>
        <w:t xml:space="preserve"> (</w:t>
      </w:r>
      <w:r w:rsidR="00514419">
        <w:rPr>
          <w:lang w:val="en-US"/>
        </w:rPr>
        <w:t>corresponding to</w:t>
      </w:r>
      <w:r w:rsidR="00B64E69">
        <w:rPr>
          <w:lang w:val="en-US"/>
        </w:rPr>
        <w:t xml:space="preserve"> Case 2)</w:t>
      </w:r>
      <w:r w:rsidR="00592AC6">
        <w:rPr>
          <w:lang w:val="en-US"/>
        </w:rPr>
        <w:t>.</w:t>
      </w:r>
    </w:p>
    <w:p w14:paraId="11A85B6E" w14:textId="50161563" w:rsidR="00A748D0" w:rsidRDefault="00A748D0" w:rsidP="004A706C">
      <w:pPr>
        <w:rPr>
          <w:lang w:eastAsia="zh-CN"/>
        </w:rPr>
      </w:pPr>
    </w:p>
    <w:p w14:paraId="27EAA24E" w14:textId="245A09C8" w:rsidR="005B7A59" w:rsidRDefault="004739C7" w:rsidP="004E488B">
      <w:pPr>
        <w:rPr>
          <w:lang w:val="en-US"/>
        </w:rPr>
      </w:pPr>
      <w:r>
        <w:rPr>
          <w:lang w:val="en-US"/>
        </w:rPr>
        <w:t>We assume that</w:t>
      </w:r>
      <w:r w:rsidR="003F01B9">
        <w:rPr>
          <w:lang w:val="en-US"/>
        </w:rPr>
        <w:t>,</w:t>
      </w:r>
      <w:r w:rsidR="00EB13F6">
        <w:rPr>
          <w:lang w:val="en-US"/>
        </w:rPr>
        <w:t xml:space="preserve"> before </w:t>
      </w:r>
      <w:r w:rsidR="00B25D65">
        <w:rPr>
          <w:lang w:val="en-US"/>
        </w:rPr>
        <w:t>the</w:t>
      </w:r>
      <w:r w:rsidR="00EB13F6">
        <w:rPr>
          <w:lang w:val="en-US"/>
        </w:rPr>
        <w:t xml:space="preserve"> </w:t>
      </w:r>
      <w:r w:rsidR="00EB13F6">
        <w:rPr>
          <w:lang w:eastAsia="zh-CN"/>
        </w:rPr>
        <w:t xml:space="preserve">NES Cell operates in </w:t>
      </w:r>
      <w:r w:rsidR="00D81B8C">
        <w:rPr>
          <w:lang w:val="en-US"/>
        </w:rPr>
        <w:t>OD-</w:t>
      </w:r>
      <w:r w:rsidR="00EB13F6" w:rsidRPr="00A748D0">
        <w:rPr>
          <w:lang w:val="en-US"/>
        </w:rPr>
        <w:t>SIB1 transmission</w:t>
      </w:r>
      <w:r w:rsidR="00EB13F6">
        <w:rPr>
          <w:lang w:val="en-US"/>
        </w:rPr>
        <w:t xml:space="preserve"> mode</w:t>
      </w:r>
      <w:r>
        <w:rPr>
          <w:lang w:val="en-US"/>
        </w:rPr>
        <w:t xml:space="preserve">, gNB1 provides the </w:t>
      </w:r>
      <w:r w:rsidR="0036349A">
        <w:rPr>
          <w:lang w:val="en-US"/>
        </w:rPr>
        <w:t xml:space="preserve">UL </w:t>
      </w:r>
      <w:r>
        <w:rPr>
          <w:lang w:val="en-US"/>
        </w:rPr>
        <w:t xml:space="preserve">WUS </w:t>
      </w:r>
      <w:r w:rsidR="00DD1D59">
        <w:rPr>
          <w:lang w:val="en-US"/>
        </w:rPr>
        <w:t>configuration</w:t>
      </w:r>
      <w:r>
        <w:rPr>
          <w:lang w:val="en-US"/>
        </w:rPr>
        <w:t xml:space="preserve"> of </w:t>
      </w:r>
      <w:r w:rsidR="00B25D65">
        <w:rPr>
          <w:lang w:val="en-US"/>
        </w:rPr>
        <w:t>the</w:t>
      </w:r>
      <w:r>
        <w:rPr>
          <w:lang w:val="en-US"/>
        </w:rPr>
        <w:t xml:space="preserve"> NES Cell to </w:t>
      </w:r>
      <w:r w:rsidR="00DD1D59">
        <w:rPr>
          <w:lang w:val="en-US"/>
        </w:rPr>
        <w:t>gNB2</w:t>
      </w:r>
      <w:r w:rsidR="00EB13F6">
        <w:rPr>
          <w:lang w:val="en-US"/>
        </w:rPr>
        <w:t xml:space="preserve">. </w:t>
      </w:r>
      <w:r w:rsidR="00B071FE">
        <w:rPr>
          <w:lang w:val="en-US"/>
        </w:rPr>
        <w:t>Then</w:t>
      </w:r>
      <w:r w:rsidR="00DD1D59">
        <w:rPr>
          <w:lang w:val="en-US"/>
        </w:rPr>
        <w:t xml:space="preserve">, gNB2 provides the </w:t>
      </w:r>
      <w:r w:rsidR="00B071FE">
        <w:rPr>
          <w:lang w:val="en-US"/>
        </w:rPr>
        <w:t xml:space="preserve">UL </w:t>
      </w:r>
      <w:r w:rsidR="00DD1D59">
        <w:rPr>
          <w:lang w:val="en-US"/>
        </w:rPr>
        <w:t xml:space="preserve">WUS configuration of </w:t>
      </w:r>
      <w:r w:rsidR="00B25D65">
        <w:rPr>
          <w:lang w:val="en-US"/>
        </w:rPr>
        <w:t xml:space="preserve">the </w:t>
      </w:r>
      <w:r w:rsidR="00DD1D59">
        <w:rPr>
          <w:lang w:val="en-US"/>
        </w:rPr>
        <w:t xml:space="preserve">NES Cell to UEs </w:t>
      </w:r>
      <w:r w:rsidR="00903F35">
        <w:rPr>
          <w:lang w:val="en-US"/>
        </w:rPr>
        <w:t xml:space="preserve">camping on </w:t>
      </w:r>
      <w:r w:rsidR="00B071FE">
        <w:rPr>
          <w:lang w:val="en-US"/>
        </w:rPr>
        <w:t>(</w:t>
      </w:r>
      <w:r w:rsidR="00903F35">
        <w:rPr>
          <w:lang w:val="en-US"/>
        </w:rPr>
        <w:t>or connected to</w:t>
      </w:r>
      <w:r w:rsidR="00B071FE">
        <w:rPr>
          <w:lang w:val="en-US"/>
        </w:rPr>
        <w:t>)</w:t>
      </w:r>
      <w:r w:rsidR="00DD1D59">
        <w:rPr>
          <w:lang w:val="en-US"/>
        </w:rPr>
        <w:t xml:space="preserve"> Cell A.</w:t>
      </w:r>
      <w:r w:rsidR="00903F35">
        <w:rPr>
          <w:lang w:val="en-US"/>
        </w:rPr>
        <w:t xml:space="preserve"> </w:t>
      </w:r>
      <w:r w:rsidR="00D1699C">
        <w:rPr>
          <w:lang w:val="en-US"/>
        </w:rPr>
        <w:t>When</w:t>
      </w:r>
      <w:r w:rsidR="00801374">
        <w:rPr>
          <w:lang w:val="en-US"/>
        </w:rPr>
        <w:t xml:space="preserve"> need</w:t>
      </w:r>
      <w:r w:rsidR="00D1699C">
        <w:rPr>
          <w:lang w:val="en-US"/>
        </w:rPr>
        <w:t>ed</w:t>
      </w:r>
      <w:r w:rsidR="00801374">
        <w:rPr>
          <w:lang w:val="en-US"/>
        </w:rPr>
        <w:t xml:space="preserve">, </w:t>
      </w:r>
      <w:r w:rsidR="00AF0B8B">
        <w:rPr>
          <w:lang w:val="en-US"/>
        </w:rPr>
        <w:t xml:space="preserve">a UE </w:t>
      </w:r>
      <w:r w:rsidR="00D1699C">
        <w:rPr>
          <w:lang w:val="en-US"/>
        </w:rPr>
        <w:t>(</w:t>
      </w:r>
      <w:r w:rsidR="00AF0B8B">
        <w:rPr>
          <w:lang w:val="en-US"/>
        </w:rPr>
        <w:t>in RRC Idle/Inactive</w:t>
      </w:r>
      <w:r w:rsidR="00DC3FC7">
        <w:rPr>
          <w:lang w:val="en-US"/>
        </w:rPr>
        <w:t xml:space="preserve"> mode</w:t>
      </w:r>
      <w:r w:rsidR="00D1699C">
        <w:rPr>
          <w:lang w:val="en-US"/>
        </w:rPr>
        <w:t>)</w:t>
      </w:r>
      <w:r w:rsidR="00C95648">
        <w:rPr>
          <w:lang w:val="en-US"/>
        </w:rPr>
        <w:t xml:space="preserve"> sends </w:t>
      </w:r>
      <w:r w:rsidR="00043FA3">
        <w:rPr>
          <w:lang w:val="en-US"/>
        </w:rPr>
        <w:t xml:space="preserve">the </w:t>
      </w:r>
      <w:r w:rsidR="009E0BC3">
        <w:rPr>
          <w:lang w:val="en-US"/>
        </w:rPr>
        <w:t xml:space="preserve">UL </w:t>
      </w:r>
      <w:r w:rsidR="00C95648">
        <w:rPr>
          <w:lang w:val="en-US"/>
        </w:rPr>
        <w:t xml:space="preserve">WUS </w:t>
      </w:r>
      <w:r w:rsidR="004F6B3E">
        <w:rPr>
          <w:lang w:val="en-US"/>
        </w:rPr>
        <w:t xml:space="preserve">to </w:t>
      </w:r>
      <w:r w:rsidR="00B25D65">
        <w:rPr>
          <w:lang w:val="en-US"/>
        </w:rPr>
        <w:t xml:space="preserve">the </w:t>
      </w:r>
      <w:r w:rsidR="00C95648">
        <w:rPr>
          <w:lang w:val="en-US"/>
        </w:rPr>
        <w:t>NES Cell and</w:t>
      </w:r>
      <w:r w:rsidR="00D1699C">
        <w:rPr>
          <w:lang w:val="en-US"/>
        </w:rPr>
        <w:t>, in response,</w:t>
      </w:r>
      <w:r w:rsidR="0023723A" w:rsidRPr="0023723A">
        <w:rPr>
          <w:lang w:val="en-US"/>
        </w:rPr>
        <w:t xml:space="preserve"> </w:t>
      </w:r>
      <w:r w:rsidR="00C95648">
        <w:rPr>
          <w:lang w:val="en-US"/>
        </w:rPr>
        <w:t xml:space="preserve">receives SIB1 </w:t>
      </w:r>
      <w:r w:rsidR="00844CFE">
        <w:rPr>
          <w:lang w:val="en-US"/>
        </w:rPr>
        <w:t>from</w:t>
      </w:r>
      <w:r w:rsidR="00C95648">
        <w:rPr>
          <w:lang w:val="en-US"/>
        </w:rPr>
        <w:t xml:space="preserve"> </w:t>
      </w:r>
      <w:r w:rsidR="00B25D65">
        <w:rPr>
          <w:lang w:val="en-US"/>
        </w:rPr>
        <w:t xml:space="preserve">the </w:t>
      </w:r>
      <w:r w:rsidR="00C95648">
        <w:rPr>
          <w:lang w:val="en-US"/>
        </w:rPr>
        <w:t>NES Cell.</w:t>
      </w:r>
    </w:p>
    <w:p w14:paraId="61EA8BE3" w14:textId="77777777" w:rsidR="00DD6043" w:rsidRDefault="00DD6043" w:rsidP="004E488B">
      <w:pPr>
        <w:rPr>
          <w:lang w:val="en-US"/>
        </w:rPr>
      </w:pPr>
    </w:p>
    <w:p w14:paraId="394B7FDB" w14:textId="75EA1CA7" w:rsidR="00F02199" w:rsidRDefault="00BC442C" w:rsidP="004E488B">
      <w:pPr>
        <w:rPr>
          <w:lang w:eastAsia="zh-CN"/>
        </w:rPr>
      </w:pPr>
      <w:r>
        <w:rPr>
          <w:lang w:val="en-US"/>
        </w:rPr>
        <w:lastRenderedPageBreak/>
        <w:t>We now</w:t>
      </w:r>
      <w:r w:rsidR="00F02199">
        <w:rPr>
          <w:lang w:val="en-US"/>
        </w:rPr>
        <w:t xml:space="preserve"> discuss the different signaling steps within </w:t>
      </w:r>
      <w:r w:rsidR="00245E59">
        <w:rPr>
          <w:lang w:val="en-US"/>
        </w:rPr>
        <w:t xml:space="preserve">the NES-Cell </w:t>
      </w:r>
      <w:proofErr w:type="spellStart"/>
      <w:r w:rsidR="00245E59">
        <w:rPr>
          <w:lang w:val="en-US"/>
        </w:rPr>
        <w:t>gNB</w:t>
      </w:r>
      <w:proofErr w:type="spellEnd"/>
      <w:r w:rsidR="00245E59">
        <w:rPr>
          <w:lang w:val="en-US"/>
        </w:rPr>
        <w:t xml:space="preserve"> (gNB1) as well as the Cell-A </w:t>
      </w:r>
      <w:proofErr w:type="spellStart"/>
      <w:r w:rsidR="00245E59">
        <w:rPr>
          <w:lang w:val="en-US"/>
        </w:rPr>
        <w:t>gNB</w:t>
      </w:r>
      <w:proofErr w:type="spellEnd"/>
      <w:r w:rsidR="00245E59">
        <w:rPr>
          <w:lang w:val="en-US"/>
        </w:rPr>
        <w:t xml:space="preserve"> (gNB2)</w:t>
      </w:r>
      <w:r w:rsidR="00FD151A">
        <w:rPr>
          <w:lang w:val="en-US"/>
        </w:rPr>
        <w:t xml:space="preserve"> that are </w:t>
      </w:r>
      <w:r w:rsidR="00E20462">
        <w:rPr>
          <w:lang w:val="en-US"/>
        </w:rPr>
        <w:t>needed</w:t>
      </w:r>
      <w:r w:rsidR="00FD151A">
        <w:rPr>
          <w:lang w:val="en-US"/>
        </w:rPr>
        <w:t xml:space="preserve"> to </w:t>
      </w:r>
      <w:r>
        <w:rPr>
          <w:lang w:val="en-US" w:eastAsia="zh-CN"/>
        </w:rPr>
        <w:t>enable</w:t>
      </w:r>
      <w:r w:rsidR="00FD151A" w:rsidRPr="00943963">
        <w:rPr>
          <w:lang w:val="en-US" w:eastAsia="zh-CN"/>
        </w:rPr>
        <w:t xml:space="preserve"> </w:t>
      </w:r>
      <w:r w:rsidR="00FD151A">
        <w:rPr>
          <w:lang w:val="en-US" w:eastAsia="zh-CN"/>
        </w:rPr>
        <w:t>OD-</w:t>
      </w:r>
      <w:r w:rsidR="00FD151A" w:rsidRPr="00943963">
        <w:rPr>
          <w:lang w:val="en-US" w:eastAsia="zh-CN"/>
        </w:rPr>
        <w:t>SIB1</w:t>
      </w:r>
      <w:r w:rsidR="00FD151A">
        <w:rPr>
          <w:lang w:val="en-US" w:eastAsia="zh-CN"/>
        </w:rPr>
        <w:t xml:space="preserve"> </w:t>
      </w:r>
      <w:r w:rsidR="00FD151A" w:rsidRPr="00943963">
        <w:rPr>
          <w:lang w:val="en-US" w:eastAsia="zh-CN"/>
        </w:rPr>
        <w:t>transmission</w:t>
      </w:r>
      <w:r w:rsidR="00E20462">
        <w:rPr>
          <w:lang w:val="en-US" w:eastAsia="zh-CN"/>
        </w:rPr>
        <w:t xml:space="preserve"> in a </w:t>
      </w:r>
      <w:r w:rsidR="00E20462">
        <w:rPr>
          <w:lang w:eastAsia="zh-CN"/>
        </w:rPr>
        <w:t>split architecture scenario.</w:t>
      </w:r>
    </w:p>
    <w:p w14:paraId="1113E98A" w14:textId="77777777" w:rsidR="006B30D7" w:rsidRDefault="006B30D7" w:rsidP="004E488B">
      <w:pPr>
        <w:rPr>
          <w:lang w:val="en-US"/>
        </w:rPr>
      </w:pPr>
    </w:p>
    <w:p w14:paraId="1227A2E1" w14:textId="36DFB3EE" w:rsidR="004B01B0" w:rsidRPr="004B01B0" w:rsidRDefault="00264280" w:rsidP="004B01B0">
      <w:pPr>
        <w:pStyle w:val="Caption"/>
      </w:pPr>
      <w:r>
        <w:t xml:space="preserve">Agreement from the </w:t>
      </w:r>
      <w:r w:rsidR="001164F9">
        <w:t>previous</w:t>
      </w:r>
      <w:r>
        <w:t xml:space="preserve"> meeting</w:t>
      </w:r>
      <w:r w:rsidR="00E211E0">
        <w:t>, refer to [3]</w:t>
      </w:r>
    </w:p>
    <w:p w14:paraId="3923A588" w14:textId="6FF86940" w:rsidR="004E488B" w:rsidRPr="004E488B" w:rsidRDefault="004E488B" w:rsidP="004E488B">
      <w:pPr>
        <w:rPr>
          <w:lang w:val="en-US" w:eastAsia="zh-CN"/>
        </w:rPr>
      </w:pPr>
      <w:r>
        <w:rPr>
          <w:lang w:val="en-US" w:eastAsia="zh-CN"/>
        </w:rPr>
        <w:t xml:space="preserve">At the </w:t>
      </w:r>
      <w:r w:rsidR="00240BF4">
        <w:rPr>
          <w:lang w:val="en-US" w:eastAsia="zh-CN"/>
        </w:rPr>
        <w:t>RAN3</w:t>
      </w:r>
      <w:r w:rsidR="005B7A59" w:rsidRPr="005B7A59">
        <w:rPr>
          <w:lang w:val="en-US" w:eastAsia="zh-CN"/>
        </w:rPr>
        <w:t>#125</w:t>
      </w:r>
      <w:r>
        <w:rPr>
          <w:lang w:val="en-US" w:eastAsia="zh-CN"/>
        </w:rPr>
        <w:t xml:space="preserve"> meeting, </w:t>
      </w:r>
      <w:r w:rsidR="00240BF4">
        <w:rPr>
          <w:lang w:val="en-US" w:eastAsia="zh-CN"/>
        </w:rPr>
        <w:t>the following was agreed:</w:t>
      </w:r>
    </w:p>
    <w:p w14:paraId="77A05D53" w14:textId="77777777" w:rsidR="004E488B" w:rsidRDefault="004E488B" w:rsidP="004E488B">
      <w:pPr>
        <w:rPr>
          <w:rFonts w:ascii="Calibri" w:eastAsia="Times New Roman" w:hAnsi="Calibri" w:cs="Calibri"/>
          <w:b/>
          <w:bCs/>
          <w:iCs/>
          <w:color w:val="008000"/>
          <w:sz w:val="18"/>
          <w:lang w:val="en-US"/>
        </w:rPr>
      </w:pPr>
      <w:r>
        <w:rPr>
          <w:rFonts w:ascii="Calibri" w:eastAsia="DengXian" w:hAnsi="Calibri" w:cs="Calibri"/>
          <w:b/>
          <w:color w:val="008000"/>
          <w:sz w:val="18"/>
        </w:rPr>
        <w:t>Case 2 can be supported with the below details:</w:t>
      </w:r>
    </w:p>
    <w:p w14:paraId="5E2936CE" w14:textId="77777777" w:rsidR="004E488B" w:rsidRDefault="004E488B" w:rsidP="00E20282">
      <w:pPr>
        <w:pStyle w:val="ListParagraph3"/>
        <w:numPr>
          <w:ilvl w:val="0"/>
          <w:numId w:val="45"/>
        </w:numPr>
        <w:spacing w:after="120"/>
        <w:rPr>
          <w:rFonts w:ascii="Calibri" w:eastAsia="MS Mincho" w:hAnsi="Calibri" w:cs="Calibri"/>
          <w:b/>
          <w:i/>
          <w:iCs/>
          <w:color w:val="008000"/>
          <w:kern w:val="2"/>
          <w:sz w:val="18"/>
        </w:rPr>
      </w:pPr>
      <w:r w:rsidRPr="007F7A0E">
        <w:rPr>
          <w:rFonts w:ascii="Calibri" w:hAnsi="Calibri" w:cs="Calibri"/>
          <w:b/>
          <w:i/>
          <w:iCs/>
          <w:color w:val="008000"/>
          <w:kern w:val="2"/>
          <w:sz w:val="18"/>
          <w:highlight w:val="yellow"/>
        </w:rPr>
        <w:t>UL WUS configuration is decided by NES Cell DU.</w:t>
      </w:r>
    </w:p>
    <w:p w14:paraId="6E286E33" w14:textId="77777777" w:rsidR="004E488B" w:rsidRDefault="004E488B" w:rsidP="00E20282">
      <w:pPr>
        <w:pStyle w:val="ListParagraph3"/>
        <w:numPr>
          <w:ilvl w:val="0"/>
          <w:numId w:val="45"/>
        </w:numPr>
        <w:spacing w:after="120"/>
        <w:rPr>
          <w:rFonts w:ascii="Calibri" w:hAnsi="Calibri" w:cs="Calibri"/>
          <w:b/>
          <w:i/>
          <w:iCs/>
          <w:color w:val="008000"/>
          <w:kern w:val="2"/>
          <w:sz w:val="18"/>
        </w:rPr>
      </w:pPr>
      <w:r w:rsidRPr="007F7A0E">
        <w:rPr>
          <w:rFonts w:ascii="Calibri" w:hAnsi="Calibri" w:cs="Calibri"/>
          <w:b/>
          <w:i/>
          <w:iCs/>
          <w:color w:val="008000"/>
          <w:kern w:val="2"/>
          <w:sz w:val="18"/>
          <w:highlight w:val="yellow"/>
        </w:rPr>
        <w:t>UL WUS configuration transmission from NES Cell DU to NES Cell CU.</w:t>
      </w:r>
      <w:r>
        <w:rPr>
          <w:rFonts w:ascii="Calibri" w:hAnsi="Calibri" w:cs="Calibri"/>
          <w:b/>
          <w:i/>
          <w:iCs/>
          <w:color w:val="008000"/>
          <w:kern w:val="2"/>
          <w:sz w:val="18"/>
        </w:rPr>
        <w:t xml:space="preserve"> NES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sends UL WUS configuration to Cell A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over </w:t>
      </w:r>
      <w:proofErr w:type="spellStart"/>
      <w:r>
        <w:rPr>
          <w:rFonts w:ascii="Calibri" w:hAnsi="Calibri" w:cs="Calibri"/>
          <w:b/>
          <w:i/>
          <w:iCs/>
          <w:color w:val="008000"/>
          <w:kern w:val="2"/>
          <w:sz w:val="18"/>
        </w:rPr>
        <w:t>Xn</w:t>
      </w:r>
      <w:proofErr w:type="spellEnd"/>
      <w:r>
        <w:rPr>
          <w:rFonts w:ascii="Calibri" w:hAnsi="Calibri" w:cs="Calibri"/>
          <w:b/>
          <w:i/>
          <w:iCs/>
          <w:color w:val="008000"/>
          <w:kern w:val="2"/>
          <w:sz w:val="18"/>
        </w:rPr>
        <w:t xml:space="preserve"> Interface.</w:t>
      </w:r>
    </w:p>
    <w:p w14:paraId="7916540D" w14:textId="77777777" w:rsidR="00044409" w:rsidRPr="00044409" w:rsidRDefault="004E488B" w:rsidP="004E488B">
      <w:pPr>
        <w:pStyle w:val="ListParagraph3"/>
        <w:numPr>
          <w:ilvl w:val="0"/>
          <w:numId w:val="45"/>
        </w:numPr>
        <w:spacing w:after="120"/>
        <w:rPr>
          <w:rFonts w:ascii="Calibri" w:hAnsi="Calibri" w:cs="Calibri"/>
          <w:b/>
          <w:i/>
          <w:iCs/>
          <w:color w:val="008000"/>
          <w:kern w:val="2"/>
          <w:sz w:val="18"/>
        </w:rPr>
      </w:pPr>
      <w:r w:rsidRPr="007F7A0E">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sidRPr="007F7A0E">
        <w:rPr>
          <w:rFonts w:ascii="Calibri" w:hAnsi="Calibri" w:cs="Calibri"/>
          <w:i/>
          <w:iCs/>
          <w:color w:val="0000FF"/>
          <w:kern w:val="2"/>
          <w:sz w:val="18"/>
        </w:rPr>
        <w:t>FFS if Cell</w:t>
      </w:r>
      <w:r>
        <w:rPr>
          <w:rFonts w:ascii="Calibri" w:hAnsi="Calibri" w:cs="Calibri"/>
          <w:i/>
          <w:iCs/>
          <w:color w:val="0000FF"/>
          <w:kern w:val="2"/>
          <w:sz w:val="18"/>
        </w:rPr>
        <w:t xml:space="preserve"> A broadcasts it right away or not. </w:t>
      </w:r>
    </w:p>
    <w:p w14:paraId="17EE19F7" w14:textId="336B17D4" w:rsidR="00754D5F" w:rsidRPr="00044409" w:rsidRDefault="00FC69C9" w:rsidP="00044409">
      <w:pPr>
        <w:pStyle w:val="Caption"/>
      </w:pPr>
      <w:r>
        <w:rPr>
          <w:rFonts w:ascii="Calibri" w:hAnsi="Calibri" w:cs="Calibri"/>
          <w:i/>
          <w:iCs/>
          <w:color w:val="0000FF"/>
          <w:kern w:val="2"/>
          <w:sz w:val="18"/>
        </w:rPr>
        <w:br/>
      </w:r>
      <w:bookmarkStart w:id="2" w:name="_Hlk178163129"/>
      <w:r w:rsidR="001D2C5C">
        <w:t xml:space="preserve">Signalling in the NES-Cell </w:t>
      </w:r>
      <w:proofErr w:type="spellStart"/>
      <w:r w:rsidR="001D2C5C">
        <w:t>gNB</w:t>
      </w:r>
      <w:bookmarkEnd w:id="2"/>
      <w:proofErr w:type="spellEnd"/>
    </w:p>
    <w:p w14:paraId="5D5BBCA8" w14:textId="419ADD99" w:rsidR="00C43BA5" w:rsidRDefault="002077A8" w:rsidP="00041B47">
      <w:pPr>
        <w:rPr>
          <w:lang w:val="x-none" w:eastAsia="x-none"/>
        </w:rPr>
      </w:pPr>
      <w:r>
        <w:rPr>
          <w:lang w:val="x-none" w:eastAsia="x-none"/>
        </w:rPr>
        <w:t>RAN3 has agree</w:t>
      </w:r>
      <w:r w:rsidR="00655B91">
        <w:rPr>
          <w:lang w:val="x-none" w:eastAsia="x-none"/>
        </w:rPr>
        <w:t>d</w:t>
      </w:r>
      <w:r>
        <w:rPr>
          <w:lang w:val="x-none" w:eastAsia="x-none"/>
        </w:rPr>
        <w:t xml:space="preserve"> that the UL WUS configuration is decided by the NES-Cell DU and sent </w:t>
      </w:r>
      <w:r w:rsidR="00655B91">
        <w:rPr>
          <w:lang w:val="x-none" w:eastAsia="x-none"/>
        </w:rPr>
        <w:t xml:space="preserve">to </w:t>
      </w:r>
      <w:r w:rsidR="00B93203">
        <w:rPr>
          <w:lang w:val="x-none" w:eastAsia="x-none"/>
        </w:rPr>
        <w:t>the NES-Cell CU.</w:t>
      </w:r>
      <w:r w:rsidR="009556EE">
        <w:rPr>
          <w:lang w:val="x-none" w:eastAsia="x-none"/>
        </w:rPr>
        <w:t xml:space="preserve"> </w:t>
      </w:r>
      <w:r w:rsidR="00CE07E2">
        <w:rPr>
          <w:lang w:val="x-none" w:eastAsia="x-none"/>
        </w:rPr>
        <w:t xml:space="preserve">This is shown </w:t>
      </w:r>
      <w:r w:rsidR="009F0420">
        <w:rPr>
          <w:lang w:val="x-none" w:eastAsia="x-none"/>
        </w:rPr>
        <w:t xml:space="preserve">in </w:t>
      </w:r>
      <w:r w:rsidR="009F0420">
        <w:rPr>
          <w:lang w:val="x-none" w:eastAsia="x-none"/>
        </w:rPr>
        <w:fldChar w:fldCharType="begin"/>
      </w:r>
      <w:r w:rsidR="009F0420">
        <w:rPr>
          <w:lang w:val="x-none" w:eastAsia="x-none"/>
        </w:rPr>
        <w:instrText xml:space="preserve"> REF _Ref178068197 \h </w:instrText>
      </w:r>
      <w:r w:rsidR="009F0420">
        <w:rPr>
          <w:lang w:val="x-none" w:eastAsia="x-none"/>
        </w:rPr>
      </w:r>
      <w:r w:rsidR="009F0420">
        <w:rPr>
          <w:lang w:val="x-none" w:eastAsia="x-none"/>
        </w:rPr>
        <w:fldChar w:fldCharType="separate"/>
      </w:r>
      <w:r w:rsidR="00A262BA">
        <w:t xml:space="preserve">Figure </w:t>
      </w:r>
      <w:r w:rsidR="00A262BA">
        <w:rPr>
          <w:noProof/>
        </w:rPr>
        <w:t>2</w:t>
      </w:r>
      <w:r w:rsidR="009F0420">
        <w:rPr>
          <w:lang w:val="x-none" w:eastAsia="x-none"/>
        </w:rPr>
        <w:fldChar w:fldCharType="end"/>
      </w:r>
      <w:r w:rsidR="009F0420">
        <w:rPr>
          <w:lang w:val="x-none" w:eastAsia="x-none"/>
        </w:rPr>
        <w:t xml:space="preserve">. </w:t>
      </w:r>
      <w:r w:rsidR="00B96BA2">
        <w:rPr>
          <w:lang w:val="x-none" w:eastAsia="x-none"/>
        </w:rPr>
        <w:t xml:space="preserve">As </w:t>
      </w:r>
      <w:r w:rsidR="002D5866">
        <w:rPr>
          <w:lang w:val="x-none" w:eastAsia="x-none"/>
        </w:rPr>
        <w:t>suggested</w:t>
      </w:r>
      <w:r w:rsidR="005D6299">
        <w:rPr>
          <w:lang w:val="x-none" w:eastAsia="x-none"/>
        </w:rPr>
        <w:t xml:space="preserve"> there</w:t>
      </w:r>
      <w:r w:rsidR="00C166DA">
        <w:rPr>
          <w:lang w:val="x-none" w:eastAsia="x-none"/>
        </w:rPr>
        <w:t xml:space="preserve">, </w:t>
      </w:r>
      <w:r w:rsidR="004734DA">
        <w:rPr>
          <w:lang w:val="x-none" w:eastAsia="x-none"/>
        </w:rPr>
        <w:t xml:space="preserve">the existing </w:t>
      </w:r>
      <w:proofErr w:type="spellStart"/>
      <w:r w:rsidR="004734DA">
        <w:rPr>
          <w:lang w:val="x-none" w:eastAsia="x-none"/>
        </w:rPr>
        <w:t>gNB</w:t>
      </w:r>
      <w:proofErr w:type="spellEnd"/>
      <w:r w:rsidR="004734DA">
        <w:rPr>
          <w:lang w:val="x-none" w:eastAsia="x-none"/>
        </w:rPr>
        <w:t xml:space="preserve">-DU </w:t>
      </w:r>
      <w:r w:rsidR="00A02BED">
        <w:rPr>
          <w:lang w:val="x-none" w:eastAsia="x-none"/>
        </w:rPr>
        <w:t>Configuration</w:t>
      </w:r>
      <w:r w:rsidR="004734DA">
        <w:rPr>
          <w:lang w:val="x-none" w:eastAsia="x-none"/>
        </w:rPr>
        <w:t xml:space="preserve"> Update procedure can </w:t>
      </w:r>
      <w:r w:rsidR="009B735D">
        <w:rPr>
          <w:lang w:val="x-none" w:eastAsia="x-none"/>
        </w:rPr>
        <w:t xml:space="preserve">simply </w:t>
      </w:r>
      <w:r w:rsidR="004734DA">
        <w:rPr>
          <w:lang w:val="x-none" w:eastAsia="x-none"/>
        </w:rPr>
        <w:t>be enhanced to support</w:t>
      </w:r>
      <w:r w:rsidR="001E1790">
        <w:rPr>
          <w:lang w:val="x-none" w:eastAsia="x-none"/>
        </w:rPr>
        <w:t xml:space="preserve"> this</w:t>
      </w:r>
      <w:r w:rsidR="004734DA">
        <w:rPr>
          <w:lang w:val="x-none" w:eastAsia="x-none"/>
        </w:rPr>
        <w:t xml:space="preserve"> </w:t>
      </w:r>
      <w:r w:rsidR="00A02BED">
        <w:rPr>
          <w:lang w:val="x-none" w:eastAsia="x-none"/>
        </w:rPr>
        <w:t>functionality</w:t>
      </w:r>
      <w:r w:rsidR="0085416D">
        <w:rPr>
          <w:lang w:val="x-none" w:eastAsia="x-none"/>
        </w:rPr>
        <w:t xml:space="preserve">, e.g., as part of the </w:t>
      </w:r>
      <w:r w:rsidR="00041B47" w:rsidRPr="00041B47">
        <w:rPr>
          <w:i/>
          <w:iCs/>
        </w:rPr>
        <w:t>Served Cell Information</w:t>
      </w:r>
      <w:r w:rsidR="00041B47">
        <w:t xml:space="preserve"> IE.</w:t>
      </w:r>
      <w:r w:rsidR="00081FC6">
        <w:t xml:space="preserve"> </w:t>
      </w:r>
      <w:r w:rsidR="005042F4">
        <w:t xml:space="preserve">It seems natural to include the UL WUS configuration in the </w:t>
      </w:r>
      <w:r w:rsidR="005042F4" w:rsidRPr="00496AF0">
        <w:rPr>
          <w:rFonts w:cs="Arial"/>
          <w:i/>
          <w:iCs/>
          <w:szCs w:val="18"/>
          <w:lang w:eastAsia="ja-JP"/>
        </w:rPr>
        <w:t>Served Cell Information</w:t>
      </w:r>
      <w:r w:rsidR="005042F4">
        <w:rPr>
          <w:lang w:val="en-US"/>
        </w:rPr>
        <w:t xml:space="preserve"> IE</w:t>
      </w:r>
      <w:r w:rsidR="005042F4">
        <w:t xml:space="preserve">, </w:t>
      </w:r>
      <w:r w:rsidR="00890EA9">
        <w:t>which already</w:t>
      </w:r>
      <w:r w:rsidR="00D04ED4">
        <w:t xml:space="preserve"> </w:t>
      </w:r>
      <w:r w:rsidR="0077673F">
        <w:t xml:space="preserve">comprises </w:t>
      </w:r>
      <w:r w:rsidR="00071BC5">
        <w:t xml:space="preserve">all </w:t>
      </w:r>
      <w:r w:rsidR="0077673F">
        <w:t xml:space="preserve">the </w:t>
      </w:r>
      <w:r w:rsidR="0077673F" w:rsidRPr="00EA5FA7">
        <w:t>configuration information</w:t>
      </w:r>
      <w:r w:rsidR="00071BC5">
        <w:t xml:space="preserve"> of a </w:t>
      </w:r>
      <w:r w:rsidR="00071BC5" w:rsidRPr="00EA5FA7">
        <w:t>cell</w:t>
      </w:r>
      <w:r w:rsidR="0077673F">
        <w:t>.</w:t>
      </w:r>
    </w:p>
    <w:p w14:paraId="5BFB7613" w14:textId="77777777" w:rsidR="00156DFF" w:rsidRDefault="00156DFF" w:rsidP="00041B47">
      <w:pPr>
        <w:rPr>
          <w:lang w:val="x-none" w:eastAsia="x-none"/>
        </w:rPr>
      </w:pPr>
    </w:p>
    <w:p w14:paraId="595D0C5C" w14:textId="77777777" w:rsidR="0001554D" w:rsidRDefault="00C43BA5" w:rsidP="00D50F0A">
      <w:pPr>
        <w:keepNext/>
        <w:jc w:val="center"/>
      </w:pPr>
      <w:r>
        <w:rPr>
          <w:noProof/>
          <w:lang w:val="x-none" w:eastAsia="x-none"/>
        </w:rPr>
        <w:drawing>
          <wp:inline distT="0" distB="0" distL="0" distR="0" wp14:anchorId="2DFF6497" wp14:editId="42DE7034">
            <wp:extent cx="4636523" cy="2595600"/>
            <wp:effectExtent l="0" t="0" r="0" b="0"/>
            <wp:docPr id="394636191"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636191" name="Graphic 7"/>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636523" cy="2595600"/>
                    </a:xfrm>
                    <a:prstGeom prst="rect">
                      <a:avLst/>
                    </a:prstGeom>
                  </pic:spPr>
                </pic:pic>
              </a:graphicData>
            </a:graphic>
          </wp:inline>
        </w:drawing>
      </w:r>
    </w:p>
    <w:p w14:paraId="0880EB72" w14:textId="60BE7C8B" w:rsidR="00C43BA5" w:rsidRDefault="0001554D" w:rsidP="00D50F0A">
      <w:pPr>
        <w:pStyle w:val="Caption"/>
        <w:jc w:val="center"/>
      </w:pPr>
      <w:bookmarkStart w:id="3" w:name="_Ref178068197"/>
      <w:r w:rsidRPr="4190C20F">
        <w:rPr>
          <w:lang w:val="en-US"/>
        </w:rPr>
        <w:t xml:space="preserve">Figure </w:t>
      </w:r>
      <w:fldSimple w:instr=" SEQ Figure \* ARABIC ">
        <w:r w:rsidR="00A262BA" w:rsidRPr="4190C20F">
          <w:rPr>
            <w:lang w:val="en-US"/>
          </w:rPr>
          <w:t>2</w:t>
        </w:r>
      </w:fldSimple>
      <w:bookmarkEnd w:id="3"/>
      <w:r w:rsidRPr="4190C20F">
        <w:rPr>
          <w:lang w:val="en-US"/>
        </w:rPr>
        <w:t xml:space="preserve">: </w:t>
      </w:r>
      <w:proofErr w:type="spellStart"/>
      <w:r w:rsidR="0017726B" w:rsidRPr="4190C20F">
        <w:rPr>
          <w:lang w:val="en-US"/>
        </w:rPr>
        <w:t>Signalling</w:t>
      </w:r>
      <w:proofErr w:type="spellEnd"/>
      <w:r w:rsidR="0017726B" w:rsidRPr="4190C20F">
        <w:rPr>
          <w:lang w:val="en-US"/>
        </w:rPr>
        <w:t xml:space="preserve"> of the UL WUS configuration from </w:t>
      </w:r>
      <w:r w:rsidR="0044493D" w:rsidRPr="4190C20F">
        <w:rPr>
          <w:lang w:val="en-US"/>
        </w:rPr>
        <w:t xml:space="preserve">NES-Cell </w:t>
      </w:r>
      <w:r w:rsidR="0017726B" w:rsidRPr="4190C20F">
        <w:rPr>
          <w:lang w:val="en-US"/>
        </w:rPr>
        <w:t xml:space="preserve">DU to </w:t>
      </w:r>
      <w:r w:rsidR="0044493D" w:rsidRPr="4190C20F">
        <w:rPr>
          <w:lang w:val="en-US"/>
        </w:rPr>
        <w:t xml:space="preserve">NES-Cell </w:t>
      </w:r>
      <w:r w:rsidR="0017726B" w:rsidRPr="4190C20F">
        <w:rPr>
          <w:lang w:val="en-US"/>
        </w:rPr>
        <w:t>CU.</w:t>
      </w:r>
    </w:p>
    <w:p w14:paraId="4E95659A" w14:textId="77777777" w:rsidR="00BF61D5" w:rsidRDefault="00BF61D5" w:rsidP="005576A6">
      <w:pPr>
        <w:rPr>
          <w:lang w:val="x-none" w:eastAsia="x-none"/>
        </w:rPr>
      </w:pPr>
    </w:p>
    <w:p w14:paraId="78D4E566" w14:textId="5940DD8D" w:rsidR="00156DFF" w:rsidRDefault="00156DFF" w:rsidP="00156DFF">
      <w:pPr>
        <w:rPr>
          <w:rStyle w:val="IvDbodytextChar"/>
          <w:rFonts w:ascii="Times New Roman" w:eastAsiaTheme="minorEastAsia" w:hAnsi="Times New Roman"/>
          <w:b/>
          <w:bC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1</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Reuse the </w:t>
      </w:r>
      <w:proofErr w:type="spellStart"/>
      <w:r w:rsidRPr="00517E75">
        <w:rPr>
          <w:rStyle w:val="IvDbodytextChar"/>
          <w:rFonts w:ascii="Times New Roman" w:eastAsiaTheme="minorEastAsia" w:hAnsi="Times New Roman"/>
          <w:b/>
          <w:bCs/>
        </w:rPr>
        <w:t>gNB</w:t>
      </w:r>
      <w:proofErr w:type="spellEnd"/>
      <w:r w:rsidRPr="00517E75">
        <w:rPr>
          <w:rStyle w:val="IvDbodytextChar"/>
          <w:rFonts w:ascii="Times New Roman" w:eastAsiaTheme="minorEastAsia" w:hAnsi="Times New Roman"/>
          <w:b/>
          <w:bCs/>
        </w:rPr>
        <w:t xml:space="preserve">-DU Configuration </w:t>
      </w:r>
      <w:r w:rsidRPr="004A15B4">
        <w:rPr>
          <w:rStyle w:val="IvDbodytextChar"/>
          <w:rFonts w:ascii="Times New Roman" w:eastAsiaTheme="minorEastAsia" w:hAnsi="Times New Roman"/>
          <w:b/>
          <w:bCs/>
        </w:rPr>
        <w:t>Update procedure</w:t>
      </w:r>
      <w:r>
        <w:rPr>
          <w:rStyle w:val="IvDbodytextChar"/>
          <w:rFonts w:ascii="Times New Roman" w:eastAsiaTheme="minorEastAsia" w:hAnsi="Times New Roman"/>
          <w:b/>
          <w:bCs/>
        </w:rPr>
        <w:t xml:space="preserve"> over F1 for sending </w:t>
      </w:r>
      <w:r w:rsidRPr="00517E75">
        <w:rPr>
          <w:rStyle w:val="IvDbodytextChar"/>
          <w:rFonts w:ascii="Times New Roman" w:eastAsiaTheme="minorEastAsia" w:hAnsi="Times New Roman"/>
          <w:b/>
          <w:bCs/>
        </w:rPr>
        <w:t xml:space="preserve">the </w:t>
      </w:r>
      <w:r>
        <w:rPr>
          <w:rStyle w:val="IvDbodytextChar"/>
          <w:rFonts w:ascii="Times New Roman" w:eastAsiaTheme="minorEastAsia" w:hAnsi="Times New Roman"/>
          <w:b/>
          <w:bCs/>
        </w:rPr>
        <w:t xml:space="preserve">UL </w:t>
      </w:r>
      <w:r w:rsidRPr="00517E75">
        <w:rPr>
          <w:rStyle w:val="IvDbodytextChar"/>
          <w:rFonts w:ascii="Times New Roman" w:eastAsiaTheme="minorEastAsia" w:hAnsi="Times New Roman"/>
          <w:b/>
          <w:bCs/>
        </w:rPr>
        <w:t xml:space="preserve">WUS configuration of </w:t>
      </w:r>
      <w:r w:rsidR="005576A6">
        <w:rPr>
          <w:rStyle w:val="IvDbodytextChar"/>
          <w:rFonts w:ascii="Times New Roman" w:eastAsiaTheme="minorEastAsia" w:hAnsi="Times New Roman"/>
          <w:b/>
          <w:bCs/>
        </w:rPr>
        <w:t xml:space="preserve">a </w:t>
      </w:r>
      <w:r w:rsidRPr="00517E75">
        <w:rPr>
          <w:rStyle w:val="IvDbodytextChar"/>
          <w:rFonts w:ascii="Times New Roman" w:eastAsiaTheme="minorEastAsia" w:hAnsi="Times New Roman"/>
          <w:b/>
          <w:bCs/>
        </w:rPr>
        <w:t>certain cell</w:t>
      </w:r>
      <w:r>
        <w:rPr>
          <w:rStyle w:val="IvDbodytextChar"/>
          <w:rFonts w:ascii="Times New Roman" w:eastAsiaTheme="minorEastAsia" w:hAnsi="Times New Roman"/>
          <w:b/>
          <w:bCs/>
        </w:rPr>
        <w:t xml:space="preserve"> from </w:t>
      </w:r>
      <w:r w:rsidR="0008229D">
        <w:rPr>
          <w:rStyle w:val="IvDbodytextChar"/>
          <w:rFonts w:ascii="Times New Roman" w:eastAsiaTheme="minorEastAsia" w:hAnsi="Times New Roman"/>
          <w:b/>
          <w:bCs/>
        </w:rPr>
        <w:t xml:space="preserve">NES-Cell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-DU to </w:t>
      </w:r>
      <w:r w:rsidR="0008229D">
        <w:rPr>
          <w:rStyle w:val="IvDbodytextChar"/>
          <w:rFonts w:ascii="Times New Roman" w:eastAsiaTheme="minorEastAsia" w:hAnsi="Times New Roman"/>
          <w:b/>
          <w:bCs/>
        </w:rPr>
        <w:t xml:space="preserve">NES-Cell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-CU.</w:t>
      </w:r>
    </w:p>
    <w:p w14:paraId="4E953ED3" w14:textId="77777777" w:rsidR="00527312" w:rsidRDefault="00527312" w:rsidP="00156DFF">
      <w:pPr>
        <w:rPr>
          <w:b/>
          <w:bCs/>
          <w:spacing w:val="2"/>
        </w:rPr>
      </w:pPr>
    </w:p>
    <w:p w14:paraId="58CDF978" w14:textId="4A614A0D" w:rsidR="006835D2" w:rsidRDefault="006835D2" w:rsidP="00156DFF">
      <w:pPr>
        <w:rPr>
          <w:spacing w:val="2"/>
        </w:rPr>
      </w:pPr>
      <w:r>
        <w:rPr>
          <w:spacing w:val="2"/>
        </w:rPr>
        <w:t>The NES-Cell CU can interpret</w:t>
      </w:r>
      <w:r w:rsidR="00507E84">
        <w:rPr>
          <w:spacing w:val="2"/>
        </w:rPr>
        <w:t xml:space="preserve"> reception of</w:t>
      </w:r>
      <w:r>
        <w:rPr>
          <w:spacing w:val="2"/>
        </w:rPr>
        <w:t xml:space="preserve"> the </w:t>
      </w:r>
      <w:r>
        <w:rPr>
          <w:lang w:val="x-none" w:eastAsia="x-none"/>
        </w:rPr>
        <w:t xml:space="preserve">UL WUS configuration </w:t>
      </w:r>
      <w:r w:rsidR="00FA79C5">
        <w:rPr>
          <w:lang w:val="x-none" w:eastAsia="x-none"/>
        </w:rPr>
        <w:t>as interest of the NES-Cell DU to operate the NES Cell in OD-SIB1 transmission mode</w:t>
      </w:r>
      <w:r w:rsidR="00273DA9">
        <w:rPr>
          <w:lang w:val="x-none" w:eastAsia="x-none"/>
        </w:rPr>
        <w:t xml:space="preserve">. </w:t>
      </w:r>
      <w:r w:rsidR="001F5FA5">
        <w:rPr>
          <w:lang w:val="x-none" w:eastAsia="x-none"/>
        </w:rPr>
        <w:t xml:space="preserve">Alternatively, an explicit indication </w:t>
      </w:r>
      <w:r w:rsidR="00C50EF4">
        <w:rPr>
          <w:lang w:val="x-none" w:eastAsia="x-none"/>
        </w:rPr>
        <w:t>could</w:t>
      </w:r>
      <w:r w:rsidR="001F5FA5">
        <w:rPr>
          <w:lang w:val="x-none" w:eastAsia="x-none"/>
        </w:rPr>
        <w:t xml:space="preserve"> be introduced.</w:t>
      </w:r>
      <w:r w:rsidR="00C50EF4">
        <w:rPr>
          <w:lang w:val="x-none" w:eastAsia="x-none"/>
        </w:rPr>
        <w:t xml:space="preserve"> </w:t>
      </w:r>
      <w:r w:rsidR="00C36A35">
        <w:rPr>
          <w:lang w:val="x-none" w:eastAsia="x-none"/>
        </w:rPr>
        <w:t>T</w:t>
      </w:r>
      <w:r w:rsidR="005C0AF8">
        <w:rPr>
          <w:spacing w:val="2"/>
        </w:rPr>
        <w:t xml:space="preserve">he </w:t>
      </w:r>
      <w:proofErr w:type="spellStart"/>
      <w:r w:rsidR="005C0AF8">
        <w:rPr>
          <w:spacing w:val="2"/>
        </w:rPr>
        <w:t>gNB</w:t>
      </w:r>
      <w:proofErr w:type="spellEnd"/>
      <w:r w:rsidR="005C0AF8">
        <w:rPr>
          <w:spacing w:val="2"/>
        </w:rPr>
        <w:t xml:space="preserve">-CU </w:t>
      </w:r>
      <w:r w:rsidR="00C36A35">
        <w:rPr>
          <w:spacing w:val="2"/>
        </w:rPr>
        <w:t>r</w:t>
      </w:r>
      <w:r w:rsidR="005C0AF8">
        <w:rPr>
          <w:spacing w:val="2"/>
        </w:rPr>
        <w:t xml:space="preserve">eceives the WUS configuration from </w:t>
      </w:r>
      <w:proofErr w:type="spellStart"/>
      <w:r w:rsidR="005C0AF8">
        <w:rPr>
          <w:spacing w:val="2"/>
        </w:rPr>
        <w:t>gNB</w:t>
      </w:r>
      <w:proofErr w:type="spellEnd"/>
      <w:r w:rsidR="005C0AF8">
        <w:rPr>
          <w:spacing w:val="2"/>
        </w:rPr>
        <w:t>-DU and starts</w:t>
      </w:r>
      <w:r w:rsidR="008275B5">
        <w:rPr>
          <w:spacing w:val="2"/>
        </w:rPr>
        <w:t xml:space="preserve"> coordinating the UL WUS configuration provisioning</w:t>
      </w:r>
      <w:r w:rsidR="000313EC">
        <w:rPr>
          <w:spacing w:val="2"/>
        </w:rPr>
        <w:t>, e.g., by sending a</w:t>
      </w:r>
      <w:r w:rsidR="00673669">
        <w:rPr>
          <w:spacing w:val="2"/>
        </w:rPr>
        <w:t xml:space="preserve"> </w:t>
      </w:r>
      <w:r w:rsidR="00DE3D03">
        <w:rPr>
          <w:spacing w:val="2"/>
        </w:rPr>
        <w:t xml:space="preserve">request to start </w:t>
      </w:r>
      <w:r w:rsidR="00673669">
        <w:rPr>
          <w:spacing w:val="2"/>
        </w:rPr>
        <w:t>UL WUS configuration provisioning</w:t>
      </w:r>
      <w:r w:rsidR="00862119">
        <w:rPr>
          <w:spacing w:val="2"/>
        </w:rPr>
        <w:t xml:space="preserve"> </w:t>
      </w:r>
      <w:r w:rsidR="00457104">
        <w:rPr>
          <w:spacing w:val="2"/>
        </w:rPr>
        <w:t xml:space="preserve">to </w:t>
      </w:r>
      <w:r w:rsidR="00862119">
        <w:rPr>
          <w:spacing w:val="2"/>
        </w:rPr>
        <w:t xml:space="preserve">a neighbouring Cell-A </w:t>
      </w:r>
      <w:proofErr w:type="spellStart"/>
      <w:r w:rsidR="00862119">
        <w:rPr>
          <w:spacing w:val="2"/>
        </w:rPr>
        <w:t>gNB</w:t>
      </w:r>
      <w:proofErr w:type="spellEnd"/>
      <w:r w:rsidR="00862119">
        <w:rPr>
          <w:spacing w:val="2"/>
        </w:rPr>
        <w:t xml:space="preserve"> (here </w:t>
      </w:r>
      <w:r w:rsidR="00457104">
        <w:rPr>
          <w:spacing w:val="2"/>
        </w:rPr>
        <w:t>gNB2</w:t>
      </w:r>
      <w:r w:rsidR="00862119">
        <w:rPr>
          <w:spacing w:val="2"/>
        </w:rPr>
        <w:t>)</w:t>
      </w:r>
      <w:r w:rsidR="00457104">
        <w:rPr>
          <w:spacing w:val="2"/>
        </w:rPr>
        <w:t xml:space="preserve"> as discussed </w:t>
      </w:r>
      <w:r w:rsidR="00862119">
        <w:rPr>
          <w:spacing w:val="2"/>
        </w:rPr>
        <w:t xml:space="preserve">in </w:t>
      </w:r>
      <w:r w:rsidR="00457104">
        <w:rPr>
          <w:spacing w:val="2"/>
        </w:rPr>
        <w:t>[4].</w:t>
      </w:r>
    </w:p>
    <w:p w14:paraId="17B8EA3A" w14:textId="2464BF43" w:rsidR="00C93B77" w:rsidRPr="008B6F2E" w:rsidRDefault="00C37F2C" w:rsidP="00D217D3">
      <w:pPr>
        <w:rPr>
          <w:lang w:val="en-US"/>
        </w:rPr>
      </w:pPr>
      <w:r>
        <w:rPr>
          <w:lang w:val="x-none" w:eastAsia="x-none"/>
        </w:rPr>
        <w:t xml:space="preserve">It has been </w:t>
      </w:r>
      <w:r w:rsidR="001E0616">
        <w:rPr>
          <w:lang w:val="x-none" w:eastAsia="x-none"/>
        </w:rPr>
        <w:t>discussed</w:t>
      </w:r>
      <w:r w:rsidR="00C56672">
        <w:rPr>
          <w:lang w:val="x-none" w:eastAsia="x-none"/>
        </w:rPr>
        <w:t xml:space="preserve"> and </w:t>
      </w:r>
      <w:r w:rsidR="001E0616">
        <w:rPr>
          <w:lang w:val="x-none" w:eastAsia="x-none"/>
        </w:rPr>
        <w:t>reflected</w:t>
      </w:r>
      <w:r w:rsidR="00C56672">
        <w:rPr>
          <w:lang w:val="x-none" w:eastAsia="x-none"/>
        </w:rPr>
        <w:t xml:space="preserve"> in agreements</w:t>
      </w:r>
      <w:r>
        <w:rPr>
          <w:lang w:val="x-none" w:eastAsia="x-none"/>
        </w:rPr>
        <w:t xml:space="preserve"> in RAN3 that feedback</w:t>
      </w:r>
      <w:r w:rsidR="001E0616">
        <w:rPr>
          <w:lang w:val="x-none" w:eastAsia="x-none"/>
        </w:rPr>
        <w:t xml:space="preserve"> </w:t>
      </w:r>
      <w:r w:rsidR="008756E6">
        <w:rPr>
          <w:lang w:val="x-none" w:eastAsia="x-none"/>
        </w:rPr>
        <w:t>on</w:t>
      </w:r>
      <w:r>
        <w:rPr>
          <w:lang w:val="x-none" w:eastAsia="x-none"/>
        </w:rPr>
        <w:t xml:space="preserve"> UL WUS </w:t>
      </w:r>
      <w:r w:rsidR="00C36A35">
        <w:rPr>
          <w:lang w:val="x-none" w:eastAsia="x-none"/>
        </w:rPr>
        <w:t xml:space="preserve">configuration </w:t>
      </w:r>
      <w:r>
        <w:rPr>
          <w:lang w:val="x-none" w:eastAsia="x-none"/>
        </w:rPr>
        <w:t xml:space="preserve">provisioning is needed over </w:t>
      </w:r>
      <w:proofErr w:type="spellStart"/>
      <w:r>
        <w:rPr>
          <w:lang w:val="x-none" w:eastAsia="x-none"/>
        </w:rPr>
        <w:t>Xn</w:t>
      </w:r>
      <w:proofErr w:type="spellEnd"/>
      <w:r w:rsidR="008756E6">
        <w:rPr>
          <w:lang w:val="x-none" w:eastAsia="x-none"/>
        </w:rPr>
        <w:t>.</w:t>
      </w:r>
      <w:r w:rsidR="006B1027">
        <w:rPr>
          <w:lang w:val="x-none" w:eastAsia="x-none"/>
        </w:rPr>
        <w:t xml:space="preserve"> </w:t>
      </w:r>
      <w:r w:rsidR="008756E6">
        <w:rPr>
          <w:lang w:val="x-none" w:eastAsia="x-none"/>
        </w:rPr>
        <w:t>T</w:t>
      </w:r>
      <w:r w:rsidR="006B1027">
        <w:rPr>
          <w:lang w:val="x-none" w:eastAsia="x-none"/>
        </w:rPr>
        <w:t xml:space="preserve">he same applies to F1 in case of </w:t>
      </w:r>
      <w:r w:rsidR="006B1027">
        <w:rPr>
          <w:lang w:eastAsia="zh-CN"/>
        </w:rPr>
        <w:t>split architecture</w:t>
      </w:r>
      <w:r w:rsidR="008756E6">
        <w:rPr>
          <w:lang w:eastAsia="zh-CN"/>
        </w:rPr>
        <w:t xml:space="preserve">, </w:t>
      </w:r>
      <w:r w:rsidR="00BB30D3">
        <w:rPr>
          <w:lang w:eastAsia="zh-CN"/>
        </w:rPr>
        <w:t xml:space="preserve">i.e., </w:t>
      </w:r>
      <w:r w:rsidR="008756E6">
        <w:rPr>
          <w:lang w:eastAsia="zh-CN"/>
        </w:rPr>
        <w:t>the DU cannot</w:t>
      </w:r>
      <w:r w:rsidR="00FD24A6">
        <w:rPr>
          <w:lang w:eastAsia="zh-CN"/>
        </w:rPr>
        <w:t xml:space="preserve"> start OD-SIB1 transmission in the NES Cell before </w:t>
      </w:r>
      <w:r w:rsidR="00DE3D03">
        <w:rPr>
          <w:lang w:eastAsia="zh-CN"/>
        </w:rPr>
        <w:t>its</w:t>
      </w:r>
      <w:r w:rsidR="00FD24A6">
        <w:rPr>
          <w:lang w:eastAsia="zh-CN"/>
        </w:rPr>
        <w:t xml:space="preserve"> CU indicate</w:t>
      </w:r>
      <w:r w:rsidR="00DE3D03">
        <w:rPr>
          <w:lang w:eastAsia="zh-CN"/>
        </w:rPr>
        <w:t>s</w:t>
      </w:r>
      <w:r w:rsidR="00FD24A6">
        <w:rPr>
          <w:lang w:eastAsia="zh-CN"/>
        </w:rPr>
        <w:t xml:space="preserve"> </w:t>
      </w:r>
      <w:r w:rsidR="00BB30D3">
        <w:rPr>
          <w:lang w:eastAsia="zh-CN"/>
        </w:rPr>
        <w:t xml:space="preserve">that </w:t>
      </w:r>
      <w:r w:rsidR="00DE3D03">
        <w:rPr>
          <w:lang w:eastAsia="zh-CN"/>
        </w:rPr>
        <w:t xml:space="preserve">the DU </w:t>
      </w:r>
      <w:r w:rsidR="008954C7">
        <w:rPr>
          <w:lang w:eastAsia="zh-CN"/>
        </w:rPr>
        <w:t>may</w:t>
      </w:r>
      <w:r w:rsidR="00DE3D03">
        <w:rPr>
          <w:lang w:eastAsia="zh-CN"/>
        </w:rPr>
        <w:t xml:space="preserve"> do so</w:t>
      </w:r>
      <w:r w:rsidR="00373AA8">
        <w:rPr>
          <w:lang w:eastAsia="zh-CN"/>
        </w:rPr>
        <w:t xml:space="preserve">, </w:t>
      </w:r>
      <w:r w:rsidR="00C5311B">
        <w:rPr>
          <w:lang w:eastAsia="zh-CN"/>
        </w:rPr>
        <w:t>because</w:t>
      </w:r>
      <w:r w:rsidR="00373AA8">
        <w:rPr>
          <w:lang w:eastAsia="zh-CN"/>
        </w:rPr>
        <w:t xml:space="preserve"> the DU </w:t>
      </w:r>
      <w:r w:rsidR="00C5311B">
        <w:rPr>
          <w:lang w:eastAsia="zh-CN"/>
        </w:rPr>
        <w:t>does not</w:t>
      </w:r>
      <w:r w:rsidR="00373AA8">
        <w:rPr>
          <w:lang w:eastAsia="zh-CN"/>
        </w:rPr>
        <w:t xml:space="preserve"> know if and when </w:t>
      </w:r>
      <w:r w:rsidR="004A637B">
        <w:rPr>
          <w:lang w:eastAsia="zh-CN"/>
        </w:rPr>
        <w:t xml:space="preserve">the </w:t>
      </w:r>
      <w:r w:rsidR="00373AA8">
        <w:rPr>
          <w:lang w:val="x-none" w:eastAsia="x-none"/>
        </w:rPr>
        <w:t xml:space="preserve">UL WUS </w:t>
      </w:r>
      <w:r w:rsidR="002C12BD">
        <w:rPr>
          <w:lang w:val="x-none" w:eastAsia="x-none"/>
        </w:rPr>
        <w:lastRenderedPageBreak/>
        <w:t>configuration</w:t>
      </w:r>
      <w:r w:rsidR="00373AA8">
        <w:rPr>
          <w:lang w:val="x-none" w:eastAsia="x-none"/>
        </w:rPr>
        <w:t xml:space="preserve"> provisioning is ensured.</w:t>
      </w:r>
      <w:r w:rsidR="00EF1E73">
        <w:rPr>
          <w:lang w:val="x-none" w:eastAsia="x-none"/>
        </w:rPr>
        <w:t xml:space="preserve"> </w:t>
      </w:r>
      <w:r w:rsidR="00214A0E" w:rsidRPr="008B6F2E">
        <w:rPr>
          <w:lang w:val="en-US"/>
        </w:rPr>
        <w:t>Thus,</w:t>
      </w:r>
      <w:r w:rsidR="00EF1E73" w:rsidRPr="008B6F2E">
        <w:rPr>
          <w:lang w:val="en-US"/>
        </w:rPr>
        <w:t xml:space="preserve"> the DU cannot autonomously </w:t>
      </w:r>
      <w:r w:rsidR="00376BA4" w:rsidRPr="008B6F2E">
        <w:rPr>
          <w:lang w:val="en-US"/>
        </w:rPr>
        <w:t>start</w:t>
      </w:r>
      <w:r w:rsidR="00EF1E73" w:rsidRPr="008B6F2E">
        <w:rPr>
          <w:lang w:val="en-US"/>
        </w:rPr>
        <w:t xml:space="preserve"> </w:t>
      </w:r>
      <w:r w:rsidR="00214A0E" w:rsidRPr="008B6F2E">
        <w:rPr>
          <w:lang w:val="en-US"/>
        </w:rPr>
        <w:t>OD-</w:t>
      </w:r>
      <w:r w:rsidR="00EF1E73" w:rsidRPr="008B6F2E">
        <w:rPr>
          <w:lang w:val="en-US"/>
        </w:rPr>
        <w:t xml:space="preserve">SIB1 transmission </w:t>
      </w:r>
      <w:r w:rsidR="00DE3D03" w:rsidRPr="008B6F2E">
        <w:rPr>
          <w:lang w:val="en-US"/>
        </w:rPr>
        <w:t xml:space="preserve">in </w:t>
      </w:r>
      <w:r w:rsidR="00376BA4" w:rsidRPr="008B6F2E">
        <w:rPr>
          <w:lang w:val="en-US"/>
        </w:rPr>
        <w:t xml:space="preserve">a NES Cell </w:t>
      </w:r>
      <w:r w:rsidR="00EF1E73" w:rsidRPr="008B6F2E">
        <w:rPr>
          <w:lang w:val="en-US"/>
        </w:rPr>
        <w:t xml:space="preserve">without risking making </w:t>
      </w:r>
      <w:r w:rsidR="00C50C92" w:rsidRPr="008B6F2E">
        <w:rPr>
          <w:lang w:val="en-US"/>
        </w:rPr>
        <w:t>the</w:t>
      </w:r>
      <w:r w:rsidR="00EF1E73" w:rsidRPr="008B6F2E">
        <w:rPr>
          <w:lang w:val="en-US"/>
        </w:rPr>
        <w:t xml:space="preserve"> cell inaccessible for UEs</w:t>
      </w:r>
      <w:r w:rsidR="00C50C92" w:rsidRPr="008B6F2E">
        <w:rPr>
          <w:lang w:val="en-US"/>
        </w:rPr>
        <w:t>. H</w:t>
      </w:r>
      <w:r w:rsidR="00EF1E73" w:rsidRPr="008B6F2E">
        <w:rPr>
          <w:lang w:val="en-US"/>
        </w:rPr>
        <w:t>ence</w:t>
      </w:r>
      <w:r w:rsidR="00C50C92" w:rsidRPr="008B6F2E">
        <w:rPr>
          <w:lang w:val="en-US"/>
        </w:rPr>
        <w:t>,</w:t>
      </w:r>
      <w:r w:rsidR="00EF1E73" w:rsidRPr="008B6F2E">
        <w:rPr>
          <w:lang w:val="en-US"/>
        </w:rPr>
        <w:t xml:space="preserve"> the</w:t>
      </w:r>
      <w:r w:rsidR="000E72A4" w:rsidRPr="008B6F2E">
        <w:rPr>
          <w:lang w:val="en-US"/>
        </w:rPr>
        <w:t xml:space="preserve"> </w:t>
      </w:r>
      <w:r w:rsidR="00EF1E73" w:rsidRPr="008B6F2E">
        <w:rPr>
          <w:lang w:val="en-US"/>
        </w:rPr>
        <w:t xml:space="preserve">DU requires </w:t>
      </w:r>
      <w:r w:rsidR="00C36A35" w:rsidRPr="008B6F2E">
        <w:rPr>
          <w:lang w:val="en-US"/>
        </w:rPr>
        <w:t>i</w:t>
      </w:r>
      <w:r w:rsidR="005C0AF8" w:rsidRPr="008B6F2E">
        <w:rPr>
          <w:lang w:val="en-US"/>
        </w:rPr>
        <w:t>ndication</w:t>
      </w:r>
      <w:r w:rsidR="00EF1E73" w:rsidRPr="008B6F2E">
        <w:rPr>
          <w:lang w:val="en-US"/>
        </w:rPr>
        <w:t xml:space="preserve"> from the</w:t>
      </w:r>
      <w:r w:rsidR="000E72A4" w:rsidRPr="008B6F2E">
        <w:rPr>
          <w:lang w:val="en-US"/>
        </w:rPr>
        <w:t xml:space="preserve"> </w:t>
      </w:r>
      <w:r w:rsidR="00EF1E73" w:rsidRPr="008B6F2E">
        <w:rPr>
          <w:lang w:val="en-US"/>
        </w:rPr>
        <w:t>CU.</w:t>
      </w:r>
    </w:p>
    <w:p w14:paraId="2551152E" w14:textId="6D9ABF36" w:rsidR="00373AA8" w:rsidRPr="00DD6A4B" w:rsidRDefault="00373AA8" w:rsidP="00D217D3">
      <w:pPr>
        <w:rPr>
          <w:b/>
          <w:spacing w:val="2"/>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1</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In split architecture, t</w:t>
      </w:r>
      <w:r w:rsidRPr="0000431A">
        <w:rPr>
          <w:rStyle w:val="IvDbodytextChar"/>
          <w:rFonts w:ascii="Times New Roman" w:eastAsiaTheme="minorEastAsia" w:hAnsi="Times New Roman"/>
          <w:b/>
          <w:bCs/>
        </w:rPr>
        <w:t>he</w:t>
      </w:r>
      <w:r w:rsidR="004A637B">
        <w:rPr>
          <w:rStyle w:val="IvDbodytextChar"/>
          <w:rFonts w:ascii="Times New Roman" w:eastAsiaTheme="minorEastAsia" w:hAnsi="Times New Roman"/>
          <w:b/>
          <w:bCs/>
        </w:rPr>
        <w:t xml:space="preserve"> NES-Cell DU</w:t>
      </w:r>
      <w:r w:rsidRPr="0000431A">
        <w:rPr>
          <w:rStyle w:val="IvDbodytextChar"/>
          <w:rFonts w:ascii="Times New Roman" w:eastAsiaTheme="minorEastAsia" w:hAnsi="Times New Roman"/>
          <w:b/>
          <w:bCs/>
        </w:rPr>
        <w:t xml:space="preserve"> </w:t>
      </w:r>
      <w:r w:rsidR="002C12BD" w:rsidRPr="002C12BD">
        <w:rPr>
          <w:rStyle w:val="IvDbodytextChar"/>
          <w:rFonts w:ascii="Times New Roman" w:eastAsiaTheme="minorEastAsia" w:hAnsi="Times New Roman"/>
          <w:b/>
          <w:bCs/>
        </w:rPr>
        <w:t>does not know if and when the UL WUS configuration provision</w:t>
      </w:r>
      <w:r w:rsidR="004A637B">
        <w:rPr>
          <w:rStyle w:val="IvDbodytextChar"/>
          <w:rFonts w:ascii="Times New Roman" w:eastAsiaTheme="minorEastAsia" w:hAnsi="Times New Roman"/>
          <w:b/>
          <w:bCs/>
        </w:rPr>
        <w:t xml:space="preserve"> for </w:t>
      </w:r>
      <w:r w:rsidR="00115F52">
        <w:rPr>
          <w:rStyle w:val="IvDbodytextChar"/>
          <w:rFonts w:ascii="Times New Roman" w:eastAsiaTheme="minorEastAsia" w:hAnsi="Times New Roman"/>
          <w:b/>
          <w:bCs/>
        </w:rPr>
        <w:t>a</w:t>
      </w:r>
      <w:r w:rsidR="004A637B">
        <w:rPr>
          <w:rStyle w:val="IvDbodytextChar"/>
          <w:rFonts w:ascii="Times New Roman" w:eastAsiaTheme="minorEastAsia" w:hAnsi="Times New Roman"/>
          <w:b/>
          <w:bCs/>
        </w:rPr>
        <w:t xml:space="preserve"> NES Cell</w:t>
      </w:r>
      <w:r w:rsidR="004A637B" w:rsidRPr="004A637B">
        <w:rPr>
          <w:rStyle w:val="IvDbodytextChar"/>
          <w:rFonts w:ascii="Times New Roman" w:eastAsiaTheme="minorEastAsia" w:hAnsi="Times New Roman"/>
          <w:b/>
          <w:bCs/>
        </w:rPr>
        <w:t xml:space="preserve"> is </w:t>
      </w:r>
      <w:r w:rsidR="000E43A8">
        <w:rPr>
          <w:rStyle w:val="IvDbodytextChar"/>
          <w:rFonts w:ascii="Times New Roman" w:eastAsiaTheme="minorEastAsia" w:hAnsi="Times New Roman"/>
          <w:b/>
          <w:bCs/>
        </w:rPr>
        <w:t xml:space="preserve">ensured and thus, </w:t>
      </w:r>
      <w:r w:rsidR="00115F52">
        <w:rPr>
          <w:rStyle w:val="IvDbodytextChar"/>
          <w:rFonts w:ascii="Times New Roman" w:eastAsiaTheme="minorEastAsia" w:hAnsi="Times New Roman"/>
          <w:b/>
          <w:bCs/>
        </w:rPr>
        <w:t>c</w:t>
      </w:r>
      <w:r w:rsidR="00115F52" w:rsidRPr="00115F52">
        <w:rPr>
          <w:rStyle w:val="IvDbodytextChar"/>
          <w:rFonts w:ascii="Times New Roman" w:eastAsiaTheme="minorEastAsia" w:hAnsi="Times New Roman"/>
          <w:b/>
          <w:bCs/>
        </w:rPr>
        <w:t xml:space="preserve">annot autonomously start OD-SIB1 transmission </w:t>
      </w:r>
      <w:r w:rsidR="001B02A1">
        <w:rPr>
          <w:rStyle w:val="IvDbodytextChar"/>
          <w:rFonts w:ascii="Times New Roman" w:eastAsiaTheme="minorEastAsia" w:hAnsi="Times New Roman"/>
          <w:b/>
          <w:bCs/>
        </w:rPr>
        <w:t xml:space="preserve">in </w:t>
      </w:r>
      <w:r w:rsidR="00115F52">
        <w:rPr>
          <w:rStyle w:val="IvDbodytextChar"/>
          <w:rFonts w:ascii="Times New Roman" w:eastAsiaTheme="minorEastAsia" w:hAnsi="Times New Roman"/>
          <w:b/>
          <w:bCs/>
        </w:rPr>
        <w:t>the</w:t>
      </w:r>
      <w:r w:rsidR="00115F52" w:rsidRPr="00115F52">
        <w:rPr>
          <w:rStyle w:val="IvDbodytextChar"/>
          <w:rFonts w:ascii="Times New Roman" w:eastAsiaTheme="minorEastAsia" w:hAnsi="Times New Roman"/>
          <w:b/>
          <w:bCs/>
        </w:rPr>
        <w:t xml:space="preserve"> NES Cell</w:t>
      </w:r>
      <w:r w:rsidR="000E43A8">
        <w:rPr>
          <w:rStyle w:val="IvDbodytextChar"/>
          <w:rFonts w:ascii="Times New Roman" w:eastAsiaTheme="minorEastAsia" w:hAnsi="Times New Roman"/>
          <w:b/>
          <w:bCs/>
        </w:rPr>
        <w:t>.</w:t>
      </w:r>
      <w:r w:rsidR="00F10A80">
        <w:rPr>
          <w:rStyle w:val="IvDbodytextChar"/>
          <w:rFonts w:ascii="Times New Roman" w:eastAsiaTheme="minorEastAsia" w:hAnsi="Times New Roman"/>
          <w:b/>
          <w:bCs/>
        </w:rPr>
        <w:t xml:space="preserve"> </w:t>
      </w:r>
      <w:r w:rsidR="009E1DAC">
        <w:rPr>
          <w:rStyle w:val="IvDbodytextChar"/>
          <w:rFonts w:ascii="Times New Roman" w:eastAsiaTheme="minorEastAsia" w:hAnsi="Times New Roman"/>
          <w:b/>
          <w:bCs/>
        </w:rPr>
        <w:t>Instead, i</w:t>
      </w:r>
      <w:r w:rsidR="00F10A80">
        <w:rPr>
          <w:rStyle w:val="IvDbodytextChar"/>
          <w:rFonts w:ascii="Times New Roman" w:eastAsiaTheme="minorEastAsia" w:hAnsi="Times New Roman"/>
          <w:b/>
          <w:bCs/>
        </w:rPr>
        <w:t xml:space="preserve">t </w:t>
      </w:r>
      <w:r w:rsidR="00F10A80" w:rsidRPr="00F10A80">
        <w:rPr>
          <w:rStyle w:val="IvDbodytextChar"/>
          <w:rFonts w:ascii="Times New Roman" w:eastAsiaTheme="minorEastAsia" w:hAnsi="Times New Roman"/>
          <w:b/>
          <w:bCs/>
        </w:rPr>
        <w:t>requires assistance</w:t>
      </w:r>
      <w:r w:rsidR="00B15F41">
        <w:rPr>
          <w:rStyle w:val="IvDbodytextChar"/>
          <w:rFonts w:ascii="Times New Roman" w:eastAsiaTheme="minorEastAsia" w:hAnsi="Times New Roman"/>
          <w:b/>
          <w:bCs/>
        </w:rPr>
        <w:t xml:space="preserve"> information</w:t>
      </w:r>
      <w:r w:rsidR="00F10A80" w:rsidRPr="00F10A80">
        <w:rPr>
          <w:rStyle w:val="IvDbodytextChar"/>
          <w:rFonts w:ascii="Times New Roman" w:eastAsiaTheme="minorEastAsia" w:hAnsi="Times New Roman"/>
          <w:b/>
          <w:bCs/>
        </w:rPr>
        <w:t xml:space="preserve"> from the </w:t>
      </w:r>
      <w:r w:rsidR="00F10A80">
        <w:rPr>
          <w:rStyle w:val="IvDbodytextChar"/>
          <w:rFonts w:ascii="Times New Roman" w:eastAsiaTheme="minorEastAsia" w:hAnsi="Times New Roman"/>
          <w:b/>
          <w:bCs/>
        </w:rPr>
        <w:t xml:space="preserve">NES-Cell </w:t>
      </w:r>
      <w:r w:rsidR="00F10A80" w:rsidRPr="00F10A80">
        <w:rPr>
          <w:rStyle w:val="IvDbodytextChar"/>
          <w:rFonts w:ascii="Times New Roman" w:eastAsiaTheme="minorEastAsia" w:hAnsi="Times New Roman"/>
          <w:b/>
          <w:bCs/>
        </w:rPr>
        <w:t>CU</w:t>
      </w:r>
      <w:r w:rsidR="00F10A80">
        <w:rPr>
          <w:rStyle w:val="IvDbodytextChar"/>
          <w:rFonts w:ascii="Times New Roman" w:eastAsiaTheme="minorEastAsia" w:hAnsi="Times New Roman"/>
          <w:b/>
          <w:bCs/>
        </w:rPr>
        <w:t>.</w:t>
      </w:r>
    </w:p>
    <w:p w14:paraId="6E43D6B6" w14:textId="120FFA8A" w:rsidR="0076378F" w:rsidRDefault="0076378F" w:rsidP="0076378F">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w:t>
      </w:r>
      <w:r w:rsidR="00DD6A4B">
        <w:rPr>
          <w:rStyle w:val="IvDbodytextChar"/>
          <w:rFonts w:ascii="Times New Roman" w:eastAsiaTheme="minorEastAsia" w:hAnsi="Times New Roman"/>
          <w:b/>
          <w:bCs/>
        </w:rPr>
        <w:t>2</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In split architecture, t</w:t>
      </w:r>
      <w:r w:rsidRPr="0000431A">
        <w:rPr>
          <w:rStyle w:val="IvDbodytextChar"/>
          <w:rFonts w:ascii="Times New Roman" w:eastAsiaTheme="minorEastAsia" w:hAnsi="Times New Roman"/>
          <w:b/>
          <w:bCs/>
        </w:rPr>
        <w:t xml:space="preserve">he </w:t>
      </w:r>
      <w:r w:rsidR="00AC48DF">
        <w:rPr>
          <w:rStyle w:val="IvDbodytextChar"/>
          <w:rFonts w:ascii="Times New Roman" w:eastAsiaTheme="minorEastAsia" w:hAnsi="Times New Roman"/>
          <w:b/>
          <w:bCs/>
        </w:rPr>
        <w:t xml:space="preserve">NES-Cell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sidRPr="0000431A">
        <w:rPr>
          <w:rStyle w:val="IvDbodytextChar"/>
          <w:rFonts w:ascii="Times New Roman" w:eastAsiaTheme="minorEastAsia" w:hAnsi="Times New Roman"/>
          <w:b/>
          <w:bCs/>
        </w:rPr>
        <w:t xml:space="preserve">CU </w:t>
      </w:r>
      <w:r w:rsidR="00197212">
        <w:rPr>
          <w:rStyle w:val="IvDbodytextChar"/>
          <w:rFonts w:ascii="Times New Roman" w:eastAsiaTheme="minorEastAsia" w:hAnsi="Times New Roman"/>
          <w:b/>
          <w:bCs/>
        </w:rPr>
        <w:t>should</w:t>
      </w:r>
      <w:r w:rsidRPr="0000431A">
        <w:rPr>
          <w:rStyle w:val="IvDbodytextChar"/>
          <w:rFonts w:ascii="Times New Roman" w:eastAsiaTheme="minorEastAsia" w:hAnsi="Times New Roman"/>
          <w:b/>
          <w:bCs/>
        </w:rPr>
        <w:t xml:space="preserve"> indicate to the </w:t>
      </w:r>
      <w:r w:rsidR="00AC48DF">
        <w:rPr>
          <w:rStyle w:val="IvDbodytextChar"/>
          <w:rFonts w:ascii="Times New Roman" w:eastAsiaTheme="minorEastAsia" w:hAnsi="Times New Roman"/>
          <w:b/>
          <w:bCs/>
        </w:rPr>
        <w:t xml:space="preserve">NES-Cell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sidRPr="0000431A">
        <w:rPr>
          <w:rStyle w:val="IvDbodytextChar"/>
          <w:rFonts w:ascii="Times New Roman" w:eastAsiaTheme="minorEastAsia" w:hAnsi="Times New Roman"/>
          <w:b/>
          <w:bCs/>
        </w:rPr>
        <w:t xml:space="preserve">DU </w:t>
      </w:r>
      <w:r>
        <w:rPr>
          <w:rStyle w:val="IvDbodytextChar"/>
          <w:rFonts w:ascii="Times New Roman" w:eastAsiaTheme="minorEastAsia" w:hAnsi="Times New Roman"/>
          <w:b/>
          <w:bCs/>
        </w:rPr>
        <w:t>whether</w:t>
      </w:r>
      <w:r w:rsidRPr="0000431A">
        <w:rPr>
          <w:rStyle w:val="IvDbodytextChar"/>
          <w:rFonts w:ascii="Times New Roman" w:eastAsiaTheme="minorEastAsia" w:hAnsi="Times New Roman"/>
          <w:b/>
          <w:bCs/>
        </w:rPr>
        <w:t xml:space="preserve"> a </w:t>
      </w:r>
      <w:r w:rsidR="00DD6A4B">
        <w:rPr>
          <w:rStyle w:val="IvDbodytextChar"/>
          <w:rFonts w:ascii="Times New Roman" w:eastAsiaTheme="minorEastAsia" w:hAnsi="Times New Roman"/>
          <w:b/>
          <w:bCs/>
        </w:rPr>
        <w:t>NES C</w:t>
      </w:r>
      <w:r w:rsidRPr="0000431A">
        <w:rPr>
          <w:rStyle w:val="IvDbodytextChar"/>
          <w:rFonts w:ascii="Times New Roman" w:eastAsiaTheme="minorEastAsia" w:hAnsi="Times New Roman"/>
          <w:b/>
          <w:bCs/>
        </w:rPr>
        <w:t xml:space="preserve">ell </w:t>
      </w:r>
      <w:r>
        <w:rPr>
          <w:rStyle w:val="IvDbodytextChar"/>
          <w:rFonts w:ascii="Times New Roman" w:eastAsiaTheme="minorEastAsia" w:hAnsi="Times New Roman"/>
          <w:b/>
          <w:bCs/>
        </w:rPr>
        <w:t xml:space="preserve">operation </w:t>
      </w:r>
      <w:r w:rsidRPr="0000431A">
        <w:rPr>
          <w:rStyle w:val="IvDbodytextChar"/>
          <w:rFonts w:ascii="Times New Roman" w:eastAsiaTheme="minorEastAsia" w:hAnsi="Times New Roman"/>
          <w:b/>
          <w:bCs/>
        </w:rPr>
        <w:t xml:space="preserve">can be </w:t>
      </w:r>
      <w:r>
        <w:rPr>
          <w:rStyle w:val="IvDbodytextChar"/>
          <w:rFonts w:ascii="Times New Roman" w:eastAsiaTheme="minorEastAsia" w:hAnsi="Times New Roman"/>
          <w:b/>
          <w:bCs/>
        </w:rPr>
        <w:t>changed</w:t>
      </w:r>
      <w:r w:rsidRPr="0000431A">
        <w:rPr>
          <w:rStyle w:val="IvDbodytextChar"/>
          <w:rFonts w:ascii="Times New Roman" w:eastAsiaTheme="minorEastAsia" w:hAnsi="Times New Roman"/>
          <w:b/>
          <w:bCs/>
        </w:rPr>
        <w:t xml:space="preserve"> to on-demand SIB1 transmission mode</w:t>
      </w:r>
      <w:r w:rsidR="00AC48DF">
        <w:rPr>
          <w:rStyle w:val="IvDbodytextChar"/>
          <w:rFonts w:ascii="Times New Roman" w:eastAsiaTheme="minorEastAsia" w:hAnsi="Times New Roman"/>
          <w:b/>
          <w:bCs/>
        </w:rPr>
        <w:t>.</w:t>
      </w:r>
    </w:p>
    <w:p w14:paraId="60C7DBB0" w14:textId="77777777" w:rsidR="0076378F" w:rsidRDefault="0076378F" w:rsidP="00D217D3">
      <w:pPr>
        <w:rPr>
          <w:lang w:val="x-none" w:eastAsia="x-none"/>
        </w:rPr>
      </w:pPr>
    </w:p>
    <w:p w14:paraId="5D005E93" w14:textId="5CADDFD7" w:rsidR="003211A5" w:rsidRPr="00D217D3" w:rsidRDefault="00C01FE6" w:rsidP="00D217D3">
      <w:pPr>
        <w:rPr>
          <w:lang w:val="x-none" w:eastAsia="x-none"/>
        </w:rPr>
      </w:pPr>
      <w:r>
        <w:rPr>
          <w:spacing w:val="2"/>
        </w:rPr>
        <w:t xml:space="preserve">This is shown in </w:t>
      </w:r>
      <w:r>
        <w:rPr>
          <w:spacing w:val="2"/>
        </w:rPr>
        <w:fldChar w:fldCharType="begin"/>
      </w:r>
      <w:r>
        <w:rPr>
          <w:spacing w:val="2"/>
        </w:rPr>
        <w:instrText xml:space="preserve"> REF _Ref178079233 \h </w:instrText>
      </w:r>
      <w:r>
        <w:rPr>
          <w:spacing w:val="2"/>
        </w:rPr>
      </w:r>
      <w:r>
        <w:rPr>
          <w:spacing w:val="2"/>
        </w:rPr>
        <w:fldChar w:fldCharType="separate"/>
      </w:r>
      <w:r>
        <w:t xml:space="preserve">Figure </w:t>
      </w:r>
      <w:r>
        <w:rPr>
          <w:noProof/>
        </w:rPr>
        <w:t>3</w:t>
      </w:r>
      <w:r>
        <w:rPr>
          <w:spacing w:val="2"/>
        </w:rPr>
        <w:fldChar w:fldCharType="end"/>
      </w:r>
      <w:r>
        <w:rPr>
          <w:spacing w:val="2"/>
        </w:rPr>
        <w:t xml:space="preserve">. </w:t>
      </w:r>
      <w:r w:rsidR="002C7804">
        <w:rPr>
          <w:lang w:val="x-none" w:eastAsia="x-none"/>
        </w:rPr>
        <w:t xml:space="preserve">Once </w:t>
      </w:r>
      <w:r w:rsidR="002C7804">
        <w:rPr>
          <w:spacing w:val="2"/>
        </w:rPr>
        <w:t>the UL WUS configuration provisioning</w:t>
      </w:r>
      <w:r w:rsidR="00B71251">
        <w:rPr>
          <w:spacing w:val="2"/>
        </w:rPr>
        <w:t xml:space="preserve"> for the NES Cell</w:t>
      </w:r>
      <w:r w:rsidR="002C7804">
        <w:rPr>
          <w:spacing w:val="2"/>
        </w:rPr>
        <w:t xml:space="preserve"> is ensured</w:t>
      </w:r>
      <w:r w:rsidR="00B71251">
        <w:rPr>
          <w:spacing w:val="2"/>
        </w:rPr>
        <w:t xml:space="preserve">, </w:t>
      </w:r>
      <w:r w:rsidR="0003668B">
        <w:rPr>
          <w:spacing w:val="2"/>
        </w:rPr>
        <w:t xml:space="preserve">the CU indicates to the </w:t>
      </w:r>
      <w:r w:rsidR="00AD4020">
        <w:rPr>
          <w:spacing w:val="2"/>
        </w:rPr>
        <w:t xml:space="preserve">DU that OD-SIB1 transmission is </w:t>
      </w:r>
      <w:r w:rsidR="0076378F">
        <w:rPr>
          <w:spacing w:val="2"/>
        </w:rPr>
        <w:t>allowed</w:t>
      </w:r>
      <w:r w:rsidR="00AD4020">
        <w:rPr>
          <w:spacing w:val="2"/>
        </w:rPr>
        <w:t xml:space="preserve"> in the NES Cell. </w:t>
      </w:r>
    </w:p>
    <w:p w14:paraId="2292C039" w14:textId="77777777" w:rsidR="00C43BA5" w:rsidRDefault="00C43BA5" w:rsidP="003211A5">
      <w:pPr>
        <w:rPr>
          <w:lang w:val="x-none" w:eastAsia="x-none"/>
        </w:rPr>
      </w:pPr>
    </w:p>
    <w:p w14:paraId="345EC61C" w14:textId="77777777" w:rsidR="00A17248" w:rsidRDefault="00A17248" w:rsidP="00A17248">
      <w:pPr>
        <w:keepNext/>
        <w:jc w:val="center"/>
      </w:pPr>
      <w:r>
        <w:rPr>
          <w:noProof/>
          <w:lang w:val="x-none" w:eastAsia="x-none"/>
        </w:rPr>
        <w:drawing>
          <wp:inline distT="0" distB="0" distL="0" distR="0" wp14:anchorId="48649959" wp14:editId="775EFAAD">
            <wp:extent cx="3923540" cy="2138399"/>
            <wp:effectExtent l="0" t="0" r="1270" b="0"/>
            <wp:docPr id="1805545884"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545884" name="Graphic 9"/>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923540" cy="2138399"/>
                    </a:xfrm>
                    <a:prstGeom prst="rect">
                      <a:avLst/>
                    </a:prstGeom>
                  </pic:spPr>
                </pic:pic>
              </a:graphicData>
            </a:graphic>
          </wp:inline>
        </w:drawing>
      </w:r>
    </w:p>
    <w:p w14:paraId="32E2F883" w14:textId="77777777" w:rsidR="00A17248" w:rsidRDefault="00A17248" w:rsidP="00A17248">
      <w:pPr>
        <w:pStyle w:val="Caption"/>
        <w:jc w:val="center"/>
        <w:rPr>
          <w:lang w:val="en-US"/>
        </w:rPr>
      </w:pPr>
      <w:bookmarkStart w:id="4" w:name="_Ref178079233"/>
      <w:r w:rsidRPr="4190C20F">
        <w:rPr>
          <w:lang w:val="en-US"/>
        </w:rPr>
        <w:t xml:space="preserve">Figure </w:t>
      </w:r>
      <w:fldSimple w:instr=" SEQ Figure \* ARABIC ">
        <w:r w:rsidRPr="4190C20F">
          <w:rPr>
            <w:lang w:val="en-US"/>
          </w:rPr>
          <w:t>3</w:t>
        </w:r>
      </w:fldSimple>
      <w:bookmarkEnd w:id="4"/>
      <w:r w:rsidRPr="4190C20F">
        <w:rPr>
          <w:lang w:val="en-US"/>
        </w:rPr>
        <w:t>: Indication from NES-Cell CU to NES-Cell DU that OD-SIB1 transmission is possible/permitted in a NES Cell.</w:t>
      </w:r>
    </w:p>
    <w:p w14:paraId="6F44903F" w14:textId="77777777" w:rsidR="00A17248" w:rsidRDefault="00A17248" w:rsidP="003211A5">
      <w:pPr>
        <w:rPr>
          <w:lang w:val="x-none" w:eastAsia="x-none"/>
        </w:rPr>
      </w:pPr>
    </w:p>
    <w:p w14:paraId="4D649FA6" w14:textId="633F6C07" w:rsidR="0097272A" w:rsidRPr="00197212" w:rsidRDefault="0097272A" w:rsidP="0097272A">
      <w:pPr>
        <w:rPr>
          <w:rStyle w:val="IvDbodytextChar"/>
          <w:rFonts w:ascii="Times New Roman" w:eastAsiaTheme="minorEastAsia" w:hAnsi="Times New Roman"/>
          <w:spacing w:val="0"/>
        </w:rPr>
      </w:pPr>
      <w:r w:rsidRPr="00197212">
        <w:rPr>
          <w:lang w:val="en-US"/>
        </w:rPr>
        <w:t xml:space="preserve">We believe, the </w:t>
      </w:r>
      <w:proofErr w:type="spellStart"/>
      <w:r w:rsidRPr="00197212">
        <w:rPr>
          <w:lang w:val="en-US"/>
        </w:rPr>
        <w:t>gNB</w:t>
      </w:r>
      <w:proofErr w:type="spellEnd"/>
      <w:r w:rsidRPr="00197212">
        <w:rPr>
          <w:lang w:val="en-US"/>
        </w:rPr>
        <w:t xml:space="preserve">-CU Configuration Update procedure can be reused for this purpose, namely the </w:t>
      </w:r>
      <w:r w:rsidRPr="00197212">
        <w:t>GNB-CU CONFIGURATION UPDATE message may carry an indication</w:t>
      </w:r>
      <w:r w:rsidR="001D1128" w:rsidRPr="00197212">
        <w:t>, e.g., a list,</w:t>
      </w:r>
      <w:r w:rsidRPr="00197212">
        <w:t xml:space="preserve"> </w:t>
      </w:r>
      <w:r w:rsidR="008360F6" w:rsidRPr="00197212">
        <w:t>of cells</w:t>
      </w:r>
      <w:r w:rsidRPr="00197212">
        <w:t xml:space="preserve"> </w:t>
      </w:r>
      <w:r w:rsidR="00377C97" w:rsidRPr="00197212">
        <w:t xml:space="preserve">that </w:t>
      </w:r>
      <w:r w:rsidRPr="00197212">
        <w:t xml:space="preserve">can be operated in </w:t>
      </w:r>
      <w:r w:rsidR="00574DB8" w:rsidRPr="00197212">
        <w:t>OD-</w:t>
      </w:r>
      <w:r w:rsidRPr="00197212">
        <w:t>SIB1 transmission mode</w:t>
      </w:r>
      <w:r w:rsidR="00BB18D5" w:rsidRPr="00197212">
        <w:t xml:space="preserve">. </w:t>
      </w:r>
      <w:r w:rsidR="008F7A36" w:rsidRPr="00197212">
        <w:t>Conceptually</w:t>
      </w:r>
      <w:r w:rsidR="00846B0F" w:rsidRPr="00197212">
        <w:t>, s</w:t>
      </w:r>
      <w:r w:rsidR="00D13B6D" w:rsidRPr="00197212">
        <w:t>uch</w:t>
      </w:r>
      <w:r w:rsidR="00BB18D5" w:rsidRPr="00197212">
        <w:t xml:space="preserve"> </w:t>
      </w:r>
      <w:r w:rsidR="00D13B6D" w:rsidRPr="00197212">
        <w:t>list</w:t>
      </w:r>
      <w:r w:rsidR="00377C97" w:rsidRPr="00197212">
        <w:t xml:space="preserve"> </w:t>
      </w:r>
      <w:r w:rsidR="00F53D6A" w:rsidRPr="00197212">
        <w:t>closely</w:t>
      </w:r>
      <w:r w:rsidR="00377C97" w:rsidRPr="00197212">
        <w:t xml:space="preserve"> resembles the</w:t>
      </w:r>
      <w:r w:rsidR="00F53D6A" w:rsidRPr="00197212">
        <w:t xml:space="preserve"> </w:t>
      </w:r>
      <w:r w:rsidR="00F53D6A" w:rsidRPr="00197212">
        <w:rPr>
          <w:i/>
          <w:iCs/>
        </w:rPr>
        <w:t>Cells Allowed to be Deactivated List</w:t>
      </w:r>
      <w:r w:rsidR="00F53D6A" w:rsidRPr="00197212">
        <w:t xml:space="preserve"> IE, introduced</w:t>
      </w:r>
      <w:r w:rsidR="0066626D" w:rsidRPr="00197212">
        <w:t xml:space="preserve"> in the GNB-CU CONFIGURATION UPDATE message</w:t>
      </w:r>
      <w:r w:rsidR="00F53D6A" w:rsidRPr="00197212">
        <w:t xml:space="preserve"> in Rel-18, </w:t>
      </w:r>
      <w:r w:rsidR="00E97A36" w:rsidRPr="00197212">
        <w:t xml:space="preserve">indicating cells </w:t>
      </w:r>
      <w:r w:rsidR="00C36D31" w:rsidRPr="00197212">
        <w:t>within which the DU is allowed to deactivate</w:t>
      </w:r>
      <w:r w:rsidR="00E417BE" w:rsidRPr="00197212">
        <w:t xml:space="preserve"> </w:t>
      </w:r>
      <w:r w:rsidR="00C36D31" w:rsidRPr="00197212">
        <w:t>SSB beams for network energy saving purpose.</w:t>
      </w:r>
      <w:r w:rsidR="00DE3DCB" w:rsidRPr="00197212">
        <w:t xml:space="preserve"> Thus, it seems natural </w:t>
      </w:r>
      <w:r w:rsidR="0066626D" w:rsidRPr="00197212">
        <w:t xml:space="preserve">to </w:t>
      </w:r>
      <w:r w:rsidR="006B7BD3" w:rsidRPr="00197212">
        <w:t xml:space="preserve">also </w:t>
      </w:r>
      <w:r w:rsidR="0066626D" w:rsidRPr="00197212">
        <w:t xml:space="preserve">reuse </w:t>
      </w:r>
      <w:r w:rsidR="0066626D" w:rsidRPr="00197212">
        <w:rPr>
          <w:lang w:val="en-US"/>
        </w:rPr>
        <w:t xml:space="preserve">the </w:t>
      </w:r>
      <w:proofErr w:type="spellStart"/>
      <w:r w:rsidR="0066626D" w:rsidRPr="00197212">
        <w:rPr>
          <w:lang w:val="en-US"/>
        </w:rPr>
        <w:t>gNB</w:t>
      </w:r>
      <w:proofErr w:type="spellEnd"/>
      <w:r w:rsidR="0066626D" w:rsidRPr="00197212">
        <w:rPr>
          <w:lang w:val="en-US"/>
        </w:rPr>
        <w:t>-CU Configuration Update procedure</w:t>
      </w:r>
      <w:r w:rsidR="00D13B6D" w:rsidRPr="00197212">
        <w:rPr>
          <w:lang w:val="en-US"/>
        </w:rPr>
        <w:t xml:space="preserve"> for </w:t>
      </w:r>
      <w:r w:rsidR="006B7BD3" w:rsidRPr="00197212">
        <w:rPr>
          <w:lang w:val="en-US"/>
        </w:rPr>
        <w:t>the</w:t>
      </w:r>
      <w:r w:rsidR="00D13B6D" w:rsidRPr="00197212">
        <w:rPr>
          <w:lang w:val="en-US"/>
        </w:rPr>
        <w:t xml:space="preserve"> purpose</w:t>
      </w:r>
      <w:r w:rsidR="00AA0CA1" w:rsidRPr="00197212">
        <w:rPr>
          <w:lang w:val="en-US"/>
        </w:rPr>
        <w:t xml:space="preserve"> </w:t>
      </w:r>
      <w:r w:rsidR="006B7BD3" w:rsidRPr="00197212">
        <w:rPr>
          <w:lang w:val="en-US"/>
        </w:rPr>
        <w:t>described above.</w:t>
      </w:r>
    </w:p>
    <w:p w14:paraId="284D8F47" w14:textId="5F9D4E82" w:rsidR="0097272A" w:rsidRPr="00CD45D3" w:rsidRDefault="0097272A" w:rsidP="0097272A">
      <w:pPr>
        <w:rPr>
          <w:b/>
          <w:bCs/>
          <w:spacing w:val="2"/>
        </w:rPr>
      </w:pPr>
      <w:r w:rsidRPr="00174529">
        <w:rPr>
          <w:rStyle w:val="IvDbodytextChar"/>
          <w:rFonts w:ascii="Times New Roman" w:eastAsiaTheme="minorEastAsia" w:hAnsi="Times New Roman"/>
          <w:b/>
          <w:bCs/>
        </w:rPr>
        <w:t xml:space="preserve">Proposal </w:t>
      </w:r>
      <w:r w:rsidR="008A455F">
        <w:rPr>
          <w:rStyle w:val="IvDbodytextChar"/>
          <w:rFonts w:ascii="Times New Roman" w:eastAsiaTheme="minorEastAsia" w:hAnsi="Times New Roman"/>
          <w:b/>
          <w:bCs/>
        </w:rPr>
        <w:t>3</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RAN3 to</w:t>
      </w:r>
      <w:r w:rsidRPr="00C128EA">
        <w:rPr>
          <w:rStyle w:val="IvDbodytextChar"/>
          <w:rFonts w:ascii="Times New Roman" w:eastAsiaTheme="minorEastAsia" w:hAnsi="Times New Roman"/>
          <w:b/>
          <w:bCs/>
        </w:rPr>
        <w:t xml:space="preserve"> </w:t>
      </w:r>
      <w:r w:rsidR="00197212">
        <w:rPr>
          <w:rStyle w:val="IvDbodytextChar"/>
          <w:rFonts w:ascii="Times New Roman" w:eastAsiaTheme="minorEastAsia" w:hAnsi="Times New Roman"/>
          <w:b/>
          <w:bCs/>
        </w:rPr>
        <w:t>agree to</w:t>
      </w:r>
      <w:r>
        <w:rPr>
          <w:rStyle w:val="IvDbodytextChar"/>
          <w:rFonts w:ascii="Times New Roman" w:eastAsiaTheme="minorEastAsia" w:hAnsi="Times New Roman"/>
          <w:b/>
          <w:bCs/>
        </w:rPr>
        <w:t xml:space="preserve"> </w:t>
      </w:r>
      <w:r w:rsidR="00197212">
        <w:rPr>
          <w:rStyle w:val="IvDbodytextChar"/>
          <w:rFonts w:ascii="Times New Roman" w:eastAsiaTheme="minorEastAsia" w:hAnsi="Times New Roman"/>
          <w:b/>
          <w:bCs/>
        </w:rPr>
        <w:t>reuse</w:t>
      </w:r>
      <w:r>
        <w:rPr>
          <w:rStyle w:val="IvDbodytextChar"/>
          <w:rFonts w:ascii="Times New Roman" w:eastAsiaTheme="minorEastAsia" w:hAnsi="Times New Roman"/>
          <w:b/>
          <w:bCs/>
        </w:rPr>
        <w:t xml:space="preserve"> the </w:t>
      </w:r>
      <w:proofErr w:type="spellStart"/>
      <w:r w:rsidRPr="004A15B4">
        <w:rPr>
          <w:rStyle w:val="IvDbodytextChar"/>
          <w:rFonts w:ascii="Times New Roman" w:eastAsiaTheme="minorEastAsia" w:hAnsi="Times New Roman"/>
          <w:b/>
          <w:bCs/>
        </w:rPr>
        <w:t>gNB</w:t>
      </w:r>
      <w:proofErr w:type="spellEnd"/>
      <w:r w:rsidRPr="004A15B4">
        <w:rPr>
          <w:rStyle w:val="IvDbodytextChar"/>
          <w:rFonts w:ascii="Times New Roman" w:eastAsiaTheme="minorEastAsia" w:hAnsi="Times New Roman"/>
          <w:b/>
          <w:bCs/>
        </w:rPr>
        <w:t>-CU Configuration Update procedure</w:t>
      </w:r>
      <w:r>
        <w:rPr>
          <w:rStyle w:val="IvDbodytextChar"/>
          <w:rFonts w:ascii="Times New Roman" w:eastAsiaTheme="minorEastAsia" w:hAnsi="Times New Roman"/>
          <w:b/>
          <w:bCs/>
        </w:rPr>
        <w:t xml:space="preserve"> over F1 for sending from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-CU to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-DU an indication that </w:t>
      </w:r>
      <w:r w:rsidRPr="004A15B4">
        <w:rPr>
          <w:rStyle w:val="IvDbodytextChar"/>
          <w:rFonts w:ascii="Times New Roman" w:eastAsiaTheme="minorEastAsia" w:hAnsi="Times New Roman"/>
          <w:b/>
          <w:bCs/>
        </w:rPr>
        <w:t>certain cell(s) can be operated in on-demand SIB1 transmission mode</w:t>
      </w:r>
      <w:r>
        <w:rPr>
          <w:rStyle w:val="IvDbodytextChar"/>
          <w:rFonts w:ascii="Times New Roman" w:eastAsiaTheme="minorEastAsia" w:hAnsi="Times New Roman"/>
          <w:b/>
          <w:bCs/>
        </w:rPr>
        <w:t>.</w:t>
      </w:r>
    </w:p>
    <w:p w14:paraId="280D5079" w14:textId="77777777" w:rsidR="00D50F0A" w:rsidRDefault="00D50F0A" w:rsidP="00793520">
      <w:pPr>
        <w:rPr>
          <w:lang w:val="x-none" w:eastAsia="x-none"/>
        </w:rPr>
      </w:pPr>
    </w:p>
    <w:p w14:paraId="755C43E7" w14:textId="49D44CF4" w:rsidR="00793520" w:rsidRPr="00517A15" w:rsidRDefault="00040839" w:rsidP="00793520">
      <w:pPr>
        <w:rPr>
          <w:lang w:val="x-none" w:eastAsia="x-none"/>
        </w:rPr>
      </w:pPr>
      <w:r w:rsidRPr="00517A15">
        <w:rPr>
          <w:lang w:val="x-none" w:eastAsia="x-none"/>
        </w:rPr>
        <w:t>While OD-SIB1 transmission is ongoing, t</w:t>
      </w:r>
      <w:r w:rsidR="00531D3C" w:rsidRPr="00517A15">
        <w:rPr>
          <w:lang w:val="x-none" w:eastAsia="x-none"/>
        </w:rPr>
        <w:t>he CU</w:t>
      </w:r>
      <w:r w:rsidR="00C33777" w:rsidRPr="00517A15">
        <w:rPr>
          <w:lang w:val="x-none" w:eastAsia="x-none"/>
        </w:rPr>
        <w:t xml:space="preserve"> may</w:t>
      </w:r>
      <w:r w:rsidR="00C33B62" w:rsidRPr="00517A15">
        <w:rPr>
          <w:lang w:val="x-none" w:eastAsia="x-none"/>
        </w:rPr>
        <w:t xml:space="preserve"> </w:t>
      </w:r>
      <w:r w:rsidR="00DE3D03" w:rsidRPr="00517A15">
        <w:rPr>
          <w:lang w:val="x-none" w:eastAsia="x-none"/>
        </w:rPr>
        <w:t xml:space="preserve">determine </w:t>
      </w:r>
      <w:r w:rsidR="00531D3C" w:rsidRPr="00517A15">
        <w:rPr>
          <w:lang w:val="x-none" w:eastAsia="x-none"/>
        </w:rPr>
        <w:t xml:space="preserve">that </w:t>
      </w:r>
      <w:r w:rsidR="00531D3C" w:rsidRPr="00517A15">
        <w:rPr>
          <w:spacing w:val="2"/>
        </w:rPr>
        <w:t xml:space="preserve">the UL WUS configuration provisioning for </w:t>
      </w:r>
      <w:r w:rsidR="0054377F" w:rsidRPr="00517A15">
        <w:rPr>
          <w:spacing w:val="2"/>
        </w:rPr>
        <w:t>a</w:t>
      </w:r>
      <w:r w:rsidR="00531D3C" w:rsidRPr="00517A15">
        <w:rPr>
          <w:spacing w:val="2"/>
        </w:rPr>
        <w:t xml:space="preserve"> NES Cell is </w:t>
      </w:r>
      <w:r w:rsidR="004E5801" w:rsidRPr="00517A15">
        <w:rPr>
          <w:spacing w:val="2"/>
        </w:rPr>
        <w:t>(</w:t>
      </w:r>
      <w:r w:rsidR="00DB1B2E" w:rsidRPr="00517A15">
        <w:rPr>
          <w:spacing w:val="2"/>
        </w:rPr>
        <w:t>temporarily</w:t>
      </w:r>
      <w:r w:rsidR="004E5801" w:rsidRPr="00517A15">
        <w:rPr>
          <w:spacing w:val="2"/>
        </w:rPr>
        <w:t>)</w:t>
      </w:r>
      <w:r w:rsidR="00DB1B2E" w:rsidRPr="00517A15">
        <w:rPr>
          <w:spacing w:val="2"/>
        </w:rPr>
        <w:t xml:space="preserve"> </w:t>
      </w:r>
      <w:r w:rsidR="00332E67" w:rsidRPr="00517A15">
        <w:rPr>
          <w:spacing w:val="2"/>
        </w:rPr>
        <w:t>interrupted</w:t>
      </w:r>
      <w:r w:rsidR="00531D3C" w:rsidRPr="00517A15">
        <w:rPr>
          <w:spacing w:val="2"/>
        </w:rPr>
        <w:t>,</w:t>
      </w:r>
      <w:r w:rsidR="00B93435" w:rsidRPr="00517A15">
        <w:rPr>
          <w:spacing w:val="2"/>
        </w:rPr>
        <w:t xml:space="preserve"> </w:t>
      </w:r>
      <w:r w:rsidR="00546DDA" w:rsidRPr="00517A15">
        <w:rPr>
          <w:spacing w:val="2"/>
        </w:rPr>
        <w:t xml:space="preserve">e.g., </w:t>
      </w:r>
      <w:r w:rsidR="00D003E2" w:rsidRPr="00517A15">
        <w:rPr>
          <w:spacing w:val="2"/>
        </w:rPr>
        <w:t xml:space="preserve">upon receiving an according </w:t>
      </w:r>
      <w:r w:rsidR="00546DDA" w:rsidRPr="00517A15">
        <w:rPr>
          <w:spacing w:val="2"/>
        </w:rPr>
        <w:t xml:space="preserve">indication from a neighbouring Cell-A </w:t>
      </w:r>
      <w:proofErr w:type="spellStart"/>
      <w:r w:rsidR="00546DDA" w:rsidRPr="00517A15">
        <w:rPr>
          <w:spacing w:val="2"/>
        </w:rPr>
        <w:t>gNB</w:t>
      </w:r>
      <w:proofErr w:type="spellEnd"/>
      <w:r w:rsidR="00546DDA" w:rsidRPr="00517A15">
        <w:rPr>
          <w:spacing w:val="2"/>
        </w:rPr>
        <w:t xml:space="preserve"> as discussed</w:t>
      </w:r>
      <w:r w:rsidR="00580457" w:rsidRPr="00517A15">
        <w:rPr>
          <w:spacing w:val="2"/>
        </w:rPr>
        <w:t xml:space="preserve"> </w:t>
      </w:r>
      <w:r w:rsidR="00546DDA" w:rsidRPr="00517A15">
        <w:rPr>
          <w:spacing w:val="2"/>
        </w:rPr>
        <w:t>in [4].</w:t>
      </w:r>
      <w:r w:rsidR="00C33B62" w:rsidRPr="00517A15">
        <w:rPr>
          <w:spacing w:val="2"/>
        </w:rPr>
        <w:t xml:space="preserve"> </w:t>
      </w:r>
      <w:r w:rsidR="00E324F1" w:rsidRPr="00517A15">
        <w:rPr>
          <w:spacing w:val="2"/>
        </w:rPr>
        <w:t>In that case</w:t>
      </w:r>
      <w:r w:rsidR="00C33B62" w:rsidRPr="00517A15">
        <w:rPr>
          <w:spacing w:val="2"/>
        </w:rPr>
        <w:t>, the CU</w:t>
      </w:r>
      <w:r w:rsidR="002E1CEF" w:rsidRPr="00517A15">
        <w:rPr>
          <w:spacing w:val="2"/>
        </w:rPr>
        <w:t xml:space="preserve"> </w:t>
      </w:r>
      <w:r w:rsidR="00580457" w:rsidRPr="00517A15">
        <w:rPr>
          <w:spacing w:val="2"/>
        </w:rPr>
        <w:t>can</w:t>
      </w:r>
      <w:r w:rsidR="00BC4813" w:rsidRPr="00517A15">
        <w:rPr>
          <w:spacing w:val="2"/>
        </w:rPr>
        <w:t xml:space="preserve"> </w:t>
      </w:r>
      <w:r w:rsidR="002E1CEF" w:rsidRPr="00517A15">
        <w:rPr>
          <w:spacing w:val="2"/>
        </w:rPr>
        <w:t xml:space="preserve">revoke the permission to operate the NES Cell </w:t>
      </w:r>
      <w:r w:rsidR="002E1CEF" w:rsidRPr="00517A15">
        <w:t>in OD-SIB1 transmission mode</w:t>
      </w:r>
      <w:r w:rsidR="00BC4813" w:rsidRPr="00517A15">
        <w:t xml:space="preserve">, e.g., </w:t>
      </w:r>
      <w:r w:rsidR="004A033A" w:rsidRPr="00517A15">
        <w:t>by sending</w:t>
      </w:r>
      <w:r w:rsidR="006110D9" w:rsidRPr="00517A15">
        <w:t xml:space="preserve"> to the DU</w:t>
      </w:r>
      <w:r w:rsidR="004A033A" w:rsidRPr="00517A15">
        <w:t xml:space="preserve"> a modified</w:t>
      </w:r>
      <w:r w:rsidR="00C36A35" w:rsidRPr="00517A15">
        <w:t xml:space="preserve"> </w:t>
      </w:r>
      <w:r w:rsidR="00C36A35" w:rsidRPr="00517A15">
        <w:rPr>
          <w:rStyle w:val="normaltextrun"/>
          <w:shd w:val="clear" w:color="auto" w:fill="FFFFFF"/>
        </w:rPr>
        <w:t>(in this case reduced)</w:t>
      </w:r>
      <w:r w:rsidR="004A033A" w:rsidRPr="00517A15">
        <w:t xml:space="preserve"> list of cells </w:t>
      </w:r>
      <w:r w:rsidR="00DE771C" w:rsidRPr="00517A15">
        <w:t>for which</w:t>
      </w:r>
      <w:r w:rsidR="004A033A" w:rsidRPr="00517A15">
        <w:t xml:space="preserve"> OD-SIB1 transmission</w:t>
      </w:r>
      <w:r w:rsidR="00A97671" w:rsidRPr="00517A15">
        <w:t xml:space="preserve"> </w:t>
      </w:r>
      <w:r w:rsidR="00DE771C" w:rsidRPr="00517A15">
        <w:t>is allowed.</w:t>
      </w:r>
      <w:r w:rsidR="00283650" w:rsidRPr="00517A15">
        <w:t xml:space="preserve"> </w:t>
      </w:r>
      <w:r w:rsidR="00C36A35" w:rsidRPr="00517A15">
        <w:rPr>
          <w:rStyle w:val="normaltextrun"/>
          <w:shd w:val="clear" w:color="auto" w:fill="FFFFFF"/>
        </w:rPr>
        <w:t>In other words, the cells for which OD-SIB1 transmission is no longer allowed will not be on the list anymore.</w:t>
      </w:r>
      <w:r w:rsidR="00C36A35" w:rsidRPr="00517A15">
        <w:rPr>
          <w:spacing w:val="2"/>
        </w:rPr>
        <w:t xml:space="preserve"> </w:t>
      </w:r>
      <w:r w:rsidR="001E6EA8" w:rsidRPr="00517A15">
        <w:rPr>
          <w:spacing w:val="2"/>
        </w:rPr>
        <w:t xml:space="preserve">This is shown in </w:t>
      </w:r>
      <w:r w:rsidR="001E6EA8" w:rsidRPr="00517A15">
        <w:rPr>
          <w:spacing w:val="2"/>
        </w:rPr>
        <w:fldChar w:fldCharType="begin"/>
      </w:r>
      <w:r w:rsidR="001E6EA8" w:rsidRPr="00517A15">
        <w:rPr>
          <w:spacing w:val="2"/>
        </w:rPr>
        <w:instrText xml:space="preserve"> REF _Ref178150341 \h </w:instrText>
      </w:r>
      <w:r w:rsidR="00517A15" w:rsidRPr="00517A15">
        <w:rPr>
          <w:spacing w:val="2"/>
        </w:rPr>
        <w:instrText xml:space="preserve"> \* MERGEFORMAT </w:instrText>
      </w:r>
      <w:r w:rsidR="001E6EA8" w:rsidRPr="00517A15">
        <w:rPr>
          <w:spacing w:val="2"/>
        </w:rPr>
      </w:r>
      <w:r w:rsidR="001E6EA8" w:rsidRPr="00517A15">
        <w:rPr>
          <w:spacing w:val="2"/>
        </w:rPr>
        <w:fldChar w:fldCharType="separate"/>
      </w:r>
      <w:r w:rsidR="001E6EA8" w:rsidRPr="00517A15">
        <w:t xml:space="preserve">Figure </w:t>
      </w:r>
      <w:r w:rsidR="001E6EA8" w:rsidRPr="00517A15">
        <w:rPr>
          <w:noProof/>
        </w:rPr>
        <w:t>4</w:t>
      </w:r>
      <w:r w:rsidR="001E6EA8" w:rsidRPr="00517A15">
        <w:rPr>
          <w:spacing w:val="2"/>
        </w:rPr>
        <w:fldChar w:fldCharType="end"/>
      </w:r>
      <w:r w:rsidR="001E6EA8" w:rsidRPr="00517A15">
        <w:rPr>
          <w:spacing w:val="2"/>
        </w:rPr>
        <w:t>.</w:t>
      </w:r>
      <w:r w:rsidR="00632DBD" w:rsidRPr="00517A15">
        <w:rPr>
          <w:spacing w:val="2"/>
        </w:rPr>
        <w:t xml:space="preserve"> Consequently, the DU immediately stops OD-SIB1 transmission</w:t>
      </w:r>
      <w:r w:rsidR="00C62702" w:rsidRPr="00517A15">
        <w:rPr>
          <w:spacing w:val="2"/>
        </w:rPr>
        <w:t>, provided that it is ongoing.</w:t>
      </w:r>
    </w:p>
    <w:p w14:paraId="4E23B580" w14:textId="77777777" w:rsidR="00793520" w:rsidRDefault="00793520" w:rsidP="00793520">
      <w:pPr>
        <w:rPr>
          <w:lang w:val="x-none" w:eastAsia="x-none"/>
        </w:rPr>
      </w:pPr>
    </w:p>
    <w:p w14:paraId="5D709F6C" w14:textId="77777777" w:rsidR="00D50F0A" w:rsidRDefault="00F96658" w:rsidP="00D50F0A">
      <w:pPr>
        <w:keepNext/>
        <w:jc w:val="center"/>
      </w:pPr>
      <w:r>
        <w:rPr>
          <w:noProof/>
          <w:lang w:val="x-none" w:eastAsia="x-none"/>
        </w:rPr>
        <w:lastRenderedPageBreak/>
        <w:drawing>
          <wp:inline distT="0" distB="0" distL="0" distR="0" wp14:anchorId="059039F6" wp14:editId="786A067D">
            <wp:extent cx="3920400" cy="2597912"/>
            <wp:effectExtent l="0" t="0" r="4445" b="0"/>
            <wp:docPr id="1031568393"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568393" name="Graphic 10"/>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3920400" cy="2597912"/>
                    </a:xfrm>
                    <a:prstGeom prst="rect">
                      <a:avLst/>
                    </a:prstGeom>
                  </pic:spPr>
                </pic:pic>
              </a:graphicData>
            </a:graphic>
          </wp:inline>
        </w:drawing>
      </w:r>
    </w:p>
    <w:p w14:paraId="1568E2DC" w14:textId="28752B27" w:rsidR="00065E7F" w:rsidRDefault="00D50F0A" w:rsidP="00065E7F">
      <w:pPr>
        <w:pStyle w:val="Caption"/>
        <w:jc w:val="center"/>
        <w:rPr>
          <w:lang w:val="en-US"/>
        </w:rPr>
      </w:pPr>
      <w:bookmarkStart w:id="5" w:name="_Ref178150341"/>
      <w:r>
        <w:t xml:space="preserve">Figure </w:t>
      </w:r>
      <w:fldSimple w:instr=" SEQ Figure \* ARABIC ">
        <w:r w:rsidR="00A262BA">
          <w:rPr>
            <w:noProof/>
          </w:rPr>
          <w:t>4</w:t>
        </w:r>
      </w:fldSimple>
      <w:bookmarkEnd w:id="5"/>
      <w:r>
        <w:t>:</w:t>
      </w:r>
      <w:r w:rsidR="00843D96" w:rsidRPr="00843D96">
        <w:t xml:space="preserve"> </w:t>
      </w:r>
      <w:r w:rsidR="00065E7F">
        <w:t xml:space="preserve">Indication from NES-Cell CU to NES-Cell DU that OD-SIB1 transmission is </w:t>
      </w:r>
      <w:r w:rsidR="009C46BD">
        <w:t>not possible (</w:t>
      </w:r>
      <w:r w:rsidR="00065E7F">
        <w:t>not permitted</w:t>
      </w:r>
      <w:r w:rsidR="009C46BD">
        <w:t>)</w:t>
      </w:r>
      <w:r w:rsidR="00065E7F">
        <w:t xml:space="preserve"> in a NES Cell</w:t>
      </w:r>
      <w:r w:rsidR="008A10D1">
        <w:t>.</w:t>
      </w:r>
    </w:p>
    <w:p w14:paraId="439420A3" w14:textId="73D3DEDF" w:rsidR="00603DF5" w:rsidRDefault="00603DF5" w:rsidP="000978F9">
      <w:pPr>
        <w:pStyle w:val="Caption"/>
      </w:pPr>
    </w:p>
    <w:p w14:paraId="47B07914" w14:textId="42FE5C86" w:rsidR="000978F9" w:rsidRPr="000978F9" w:rsidRDefault="000978F9" w:rsidP="000978F9">
      <w:pPr>
        <w:rPr>
          <w:lang w:val="x-none" w:eastAsia="x-none"/>
        </w:rPr>
      </w:pPr>
      <w:r>
        <w:rPr>
          <w:lang w:val="x-none" w:eastAsia="x-none"/>
        </w:rPr>
        <w:t xml:space="preserve">Similarly, if the CU identifies </w:t>
      </w:r>
      <w:r w:rsidR="00A65781">
        <w:rPr>
          <w:lang w:val="x-none" w:eastAsia="x-none"/>
        </w:rPr>
        <w:t xml:space="preserve">that the current conditions are </w:t>
      </w:r>
      <w:r w:rsidR="00A65781" w:rsidRPr="00A65781">
        <w:rPr>
          <w:u w:val="single"/>
          <w:lang w:val="x-none" w:eastAsia="x-none"/>
        </w:rPr>
        <w:t>not suitable</w:t>
      </w:r>
      <w:r w:rsidR="00A65781">
        <w:rPr>
          <w:lang w:val="x-none" w:eastAsia="x-none"/>
        </w:rPr>
        <w:t xml:space="preserve"> for OD-SIB1 transmission, e.g., due to high load </w:t>
      </w:r>
      <w:r w:rsidR="002A4BA7">
        <w:rPr>
          <w:lang w:val="x-none" w:eastAsia="x-none"/>
        </w:rPr>
        <w:t xml:space="preserve">of legacy </w:t>
      </w:r>
      <w:proofErr w:type="spellStart"/>
      <w:r w:rsidR="002A4BA7">
        <w:rPr>
          <w:lang w:val="x-none" w:eastAsia="x-none"/>
        </w:rPr>
        <w:t>UEs</w:t>
      </w:r>
      <w:proofErr w:type="spellEnd"/>
      <w:r w:rsidR="002A4BA7">
        <w:rPr>
          <w:lang w:val="x-none" w:eastAsia="x-none"/>
        </w:rPr>
        <w:t xml:space="preserve"> in overlaid cells, it can </w:t>
      </w:r>
      <w:r w:rsidR="002A4BA7">
        <w:rPr>
          <w:spacing w:val="2"/>
        </w:rPr>
        <w:t xml:space="preserve">revoke the permission to operate the NES Cell </w:t>
      </w:r>
      <w:r w:rsidR="002A4BA7">
        <w:t>in</w:t>
      </w:r>
      <w:r w:rsidR="002A4BA7" w:rsidRPr="00CF2013">
        <w:t xml:space="preserve"> </w:t>
      </w:r>
      <w:r w:rsidR="002A4BA7">
        <w:t>OD-</w:t>
      </w:r>
      <w:r w:rsidR="002A4BA7" w:rsidRPr="00CF2013">
        <w:t>SIB1 transmission mode</w:t>
      </w:r>
      <w:r w:rsidR="002A4BA7">
        <w:t>.</w:t>
      </w:r>
    </w:p>
    <w:p w14:paraId="57DDECE4" w14:textId="0909943F" w:rsidR="00C43BA5" w:rsidRDefault="00C43BA5" w:rsidP="00E57CD8">
      <w:pPr>
        <w:pStyle w:val="Caption"/>
      </w:pPr>
    </w:p>
    <w:p w14:paraId="7D2AF880" w14:textId="38DD1922" w:rsidR="00603DF5" w:rsidRDefault="00B05CA6" w:rsidP="00E57CD8">
      <w:pPr>
        <w:rPr>
          <w:spacing w:val="2"/>
        </w:rPr>
      </w:pPr>
      <w:r w:rsidRPr="00B05CA6">
        <w:rPr>
          <w:lang w:val="x-none" w:eastAsia="x-none"/>
        </w:rPr>
        <w:t>Inversely</w:t>
      </w:r>
      <w:r>
        <w:rPr>
          <w:lang w:val="x-none" w:eastAsia="x-none"/>
        </w:rPr>
        <w:t xml:space="preserve">, if the DU identifies that the current conditions are </w:t>
      </w:r>
      <w:r w:rsidRPr="00A65781">
        <w:rPr>
          <w:u w:val="single"/>
          <w:lang w:val="x-none" w:eastAsia="x-none"/>
        </w:rPr>
        <w:t>not suitable</w:t>
      </w:r>
      <w:r>
        <w:rPr>
          <w:lang w:val="x-none" w:eastAsia="x-none"/>
        </w:rPr>
        <w:t xml:space="preserve"> for OD-SIB1 transmission</w:t>
      </w:r>
      <w:r w:rsidR="00D54A17">
        <w:rPr>
          <w:lang w:val="x-none" w:eastAsia="x-none"/>
        </w:rPr>
        <w:t xml:space="preserve">, e.g., due to large number of </w:t>
      </w:r>
      <w:r w:rsidR="00693DDC">
        <w:rPr>
          <w:lang w:val="x-none" w:eastAsia="x-none"/>
        </w:rPr>
        <w:t>SIB1</w:t>
      </w:r>
      <w:r w:rsidR="0010529D">
        <w:rPr>
          <w:lang w:val="x-none" w:eastAsia="x-none"/>
        </w:rPr>
        <w:t xml:space="preserve"> transmission</w:t>
      </w:r>
      <w:r w:rsidR="00693DDC">
        <w:rPr>
          <w:lang w:val="x-none" w:eastAsia="x-none"/>
        </w:rPr>
        <w:t xml:space="preserve"> </w:t>
      </w:r>
      <w:r w:rsidR="00D54A17">
        <w:rPr>
          <w:lang w:val="x-none" w:eastAsia="x-none"/>
        </w:rPr>
        <w:t>request</w:t>
      </w:r>
      <w:r w:rsidR="00693DDC">
        <w:rPr>
          <w:lang w:val="x-none" w:eastAsia="x-none"/>
        </w:rPr>
        <w:t>s</w:t>
      </w:r>
      <w:r w:rsidR="00B00CD2">
        <w:rPr>
          <w:lang w:val="x-none" w:eastAsia="x-none"/>
        </w:rPr>
        <w:t xml:space="preserve"> in a NES Cell</w:t>
      </w:r>
      <w:r w:rsidR="00B1521B">
        <w:rPr>
          <w:lang w:val="x-none" w:eastAsia="x-none"/>
        </w:rPr>
        <w:t>,</w:t>
      </w:r>
      <w:r w:rsidR="00693DDC">
        <w:rPr>
          <w:lang w:val="x-none" w:eastAsia="x-none"/>
        </w:rPr>
        <w:t xml:space="preserve"> </w:t>
      </w:r>
      <w:r w:rsidR="00B1521B">
        <w:rPr>
          <w:lang w:val="x-none" w:eastAsia="x-none"/>
        </w:rPr>
        <w:t xml:space="preserve">resulting in diminishing or even negative NES gains, </w:t>
      </w:r>
      <w:r w:rsidR="00C06ACF">
        <w:rPr>
          <w:lang w:val="x-none" w:eastAsia="x-none"/>
        </w:rPr>
        <w:t xml:space="preserve">it can revoke </w:t>
      </w:r>
      <w:r w:rsidR="00B00CD2">
        <w:rPr>
          <w:lang w:val="x-none" w:eastAsia="x-none"/>
        </w:rPr>
        <w:t>UL WUS configuration of the NES Cell</w:t>
      </w:r>
      <w:r w:rsidR="00BD7E15">
        <w:rPr>
          <w:lang w:val="x-none" w:eastAsia="x-none"/>
        </w:rPr>
        <w:t>. Alternatively, it may explicit indicate that it has no</w:t>
      </w:r>
      <w:r w:rsidR="0062624A">
        <w:rPr>
          <w:lang w:val="x-none" w:eastAsia="x-none"/>
        </w:rPr>
        <w:t xml:space="preserve"> (longer)</w:t>
      </w:r>
      <w:r w:rsidR="00BD7E15">
        <w:rPr>
          <w:lang w:val="x-none" w:eastAsia="x-none"/>
        </w:rPr>
        <w:t xml:space="preserve"> interest in operating </w:t>
      </w:r>
      <w:r w:rsidR="0062624A" w:rsidRPr="0062624A">
        <w:rPr>
          <w:lang w:val="x-none" w:eastAsia="x-none"/>
        </w:rPr>
        <w:t xml:space="preserve">the NES Cell in OD-SIB1 transmission mode </w:t>
      </w:r>
      <w:r w:rsidR="00BD7E15">
        <w:rPr>
          <w:lang w:val="x-none" w:eastAsia="x-none"/>
        </w:rPr>
        <w:t>for the time being.</w:t>
      </w:r>
      <w:r w:rsidR="0062624A">
        <w:rPr>
          <w:lang w:val="x-none" w:eastAsia="x-none"/>
        </w:rPr>
        <w:t xml:space="preserve"> </w:t>
      </w:r>
      <w:r w:rsidR="0062624A">
        <w:rPr>
          <w:spacing w:val="2"/>
        </w:rPr>
        <w:t xml:space="preserve">This is shown in </w:t>
      </w:r>
      <w:r w:rsidR="0062624A">
        <w:rPr>
          <w:spacing w:val="2"/>
        </w:rPr>
        <w:fldChar w:fldCharType="begin"/>
      </w:r>
      <w:r w:rsidR="0062624A">
        <w:rPr>
          <w:spacing w:val="2"/>
        </w:rPr>
        <w:instrText xml:space="preserve"> REF _Ref178151271 \h </w:instrText>
      </w:r>
      <w:r w:rsidR="0062624A">
        <w:rPr>
          <w:spacing w:val="2"/>
        </w:rPr>
      </w:r>
      <w:r w:rsidR="0062624A">
        <w:rPr>
          <w:spacing w:val="2"/>
        </w:rPr>
        <w:fldChar w:fldCharType="separate"/>
      </w:r>
      <w:r w:rsidR="0062624A">
        <w:t xml:space="preserve">Figure </w:t>
      </w:r>
      <w:r w:rsidR="0062624A">
        <w:rPr>
          <w:noProof/>
        </w:rPr>
        <w:t>6</w:t>
      </w:r>
      <w:r w:rsidR="0062624A">
        <w:rPr>
          <w:spacing w:val="2"/>
        </w:rPr>
        <w:fldChar w:fldCharType="end"/>
      </w:r>
      <w:r w:rsidR="0062624A">
        <w:rPr>
          <w:spacing w:val="2"/>
        </w:rPr>
        <w:t xml:space="preserve">. </w:t>
      </w:r>
    </w:p>
    <w:p w14:paraId="36B29C03" w14:textId="77777777" w:rsidR="00AB624B" w:rsidRDefault="00AB624B" w:rsidP="00E57CD8">
      <w:pPr>
        <w:rPr>
          <w:lang w:val="x-none" w:eastAsia="x-none"/>
        </w:rPr>
      </w:pPr>
    </w:p>
    <w:p w14:paraId="76952574" w14:textId="77777777" w:rsidR="00D50F0A" w:rsidRDefault="00603DF5" w:rsidP="00D50F0A">
      <w:pPr>
        <w:keepNext/>
        <w:jc w:val="center"/>
      </w:pPr>
      <w:r>
        <w:rPr>
          <w:noProof/>
          <w:lang w:val="x-none" w:eastAsia="x-none"/>
        </w:rPr>
        <w:drawing>
          <wp:inline distT="0" distB="0" distL="0" distR="0" wp14:anchorId="3620BC93" wp14:editId="460E2EB4">
            <wp:extent cx="3825532" cy="2613599"/>
            <wp:effectExtent l="0" t="0" r="3810" b="0"/>
            <wp:docPr id="151575746"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75746" name="Graphic 12"/>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825532" cy="2613599"/>
                    </a:xfrm>
                    <a:prstGeom prst="rect">
                      <a:avLst/>
                    </a:prstGeom>
                  </pic:spPr>
                </pic:pic>
              </a:graphicData>
            </a:graphic>
          </wp:inline>
        </w:drawing>
      </w:r>
    </w:p>
    <w:p w14:paraId="463BE539" w14:textId="47376148" w:rsidR="00603DF5" w:rsidRDefault="00D50F0A" w:rsidP="00D50F0A">
      <w:pPr>
        <w:pStyle w:val="Caption"/>
        <w:jc w:val="center"/>
        <w:rPr>
          <w:lang w:val="en-US"/>
        </w:rPr>
      </w:pPr>
      <w:bookmarkStart w:id="6" w:name="_Ref178151271"/>
      <w:r>
        <w:t xml:space="preserve">Figure </w:t>
      </w:r>
      <w:fldSimple w:instr=" SEQ Figure \* ARABIC ">
        <w:r w:rsidR="00A262BA">
          <w:rPr>
            <w:noProof/>
          </w:rPr>
          <w:t>6</w:t>
        </w:r>
      </w:fldSimple>
      <w:bookmarkEnd w:id="6"/>
      <w:r>
        <w:t>:</w:t>
      </w:r>
      <w:r w:rsidR="0072495A">
        <w:t xml:space="preserve"> </w:t>
      </w:r>
      <w:r w:rsidR="00034594">
        <w:t xml:space="preserve">Indication from NES-Cell DU to NES-Cell CU that </w:t>
      </w:r>
      <w:r w:rsidR="00753D26">
        <w:t xml:space="preserve">the UL WUS configuration of a NES Cell is </w:t>
      </w:r>
      <w:r w:rsidR="00695837" w:rsidRPr="006C234E">
        <w:t>invalidat</w:t>
      </w:r>
      <w:r w:rsidR="00695837">
        <w:t>e</w:t>
      </w:r>
      <w:r w:rsidR="00695837" w:rsidRPr="006C234E">
        <w:t>d</w:t>
      </w:r>
      <w:r w:rsidR="00753D26">
        <w:t xml:space="preserve"> </w:t>
      </w:r>
      <w:r w:rsidR="00FC49B3">
        <w:t>(DU identifies unsuitable conditions for OD-SIB1 transmission).</w:t>
      </w:r>
    </w:p>
    <w:p w14:paraId="1BE7A02A" w14:textId="77777777" w:rsidR="00603DF5" w:rsidRDefault="00603DF5" w:rsidP="00D50F0A">
      <w:pPr>
        <w:rPr>
          <w:lang w:val="x-none" w:eastAsia="x-none"/>
        </w:rPr>
      </w:pPr>
    </w:p>
    <w:p w14:paraId="2E122F8F" w14:textId="129792D4" w:rsidR="00A26952" w:rsidRDefault="006A4235" w:rsidP="00D50F0A">
      <w:pPr>
        <w:rPr>
          <w:lang w:val="en-US"/>
        </w:rPr>
      </w:pPr>
      <w:r w:rsidRPr="65549991">
        <w:rPr>
          <w:lang w:val="en-US"/>
        </w:rPr>
        <w:t xml:space="preserve">It is important for the CU to know when the DU has interest to operate </w:t>
      </w:r>
      <w:r w:rsidR="00253005" w:rsidRPr="65549991">
        <w:rPr>
          <w:lang w:val="en-US"/>
        </w:rPr>
        <w:t>a NES Cell in OD-SIB1 transmission mode and when not</w:t>
      </w:r>
      <w:r w:rsidR="00E616B4" w:rsidRPr="65549991">
        <w:rPr>
          <w:lang w:val="en-US"/>
        </w:rPr>
        <w:t xml:space="preserve">, because the CU </w:t>
      </w:r>
      <w:r w:rsidR="006755E5" w:rsidRPr="65549991">
        <w:rPr>
          <w:lang w:val="en-US"/>
        </w:rPr>
        <w:t>is coordinating the UL WUS configuration provisioning</w:t>
      </w:r>
      <w:r w:rsidR="00203E4F" w:rsidRPr="65549991">
        <w:rPr>
          <w:lang w:val="en-US"/>
        </w:rPr>
        <w:t>,</w:t>
      </w:r>
      <w:r w:rsidR="006755E5" w:rsidRPr="65549991">
        <w:rPr>
          <w:lang w:val="en-US"/>
        </w:rPr>
        <w:t xml:space="preserve"> </w:t>
      </w:r>
      <w:r w:rsidR="00562D60" w:rsidRPr="65549991">
        <w:rPr>
          <w:lang w:val="en-US"/>
        </w:rPr>
        <w:t xml:space="preserve">regardless of whether NES Cell and </w:t>
      </w:r>
      <w:r w:rsidR="00562D60" w:rsidRPr="65549991">
        <w:rPr>
          <w:lang w:val="en-US"/>
        </w:rPr>
        <w:lastRenderedPageBreak/>
        <w:t xml:space="preserve">Cell A(s) are in </w:t>
      </w:r>
      <w:r w:rsidR="00FA3BF0" w:rsidRPr="65549991">
        <w:rPr>
          <w:lang w:val="en-US"/>
        </w:rPr>
        <w:t xml:space="preserve">different </w:t>
      </w:r>
      <w:proofErr w:type="spellStart"/>
      <w:r w:rsidR="00FA3BF0" w:rsidRPr="65549991">
        <w:rPr>
          <w:lang w:val="en-US"/>
        </w:rPr>
        <w:t>gNBs</w:t>
      </w:r>
      <w:proofErr w:type="spellEnd"/>
      <w:r w:rsidR="00FA3BF0" w:rsidRPr="65549991">
        <w:rPr>
          <w:lang w:val="en-US"/>
        </w:rPr>
        <w:t xml:space="preserve"> or in the same </w:t>
      </w:r>
      <w:proofErr w:type="spellStart"/>
      <w:r w:rsidR="00FA3BF0" w:rsidRPr="65549991">
        <w:rPr>
          <w:lang w:val="en-US"/>
        </w:rPr>
        <w:t>gNB</w:t>
      </w:r>
      <w:proofErr w:type="spellEnd"/>
      <w:r w:rsidR="00FA3BF0" w:rsidRPr="65549991">
        <w:rPr>
          <w:lang w:val="en-US"/>
        </w:rPr>
        <w:t xml:space="preserve"> or even in the same DU</w:t>
      </w:r>
      <w:r w:rsidR="00FF458D" w:rsidRPr="65549991">
        <w:rPr>
          <w:lang w:val="en-US"/>
        </w:rPr>
        <w:t xml:space="preserve">, and because unnecessary provisioning of </w:t>
      </w:r>
      <w:r w:rsidR="001E0DF4" w:rsidRPr="65549991">
        <w:rPr>
          <w:lang w:val="en-US"/>
        </w:rPr>
        <w:t>an</w:t>
      </w:r>
      <w:r w:rsidR="00FF458D" w:rsidRPr="65549991">
        <w:rPr>
          <w:lang w:val="en-US"/>
        </w:rPr>
        <w:t xml:space="preserve"> UL WUS configuration </w:t>
      </w:r>
      <w:r w:rsidR="00717678" w:rsidRPr="65549991">
        <w:rPr>
          <w:lang w:val="en-US"/>
        </w:rPr>
        <w:t>means</w:t>
      </w:r>
      <w:r w:rsidR="00291427" w:rsidRPr="65549991">
        <w:rPr>
          <w:lang w:val="en-US"/>
        </w:rPr>
        <w:t xml:space="preserve"> </w:t>
      </w:r>
      <w:r w:rsidR="00717678" w:rsidRPr="65549991">
        <w:rPr>
          <w:lang w:val="en-US"/>
        </w:rPr>
        <w:t xml:space="preserve">a </w:t>
      </w:r>
      <w:r w:rsidR="00291427" w:rsidRPr="65549991">
        <w:rPr>
          <w:lang w:val="en-US"/>
        </w:rPr>
        <w:t xml:space="preserve">waste of </w:t>
      </w:r>
      <w:r w:rsidR="00717678" w:rsidRPr="65549991">
        <w:rPr>
          <w:lang w:val="en-US"/>
        </w:rPr>
        <w:t xml:space="preserve">radio resources </w:t>
      </w:r>
      <w:r w:rsidR="00DC3A4B" w:rsidRPr="65549991">
        <w:rPr>
          <w:lang w:val="en-US"/>
        </w:rPr>
        <w:t>as well as</w:t>
      </w:r>
      <w:r w:rsidR="00717678" w:rsidRPr="65549991">
        <w:rPr>
          <w:lang w:val="en-US"/>
        </w:rPr>
        <w:t xml:space="preserve"> energy.</w:t>
      </w:r>
    </w:p>
    <w:p w14:paraId="4615C032" w14:textId="77777777" w:rsidR="00B638FA" w:rsidRDefault="00B638FA" w:rsidP="00D50F0A">
      <w:pPr>
        <w:rPr>
          <w:lang w:val="x-none" w:eastAsia="x-none"/>
        </w:rPr>
      </w:pPr>
    </w:p>
    <w:p w14:paraId="0403A6A7" w14:textId="563CE7FF" w:rsidR="005C7FFB" w:rsidRPr="001D2C5C" w:rsidRDefault="0098497C" w:rsidP="00D50F0A">
      <w:pPr>
        <w:rPr>
          <w:rFonts w:eastAsia="SimSun"/>
          <w:b/>
          <w:lang w:val="en-US"/>
        </w:rPr>
      </w:pPr>
      <w:r w:rsidRPr="65549991">
        <w:rPr>
          <w:rFonts w:eastAsia="SimSun"/>
          <w:b/>
          <w:lang w:val="en-US"/>
        </w:rPr>
        <w:t>Signaling</w:t>
      </w:r>
      <w:r w:rsidR="001D2C5C" w:rsidRPr="65549991">
        <w:rPr>
          <w:rFonts w:eastAsia="SimSun"/>
          <w:b/>
          <w:lang w:val="en-US"/>
        </w:rPr>
        <w:t xml:space="preserve"> in the Cell-A </w:t>
      </w:r>
      <w:proofErr w:type="spellStart"/>
      <w:r w:rsidR="001D2C5C" w:rsidRPr="65549991">
        <w:rPr>
          <w:rFonts w:eastAsia="SimSun"/>
          <w:b/>
          <w:lang w:val="en-US"/>
        </w:rPr>
        <w:t>gNB</w:t>
      </w:r>
      <w:proofErr w:type="spellEnd"/>
    </w:p>
    <w:p w14:paraId="31EAAA70" w14:textId="783EA3C2" w:rsidR="00D809A4" w:rsidRDefault="00944D3F" w:rsidP="00B638FA">
      <w:pPr>
        <w:rPr>
          <w:lang w:val="x-none" w:eastAsia="x-none"/>
        </w:rPr>
      </w:pPr>
      <w:r>
        <w:rPr>
          <w:lang w:val="x-none" w:eastAsia="x-none"/>
        </w:rPr>
        <w:t>It was</w:t>
      </w:r>
      <w:r w:rsidR="00E27D94">
        <w:rPr>
          <w:lang w:val="x-none" w:eastAsia="x-none"/>
        </w:rPr>
        <w:t xml:space="preserve"> </w:t>
      </w:r>
      <w:r w:rsidR="002A1E04">
        <w:rPr>
          <w:lang w:val="x-none" w:eastAsia="x-none"/>
        </w:rPr>
        <w:t xml:space="preserve">already </w:t>
      </w:r>
      <w:r w:rsidR="00E27D94">
        <w:rPr>
          <w:lang w:val="x-none" w:eastAsia="x-none"/>
        </w:rPr>
        <w:t xml:space="preserve">agreed </w:t>
      </w:r>
      <w:r w:rsidR="002A1E04">
        <w:rPr>
          <w:lang w:val="x-none" w:eastAsia="x-none"/>
        </w:rPr>
        <w:t xml:space="preserve">in </w:t>
      </w:r>
      <w:r w:rsidRPr="00944D3F">
        <w:rPr>
          <w:lang w:val="x-none" w:eastAsia="x-none"/>
        </w:rPr>
        <w:t>RAN2#126</w:t>
      </w:r>
      <w:r>
        <w:rPr>
          <w:lang w:val="x-none" w:eastAsia="x-none"/>
        </w:rPr>
        <w:t xml:space="preserve"> </w:t>
      </w:r>
      <w:r w:rsidR="00E27D94">
        <w:rPr>
          <w:lang w:val="x-none" w:eastAsia="x-none"/>
        </w:rPr>
        <w:t xml:space="preserve">that </w:t>
      </w:r>
      <w:r>
        <w:rPr>
          <w:lang w:val="x-none" w:eastAsia="x-none"/>
        </w:rPr>
        <w:t xml:space="preserve">the UL WUS configuration </w:t>
      </w:r>
      <w:r w:rsidR="00B30C9B">
        <w:rPr>
          <w:lang w:val="x-none" w:eastAsia="x-none"/>
        </w:rPr>
        <w:t xml:space="preserve">of a NES Cell can be </w:t>
      </w:r>
      <w:r w:rsidR="006B14E7">
        <w:rPr>
          <w:lang w:val="x-none" w:eastAsia="x-none"/>
        </w:rPr>
        <w:t xml:space="preserve">provided to </w:t>
      </w:r>
      <w:proofErr w:type="spellStart"/>
      <w:r w:rsidR="006B14E7">
        <w:rPr>
          <w:lang w:val="x-none" w:eastAsia="x-none"/>
        </w:rPr>
        <w:t>UEs</w:t>
      </w:r>
      <w:proofErr w:type="spellEnd"/>
      <w:r w:rsidR="00BD2E1A">
        <w:rPr>
          <w:lang w:val="x-none" w:eastAsia="x-none"/>
        </w:rPr>
        <w:t xml:space="preserve"> via a</w:t>
      </w:r>
      <w:r w:rsidR="00D809A4">
        <w:rPr>
          <w:lang w:val="x-none" w:eastAsia="x-none"/>
        </w:rPr>
        <w:t xml:space="preserve"> new or existing</w:t>
      </w:r>
      <w:r w:rsidR="00BD2E1A">
        <w:rPr>
          <w:lang w:val="x-none" w:eastAsia="x-none"/>
        </w:rPr>
        <w:t xml:space="preserve"> SIB </w:t>
      </w:r>
      <w:r w:rsidR="00DE3D03">
        <w:rPr>
          <w:lang w:val="x-none" w:eastAsia="x-none"/>
        </w:rPr>
        <w:t>in</w:t>
      </w:r>
      <w:r w:rsidR="00BD2E1A">
        <w:rPr>
          <w:lang w:val="x-none" w:eastAsia="x-none"/>
        </w:rPr>
        <w:t xml:space="preserve"> Cell A.</w:t>
      </w:r>
      <w:r w:rsidR="00D809A4">
        <w:rPr>
          <w:lang w:val="x-none" w:eastAsia="x-none"/>
        </w:rPr>
        <w:t xml:space="preserve"> </w:t>
      </w:r>
      <w:r w:rsidR="00B638FA">
        <w:rPr>
          <w:lang w:val="x-none" w:eastAsia="x-none"/>
        </w:rPr>
        <w:t>We</w:t>
      </w:r>
      <w:r w:rsidR="00B638FA" w:rsidRPr="001F2797">
        <w:rPr>
          <w:lang w:val="en-US"/>
        </w:rPr>
        <w:t xml:space="preserve"> </w:t>
      </w:r>
      <w:r w:rsidR="00B638FA">
        <w:rPr>
          <w:lang w:val="en-US"/>
        </w:rPr>
        <w:t>assume a new SIB</w:t>
      </w:r>
      <w:r w:rsidR="00E45422">
        <w:rPr>
          <w:lang w:val="en-US"/>
        </w:rPr>
        <w:t xml:space="preserve"> is introduced</w:t>
      </w:r>
      <w:r w:rsidR="00B638FA">
        <w:rPr>
          <w:lang w:val="en-US"/>
        </w:rPr>
        <w:t>,</w:t>
      </w:r>
      <w:r w:rsidR="005D4E98">
        <w:rPr>
          <w:lang w:val="en-US"/>
        </w:rPr>
        <w:t xml:space="preserve"> here</w:t>
      </w:r>
      <w:r w:rsidR="00B638FA">
        <w:rPr>
          <w:lang w:val="en-US"/>
        </w:rPr>
        <w:t xml:space="preserve"> </w:t>
      </w:r>
      <w:r w:rsidR="00D809A4">
        <w:rPr>
          <w:lang w:val="en-US"/>
        </w:rPr>
        <w:t>referred to as</w:t>
      </w:r>
      <w:r w:rsidR="00B638FA">
        <w:rPr>
          <w:lang w:val="en-US"/>
        </w:rPr>
        <w:t xml:space="preserve"> </w:t>
      </w:r>
      <w:r w:rsidR="00B669B2">
        <w:rPr>
          <w:lang w:val="en-US"/>
        </w:rPr>
        <w:t>“</w:t>
      </w:r>
      <w:proofErr w:type="spellStart"/>
      <w:r w:rsidR="00B638FA">
        <w:rPr>
          <w:lang w:val="en-US"/>
        </w:rPr>
        <w:t>SIBx</w:t>
      </w:r>
      <w:proofErr w:type="spellEnd"/>
      <w:r w:rsidR="00B669B2">
        <w:rPr>
          <w:lang w:val="en-US"/>
        </w:rPr>
        <w:t>”</w:t>
      </w:r>
      <w:r w:rsidR="00B638FA">
        <w:rPr>
          <w:lang w:val="en-US"/>
        </w:rPr>
        <w:t>.</w:t>
      </w:r>
      <w:r w:rsidR="00B638FA">
        <w:rPr>
          <w:lang w:val="x-none" w:eastAsia="x-none"/>
        </w:rPr>
        <w:t xml:space="preserve"> </w:t>
      </w:r>
      <w:r w:rsidR="0055636A">
        <w:rPr>
          <w:lang w:val="x-none" w:eastAsia="x-none"/>
        </w:rPr>
        <w:t>However, the proposed solution</w:t>
      </w:r>
      <w:r w:rsidR="008A19CF">
        <w:rPr>
          <w:lang w:val="x-none" w:eastAsia="x-none"/>
        </w:rPr>
        <w:t xml:space="preserve"> equally</w:t>
      </w:r>
      <w:r w:rsidR="00E1453B">
        <w:rPr>
          <w:lang w:val="x-none" w:eastAsia="x-none"/>
        </w:rPr>
        <w:t xml:space="preserve"> applies in</w:t>
      </w:r>
      <w:r w:rsidR="00E45422">
        <w:rPr>
          <w:lang w:val="x-none" w:eastAsia="x-none"/>
        </w:rPr>
        <w:t xml:space="preserve"> </w:t>
      </w:r>
      <w:r w:rsidR="00E1453B">
        <w:rPr>
          <w:lang w:val="x-none" w:eastAsia="x-none"/>
        </w:rPr>
        <w:t xml:space="preserve">case an existing SIB </w:t>
      </w:r>
      <w:r w:rsidR="00DE3D03">
        <w:rPr>
          <w:lang w:val="x-none" w:eastAsia="x-none"/>
        </w:rPr>
        <w:t>in</w:t>
      </w:r>
      <w:r w:rsidR="0021030A">
        <w:rPr>
          <w:lang w:val="x-none" w:eastAsia="x-none"/>
        </w:rPr>
        <w:t xml:space="preserve"> Cell A </w:t>
      </w:r>
      <w:r w:rsidR="00E1453B">
        <w:rPr>
          <w:lang w:val="x-none" w:eastAsia="x-none"/>
        </w:rPr>
        <w:t xml:space="preserve">is reused, </w:t>
      </w:r>
      <w:r w:rsidR="00D477E9">
        <w:rPr>
          <w:lang w:val="x-none" w:eastAsia="x-none"/>
        </w:rPr>
        <w:t>except</w:t>
      </w:r>
      <w:r w:rsidR="00E1453B">
        <w:rPr>
          <w:lang w:val="x-none" w:eastAsia="x-none"/>
        </w:rPr>
        <w:t xml:space="preserve"> SIB1</w:t>
      </w:r>
      <w:r w:rsidR="00D477E9">
        <w:rPr>
          <w:lang w:val="x-none" w:eastAsia="x-none"/>
        </w:rPr>
        <w:t>, which is</w:t>
      </w:r>
      <w:r w:rsidR="00E45422">
        <w:rPr>
          <w:lang w:val="x-none" w:eastAsia="x-none"/>
        </w:rPr>
        <w:t xml:space="preserve"> </w:t>
      </w:r>
      <w:r w:rsidR="00D477E9">
        <w:rPr>
          <w:lang w:val="x-none" w:eastAsia="x-none"/>
        </w:rPr>
        <w:t>DU</w:t>
      </w:r>
      <w:r w:rsidR="00495F69">
        <w:rPr>
          <w:lang w:val="x-none" w:eastAsia="x-none"/>
        </w:rPr>
        <w:t xml:space="preserve"> </w:t>
      </w:r>
      <w:r w:rsidR="00D477E9">
        <w:rPr>
          <w:lang w:val="x-none" w:eastAsia="x-none"/>
        </w:rPr>
        <w:t>owned</w:t>
      </w:r>
      <w:r w:rsidR="00DE3D03">
        <w:rPr>
          <w:lang w:val="x-none" w:eastAsia="x-none"/>
        </w:rPr>
        <w:t xml:space="preserve"> (and not CU owned)</w:t>
      </w:r>
      <w:r w:rsidR="00D477E9">
        <w:rPr>
          <w:lang w:val="x-none" w:eastAsia="x-none"/>
        </w:rPr>
        <w:t>.</w:t>
      </w:r>
    </w:p>
    <w:p w14:paraId="71F10B67" w14:textId="12E56EC3" w:rsidR="00B638FA" w:rsidRDefault="00E5548B" w:rsidP="00B638FA">
      <w:pPr>
        <w:rPr>
          <w:lang w:val="x-none" w:eastAsia="x-none"/>
        </w:rPr>
      </w:pPr>
      <w:r>
        <w:rPr>
          <w:lang w:val="x-none" w:eastAsia="x-none"/>
        </w:rPr>
        <w:t xml:space="preserve">As </w:t>
      </w:r>
      <w:r w:rsidR="002F1B98">
        <w:rPr>
          <w:lang w:val="x-none" w:eastAsia="x-none"/>
        </w:rPr>
        <w:t>shown</w:t>
      </w:r>
      <w:r>
        <w:rPr>
          <w:lang w:val="x-none" w:eastAsia="x-none"/>
        </w:rPr>
        <w:t xml:space="preserve"> in </w:t>
      </w:r>
      <w:r>
        <w:rPr>
          <w:lang w:val="x-none" w:eastAsia="x-none"/>
        </w:rPr>
        <w:fldChar w:fldCharType="begin"/>
      </w:r>
      <w:r>
        <w:rPr>
          <w:lang w:val="x-none" w:eastAsia="x-none"/>
        </w:rPr>
        <w:instrText xml:space="preserve"> REF _Ref178075413 \h </w:instrText>
      </w:r>
      <w:r>
        <w:rPr>
          <w:lang w:val="x-none" w:eastAsia="x-none"/>
        </w:rPr>
      </w:r>
      <w:r>
        <w:rPr>
          <w:lang w:val="x-none" w:eastAsia="x-none"/>
        </w:rPr>
        <w:fldChar w:fldCharType="separate"/>
      </w:r>
      <w:r>
        <w:t xml:space="preserve">Figure </w:t>
      </w:r>
      <w:r>
        <w:rPr>
          <w:noProof/>
        </w:rPr>
        <w:t>7</w:t>
      </w:r>
      <w:r>
        <w:rPr>
          <w:lang w:val="x-none" w:eastAsia="x-none"/>
        </w:rPr>
        <w:fldChar w:fldCharType="end"/>
      </w:r>
      <w:r>
        <w:rPr>
          <w:lang w:val="x-none" w:eastAsia="x-none"/>
        </w:rPr>
        <w:t>, w</w:t>
      </w:r>
      <w:r w:rsidR="00B638FA">
        <w:rPr>
          <w:lang w:val="x-none" w:eastAsia="x-none"/>
        </w:rPr>
        <w:t xml:space="preserve">hen a Cell-A CU identifies a change in the UL WUS configuration provision demand </w:t>
      </w:r>
      <w:r w:rsidR="003E52EB">
        <w:rPr>
          <w:lang w:val="x-none" w:eastAsia="x-none"/>
        </w:rPr>
        <w:t>concerning</w:t>
      </w:r>
      <w:r w:rsidR="00B638FA">
        <w:rPr>
          <w:lang w:val="x-none" w:eastAsia="x-none"/>
        </w:rPr>
        <w:t xml:space="preserve"> Cell A, i.e., that a new UL WUS configuration needs to be provided, or that an existing UL WUS configuration does not need to be provided</w:t>
      </w:r>
      <w:r w:rsidR="007E6941">
        <w:rPr>
          <w:lang w:val="x-none" w:eastAsia="x-none"/>
        </w:rPr>
        <w:t xml:space="preserve"> </w:t>
      </w:r>
      <w:r w:rsidR="00B638FA">
        <w:rPr>
          <w:lang w:val="x-none" w:eastAsia="x-none"/>
        </w:rPr>
        <w:t xml:space="preserve">anymore, the Cell-A CU sends an updated version of </w:t>
      </w:r>
      <w:proofErr w:type="spellStart"/>
      <w:r w:rsidR="00B638FA">
        <w:rPr>
          <w:lang w:val="x-none" w:eastAsia="x-none"/>
        </w:rPr>
        <w:t>SIBx</w:t>
      </w:r>
      <w:proofErr w:type="spellEnd"/>
      <w:r w:rsidR="00B638FA">
        <w:rPr>
          <w:lang w:val="x-none" w:eastAsia="x-none"/>
        </w:rPr>
        <w:t xml:space="preserve"> of Cell A to the Cell-A DU, so that the Cell-A DU provides all (</w:t>
      </w:r>
      <w:r w:rsidR="00216D4C">
        <w:rPr>
          <w:lang w:val="x-none" w:eastAsia="x-none"/>
        </w:rPr>
        <w:t>and</w:t>
      </w:r>
      <w:r w:rsidR="00B638FA">
        <w:rPr>
          <w:lang w:val="x-none" w:eastAsia="x-none"/>
        </w:rPr>
        <w:t xml:space="preserve"> only) the </w:t>
      </w:r>
      <w:r w:rsidR="00216D4C">
        <w:rPr>
          <w:lang w:val="x-none" w:eastAsia="x-none"/>
        </w:rPr>
        <w:t>required</w:t>
      </w:r>
      <w:r w:rsidR="00B638FA">
        <w:rPr>
          <w:lang w:val="x-none" w:eastAsia="x-none"/>
        </w:rPr>
        <w:t xml:space="preserve"> UL WUS configuration(s) to </w:t>
      </w:r>
      <w:proofErr w:type="spellStart"/>
      <w:r w:rsidR="00B638FA">
        <w:rPr>
          <w:lang w:val="x-none" w:eastAsia="x-none"/>
        </w:rPr>
        <w:t>UEs</w:t>
      </w:r>
      <w:proofErr w:type="spellEnd"/>
      <w:r w:rsidR="00B638FA">
        <w:rPr>
          <w:lang w:val="x-none" w:eastAsia="x-none"/>
        </w:rPr>
        <w:t xml:space="preserve"> in Cell A. </w:t>
      </w:r>
    </w:p>
    <w:p w14:paraId="474F6B66" w14:textId="77777777" w:rsidR="00B638FA" w:rsidRDefault="00B638FA" w:rsidP="00B638FA">
      <w:pPr>
        <w:rPr>
          <w:lang w:val="x-none" w:eastAsia="x-none"/>
        </w:rPr>
      </w:pPr>
    </w:p>
    <w:p w14:paraId="4CD800FE" w14:textId="77777777" w:rsidR="00B638FA" w:rsidRDefault="00B638FA" w:rsidP="00B638FA">
      <w:pPr>
        <w:keepNext/>
        <w:jc w:val="center"/>
      </w:pPr>
      <w:r>
        <w:rPr>
          <w:noProof/>
          <w:lang w:val="x-none" w:eastAsia="x-none"/>
        </w:rPr>
        <w:drawing>
          <wp:inline distT="0" distB="0" distL="0" distR="0" wp14:anchorId="5C6223FC" wp14:editId="3C0B6AA4">
            <wp:extent cx="4779064" cy="1998000"/>
            <wp:effectExtent l="0" t="0" r="2540" b="2540"/>
            <wp:docPr id="2003632921"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2921" name="Graphic 8"/>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4779064" cy="1998000"/>
                    </a:xfrm>
                    <a:prstGeom prst="rect">
                      <a:avLst/>
                    </a:prstGeom>
                  </pic:spPr>
                </pic:pic>
              </a:graphicData>
            </a:graphic>
          </wp:inline>
        </w:drawing>
      </w:r>
    </w:p>
    <w:p w14:paraId="15AB016B" w14:textId="161D37B3" w:rsidR="00B638FA" w:rsidRDefault="00B638FA" w:rsidP="00B638FA">
      <w:pPr>
        <w:pStyle w:val="Caption"/>
        <w:jc w:val="center"/>
        <w:rPr>
          <w:lang w:val="en-US"/>
        </w:rPr>
      </w:pPr>
      <w:bookmarkStart w:id="7" w:name="_Ref178075413"/>
      <w:r>
        <w:t xml:space="preserve">Figure </w:t>
      </w:r>
      <w:fldSimple w:instr=" SEQ Figure \* ARABIC ">
        <w:r w:rsidR="00A262BA">
          <w:rPr>
            <w:noProof/>
          </w:rPr>
          <w:t>7</w:t>
        </w:r>
      </w:fldSimple>
      <w:bookmarkEnd w:id="7"/>
      <w:r>
        <w:t xml:space="preserve">: Signalling of the </w:t>
      </w:r>
      <w:proofErr w:type="spellStart"/>
      <w:r>
        <w:t>SIBx</w:t>
      </w:r>
      <w:proofErr w:type="spellEnd"/>
      <w:r>
        <w:t xml:space="preserve"> </w:t>
      </w:r>
      <w:r w:rsidR="00B21B42">
        <w:t xml:space="preserve">for </w:t>
      </w:r>
      <w:r>
        <w:t>Cell A (comprising one or several UL WUS configurations of overlaid NES Cells) from Cell-A CU to Cell-A DU.</w:t>
      </w:r>
    </w:p>
    <w:p w14:paraId="4B6EBA61" w14:textId="77777777" w:rsidR="00B638FA" w:rsidRDefault="00B638FA" w:rsidP="00D50F0A">
      <w:pPr>
        <w:rPr>
          <w:lang w:val="x-none" w:eastAsia="x-none"/>
        </w:rPr>
      </w:pPr>
    </w:p>
    <w:p w14:paraId="6AEF3B7C" w14:textId="0A10EFC3" w:rsidR="00667AA5" w:rsidRDefault="00F73D34" w:rsidP="00D50F0A">
      <w:pPr>
        <w:rPr>
          <w:spacing w:val="2"/>
        </w:rPr>
      </w:pPr>
      <w:r>
        <w:rPr>
          <w:lang w:val="x-none" w:eastAsia="x-none"/>
        </w:rPr>
        <w:t xml:space="preserve">The Cell-A CU may identify a change in the UL WUS configuration provision demand based on external indication, e.g., </w:t>
      </w:r>
      <w:r w:rsidR="002C0B03">
        <w:rPr>
          <w:spacing w:val="2"/>
        </w:rPr>
        <w:t xml:space="preserve">a </w:t>
      </w:r>
      <w:r w:rsidR="006973B7">
        <w:rPr>
          <w:lang w:val="x-none" w:eastAsia="x-none"/>
        </w:rPr>
        <w:t>UL WUS configuration provision</w:t>
      </w:r>
      <w:r w:rsidR="006973B7">
        <w:rPr>
          <w:spacing w:val="2"/>
        </w:rPr>
        <w:t xml:space="preserve"> </w:t>
      </w:r>
      <w:r w:rsidR="002C0B03">
        <w:rPr>
          <w:spacing w:val="2"/>
        </w:rPr>
        <w:t xml:space="preserve">start (or stop) request from a neighbouring NES-Cell </w:t>
      </w:r>
      <w:proofErr w:type="spellStart"/>
      <w:r w:rsidR="002C0B03">
        <w:rPr>
          <w:spacing w:val="2"/>
        </w:rPr>
        <w:t>gNB</w:t>
      </w:r>
      <w:proofErr w:type="spellEnd"/>
      <w:r w:rsidR="002C0B03">
        <w:rPr>
          <w:spacing w:val="2"/>
        </w:rPr>
        <w:t xml:space="preserve"> (here gNB1) as discussed in [4].</w:t>
      </w:r>
    </w:p>
    <w:p w14:paraId="474BC997" w14:textId="4436AE28" w:rsidR="00C916DC" w:rsidRDefault="00C916DC" w:rsidP="00D50F0A">
      <w:pPr>
        <w:rPr>
          <w:spacing w:val="2"/>
        </w:rPr>
      </w:pPr>
      <w:r>
        <w:rPr>
          <w:spacing w:val="2"/>
        </w:rPr>
        <w:t xml:space="preserve">If the NES Cell and Cell </w:t>
      </w:r>
      <w:r w:rsidR="00543893">
        <w:rPr>
          <w:spacing w:val="2"/>
        </w:rPr>
        <w:t>A are in</w:t>
      </w:r>
      <w:r>
        <w:rPr>
          <w:spacing w:val="2"/>
        </w:rPr>
        <w:t xml:space="preserve"> the same </w:t>
      </w:r>
      <w:proofErr w:type="spellStart"/>
      <w:r w:rsidR="00543893">
        <w:rPr>
          <w:spacing w:val="2"/>
        </w:rPr>
        <w:t>gNB</w:t>
      </w:r>
      <w:proofErr w:type="spellEnd"/>
      <w:r w:rsidR="00E93206">
        <w:rPr>
          <w:spacing w:val="2"/>
        </w:rPr>
        <w:t xml:space="preserve">, the </w:t>
      </w:r>
      <w:r w:rsidR="0071064C">
        <w:rPr>
          <w:spacing w:val="2"/>
        </w:rPr>
        <w:t xml:space="preserve">identification of </w:t>
      </w:r>
      <w:r w:rsidR="0071064C">
        <w:rPr>
          <w:lang w:val="x-none" w:eastAsia="x-none"/>
        </w:rPr>
        <w:t>a change in the UL WUS configuration provision demand</w:t>
      </w:r>
      <w:r w:rsidR="00E93206">
        <w:rPr>
          <w:spacing w:val="2"/>
        </w:rPr>
        <w:t xml:space="preserve"> may be based on an indication </w:t>
      </w:r>
      <w:r w:rsidR="0071064C">
        <w:rPr>
          <w:spacing w:val="2"/>
        </w:rPr>
        <w:t>from</w:t>
      </w:r>
      <w:r w:rsidR="005F7BDF">
        <w:rPr>
          <w:spacing w:val="2"/>
        </w:rPr>
        <w:t xml:space="preserve"> </w:t>
      </w:r>
      <w:r w:rsidR="0071064C">
        <w:rPr>
          <w:spacing w:val="2"/>
        </w:rPr>
        <w:t>a DU</w:t>
      </w:r>
      <w:r w:rsidR="005F7BDF">
        <w:rPr>
          <w:spacing w:val="2"/>
        </w:rPr>
        <w:t xml:space="preserve"> of </w:t>
      </w:r>
      <w:r w:rsidR="00884251">
        <w:rPr>
          <w:spacing w:val="2"/>
        </w:rPr>
        <w:t>that</w:t>
      </w:r>
      <w:r w:rsidR="005F7BDF">
        <w:rPr>
          <w:spacing w:val="2"/>
        </w:rPr>
        <w:t xml:space="preserve"> </w:t>
      </w:r>
      <w:proofErr w:type="spellStart"/>
      <w:r w:rsidR="005F7BDF">
        <w:rPr>
          <w:spacing w:val="2"/>
        </w:rPr>
        <w:t>gNB</w:t>
      </w:r>
      <w:proofErr w:type="spellEnd"/>
      <w:r w:rsidR="0071064C">
        <w:rPr>
          <w:spacing w:val="2"/>
        </w:rPr>
        <w:t xml:space="preserve"> </w:t>
      </w:r>
      <w:r w:rsidR="005F7BDF">
        <w:rPr>
          <w:spacing w:val="2"/>
        </w:rPr>
        <w:t>to</w:t>
      </w:r>
      <w:r w:rsidR="0071064C">
        <w:rPr>
          <w:spacing w:val="2"/>
        </w:rPr>
        <w:t xml:space="preserve"> the CU.</w:t>
      </w:r>
    </w:p>
    <w:p w14:paraId="76BA2843" w14:textId="77777777" w:rsidR="00031898" w:rsidRPr="00E82AE6" w:rsidRDefault="00031898" w:rsidP="00D50F0A">
      <w:pPr>
        <w:rPr>
          <w:lang w:val="x-none" w:eastAsia="x-none"/>
        </w:rPr>
      </w:pPr>
    </w:p>
    <w:p w14:paraId="3003594B" w14:textId="51F3712E" w:rsidR="00BF3777" w:rsidRPr="004A5FA8" w:rsidRDefault="001155D8" w:rsidP="00BF3777">
      <w:pPr>
        <w:pStyle w:val="Heading1"/>
        <w:rPr>
          <w:lang w:val="en-US"/>
        </w:rPr>
      </w:pPr>
      <w:r>
        <w:rPr>
          <w:lang w:eastAsia="zh-CN"/>
        </w:rPr>
        <w:t>4</w:t>
      </w:r>
      <w:r w:rsidR="00BF3777">
        <w:rPr>
          <w:lang w:eastAsia="zh-CN"/>
        </w:rPr>
        <w:tab/>
      </w:r>
      <w:r w:rsidR="00561138">
        <w:rPr>
          <w:lang w:eastAsia="zh-CN"/>
        </w:rPr>
        <w:t>Proposals</w:t>
      </w:r>
    </w:p>
    <w:p w14:paraId="2B328F06" w14:textId="139B43BC" w:rsidR="00E63CE7" w:rsidRDefault="0055584B" w:rsidP="00174529">
      <w:pPr>
        <w:rPr>
          <w:lang w:eastAsia="zh-CN"/>
        </w:rPr>
      </w:pPr>
      <w:r>
        <w:rPr>
          <w:lang w:eastAsia="zh-CN"/>
        </w:rPr>
        <w:t xml:space="preserve">In this contribution, we discussed issues and </w:t>
      </w:r>
      <w:r w:rsidR="00143DEC">
        <w:rPr>
          <w:lang w:eastAsia="zh-CN"/>
        </w:rPr>
        <w:t>high-level</w:t>
      </w:r>
      <w:r>
        <w:rPr>
          <w:lang w:eastAsia="zh-CN"/>
        </w:rPr>
        <w:t xml:space="preserve"> solutions for Objective 2 </w:t>
      </w:r>
      <w:r w:rsidR="00B3097D">
        <w:rPr>
          <w:lang w:eastAsia="zh-CN"/>
        </w:rPr>
        <w:t xml:space="preserve">of the work item </w:t>
      </w:r>
      <w:r w:rsidR="00105ED9">
        <w:rPr>
          <w:lang w:eastAsia="zh-CN"/>
        </w:rPr>
        <w:t>mentioned</w:t>
      </w:r>
      <w:r w:rsidR="00B17CD4">
        <w:rPr>
          <w:lang w:eastAsia="zh-CN"/>
        </w:rPr>
        <w:t xml:space="preserve"> above and made the following </w:t>
      </w:r>
      <w:r w:rsidR="00B17CD4" w:rsidRPr="00B17CD4">
        <w:rPr>
          <w:lang w:eastAsia="zh-CN"/>
        </w:rPr>
        <w:t>observations</w:t>
      </w:r>
      <w:r w:rsidR="00B17CD4">
        <w:rPr>
          <w:lang w:eastAsia="zh-CN"/>
        </w:rPr>
        <w:t xml:space="preserve"> and </w:t>
      </w:r>
      <w:r w:rsidR="00B17CD4" w:rsidRPr="00B17CD4">
        <w:rPr>
          <w:lang w:eastAsia="zh-CN"/>
        </w:rPr>
        <w:t>proposals</w:t>
      </w:r>
      <w:r w:rsidR="00B17CD4">
        <w:rPr>
          <w:lang w:eastAsia="zh-CN"/>
        </w:rPr>
        <w:t>:</w:t>
      </w:r>
    </w:p>
    <w:p w14:paraId="49F13CB7" w14:textId="77777777" w:rsidR="002921CE" w:rsidRDefault="002921CE" w:rsidP="002921CE">
      <w:pPr>
        <w:rPr>
          <w:rStyle w:val="IvDbodytextChar"/>
          <w:rFonts w:ascii="Times New Roman" w:eastAsiaTheme="minorEastAsia" w:hAnsi="Times New Roman"/>
          <w:b/>
          <w:bC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1</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Reuse the </w:t>
      </w:r>
      <w:proofErr w:type="spellStart"/>
      <w:r w:rsidRPr="00517E75">
        <w:rPr>
          <w:rStyle w:val="IvDbodytextChar"/>
          <w:rFonts w:ascii="Times New Roman" w:eastAsiaTheme="minorEastAsia" w:hAnsi="Times New Roman"/>
          <w:b/>
          <w:bCs/>
        </w:rPr>
        <w:t>gNB</w:t>
      </w:r>
      <w:proofErr w:type="spellEnd"/>
      <w:r w:rsidRPr="00517E75">
        <w:rPr>
          <w:rStyle w:val="IvDbodytextChar"/>
          <w:rFonts w:ascii="Times New Roman" w:eastAsiaTheme="minorEastAsia" w:hAnsi="Times New Roman"/>
          <w:b/>
          <w:bCs/>
        </w:rPr>
        <w:t xml:space="preserve">-DU Configuration </w:t>
      </w:r>
      <w:r w:rsidRPr="004A15B4">
        <w:rPr>
          <w:rStyle w:val="IvDbodytextChar"/>
          <w:rFonts w:ascii="Times New Roman" w:eastAsiaTheme="minorEastAsia" w:hAnsi="Times New Roman"/>
          <w:b/>
          <w:bCs/>
        </w:rPr>
        <w:t>Update procedure</w:t>
      </w:r>
      <w:r>
        <w:rPr>
          <w:rStyle w:val="IvDbodytextChar"/>
          <w:rFonts w:ascii="Times New Roman" w:eastAsiaTheme="minorEastAsia" w:hAnsi="Times New Roman"/>
          <w:b/>
          <w:bCs/>
        </w:rPr>
        <w:t xml:space="preserve"> over F1 for sending </w:t>
      </w:r>
      <w:r w:rsidRPr="00517E75">
        <w:rPr>
          <w:rStyle w:val="IvDbodytextChar"/>
          <w:rFonts w:ascii="Times New Roman" w:eastAsiaTheme="minorEastAsia" w:hAnsi="Times New Roman"/>
          <w:b/>
          <w:bCs/>
        </w:rPr>
        <w:t xml:space="preserve">the </w:t>
      </w:r>
      <w:r>
        <w:rPr>
          <w:rStyle w:val="IvDbodytextChar"/>
          <w:rFonts w:ascii="Times New Roman" w:eastAsiaTheme="minorEastAsia" w:hAnsi="Times New Roman"/>
          <w:b/>
          <w:bCs/>
        </w:rPr>
        <w:t xml:space="preserve">UL </w:t>
      </w:r>
      <w:r w:rsidRPr="00517E75">
        <w:rPr>
          <w:rStyle w:val="IvDbodytextChar"/>
          <w:rFonts w:ascii="Times New Roman" w:eastAsiaTheme="minorEastAsia" w:hAnsi="Times New Roman"/>
          <w:b/>
          <w:bCs/>
        </w:rPr>
        <w:t xml:space="preserve">WUS configuration of </w:t>
      </w:r>
      <w:r>
        <w:rPr>
          <w:rStyle w:val="IvDbodytextChar"/>
          <w:rFonts w:ascii="Times New Roman" w:eastAsiaTheme="minorEastAsia" w:hAnsi="Times New Roman"/>
          <w:b/>
          <w:bCs/>
        </w:rPr>
        <w:t xml:space="preserve">a </w:t>
      </w:r>
      <w:r w:rsidRPr="00517E75">
        <w:rPr>
          <w:rStyle w:val="IvDbodytextChar"/>
          <w:rFonts w:ascii="Times New Roman" w:eastAsiaTheme="minorEastAsia" w:hAnsi="Times New Roman"/>
          <w:b/>
          <w:bCs/>
        </w:rPr>
        <w:t>certain cell</w:t>
      </w:r>
      <w:r>
        <w:rPr>
          <w:rStyle w:val="IvDbodytextChar"/>
          <w:rFonts w:ascii="Times New Roman" w:eastAsiaTheme="minorEastAsia" w:hAnsi="Times New Roman"/>
          <w:b/>
          <w:bCs/>
        </w:rPr>
        <w:t xml:space="preserve"> from NES-Cell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-DU to NES-Cell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-CU.</w:t>
      </w:r>
    </w:p>
    <w:p w14:paraId="46B315EA" w14:textId="77777777" w:rsidR="002921CE" w:rsidRPr="00DD6A4B" w:rsidRDefault="002921CE" w:rsidP="002921CE">
      <w:pPr>
        <w:rPr>
          <w:b/>
          <w:spacing w:val="2"/>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1</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In split architecture, t</w:t>
      </w:r>
      <w:r w:rsidRPr="0000431A">
        <w:rPr>
          <w:rStyle w:val="IvDbodytextChar"/>
          <w:rFonts w:ascii="Times New Roman" w:eastAsiaTheme="minorEastAsia" w:hAnsi="Times New Roman"/>
          <w:b/>
          <w:bCs/>
        </w:rPr>
        <w:t>he</w:t>
      </w:r>
      <w:r>
        <w:rPr>
          <w:rStyle w:val="IvDbodytextChar"/>
          <w:rFonts w:ascii="Times New Roman" w:eastAsiaTheme="minorEastAsia" w:hAnsi="Times New Roman"/>
          <w:b/>
          <w:bCs/>
        </w:rPr>
        <w:t xml:space="preserve"> NES-Cell DU</w:t>
      </w:r>
      <w:r w:rsidRPr="0000431A">
        <w:rPr>
          <w:rStyle w:val="IvDbodytextChar"/>
          <w:rFonts w:ascii="Times New Roman" w:eastAsiaTheme="minorEastAsia" w:hAnsi="Times New Roman"/>
          <w:b/>
          <w:bCs/>
        </w:rPr>
        <w:t xml:space="preserve"> </w:t>
      </w:r>
      <w:r w:rsidRPr="002C12BD">
        <w:rPr>
          <w:rStyle w:val="IvDbodytextChar"/>
          <w:rFonts w:ascii="Times New Roman" w:eastAsiaTheme="minorEastAsia" w:hAnsi="Times New Roman"/>
          <w:b/>
          <w:bCs/>
        </w:rPr>
        <w:t>does not know if and when the UL WUS configuration provision</w:t>
      </w:r>
      <w:r>
        <w:rPr>
          <w:rStyle w:val="IvDbodytextChar"/>
          <w:rFonts w:ascii="Times New Roman" w:eastAsiaTheme="minorEastAsia" w:hAnsi="Times New Roman"/>
          <w:b/>
          <w:bCs/>
        </w:rPr>
        <w:t xml:space="preserve"> for a NES Cell</w:t>
      </w:r>
      <w:r w:rsidRPr="004A637B">
        <w:rPr>
          <w:rStyle w:val="IvDbodytextChar"/>
          <w:rFonts w:ascii="Times New Roman" w:eastAsiaTheme="minorEastAsia" w:hAnsi="Times New Roman"/>
          <w:b/>
          <w:bCs/>
        </w:rPr>
        <w:t xml:space="preserve"> is </w:t>
      </w:r>
      <w:r>
        <w:rPr>
          <w:rStyle w:val="IvDbodytextChar"/>
          <w:rFonts w:ascii="Times New Roman" w:eastAsiaTheme="minorEastAsia" w:hAnsi="Times New Roman"/>
          <w:b/>
          <w:bCs/>
        </w:rPr>
        <w:t>ensured and thus, c</w:t>
      </w:r>
      <w:r w:rsidRPr="00115F52">
        <w:rPr>
          <w:rStyle w:val="IvDbodytextChar"/>
          <w:rFonts w:ascii="Times New Roman" w:eastAsiaTheme="minorEastAsia" w:hAnsi="Times New Roman"/>
          <w:b/>
          <w:bCs/>
        </w:rPr>
        <w:t xml:space="preserve">annot autonomously start OD-SIB1 transmission </w:t>
      </w:r>
      <w:r>
        <w:rPr>
          <w:rStyle w:val="IvDbodytextChar"/>
          <w:rFonts w:ascii="Times New Roman" w:eastAsiaTheme="minorEastAsia" w:hAnsi="Times New Roman"/>
          <w:b/>
          <w:bCs/>
        </w:rPr>
        <w:t>in the</w:t>
      </w:r>
      <w:r w:rsidRPr="00115F52">
        <w:rPr>
          <w:rStyle w:val="IvDbodytextChar"/>
          <w:rFonts w:ascii="Times New Roman" w:eastAsiaTheme="minorEastAsia" w:hAnsi="Times New Roman"/>
          <w:b/>
          <w:bCs/>
        </w:rPr>
        <w:t xml:space="preserve"> NES Cell</w:t>
      </w:r>
      <w:r>
        <w:rPr>
          <w:rStyle w:val="IvDbodytextChar"/>
          <w:rFonts w:ascii="Times New Roman" w:eastAsiaTheme="minorEastAsia" w:hAnsi="Times New Roman"/>
          <w:b/>
          <w:bCs/>
        </w:rPr>
        <w:t xml:space="preserve">. Instead, it </w:t>
      </w:r>
      <w:r w:rsidRPr="00F10A80">
        <w:rPr>
          <w:rStyle w:val="IvDbodytextChar"/>
          <w:rFonts w:ascii="Times New Roman" w:eastAsiaTheme="minorEastAsia" w:hAnsi="Times New Roman"/>
          <w:b/>
          <w:bCs/>
        </w:rPr>
        <w:t xml:space="preserve">requires assistance from the </w:t>
      </w:r>
      <w:r>
        <w:rPr>
          <w:rStyle w:val="IvDbodytextChar"/>
          <w:rFonts w:ascii="Times New Roman" w:eastAsiaTheme="minorEastAsia" w:hAnsi="Times New Roman"/>
          <w:b/>
          <w:bCs/>
        </w:rPr>
        <w:t xml:space="preserve">NES-Cell </w:t>
      </w:r>
      <w:r w:rsidRPr="00F10A80">
        <w:rPr>
          <w:rStyle w:val="IvDbodytextChar"/>
          <w:rFonts w:ascii="Times New Roman" w:eastAsiaTheme="minorEastAsia" w:hAnsi="Times New Roman"/>
          <w:b/>
          <w:bCs/>
        </w:rPr>
        <w:t>CU</w:t>
      </w:r>
      <w:r>
        <w:rPr>
          <w:rStyle w:val="IvDbodytextChar"/>
          <w:rFonts w:ascii="Times New Roman" w:eastAsiaTheme="minorEastAsia" w:hAnsi="Times New Roman"/>
          <w:b/>
          <w:bCs/>
        </w:rPr>
        <w:t>.</w:t>
      </w:r>
    </w:p>
    <w:p w14:paraId="202D0C2E" w14:textId="77777777" w:rsidR="0074202A" w:rsidRDefault="0074202A" w:rsidP="0074202A">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2</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In split architecture, t</w:t>
      </w:r>
      <w:r w:rsidRPr="0000431A">
        <w:rPr>
          <w:rStyle w:val="IvDbodytextChar"/>
          <w:rFonts w:ascii="Times New Roman" w:eastAsiaTheme="minorEastAsia" w:hAnsi="Times New Roman"/>
          <w:b/>
          <w:bCs/>
        </w:rPr>
        <w:t xml:space="preserve">he </w:t>
      </w:r>
      <w:r>
        <w:rPr>
          <w:rStyle w:val="IvDbodytextChar"/>
          <w:rFonts w:ascii="Times New Roman" w:eastAsiaTheme="minorEastAsia" w:hAnsi="Times New Roman"/>
          <w:b/>
          <w:bCs/>
        </w:rPr>
        <w:t xml:space="preserve">NES-Cell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sidRPr="0000431A">
        <w:rPr>
          <w:rStyle w:val="IvDbodytextChar"/>
          <w:rFonts w:ascii="Times New Roman" w:eastAsiaTheme="minorEastAsia" w:hAnsi="Times New Roman"/>
          <w:b/>
          <w:bCs/>
        </w:rPr>
        <w:t xml:space="preserve">CU </w:t>
      </w:r>
      <w:r>
        <w:rPr>
          <w:rStyle w:val="IvDbodytextChar"/>
          <w:rFonts w:ascii="Times New Roman" w:eastAsiaTheme="minorEastAsia" w:hAnsi="Times New Roman"/>
          <w:b/>
          <w:bCs/>
        </w:rPr>
        <w:t>should</w:t>
      </w:r>
      <w:r w:rsidRPr="0000431A">
        <w:rPr>
          <w:rStyle w:val="IvDbodytextChar"/>
          <w:rFonts w:ascii="Times New Roman" w:eastAsiaTheme="minorEastAsia" w:hAnsi="Times New Roman"/>
          <w:b/>
          <w:bCs/>
        </w:rPr>
        <w:t xml:space="preserve"> indicate to the </w:t>
      </w:r>
      <w:r>
        <w:rPr>
          <w:rStyle w:val="IvDbodytextChar"/>
          <w:rFonts w:ascii="Times New Roman" w:eastAsiaTheme="minorEastAsia" w:hAnsi="Times New Roman"/>
          <w:b/>
          <w:bCs/>
        </w:rPr>
        <w:t xml:space="preserve">NES-Cell </w:t>
      </w:r>
      <w:proofErr w:type="spellStart"/>
      <w:r w:rsidRPr="00CD06CF">
        <w:rPr>
          <w:rStyle w:val="IvDbodytextChar"/>
          <w:rFonts w:ascii="Times New Roman" w:eastAsiaTheme="minorEastAsia" w:hAnsi="Times New Roman"/>
          <w:b/>
          <w:bCs/>
        </w:rPr>
        <w:t>gNB</w:t>
      </w:r>
      <w:proofErr w:type="spellEnd"/>
      <w:r w:rsidRPr="00CD06CF">
        <w:rPr>
          <w:rStyle w:val="IvDbodytextChar"/>
          <w:rFonts w:ascii="Times New Roman" w:eastAsiaTheme="minorEastAsia" w:hAnsi="Times New Roman"/>
          <w:b/>
          <w:bCs/>
        </w:rPr>
        <w:t>-</w:t>
      </w:r>
      <w:r w:rsidRPr="0000431A">
        <w:rPr>
          <w:rStyle w:val="IvDbodytextChar"/>
          <w:rFonts w:ascii="Times New Roman" w:eastAsiaTheme="minorEastAsia" w:hAnsi="Times New Roman"/>
          <w:b/>
          <w:bCs/>
        </w:rPr>
        <w:t xml:space="preserve">DU </w:t>
      </w:r>
      <w:r>
        <w:rPr>
          <w:rStyle w:val="IvDbodytextChar"/>
          <w:rFonts w:ascii="Times New Roman" w:eastAsiaTheme="minorEastAsia" w:hAnsi="Times New Roman"/>
          <w:b/>
          <w:bCs/>
        </w:rPr>
        <w:t>whether</w:t>
      </w:r>
      <w:r w:rsidRPr="0000431A">
        <w:rPr>
          <w:rStyle w:val="IvDbodytextChar"/>
          <w:rFonts w:ascii="Times New Roman" w:eastAsiaTheme="minorEastAsia" w:hAnsi="Times New Roman"/>
          <w:b/>
          <w:bCs/>
        </w:rPr>
        <w:t xml:space="preserve"> a </w:t>
      </w:r>
      <w:r>
        <w:rPr>
          <w:rStyle w:val="IvDbodytextChar"/>
          <w:rFonts w:ascii="Times New Roman" w:eastAsiaTheme="minorEastAsia" w:hAnsi="Times New Roman"/>
          <w:b/>
          <w:bCs/>
        </w:rPr>
        <w:t>NES C</w:t>
      </w:r>
      <w:r w:rsidRPr="0000431A">
        <w:rPr>
          <w:rStyle w:val="IvDbodytextChar"/>
          <w:rFonts w:ascii="Times New Roman" w:eastAsiaTheme="minorEastAsia" w:hAnsi="Times New Roman"/>
          <w:b/>
          <w:bCs/>
        </w:rPr>
        <w:t xml:space="preserve">ell </w:t>
      </w:r>
      <w:r>
        <w:rPr>
          <w:rStyle w:val="IvDbodytextChar"/>
          <w:rFonts w:ascii="Times New Roman" w:eastAsiaTheme="minorEastAsia" w:hAnsi="Times New Roman"/>
          <w:b/>
          <w:bCs/>
        </w:rPr>
        <w:t xml:space="preserve">operation </w:t>
      </w:r>
      <w:r w:rsidRPr="0000431A">
        <w:rPr>
          <w:rStyle w:val="IvDbodytextChar"/>
          <w:rFonts w:ascii="Times New Roman" w:eastAsiaTheme="minorEastAsia" w:hAnsi="Times New Roman"/>
          <w:b/>
          <w:bCs/>
        </w:rPr>
        <w:t xml:space="preserve">can be </w:t>
      </w:r>
      <w:r>
        <w:rPr>
          <w:rStyle w:val="IvDbodytextChar"/>
          <w:rFonts w:ascii="Times New Roman" w:eastAsiaTheme="minorEastAsia" w:hAnsi="Times New Roman"/>
          <w:b/>
          <w:bCs/>
        </w:rPr>
        <w:t>changed</w:t>
      </w:r>
      <w:r w:rsidRPr="0000431A">
        <w:rPr>
          <w:rStyle w:val="IvDbodytextChar"/>
          <w:rFonts w:ascii="Times New Roman" w:eastAsiaTheme="minorEastAsia" w:hAnsi="Times New Roman"/>
          <w:b/>
          <w:bCs/>
        </w:rPr>
        <w:t xml:space="preserve"> to on-demand SIB1 transmission mode</w:t>
      </w:r>
      <w:r>
        <w:rPr>
          <w:rStyle w:val="IvDbodytextChar"/>
          <w:rFonts w:ascii="Times New Roman" w:eastAsiaTheme="minorEastAsia" w:hAnsi="Times New Roman"/>
          <w:b/>
          <w:bCs/>
        </w:rPr>
        <w:t>.</w:t>
      </w:r>
    </w:p>
    <w:p w14:paraId="4504CBF1" w14:textId="77777777" w:rsidR="0074202A" w:rsidRPr="00CD45D3" w:rsidRDefault="0074202A" w:rsidP="0074202A">
      <w:pPr>
        <w:rPr>
          <w:b/>
          <w:bCs/>
          <w:spacing w:val="2"/>
        </w:rPr>
      </w:pPr>
      <w:r w:rsidRPr="00174529">
        <w:rPr>
          <w:rStyle w:val="IvDbodytextChar"/>
          <w:rFonts w:ascii="Times New Roman" w:eastAsiaTheme="minorEastAsia" w:hAnsi="Times New Roman"/>
          <w:b/>
          <w:bCs/>
        </w:rPr>
        <w:lastRenderedPageBreak/>
        <w:t xml:space="preserve">Proposal </w:t>
      </w:r>
      <w:r>
        <w:rPr>
          <w:rStyle w:val="IvDbodytextChar"/>
          <w:rFonts w:ascii="Times New Roman" w:eastAsiaTheme="minorEastAsia" w:hAnsi="Times New Roman"/>
          <w:b/>
          <w:bCs/>
        </w:rPr>
        <w:t>3</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RAN3 to</w:t>
      </w:r>
      <w:r w:rsidRPr="00C128EA">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 xml:space="preserve">agree to reuse the </w:t>
      </w:r>
      <w:proofErr w:type="spellStart"/>
      <w:r w:rsidRPr="004A15B4">
        <w:rPr>
          <w:rStyle w:val="IvDbodytextChar"/>
          <w:rFonts w:ascii="Times New Roman" w:eastAsiaTheme="minorEastAsia" w:hAnsi="Times New Roman"/>
          <w:b/>
          <w:bCs/>
        </w:rPr>
        <w:t>gNB</w:t>
      </w:r>
      <w:proofErr w:type="spellEnd"/>
      <w:r w:rsidRPr="004A15B4">
        <w:rPr>
          <w:rStyle w:val="IvDbodytextChar"/>
          <w:rFonts w:ascii="Times New Roman" w:eastAsiaTheme="minorEastAsia" w:hAnsi="Times New Roman"/>
          <w:b/>
          <w:bCs/>
        </w:rPr>
        <w:t>-CU Configuration Update procedure</w:t>
      </w:r>
      <w:r>
        <w:rPr>
          <w:rStyle w:val="IvDbodytextChar"/>
          <w:rFonts w:ascii="Times New Roman" w:eastAsiaTheme="minorEastAsia" w:hAnsi="Times New Roman"/>
          <w:b/>
          <w:bCs/>
        </w:rPr>
        <w:t xml:space="preserve"> over F1 for sending from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-CU to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-DU an indication that </w:t>
      </w:r>
      <w:r w:rsidRPr="004A15B4">
        <w:rPr>
          <w:rStyle w:val="IvDbodytextChar"/>
          <w:rFonts w:ascii="Times New Roman" w:eastAsiaTheme="minorEastAsia" w:hAnsi="Times New Roman"/>
          <w:b/>
          <w:bCs/>
        </w:rPr>
        <w:t>certain cell(s) can be operated in on-demand SIB1 transmission mode</w:t>
      </w:r>
      <w:r>
        <w:rPr>
          <w:rStyle w:val="IvDbodytextChar"/>
          <w:rFonts w:ascii="Times New Roman" w:eastAsiaTheme="minorEastAsia" w:hAnsi="Times New Roman"/>
          <w:b/>
          <w:bCs/>
        </w:rPr>
        <w:t>.</w:t>
      </w:r>
    </w:p>
    <w:p w14:paraId="799E3283" w14:textId="77777777" w:rsidR="0074202A" w:rsidRPr="002921CE" w:rsidRDefault="0074202A" w:rsidP="00174529">
      <w:pPr>
        <w:rPr>
          <w:b/>
          <w:bCs/>
          <w:spacing w:val="2"/>
        </w:rPr>
      </w:pPr>
    </w:p>
    <w:p w14:paraId="6CD69D7D" w14:textId="57C9B257" w:rsidR="00E5631C" w:rsidRDefault="00554547" w:rsidP="00174529">
      <w:pPr>
        <w:rPr>
          <w:lang w:eastAsia="zh-CN"/>
        </w:rPr>
      </w:pPr>
      <w:r w:rsidRPr="007904A7">
        <w:rPr>
          <w:rStyle w:val="normaltextrun"/>
          <w:color w:val="000000"/>
          <w:bdr w:val="none" w:sz="0" w:space="0" w:color="auto" w:frame="1"/>
          <w:lang w:val="en-US"/>
        </w:rPr>
        <w:t>A TP reflecting the proposals above is available</w:t>
      </w:r>
      <w:r w:rsidR="00140E2B" w:rsidRPr="007904A7">
        <w:rPr>
          <w:lang w:eastAsia="zh-CN"/>
        </w:rPr>
        <w:t xml:space="preserve"> </w:t>
      </w:r>
      <w:r w:rsidRPr="007904A7">
        <w:rPr>
          <w:lang w:eastAsia="zh-CN"/>
        </w:rPr>
        <w:t>below</w:t>
      </w:r>
      <w:r w:rsidR="00140E2B" w:rsidRPr="007904A7">
        <w:rPr>
          <w:lang w:eastAsia="zh-CN"/>
        </w:rPr>
        <w:t>.</w:t>
      </w:r>
    </w:p>
    <w:p w14:paraId="1B2652B9" w14:textId="4AF948A7" w:rsidR="002D4FF9" w:rsidRDefault="00022889" w:rsidP="00154C70">
      <w:pPr>
        <w:pStyle w:val="Heading1"/>
        <w:rPr>
          <w:lang w:eastAsia="zh-CN"/>
        </w:rPr>
      </w:pPr>
      <w:r>
        <w:rPr>
          <w:lang w:eastAsia="zh-CN"/>
        </w:rPr>
        <w:t>5</w:t>
      </w:r>
      <w:r w:rsidR="002D4FF9">
        <w:rPr>
          <w:lang w:eastAsia="zh-CN"/>
        </w:rPr>
        <w:tab/>
        <w:t>Text Proposal</w:t>
      </w:r>
      <w:r w:rsidR="00BD2739">
        <w:rPr>
          <w:lang w:eastAsia="zh-CN"/>
        </w:rPr>
        <w:t xml:space="preserve"> for </w:t>
      </w:r>
      <w:r w:rsidR="00BD2739" w:rsidRPr="00BD2739">
        <w:rPr>
          <w:lang w:eastAsia="zh-CN"/>
        </w:rPr>
        <w:t>BL CR for TS 38.4</w:t>
      </w:r>
      <w:r w:rsidR="00F52899">
        <w:rPr>
          <w:lang w:eastAsia="zh-CN"/>
        </w:rPr>
        <w:t>7</w:t>
      </w:r>
      <w:r w:rsidR="00BD2739" w:rsidRPr="00BD2739">
        <w:rPr>
          <w:lang w:eastAsia="zh-CN"/>
        </w:rPr>
        <w:t>3</w:t>
      </w:r>
    </w:p>
    <w:p w14:paraId="1F31EA61" w14:textId="632BB3BC" w:rsidR="0030344A" w:rsidRDefault="0030344A" w:rsidP="004128E5">
      <w:pPr>
        <w:jc w:val="center"/>
        <w:rPr>
          <w:b/>
          <w:bCs/>
          <w:color w:val="FF0000"/>
          <w:lang w:eastAsia="zh-CN"/>
        </w:rPr>
      </w:pPr>
      <w:r w:rsidRPr="004128E5">
        <w:rPr>
          <w:b/>
          <w:bCs/>
          <w:color w:val="FF0000"/>
          <w:highlight w:val="yellow"/>
          <w:lang w:eastAsia="zh-CN"/>
        </w:rPr>
        <w:t>***************</w:t>
      </w:r>
      <w:r w:rsidR="004128E5" w:rsidRPr="004128E5">
        <w:rPr>
          <w:b/>
          <w:bCs/>
          <w:color w:val="FF0000"/>
          <w:highlight w:val="yellow"/>
          <w:lang w:eastAsia="zh-CN"/>
        </w:rPr>
        <w:t xml:space="preserve"> </w:t>
      </w:r>
      <w:r w:rsidR="00154C70" w:rsidRPr="004128E5">
        <w:rPr>
          <w:b/>
          <w:bCs/>
          <w:color w:val="FF0000"/>
          <w:highlight w:val="yellow"/>
          <w:lang w:eastAsia="zh-CN"/>
        </w:rPr>
        <w:t xml:space="preserve">Start of </w:t>
      </w:r>
      <w:r w:rsidR="004128E5" w:rsidRPr="004128E5">
        <w:rPr>
          <w:b/>
          <w:bCs/>
          <w:color w:val="FF0000"/>
          <w:highlight w:val="yellow"/>
          <w:lang w:eastAsia="zh-CN"/>
        </w:rPr>
        <w:t>TP</w:t>
      </w:r>
      <w:r w:rsidRPr="004128E5">
        <w:rPr>
          <w:b/>
          <w:bCs/>
          <w:color w:val="FF0000"/>
          <w:highlight w:val="yellow"/>
          <w:lang w:eastAsia="zh-CN"/>
        </w:rPr>
        <w:t xml:space="preserve"> </w:t>
      </w:r>
      <w:r w:rsidR="004128E5" w:rsidRPr="004128E5">
        <w:rPr>
          <w:b/>
          <w:bCs/>
          <w:color w:val="FF0000"/>
          <w:highlight w:val="yellow"/>
          <w:lang w:eastAsia="zh-CN"/>
        </w:rPr>
        <w:t>***************</w:t>
      </w:r>
    </w:p>
    <w:p w14:paraId="5517479B" w14:textId="77777777" w:rsidR="00631364" w:rsidRPr="00EA5FA7" w:rsidRDefault="00631364" w:rsidP="00631364">
      <w:pPr>
        <w:pStyle w:val="Heading3"/>
      </w:pPr>
      <w:bookmarkStart w:id="8" w:name="_Toc20955741"/>
      <w:bookmarkStart w:id="9" w:name="_Toc29892835"/>
      <w:bookmarkStart w:id="10" w:name="_Toc36556772"/>
      <w:bookmarkStart w:id="11" w:name="_Toc45832148"/>
      <w:bookmarkStart w:id="12" w:name="_Toc51763328"/>
      <w:bookmarkStart w:id="13" w:name="_Toc64448491"/>
      <w:bookmarkStart w:id="14" w:name="_Toc66289150"/>
      <w:bookmarkStart w:id="15" w:name="_Toc74154263"/>
      <w:bookmarkStart w:id="16" w:name="_Toc81383007"/>
      <w:bookmarkStart w:id="17" w:name="_Toc88657640"/>
      <w:bookmarkStart w:id="18" w:name="_Toc97910552"/>
      <w:bookmarkStart w:id="19" w:name="_Toc99038191"/>
      <w:bookmarkStart w:id="20" w:name="_Toc99730452"/>
      <w:bookmarkStart w:id="21" w:name="_Toc105510571"/>
      <w:bookmarkStart w:id="22" w:name="_Toc105927103"/>
      <w:bookmarkStart w:id="23" w:name="_Toc106109643"/>
      <w:bookmarkStart w:id="24" w:name="_Toc113835080"/>
      <w:bookmarkStart w:id="25" w:name="_Toc120123923"/>
      <w:bookmarkStart w:id="26" w:name="_Toc162617002"/>
      <w:r w:rsidRPr="00EA5FA7">
        <w:t>8.2.3</w:t>
      </w:r>
      <w:r w:rsidRPr="00EA5FA7">
        <w:tab/>
        <w:t>F1 Setup</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A5FA7">
        <w:t xml:space="preserve"> </w:t>
      </w:r>
    </w:p>
    <w:p w14:paraId="7922FA7E" w14:textId="77777777" w:rsidR="00631364" w:rsidRPr="00EA5FA7" w:rsidRDefault="00631364" w:rsidP="00631364">
      <w:pPr>
        <w:pStyle w:val="Heading4"/>
      </w:pPr>
      <w:bookmarkStart w:id="27" w:name="_CR8_2_3_1"/>
      <w:bookmarkStart w:id="28" w:name="_Toc20955742"/>
      <w:bookmarkStart w:id="29" w:name="_Toc29892836"/>
      <w:bookmarkStart w:id="30" w:name="_Toc36556773"/>
      <w:bookmarkStart w:id="31" w:name="_Toc45832149"/>
      <w:bookmarkStart w:id="32" w:name="_Toc51763329"/>
      <w:bookmarkStart w:id="33" w:name="_Toc64448492"/>
      <w:bookmarkStart w:id="34" w:name="_Toc66289151"/>
      <w:bookmarkStart w:id="35" w:name="_Toc74154264"/>
      <w:bookmarkStart w:id="36" w:name="_Toc81383008"/>
      <w:bookmarkStart w:id="37" w:name="_Toc88657641"/>
      <w:bookmarkStart w:id="38" w:name="_Toc97910553"/>
      <w:bookmarkStart w:id="39" w:name="_Toc99038192"/>
      <w:bookmarkStart w:id="40" w:name="_Toc99730453"/>
      <w:bookmarkStart w:id="41" w:name="_Toc105510572"/>
      <w:bookmarkStart w:id="42" w:name="_Toc105927104"/>
      <w:bookmarkStart w:id="43" w:name="_Toc106109644"/>
      <w:bookmarkStart w:id="44" w:name="_Toc113835081"/>
      <w:bookmarkStart w:id="45" w:name="_Toc120123924"/>
      <w:bookmarkStart w:id="46" w:name="_Toc162617003"/>
      <w:bookmarkEnd w:id="27"/>
      <w:r w:rsidRPr="00EA5FA7">
        <w:t>8.2.3.1</w:t>
      </w:r>
      <w:r w:rsidRPr="00EA5FA7">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DF0B746" w14:textId="77777777" w:rsidR="00631364" w:rsidRPr="00EA5FA7" w:rsidRDefault="00631364" w:rsidP="00631364">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26B3C9E1" w14:textId="77777777" w:rsidR="00631364" w:rsidRPr="00EA5FA7" w:rsidRDefault="00631364" w:rsidP="00631364">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A548139" w14:textId="77777777" w:rsidR="00631364" w:rsidRDefault="00631364" w:rsidP="00631364">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76EE424B" w14:textId="77777777" w:rsidR="00631364" w:rsidRPr="00EA5FA7" w:rsidRDefault="00631364" w:rsidP="00631364">
      <w:pPr>
        <w:rPr>
          <w:rFonts w:eastAsia="Yu Mincho"/>
        </w:rPr>
      </w:pPr>
      <w:r w:rsidRPr="00EA5FA7">
        <w:rPr>
          <w:rFonts w:eastAsia="Yu Mincho"/>
        </w:rPr>
        <w:t>The procedure uses non-UE associated signalling.</w:t>
      </w:r>
    </w:p>
    <w:p w14:paraId="2D72283D" w14:textId="77777777" w:rsidR="00631364" w:rsidRPr="00EA5FA7" w:rsidRDefault="00631364" w:rsidP="00631364">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0F7E82B5" w14:textId="77777777" w:rsidR="00631364" w:rsidRPr="00EA5FA7" w:rsidRDefault="00631364" w:rsidP="00631364">
      <w:pPr>
        <w:pStyle w:val="Heading4"/>
      </w:pPr>
      <w:bookmarkStart w:id="47" w:name="_CR8_2_3_2"/>
      <w:bookmarkStart w:id="48" w:name="_Toc20955743"/>
      <w:bookmarkStart w:id="49" w:name="_Toc29892837"/>
      <w:bookmarkStart w:id="50" w:name="_Toc36556774"/>
      <w:bookmarkStart w:id="51" w:name="_Toc45832150"/>
      <w:bookmarkStart w:id="52" w:name="_Toc51763330"/>
      <w:bookmarkStart w:id="53" w:name="_Toc64448493"/>
      <w:bookmarkStart w:id="54" w:name="_Toc66289152"/>
      <w:bookmarkStart w:id="55" w:name="_Toc74154265"/>
      <w:bookmarkStart w:id="56" w:name="_Toc81383009"/>
      <w:bookmarkStart w:id="57" w:name="_Toc88657642"/>
      <w:bookmarkStart w:id="58" w:name="_Toc97910554"/>
      <w:bookmarkStart w:id="59" w:name="_Toc99038193"/>
      <w:bookmarkStart w:id="60" w:name="_Toc99730454"/>
      <w:bookmarkStart w:id="61" w:name="_Toc105510573"/>
      <w:bookmarkStart w:id="62" w:name="_Toc105927105"/>
      <w:bookmarkStart w:id="63" w:name="_Toc106109645"/>
      <w:bookmarkStart w:id="64" w:name="_Toc113835082"/>
      <w:bookmarkStart w:id="65" w:name="_Toc120123925"/>
      <w:bookmarkStart w:id="66" w:name="_Toc162617004"/>
      <w:bookmarkEnd w:id="47"/>
      <w:r w:rsidRPr="00EA5FA7">
        <w:t>8.2.3.2</w:t>
      </w:r>
      <w:r w:rsidRPr="00EA5FA7">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369055E" w14:textId="77777777" w:rsidR="00631364" w:rsidRPr="00EA5FA7" w:rsidRDefault="00631364" w:rsidP="00631364">
      <w:pPr>
        <w:pStyle w:val="TH"/>
      </w:pPr>
      <w:r w:rsidRPr="00EA5FA7">
        <w:object w:dxaOrig="5580" w:dyaOrig="2355" w14:anchorId="08E3F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4pt" o:ole="">
            <v:imagedata r:id="rId23" o:title=""/>
          </v:shape>
          <o:OLEObject Type="Embed" ProgID="Word.Picture.8" ShapeID="_x0000_i1025" DrawAspect="Content" ObjectID="_1789424378" r:id="rId24"/>
        </w:object>
      </w:r>
    </w:p>
    <w:p w14:paraId="6EFF8FAF" w14:textId="77777777" w:rsidR="00631364" w:rsidRPr="00EA5FA7" w:rsidRDefault="00631364" w:rsidP="00631364">
      <w:pPr>
        <w:pStyle w:val="TF"/>
        <w:rPr>
          <w:rFonts w:eastAsia="Yu Mincho"/>
        </w:rPr>
      </w:pPr>
      <w:r w:rsidRPr="00EA5FA7">
        <w:rPr>
          <w:rFonts w:eastAsia="Yu Mincho"/>
        </w:rPr>
        <w:t>Figure 8.2.3.2-1: F1 Setup procedure: Successful Operation</w:t>
      </w:r>
    </w:p>
    <w:p w14:paraId="5D3810AD" w14:textId="77777777" w:rsidR="00631364" w:rsidRPr="00EA5FA7" w:rsidRDefault="00631364" w:rsidP="00631364">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14:paraId="4AE4B076" w14:textId="77777777" w:rsidR="00631364" w:rsidRPr="00EA5FA7" w:rsidRDefault="00631364" w:rsidP="00631364">
      <w:r w:rsidRPr="00EA5FA7">
        <w:t>The exchanged data shall be stored in respective node and used as long as there is an operational TNL association. When this procedure is finished, the F1 interface is operational and other F1 messages may be exchanged.</w:t>
      </w:r>
    </w:p>
    <w:p w14:paraId="4252831F" w14:textId="77777777" w:rsidR="00631364" w:rsidRPr="00EA5FA7" w:rsidRDefault="00631364" w:rsidP="00631364">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r>
        <w:t xml:space="preserve"> If </w:t>
      </w:r>
      <w:r w:rsidRPr="00EA5FA7">
        <w:t>the F1 SETUP REQUEST message</w:t>
      </w:r>
      <w:r>
        <w:t xml:space="preserve"> contains the </w:t>
      </w:r>
      <w:r w:rsidRPr="00A85326">
        <w:rPr>
          <w:i/>
          <w:iCs/>
          <w:lang w:eastAsia="ja-JP"/>
        </w:rPr>
        <w:t xml:space="preserve">Extended </w:t>
      </w:r>
      <w:proofErr w:type="spellStart"/>
      <w:r w:rsidRPr="00A85326">
        <w:rPr>
          <w:i/>
          <w:iCs/>
          <w:lang w:eastAsia="ja-JP"/>
        </w:rPr>
        <w:t>gNB</w:t>
      </w:r>
      <w:proofErr w:type="spellEnd"/>
      <w:r w:rsidRPr="00A85326">
        <w:rPr>
          <w:i/>
          <w:iCs/>
          <w:lang w:eastAsia="ja-JP"/>
        </w:rPr>
        <w:t>-DU Name</w:t>
      </w:r>
      <w:r>
        <w:rPr>
          <w:lang w:eastAsia="ja-JP"/>
        </w:rPr>
        <w:t xml:space="preserve"> IE</w:t>
      </w:r>
      <w:r>
        <w:t xml:space="preserve">, the </w:t>
      </w:r>
      <w:proofErr w:type="spellStart"/>
      <w:r w:rsidRPr="00EA5FA7">
        <w:t>gNB</w:t>
      </w:r>
      <w:proofErr w:type="spellEnd"/>
      <w:r w:rsidRPr="00EA5FA7">
        <w:t xml:space="preserve">-CU </w:t>
      </w:r>
      <w:r>
        <w:t>may</w:t>
      </w:r>
      <w:r w:rsidRPr="00EA5FA7">
        <w:t xml:space="preserve"> use this IE as a human readable name of the </w:t>
      </w:r>
      <w:proofErr w:type="spellStart"/>
      <w:r w:rsidRPr="00EA5FA7">
        <w:t>gNB</w:t>
      </w:r>
      <w:proofErr w:type="spellEnd"/>
      <w:r w:rsidRPr="00EA5FA7">
        <w:t>-DU</w:t>
      </w:r>
      <w:r>
        <w:rPr>
          <w:lang w:eastAsia="ja-JP"/>
        </w:rPr>
        <w:t xml:space="preserve"> and shall ignore the </w:t>
      </w:r>
      <w:proofErr w:type="spellStart"/>
      <w:r w:rsidRPr="00EA5FA7">
        <w:rPr>
          <w:i/>
        </w:rPr>
        <w:t>gNB</w:t>
      </w:r>
      <w:proofErr w:type="spellEnd"/>
      <w:r w:rsidRPr="00EA5FA7">
        <w:rPr>
          <w:i/>
        </w:rPr>
        <w:t xml:space="preserve">-DU Name </w:t>
      </w:r>
      <w:r w:rsidRPr="00EA5FA7">
        <w:t>IE</w:t>
      </w:r>
      <w:r>
        <w:t xml:space="preserve"> if included.</w:t>
      </w:r>
    </w:p>
    <w:p w14:paraId="727D1772" w14:textId="77777777" w:rsidR="00631364" w:rsidRDefault="00631364" w:rsidP="00631364">
      <w:pPr>
        <w:rPr>
          <w:lang w:eastAsia="ja-JP"/>
        </w:rPr>
      </w:pPr>
      <w:r w:rsidRPr="00EA5FA7">
        <w:lastRenderedPageBreak/>
        <w:t xml:space="preserve">If the F1 SETUP </w:t>
      </w:r>
      <w:r>
        <w:t>RESPONSE</w:t>
      </w:r>
      <w:r w:rsidRPr="00EA5FA7">
        <w:t xml:space="preserve"> message contains the</w:t>
      </w:r>
      <w:r w:rsidRPr="00EA5FA7">
        <w:rPr>
          <w:i/>
        </w:rPr>
        <w:t xml:space="preserve"> </w:t>
      </w:r>
      <w:proofErr w:type="spellStart"/>
      <w:r w:rsidRPr="00EA5FA7">
        <w:rPr>
          <w:i/>
        </w:rPr>
        <w:t>gNB</w:t>
      </w:r>
      <w:proofErr w:type="spellEnd"/>
      <w:r w:rsidRPr="00EA5FA7">
        <w:rPr>
          <w:i/>
        </w:rPr>
        <w:t>-</w:t>
      </w:r>
      <w:r>
        <w:rPr>
          <w:i/>
        </w:rPr>
        <w:t>C</w:t>
      </w:r>
      <w:r w:rsidRPr="00EA5FA7">
        <w:rPr>
          <w:i/>
        </w:rPr>
        <w:t xml:space="preserve">U Name </w:t>
      </w:r>
      <w:r w:rsidRPr="00EA5FA7">
        <w:t xml:space="preserve">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 xml:space="preserve">Extended </w:t>
      </w:r>
      <w:proofErr w:type="spellStart"/>
      <w:r w:rsidRPr="00F06802">
        <w:rPr>
          <w:i/>
          <w:iCs/>
          <w:lang w:eastAsia="ja-JP"/>
        </w:rPr>
        <w:t>gNB</w:t>
      </w:r>
      <w:proofErr w:type="spellEnd"/>
      <w:r w:rsidRPr="00F06802">
        <w:rPr>
          <w:i/>
          <w:iCs/>
          <w:lang w:eastAsia="ja-JP"/>
        </w:rPr>
        <w:t>-</w:t>
      </w:r>
      <w:r>
        <w:rPr>
          <w:i/>
          <w:iCs/>
          <w:lang w:eastAsia="ja-JP"/>
        </w:rPr>
        <w:t>C</w:t>
      </w:r>
      <w:r w:rsidRPr="00F06802">
        <w:rPr>
          <w:i/>
          <w:iCs/>
          <w:lang w:eastAsia="ja-JP"/>
        </w:rPr>
        <w:t>U Name</w:t>
      </w:r>
      <w:r>
        <w:rPr>
          <w:lang w:eastAsia="ja-JP"/>
        </w:rPr>
        <w:t xml:space="preserve"> 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rPr>
          <w:lang w:eastAsia="ja-JP"/>
        </w:rPr>
        <w:t xml:space="preserve"> and shall ignore the </w:t>
      </w:r>
      <w:proofErr w:type="spellStart"/>
      <w:r w:rsidRPr="00EA5FA7">
        <w:rPr>
          <w:i/>
        </w:rPr>
        <w:t>gNB</w:t>
      </w:r>
      <w:proofErr w:type="spellEnd"/>
      <w:r w:rsidRPr="00EA5FA7">
        <w:rPr>
          <w:i/>
        </w:rPr>
        <w:t>-</w:t>
      </w:r>
      <w:r>
        <w:rPr>
          <w:i/>
        </w:rPr>
        <w:t>C</w:t>
      </w:r>
      <w:r w:rsidRPr="00EA5FA7">
        <w:rPr>
          <w:i/>
        </w:rPr>
        <w:t xml:space="preserve">U Name </w:t>
      </w:r>
      <w:r w:rsidRPr="00EA5FA7">
        <w:t>IE</w:t>
      </w:r>
      <w:r>
        <w:rPr>
          <w:lang w:eastAsia="ja-JP"/>
        </w:rPr>
        <w:t xml:space="preserve"> if included.</w:t>
      </w:r>
    </w:p>
    <w:p w14:paraId="43F972CA" w14:textId="77777777" w:rsidR="00631364" w:rsidRPr="00EA5FA7" w:rsidRDefault="00631364" w:rsidP="00631364">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14:paraId="53B58B52" w14:textId="77777777" w:rsidR="00631364" w:rsidRPr="00EA5FA7" w:rsidRDefault="00631364" w:rsidP="00631364">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76AE9DC1" w14:textId="77777777" w:rsidR="00631364" w:rsidRPr="00EA5FA7" w:rsidRDefault="00631364" w:rsidP="00631364">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23E6F491" w14:textId="77777777" w:rsidR="00631364" w:rsidRDefault="00631364" w:rsidP="00631364">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6E413777" w14:textId="77777777" w:rsidR="00631364" w:rsidRPr="00EA5FA7" w:rsidRDefault="00631364" w:rsidP="00631364">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14:paraId="56F9B36F" w14:textId="77777777" w:rsidR="00631364" w:rsidRPr="00EA5FA7" w:rsidRDefault="00631364" w:rsidP="00631364">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14:paraId="4465960C" w14:textId="77777777" w:rsidR="00631364" w:rsidRPr="00DA11D0" w:rsidRDefault="00631364" w:rsidP="00631364">
      <w:r w:rsidRPr="00DA11D0">
        <w:rPr>
          <w:rFonts w:eastAsia="Yu Mincho"/>
        </w:rPr>
        <w:t xml:space="preserve">For NG-RAN, the </w:t>
      </w:r>
      <w:proofErr w:type="spellStart"/>
      <w:r w:rsidRPr="00DA11D0">
        <w:rPr>
          <w:rFonts w:eastAsia="Yu Mincho"/>
        </w:rPr>
        <w:t>gNB</w:t>
      </w:r>
      <w:proofErr w:type="spellEnd"/>
      <w:r w:rsidRPr="00DA11D0">
        <w:rPr>
          <w:rFonts w:eastAsia="Yu Mincho"/>
        </w:rPr>
        <w:t>-DU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 xml:space="preserve">in the F1 SETUP REQUEST message. The </w:t>
      </w:r>
      <w:proofErr w:type="spellStart"/>
      <w:r w:rsidRPr="00DA11D0">
        <w:rPr>
          <w:rFonts w:eastAsia="Yu Mincho"/>
        </w:rPr>
        <w:t>gNB</w:t>
      </w:r>
      <w:proofErr w:type="spellEnd"/>
      <w:r w:rsidRPr="00DA11D0">
        <w:rPr>
          <w:rFonts w:eastAsia="Yu Mincho"/>
        </w:rPr>
        <w:t>-CU may use it according to TS 38.300 [6].</w:t>
      </w:r>
    </w:p>
    <w:p w14:paraId="083A1358" w14:textId="77777777" w:rsidR="00631364" w:rsidRDefault="00631364" w:rsidP="00631364">
      <w:r w:rsidRPr="00EA5FA7">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xml:space="preserv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r w:rsidRPr="00D15DEB">
        <w:t xml:space="preserve"> </w:t>
      </w:r>
    </w:p>
    <w:p w14:paraId="3704C74C" w14:textId="77777777" w:rsidR="00631364" w:rsidRPr="00EA5FA7" w:rsidRDefault="00631364" w:rsidP="00631364">
      <w:r w:rsidRPr="00EA5FA7">
        <w:t xml:space="preserve">For NG-RAN, the </w:t>
      </w:r>
      <w:proofErr w:type="spellStart"/>
      <w:r w:rsidRPr="00EA5FA7">
        <w:t>gNB</w:t>
      </w:r>
      <w:proofErr w:type="spellEnd"/>
      <w:r w:rsidRPr="00EA5FA7">
        <w:t xml:space="preserve">-CU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 xml:space="preserve">-DU shall take this into account and only broadcast the </w:t>
      </w:r>
      <w:r>
        <w:t xml:space="preserve">SNPN(s) </w:t>
      </w:r>
      <w:r w:rsidRPr="00EA5FA7">
        <w:t xml:space="preserve">included in the received </w:t>
      </w:r>
      <w:r>
        <w:t>Available SNPN ID list</w:t>
      </w:r>
      <w:r w:rsidRPr="00EA5FA7">
        <w:t>.</w:t>
      </w:r>
    </w:p>
    <w:p w14:paraId="4D5E8E84" w14:textId="77777777" w:rsidR="00631364" w:rsidRPr="00EA5FA7" w:rsidRDefault="00631364" w:rsidP="00631364">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3F8E4AF9" w14:textId="77777777" w:rsidR="00631364" w:rsidRPr="00EA5FA7" w:rsidRDefault="00631364" w:rsidP="00631364">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50DF174F" w14:textId="77777777" w:rsidR="00631364" w:rsidRPr="00EA5FA7" w:rsidRDefault="00631364" w:rsidP="00631364">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Intended TDD DL-UL Configuration</w:t>
      </w:r>
      <w:r>
        <w:t xml:space="preserve"> IE </w:t>
      </w:r>
      <w:r w:rsidRPr="00EA5FA7">
        <w:rPr>
          <w:snapToGrid w:val="0"/>
        </w:rPr>
        <w:t>content valid until reception of an update of the IE for the same cell(s).</w:t>
      </w:r>
    </w:p>
    <w:p w14:paraId="198E1E46" w14:textId="77777777" w:rsidR="00631364" w:rsidRPr="00EA5FA7" w:rsidRDefault="00631364" w:rsidP="00631364">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7C2C1E78" w14:textId="77777777" w:rsidR="00631364" w:rsidRPr="00EA5FA7" w:rsidRDefault="00631364" w:rsidP="00631364">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4399E6E4" w14:textId="77777777" w:rsidR="00631364" w:rsidRPr="00EA5FA7" w:rsidRDefault="00631364" w:rsidP="00631364">
      <w:r w:rsidRPr="00EA5FA7">
        <w:t xml:space="preserve">If the F1 SETUP REQUEST message contains the </w:t>
      </w:r>
      <w:r w:rsidRPr="00E2700E">
        <w:t>Transport Layer Address Info</w:t>
      </w:r>
      <w:r w:rsidRPr="00EA5FA7">
        <w:t xml:space="preserve"> IE, the </w:t>
      </w:r>
      <w:proofErr w:type="spellStart"/>
      <w:r w:rsidRPr="00EA5FA7">
        <w:t>gNB</w:t>
      </w:r>
      <w:proofErr w:type="spellEnd"/>
      <w:r w:rsidRPr="00EA5FA7">
        <w:t>-CU shall, if supported, take into account for IPSec tunnel establishment.</w:t>
      </w:r>
    </w:p>
    <w:p w14:paraId="023B9811" w14:textId="77777777" w:rsidR="00631364" w:rsidRDefault="00631364" w:rsidP="00631364">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w:t>
      </w:r>
      <w:proofErr w:type="spellStart"/>
      <w:r>
        <w:t>gNB</w:t>
      </w:r>
      <w:proofErr w:type="spellEnd"/>
      <w:r>
        <w:t>-CU shall, if supported, use this information to deduce the SFN0 offset of the reported cell.</w:t>
      </w:r>
    </w:p>
    <w:p w14:paraId="4345727B" w14:textId="77777777" w:rsidR="00631364" w:rsidRDefault="00631364" w:rsidP="00631364">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-DU shall, if supported, take into account for IPSec tunnel establishment.</w:t>
      </w:r>
    </w:p>
    <w:p w14:paraId="5A45BC44" w14:textId="77777777" w:rsidR="00631364" w:rsidRDefault="00631364" w:rsidP="00631364">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14:paraId="4054568B" w14:textId="77777777" w:rsidR="00631364" w:rsidRPr="00337655" w:rsidRDefault="00631364" w:rsidP="00631364">
      <w:r>
        <w:lastRenderedPageBreak/>
        <w:t xml:space="preserve">If the </w:t>
      </w:r>
      <w:r>
        <w:rPr>
          <w:i/>
          <w:iCs/>
        </w:rPr>
        <w:t>BAP Address</w:t>
      </w:r>
      <w:r>
        <w:t xml:space="preserve"> IE is included in the F1 SETUP REQUEST</w:t>
      </w:r>
      <w:r>
        <w:rPr>
          <w:rFonts w:hint="eastAsia"/>
          <w:lang w:val="en-US" w:eastAsia="zh-CN"/>
        </w:rPr>
        <w:t xml:space="preserve"> message</w:t>
      </w:r>
      <w:r w:rsidRPr="00AC0F18">
        <w:rPr>
          <w:snapToGrid w:val="0"/>
        </w:rPr>
        <w:t xml:space="preserve">, without an accompanying </w:t>
      </w:r>
      <w:r w:rsidRPr="00AC0F18">
        <w:rPr>
          <w:rFonts w:cs="Arial" w:hint="eastAsia"/>
          <w:i/>
          <w:iCs/>
          <w:szCs w:val="18"/>
          <w:lang w:val="en-US" w:eastAsia="zh-CN"/>
        </w:rPr>
        <w:t xml:space="preserve">RRC Terminating IAB-Donor </w:t>
      </w:r>
      <w:proofErr w:type="spellStart"/>
      <w:r w:rsidRPr="00AC0F18">
        <w:rPr>
          <w:rFonts w:cs="Arial"/>
          <w:i/>
          <w:iCs/>
          <w:szCs w:val="18"/>
          <w:lang w:val="en-US" w:eastAsia="zh-CN"/>
        </w:rPr>
        <w:t>gNB</w:t>
      </w:r>
      <w:proofErr w:type="spellEnd"/>
      <w:r w:rsidRPr="00AC0F18">
        <w:rPr>
          <w:rFonts w:cs="Arial"/>
          <w:i/>
          <w:iCs/>
          <w:szCs w:val="18"/>
          <w:lang w:val="en-US" w:eastAsia="zh-CN"/>
        </w:rPr>
        <w:t>-ID</w:t>
      </w:r>
      <w:r w:rsidRPr="00AC0F18">
        <w:rPr>
          <w:snapToGrid w:val="0"/>
          <w:lang w:val="en-US"/>
        </w:rPr>
        <w:t xml:space="preserve"> IE</w:t>
      </w:r>
      <w:r w:rsidRPr="00AC0F18">
        <w:t xml:space="preserve">, </w:t>
      </w:r>
      <w:r w:rsidRPr="00AC0F18">
        <w:rPr>
          <w:snapToGrid w:val="0"/>
        </w:rPr>
        <w:t xml:space="preserve">the receiving </w:t>
      </w:r>
      <w:proofErr w:type="spellStart"/>
      <w:r w:rsidRPr="00AC0F18">
        <w:rPr>
          <w:snapToGrid w:val="0"/>
        </w:rPr>
        <w:t>gNB</w:t>
      </w:r>
      <w:proofErr w:type="spellEnd"/>
      <w:r w:rsidRPr="00AC0F18">
        <w:rPr>
          <w:snapToGrid w:val="0"/>
        </w:rPr>
        <w:t>-CU shall, if supported, consider the information therein for discovering the co</w:t>
      </w:r>
      <w:r>
        <w:rPr>
          <w:snapToGrid w:val="0"/>
        </w:rPr>
        <w:t>-</w:t>
      </w:r>
      <w:r w:rsidRPr="00AC0F18">
        <w:rPr>
          <w:snapToGrid w:val="0"/>
        </w:rPr>
        <w:t>location of an IAB-DU and an IAB-MT.</w:t>
      </w:r>
    </w:p>
    <w:p w14:paraId="7E88E42A" w14:textId="77777777" w:rsidR="00631364" w:rsidRDefault="00631364" w:rsidP="00631364">
      <w:r w:rsidRPr="005112B6">
        <w:t xml:space="preserve">If the F1 SETUP REQUEST message is received from an IAB-donor-DU, the </w:t>
      </w:r>
      <w:proofErr w:type="spellStart"/>
      <w:r w:rsidRPr="005112B6">
        <w:t>gNB</w:t>
      </w:r>
      <w:proofErr w:type="spellEnd"/>
      <w:r w:rsidRPr="005112B6">
        <w:t xml:space="preserve">-CU shall, if supported, include the </w:t>
      </w:r>
      <w:r w:rsidRPr="00615CFB">
        <w:rPr>
          <w:i/>
        </w:rPr>
        <w:t>BAP Address</w:t>
      </w:r>
      <w:r w:rsidRPr="005112B6">
        <w:t xml:space="preserve"> IE in the F1 SETUP RESPONSE message. </w:t>
      </w:r>
    </w:p>
    <w:p w14:paraId="64A61F02" w14:textId="77777777" w:rsidR="00631364" w:rsidRPr="00A73D91" w:rsidRDefault="00631364" w:rsidP="00631364">
      <w:pPr>
        <w:pStyle w:val="NO"/>
        <w:rPr>
          <w:rFonts w:eastAsia="Yu Mincho"/>
        </w:rPr>
      </w:pPr>
      <w:r w:rsidRPr="00A73D91">
        <w:rPr>
          <w:rFonts w:eastAsia="Yu Mincho"/>
        </w:rPr>
        <w:t>NOTE:</w:t>
      </w:r>
      <w:r>
        <w:rPr>
          <w:rFonts w:eastAsia="Yu Mincho"/>
        </w:rPr>
        <w:tab/>
      </w:r>
      <w:r w:rsidRPr="00A73D91">
        <w:rPr>
          <w:rFonts w:eastAsia="Yu Mincho"/>
        </w:rPr>
        <w:t xml:space="preserve">How to identify the IAB-donor-DU is up to </w:t>
      </w:r>
      <w:proofErr w:type="spellStart"/>
      <w:r w:rsidRPr="00A73D91">
        <w:rPr>
          <w:rFonts w:eastAsia="Yu Mincho"/>
        </w:rPr>
        <w:t>gNB</w:t>
      </w:r>
      <w:proofErr w:type="spellEnd"/>
      <w:r w:rsidRPr="00A73D91">
        <w:rPr>
          <w:rFonts w:eastAsia="Yu Mincho"/>
        </w:rPr>
        <w:t>-CU implementation.</w:t>
      </w:r>
    </w:p>
    <w:p w14:paraId="54008464" w14:textId="77777777" w:rsidR="00631364" w:rsidRPr="00EA5FA7" w:rsidRDefault="00631364" w:rsidP="00631364">
      <w:r w:rsidRPr="005112B6">
        <w:t xml:space="preserve">If the F1 SETUP RESPONSE message contains the </w:t>
      </w:r>
      <w:r w:rsidRPr="00615CFB">
        <w:rPr>
          <w:i/>
        </w:rPr>
        <w:t>BAP Address</w:t>
      </w:r>
      <w:r w:rsidRPr="005112B6">
        <w:t xml:space="preserve"> IE, the </w:t>
      </w:r>
      <w:proofErr w:type="spellStart"/>
      <w:r w:rsidRPr="005112B6">
        <w:t>gNB</w:t>
      </w:r>
      <w:proofErr w:type="spellEnd"/>
      <w:r w:rsidRPr="005112B6">
        <w:t>-DU shall, if supported, store the received BAP address and use it as specified in TS 38.340</w:t>
      </w:r>
      <w:r>
        <w:t xml:space="preserve"> </w:t>
      </w:r>
      <w:r w:rsidRPr="005112B6">
        <w:t>[</w:t>
      </w:r>
      <w:r>
        <w:t>30</w:t>
      </w:r>
      <w:r w:rsidRPr="005112B6">
        <w:t>].</w:t>
      </w:r>
    </w:p>
    <w:p w14:paraId="32E3C30D" w14:textId="77777777" w:rsidR="00631364" w:rsidRDefault="00631364" w:rsidP="00631364">
      <w:bookmarkStart w:id="67" w:name="_Toc20955744"/>
      <w:bookmarkStart w:id="68" w:name="_Toc29892838"/>
      <w:bookmarkStart w:id="69" w:name="_Toc36556775"/>
      <w:bookmarkStart w:id="70" w:name="_Toc45832151"/>
      <w:bookmarkStart w:id="71" w:name="_Toc51763331"/>
      <w:bookmarkStart w:id="72" w:name="_Toc64448494"/>
      <w:bookmarkStart w:id="73" w:name="_Toc66289153"/>
      <w:bookmarkStart w:id="74" w:name="_Toc74154266"/>
      <w:bookmarkStart w:id="75" w:name="_Toc81383010"/>
      <w:bookmarkStart w:id="76" w:name="_Toc88657643"/>
      <w:bookmarkStart w:id="77" w:name="_Toc97910555"/>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66BE9194" w14:textId="77777777" w:rsidR="00631364" w:rsidRPr="00845605" w:rsidRDefault="00631364" w:rsidP="00631364">
      <w:pPr>
        <w:rPr>
          <w:snapToGrid w:val="0"/>
        </w:rPr>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may </w:t>
      </w:r>
      <w:r>
        <w:rPr>
          <w:snapToGrid w:val="0"/>
        </w:rPr>
        <w:t>store and</w:t>
      </w:r>
      <w:r w:rsidRPr="00845605">
        <w:rPr>
          <w:snapToGrid w:val="0"/>
        </w:rPr>
        <w:t xml:space="preserve">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37E3BC06" w14:textId="77777777" w:rsidR="00631364" w:rsidRPr="00F326F6" w:rsidRDefault="00631364" w:rsidP="00631364">
      <w:pPr>
        <w:rPr>
          <w:snapToGrid w:val="0"/>
          <w:lang w:eastAsia="zh-CN"/>
        </w:rPr>
      </w:pPr>
      <w:bookmarkStart w:id="78" w:name="_Toc99038194"/>
      <w:bookmarkStart w:id="79" w:name="_Toc99730455"/>
      <w:r w:rsidRPr="00845605">
        <w:rPr>
          <w:snapToGrid w:val="0"/>
          <w:lang w:val="en-US"/>
        </w:rPr>
        <w:t>If the</w:t>
      </w:r>
      <w:r w:rsidRPr="00F326F6">
        <w:rPr>
          <w:i/>
          <w:iCs/>
          <w:snapToGrid w:val="0"/>
          <w:lang w:val="en-US"/>
        </w:rPr>
        <w:t xml:space="preserve"> </w:t>
      </w:r>
      <w:proofErr w:type="spellStart"/>
      <w:r w:rsidRPr="00F326F6">
        <w:rPr>
          <w:rFonts w:hint="eastAsia"/>
          <w:i/>
          <w:iCs/>
          <w:snapToGrid w:val="0"/>
          <w:lang w:val="en-US"/>
        </w:rPr>
        <w:t>e</w:t>
      </w:r>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Pr>
          <w:rFonts w:hint="eastAsia"/>
          <w:snapToGrid w:val="0"/>
          <w:lang w:eastAsia="zh-CN"/>
        </w:rPr>
        <w:t>e</w:t>
      </w:r>
      <w:r w:rsidRPr="00845605">
        <w:rPr>
          <w:snapToGrid w:val="0"/>
        </w:rPr>
        <w:t>RedCap</w:t>
      </w:r>
      <w:proofErr w:type="spellEnd"/>
      <w:r w:rsidRPr="00845605">
        <w:rPr>
          <w:snapToGrid w:val="0"/>
        </w:rPr>
        <w:t xml:space="preserve"> UEs.</w:t>
      </w:r>
    </w:p>
    <w:p w14:paraId="36B1032E" w14:textId="77777777" w:rsidR="00631364" w:rsidRDefault="00631364" w:rsidP="00631364">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3FD3BCC0" w14:textId="77777777" w:rsidR="00631364" w:rsidRDefault="00631364" w:rsidP="00631364">
      <w:pPr>
        <w:rPr>
          <w:snapToGrid w:val="0"/>
          <w:lang w:val="en-US" w:eastAsia="zh-CN"/>
        </w:rPr>
      </w:pPr>
      <w:r>
        <w:rPr>
          <w:snapToGrid w:val="0"/>
          <w:lang w:val="en-US"/>
        </w:rPr>
        <w:t>If both the</w:t>
      </w:r>
      <w:r>
        <w:rPr>
          <w:rFonts w:hint="eastAsia"/>
          <w:snapToGrid w:val="0"/>
          <w:lang w:val="en-US" w:eastAsia="zh-CN"/>
        </w:rPr>
        <w:t xml:space="preserve"> </w:t>
      </w:r>
      <w:r>
        <w:rPr>
          <w:rFonts w:cs="Arial" w:hint="eastAsia"/>
          <w:i/>
          <w:iCs/>
          <w:szCs w:val="18"/>
          <w:lang w:val="en-US" w:eastAsia="zh-CN"/>
        </w:rPr>
        <w:t xml:space="preserve">RRC Terminating IAB-Donor </w:t>
      </w:r>
      <w:proofErr w:type="spellStart"/>
      <w:r>
        <w:rPr>
          <w:rFonts w:cs="Arial"/>
          <w:i/>
          <w:iCs/>
          <w:szCs w:val="18"/>
          <w:lang w:val="en-US" w:eastAsia="zh-CN"/>
        </w:rPr>
        <w:t>gNB</w:t>
      </w:r>
      <w:proofErr w:type="spellEnd"/>
      <w:r>
        <w:rPr>
          <w:rFonts w:cs="Arial"/>
          <w:i/>
          <w:iCs/>
          <w:szCs w:val="18"/>
          <w:lang w:val="en-US" w:eastAsia="zh-CN"/>
        </w:rPr>
        <w:t>-ID</w:t>
      </w:r>
      <w:r>
        <w:rPr>
          <w:snapToGrid w:val="0"/>
          <w:lang w:val="en-US"/>
        </w:rPr>
        <w:t xml:space="preserve"> IE</w:t>
      </w:r>
      <w:r w:rsidRPr="004B41E2">
        <w:rPr>
          <w:snapToGrid w:val="0"/>
          <w:lang w:val="en-US"/>
        </w:rPr>
        <w:t xml:space="preserve"> </w:t>
      </w:r>
      <w:r>
        <w:rPr>
          <w:snapToGrid w:val="0"/>
          <w:lang w:val="en-US"/>
        </w:rPr>
        <w:t xml:space="preserve">and the </w:t>
      </w:r>
      <w:r>
        <w:rPr>
          <w:i/>
          <w:iCs/>
        </w:rPr>
        <w:t>BAP Address</w:t>
      </w:r>
      <w:r>
        <w:t xml:space="preserve"> IE</w:t>
      </w:r>
      <w:r>
        <w:rPr>
          <w:rFonts w:hint="eastAsia"/>
          <w:lang w:val="en-US" w:eastAsia="zh-CN"/>
        </w:rPr>
        <w:t xml:space="preserve"> </w:t>
      </w:r>
      <w:r>
        <w:rPr>
          <w:snapToGrid w:val="0"/>
          <w:lang w:val="en-US"/>
        </w:rPr>
        <w:t xml:space="preserve">are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sidRPr="006F3829">
        <w:t xml:space="preserve">the 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BAP Address</w:t>
      </w:r>
      <w:r>
        <w:rPr>
          <w:lang w:val="en-US" w:eastAsia="zh-CN"/>
        </w:rPr>
        <w:t xml:space="preserve"> IE</w:t>
      </w:r>
      <w:r>
        <w:rPr>
          <w:rFonts w:hint="eastAsia"/>
          <w:snapToGrid w:val="0"/>
          <w:lang w:val="en-US" w:eastAsia="zh-CN"/>
        </w:rPr>
        <w:t xml:space="preserve"> </w:t>
      </w:r>
      <w:r>
        <w:rPr>
          <w:snapToGrid w:val="0"/>
          <w:lang w:val="en-US" w:eastAsia="zh-CN"/>
        </w:rPr>
        <w:t>is assigned by the</w:t>
      </w:r>
      <w:r>
        <w:rPr>
          <w:rFonts w:hint="eastAsia"/>
          <w:snapToGrid w:val="0"/>
          <w:lang w:val="en-US" w:eastAsia="zh-CN"/>
        </w:rPr>
        <w:t xml:space="preserve"> </w:t>
      </w:r>
      <w:proofErr w:type="spellStart"/>
      <w:r>
        <w:rPr>
          <w:snapToGrid w:val="0"/>
          <w:lang w:val="en-US" w:eastAsia="zh-CN"/>
        </w:rPr>
        <w:t>gNB</w:t>
      </w:r>
      <w:proofErr w:type="spellEnd"/>
      <w:r>
        <w:rPr>
          <w:snapToGrid w:val="0"/>
          <w:lang w:val="en-US" w:eastAsia="zh-CN"/>
        </w:rPr>
        <w:t xml:space="preserve">-CU of the RRC-terminating IAB-donor </w:t>
      </w:r>
      <w:r w:rsidRPr="006F3829">
        <w:t xml:space="preserve">indicated by the </w:t>
      </w:r>
      <w:r>
        <w:rPr>
          <w:rFonts w:cs="Arial" w:hint="eastAsia"/>
          <w:i/>
          <w:iCs/>
          <w:szCs w:val="18"/>
          <w:lang w:val="en-US" w:eastAsia="zh-CN"/>
        </w:rPr>
        <w:t xml:space="preserve">RRC Terminating IAB-Donor </w:t>
      </w:r>
      <w:proofErr w:type="spellStart"/>
      <w:r>
        <w:rPr>
          <w:rFonts w:cs="Arial"/>
          <w:i/>
          <w:iCs/>
          <w:szCs w:val="18"/>
          <w:lang w:val="en-US" w:eastAsia="zh-CN"/>
        </w:rPr>
        <w:t>gNB</w:t>
      </w:r>
      <w:proofErr w:type="spellEnd"/>
      <w:r>
        <w:rPr>
          <w:rFonts w:cs="Arial"/>
          <w:i/>
          <w:iCs/>
          <w:szCs w:val="18"/>
          <w:lang w:val="en-US" w:eastAsia="zh-CN"/>
        </w:rPr>
        <w:t>-ID</w:t>
      </w:r>
      <w:r>
        <w:rPr>
          <w:snapToGrid w:val="0"/>
          <w:lang w:val="en-US"/>
        </w:rPr>
        <w:t xml:space="preserve"> IE, and</w:t>
      </w:r>
      <w:r>
        <w:rPr>
          <w:rFonts w:hint="eastAsia"/>
          <w:snapToGrid w:val="0"/>
          <w:lang w:val="en-US" w:eastAsia="zh-CN"/>
        </w:rPr>
        <w:t xml:space="preserve"> use this </w:t>
      </w:r>
      <w:r>
        <w:rPr>
          <w:snapToGrid w:val="0"/>
          <w:lang w:val="en-US" w:eastAsia="zh-CN"/>
        </w:rPr>
        <w:t xml:space="preserve">BAP address and </w:t>
      </w:r>
      <w:proofErr w:type="spellStart"/>
      <w:r>
        <w:rPr>
          <w:snapToGrid w:val="0"/>
          <w:lang w:val="en-US" w:eastAsia="zh-CN"/>
        </w:rPr>
        <w:t>gNB</w:t>
      </w:r>
      <w:proofErr w:type="spellEnd"/>
      <w:r>
        <w:rPr>
          <w:snapToGrid w:val="0"/>
          <w:lang w:val="en-US" w:eastAsia="zh-CN"/>
        </w:rPr>
        <w:t>-ID</w:t>
      </w:r>
      <w:r>
        <w:rPr>
          <w:rFonts w:hint="eastAsia"/>
          <w:snapToGrid w:val="0"/>
          <w:lang w:val="en-US" w:eastAsia="zh-CN"/>
        </w:rPr>
        <w:t xml:space="preserve"> for the subsequent </w:t>
      </w:r>
      <w:r>
        <w:t xml:space="preserve">IAB Transport Migration Management procedure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p>
    <w:p w14:paraId="38FCDEB4" w14:textId="77777777" w:rsidR="00631364" w:rsidRDefault="00631364" w:rsidP="00631364">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57F867C5" w14:textId="77777777" w:rsidR="00631364" w:rsidRDefault="00631364" w:rsidP="00631364">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 xml:space="preserve">in the F1 SETUP RESPONSE message, the </w:t>
      </w:r>
      <w:proofErr w:type="spellStart"/>
      <w:r w:rsidRPr="00116FCC">
        <w:t>gNB</w:t>
      </w:r>
      <w:proofErr w:type="spellEnd"/>
      <w:r w:rsidRPr="00116FCC">
        <w:t>-DU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19D5526E" w14:textId="094231C8" w:rsidR="00EA124F" w:rsidRDefault="00EA124F" w:rsidP="00EA124F">
      <w:pPr>
        <w:rPr>
          <w:ins w:id="80" w:author="Ericsson" w:date="2024-09-27T11:16:00Z"/>
        </w:rPr>
      </w:pPr>
      <w:ins w:id="81" w:author="Ericsson" w:date="2024-09-27T11:16:00Z">
        <w:r w:rsidRPr="00EA5FA7">
          <w:t xml:space="preserve">If the </w:t>
        </w:r>
        <w:r>
          <w:rPr>
            <w:i/>
          </w:rPr>
          <w:t>UL WUS Configuration</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ins>
      <w:ins w:id="82" w:author="Ericsson" w:date="2024-09-27T13:14:00Z">
        <w:r w:rsidR="00CC7588" w:rsidRPr="00845605">
          <w:rPr>
            <w:snapToGrid w:val="0"/>
            <w:lang w:val="en-US"/>
          </w:rPr>
          <w:t>F1</w:t>
        </w:r>
        <w:r w:rsidR="00CC7588" w:rsidRPr="00845605">
          <w:rPr>
            <w:snapToGrid w:val="0"/>
          </w:rPr>
          <w:t xml:space="preserve"> SETUP REQUES</w:t>
        </w:r>
        <w:r w:rsidR="00CC7588" w:rsidRPr="00845605">
          <w:rPr>
            <w:snapToGrid w:val="0"/>
            <w:lang w:val="en-US"/>
          </w:rPr>
          <w:t>T</w:t>
        </w:r>
      </w:ins>
      <w:ins w:id="83" w:author="Ericsson" w:date="2024-09-27T11:16:00Z">
        <w:r w:rsidRPr="00EA5FA7">
          <w:t xml:space="preserve"> message, the </w:t>
        </w:r>
        <w:proofErr w:type="spellStart"/>
        <w:r w:rsidRPr="00EA5FA7">
          <w:t>gNB</w:t>
        </w:r>
        <w:proofErr w:type="spellEnd"/>
        <w:r w:rsidRPr="00EA5FA7">
          <w:t>-CU shall, if supported,</w:t>
        </w:r>
        <w:r>
          <w:t xml:space="preserve"> store the information and initiate the provision of the UL WUS configuration.</w:t>
        </w:r>
      </w:ins>
    </w:p>
    <w:p w14:paraId="27C7F564" w14:textId="77777777" w:rsidR="00EA124F" w:rsidRPr="007355AC" w:rsidRDefault="00EA124F" w:rsidP="00EA124F">
      <w:pPr>
        <w:rPr>
          <w:ins w:id="84" w:author="Ericsson" w:date="2024-09-27T11:16:00Z"/>
          <w:b/>
          <w:bCs/>
          <w:noProof/>
        </w:rPr>
      </w:pPr>
      <w:ins w:id="85" w:author="Ericsson" w:date="2024-09-27T11:16:00Z">
        <w:r w:rsidRPr="007806D7">
          <w:rPr>
            <w:b/>
            <w:bCs/>
            <w:noProof/>
          </w:rPr>
          <w:t xml:space="preserve">Interaction with the </w:t>
        </w:r>
        <w:r w:rsidRPr="001A2E98">
          <w:rPr>
            <w:b/>
            <w:bCs/>
            <w:noProof/>
          </w:rPr>
          <w:t>gNB-CU Configuration Update</w:t>
        </w:r>
        <w:r w:rsidRPr="007806D7">
          <w:rPr>
            <w:b/>
            <w:bCs/>
            <w:noProof/>
          </w:rPr>
          <w:t xml:space="preserve"> procedure</w:t>
        </w:r>
        <w:r>
          <w:rPr>
            <w:b/>
            <w:bCs/>
            <w:noProof/>
          </w:rPr>
          <w:t>:</w:t>
        </w:r>
      </w:ins>
    </w:p>
    <w:p w14:paraId="5D44A06E" w14:textId="3C0BAFE4" w:rsidR="00823E8C" w:rsidRPr="00475A96" w:rsidRDefault="00EA124F" w:rsidP="00631364">
      <w:ins w:id="86" w:author="Ericsson" w:date="2024-09-27T11:16:00Z">
        <w:r>
          <w:t xml:space="preserve">As specified in TS 38.401 [x], once the UL WUS configuration provisioning is ensured, </w:t>
        </w:r>
        <w:r w:rsidRPr="00707B3F">
          <w:rPr>
            <w:noProof/>
            <w:lang w:eastAsia="zh-CN"/>
          </w:rPr>
          <w:t xml:space="preserve">the </w:t>
        </w:r>
        <w:r>
          <w:rPr>
            <w:noProof/>
          </w:rPr>
          <w:t>gNB-CU</w:t>
        </w:r>
        <w:r w:rsidRPr="00707B3F">
          <w:rPr>
            <w:noProof/>
            <w:lang w:eastAsia="zh-CN"/>
          </w:rPr>
          <w:t xml:space="preserve"> shall initiate</w:t>
        </w:r>
        <w:r>
          <w:rPr>
            <w:noProof/>
            <w:lang w:eastAsia="zh-CN"/>
          </w:rPr>
          <w:t xml:space="preserve"> the </w:t>
        </w:r>
        <w:proofErr w:type="spellStart"/>
        <w:r w:rsidRPr="00EA5FA7">
          <w:t>gNB</w:t>
        </w:r>
        <w:proofErr w:type="spellEnd"/>
        <w:r w:rsidRPr="00EA5FA7">
          <w:t>-CU Configuration Update</w:t>
        </w:r>
        <w:r>
          <w:t xml:space="preserve"> procedures.</w:t>
        </w:r>
      </w:ins>
    </w:p>
    <w:p w14:paraId="6FB1DC3C" w14:textId="77777777" w:rsidR="00631364" w:rsidRPr="00EA5FA7" w:rsidRDefault="00631364" w:rsidP="00631364">
      <w:pPr>
        <w:pStyle w:val="Heading4"/>
      </w:pPr>
      <w:bookmarkStart w:id="87" w:name="_CR8_2_3_3"/>
      <w:bookmarkStart w:id="88" w:name="_Toc105510574"/>
      <w:bookmarkStart w:id="89" w:name="_Toc105927106"/>
      <w:bookmarkStart w:id="90" w:name="_Toc106109646"/>
      <w:bookmarkStart w:id="91" w:name="_Toc113835083"/>
      <w:bookmarkStart w:id="92" w:name="_Toc120123926"/>
      <w:bookmarkStart w:id="93" w:name="_Toc162617005"/>
      <w:bookmarkEnd w:id="87"/>
      <w:r w:rsidRPr="00EA5FA7">
        <w:t>8.2.3.3</w:t>
      </w:r>
      <w:r w:rsidRPr="00EA5FA7">
        <w:tab/>
        <w:t>Unsuccessful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8"/>
      <w:bookmarkEnd w:id="89"/>
      <w:bookmarkEnd w:id="90"/>
      <w:bookmarkEnd w:id="91"/>
      <w:bookmarkEnd w:id="92"/>
      <w:bookmarkEnd w:id="93"/>
    </w:p>
    <w:p w14:paraId="155AEAAD" w14:textId="77777777" w:rsidR="00631364" w:rsidRPr="00EA5FA7" w:rsidRDefault="00631364" w:rsidP="00631364">
      <w:pPr>
        <w:pStyle w:val="TH"/>
      </w:pPr>
      <w:r w:rsidRPr="00EA5FA7">
        <w:object w:dxaOrig="5580" w:dyaOrig="2355" w14:anchorId="2DA95B10">
          <v:shape id="_x0000_i1026" type="#_x0000_t75" style="width:266pt;height:114pt" o:ole="">
            <v:imagedata r:id="rId25" o:title=""/>
          </v:shape>
          <o:OLEObject Type="Embed" ProgID="Word.Picture.8" ShapeID="_x0000_i1026" DrawAspect="Content" ObjectID="_1789424379" r:id="rId26"/>
        </w:object>
      </w:r>
    </w:p>
    <w:p w14:paraId="5BE9B282" w14:textId="77777777" w:rsidR="00631364" w:rsidRPr="00EA5FA7" w:rsidRDefault="00631364" w:rsidP="00631364">
      <w:pPr>
        <w:pStyle w:val="TF"/>
        <w:rPr>
          <w:rFonts w:eastAsia="Yu Mincho"/>
        </w:rPr>
      </w:pPr>
      <w:r w:rsidRPr="00EA5FA7">
        <w:rPr>
          <w:rFonts w:eastAsia="Yu Mincho"/>
        </w:rPr>
        <w:t>Figure 8.2.3.3-1: F1 Setup procedure: Unsuccessful Operation</w:t>
      </w:r>
    </w:p>
    <w:p w14:paraId="2F71FFE4" w14:textId="77777777" w:rsidR="00631364" w:rsidRPr="00EA5FA7" w:rsidRDefault="00631364" w:rsidP="00631364">
      <w:pPr>
        <w:rPr>
          <w:rFonts w:eastAsia="Yu Mincho"/>
        </w:rPr>
      </w:pPr>
      <w:r w:rsidRPr="00EA5FA7">
        <w:rPr>
          <w:rFonts w:eastAsia="Yu Mincho"/>
        </w:rPr>
        <w:lastRenderedPageBreak/>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14:paraId="43729F6D" w14:textId="77777777" w:rsidR="00631364" w:rsidRPr="00EA5FA7" w:rsidRDefault="00631364" w:rsidP="00631364">
      <w:pPr>
        <w:rPr>
          <w:rFonts w:eastAsia="Yu Mincho"/>
        </w:rPr>
      </w:pPr>
      <w:r w:rsidRPr="00EA5FA7">
        <w:t xml:space="preserve">If the F1 SETUP FAILURE message includes the </w:t>
      </w:r>
      <w:r w:rsidRPr="00EA5FA7">
        <w:rPr>
          <w:i/>
          <w:iCs/>
        </w:rPr>
        <w:t>Time To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14:paraId="1F5AEB05" w14:textId="77777777" w:rsidR="00631364" w:rsidRPr="00EA5FA7" w:rsidRDefault="00631364" w:rsidP="00631364">
      <w:pPr>
        <w:pStyle w:val="Heading4"/>
      </w:pPr>
      <w:bookmarkStart w:id="94" w:name="_CR8_2_3_4"/>
      <w:bookmarkStart w:id="95" w:name="_Toc20955745"/>
      <w:bookmarkStart w:id="96" w:name="_Toc29892839"/>
      <w:bookmarkStart w:id="97" w:name="_Toc36556776"/>
      <w:bookmarkStart w:id="98" w:name="_Toc45832152"/>
      <w:bookmarkStart w:id="99" w:name="_Toc51763332"/>
      <w:bookmarkStart w:id="100" w:name="_Toc64448495"/>
      <w:bookmarkStart w:id="101" w:name="_Toc66289154"/>
      <w:bookmarkStart w:id="102" w:name="_Toc74154267"/>
      <w:bookmarkStart w:id="103" w:name="_Toc81383011"/>
      <w:bookmarkStart w:id="104" w:name="_Toc88657644"/>
      <w:bookmarkStart w:id="105" w:name="_Toc97910556"/>
      <w:bookmarkStart w:id="106" w:name="_Toc99038195"/>
      <w:bookmarkStart w:id="107" w:name="_Toc99730456"/>
      <w:bookmarkStart w:id="108" w:name="_Toc105510575"/>
      <w:bookmarkStart w:id="109" w:name="_Toc105927107"/>
      <w:bookmarkStart w:id="110" w:name="_Toc106109647"/>
      <w:bookmarkStart w:id="111" w:name="_Toc113835084"/>
      <w:bookmarkStart w:id="112" w:name="_Toc120123927"/>
      <w:bookmarkStart w:id="113" w:name="_Toc162617006"/>
      <w:bookmarkEnd w:id="94"/>
      <w:r w:rsidRPr="00EA5FA7">
        <w:t>8.2.3.4</w:t>
      </w:r>
      <w:r w:rsidRPr="00EA5FA7">
        <w:tab/>
        <w:t>Abnormal Conditions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DF6F129" w14:textId="77777777" w:rsidR="00631364" w:rsidRPr="00EA5FA7" w:rsidRDefault="00631364" w:rsidP="00631364">
      <w:pPr>
        <w:rPr>
          <w:lang w:eastAsia="zh-CN"/>
        </w:rPr>
      </w:pPr>
      <w:r w:rsidRPr="00EA5FA7">
        <w:rPr>
          <w:lang w:eastAsia="zh-CN"/>
        </w:rPr>
        <w:t>Not applicable.</w:t>
      </w:r>
    </w:p>
    <w:p w14:paraId="424269DC" w14:textId="0A4E20AE" w:rsidR="00631364" w:rsidRPr="006A73EE" w:rsidRDefault="006A73EE" w:rsidP="006A73EE">
      <w:pPr>
        <w:jc w:val="center"/>
      </w:pPr>
      <w:r w:rsidRPr="004128E5">
        <w:rPr>
          <w:b/>
          <w:bCs/>
          <w:color w:val="FF0000"/>
          <w:highlight w:val="yellow"/>
          <w:lang w:eastAsia="zh-CN"/>
        </w:rPr>
        <w:t xml:space="preserve">*************** </w:t>
      </w:r>
      <w:r>
        <w:rPr>
          <w:b/>
          <w:bCs/>
          <w:color w:val="FF0000"/>
          <w:highlight w:val="yellow"/>
          <w:lang w:eastAsia="zh-CN"/>
        </w:rPr>
        <w:t>Next change</w:t>
      </w:r>
      <w:r w:rsidRPr="004128E5">
        <w:rPr>
          <w:b/>
          <w:bCs/>
          <w:color w:val="FF0000"/>
          <w:highlight w:val="yellow"/>
          <w:lang w:eastAsia="zh-CN"/>
        </w:rPr>
        <w:t xml:space="preserve"> ***************</w:t>
      </w:r>
    </w:p>
    <w:p w14:paraId="2354B3CE" w14:textId="77777777" w:rsidR="00CB2BEB" w:rsidRPr="00EA5FA7" w:rsidRDefault="00CB2BEB" w:rsidP="00CB2BEB">
      <w:pPr>
        <w:pStyle w:val="Heading3"/>
      </w:pPr>
      <w:bookmarkStart w:id="114" w:name="_Toc20955746"/>
      <w:bookmarkStart w:id="115" w:name="_Toc29892840"/>
      <w:bookmarkStart w:id="116" w:name="_Toc36556777"/>
      <w:bookmarkStart w:id="117" w:name="_Toc45832153"/>
      <w:bookmarkStart w:id="118" w:name="_Toc51763333"/>
      <w:bookmarkStart w:id="119" w:name="_Toc64448496"/>
      <w:bookmarkStart w:id="120" w:name="_Toc66289155"/>
      <w:bookmarkStart w:id="121" w:name="_Toc74154268"/>
      <w:bookmarkStart w:id="122" w:name="_Toc81383012"/>
      <w:bookmarkStart w:id="123" w:name="_Toc88657645"/>
      <w:bookmarkStart w:id="124" w:name="_Toc97910557"/>
      <w:bookmarkStart w:id="125" w:name="_Toc99038196"/>
      <w:bookmarkStart w:id="126" w:name="_Toc99730457"/>
      <w:bookmarkStart w:id="127" w:name="_Toc105510576"/>
      <w:bookmarkStart w:id="128" w:name="_Toc105927108"/>
      <w:bookmarkStart w:id="129" w:name="_Toc106109648"/>
      <w:bookmarkStart w:id="130" w:name="_Toc113835085"/>
      <w:bookmarkStart w:id="131" w:name="_Toc120123928"/>
      <w:bookmarkStart w:id="132" w:name="_Toc162617007"/>
      <w:r w:rsidRPr="00EA5FA7">
        <w:t>8.2.4</w:t>
      </w:r>
      <w:r w:rsidRPr="00EA5FA7">
        <w:tab/>
      </w:r>
      <w:proofErr w:type="spellStart"/>
      <w:r w:rsidRPr="00EA5FA7">
        <w:t>gNB</w:t>
      </w:r>
      <w:proofErr w:type="spellEnd"/>
      <w:r w:rsidRPr="00EA5FA7">
        <w:t>-DU Configuration Update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382B5A3" w14:textId="77777777" w:rsidR="00CB2BEB" w:rsidRPr="00EA5FA7" w:rsidRDefault="00CB2BEB" w:rsidP="00CB2BEB">
      <w:pPr>
        <w:pStyle w:val="Heading4"/>
      </w:pPr>
      <w:bookmarkStart w:id="133" w:name="_CR8_2_4_1"/>
      <w:bookmarkStart w:id="134" w:name="_Toc20955747"/>
      <w:bookmarkStart w:id="135" w:name="_Toc29892841"/>
      <w:bookmarkStart w:id="136" w:name="_Toc36556778"/>
      <w:bookmarkStart w:id="137" w:name="_Toc45832154"/>
      <w:bookmarkStart w:id="138" w:name="_Toc51763334"/>
      <w:bookmarkStart w:id="139" w:name="_Toc64448497"/>
      <w:bookmarkStart w:id="140" w:name="_Toc66289156"/>
      <w:bookmarkStart w:id="141" w:name="_Toc74154269"/>
      <w:bookmarkStart w:id="142" w:name="_Toc81383013"/>
      <w:bookmarkStart w:id="143" w:name="_Toc88657646"/>
      <w:bookmarkStart w:id="144" w:name="_Toc97910558"/>
      <w:bookmarkStart w:id="145" w:name="_Toc99038197"/>
      <w:bookmarkStart w:id="146" w:name="_Toc99730458"/>
      <w:bookmarkStart w:id="147" w:name="_Toc105510577"/>
      <w:bookmarkStart w:id="148" w:name="_Toc105927109"/>
      <w:bookmarkStart w:id="149" w:name="_Toc106109649"/>
      <w:bookmarkStart w:id="150" w:name="_Toc113835086"/>
      <w:bookmarkStart w:id="151" w:name="_Toc120123929"/>
      <w:bookmarkStart w:id="152" w:name="_Toc162617008"/>
      <w:bookmarkEnd w:id="133"/>
      <w:r w:rsidRPr="00EA5FA7">
        <w:t>8.2.4.1</w:t>
      </w:r>
      <w:r w:rsidRPr="00EA5FA7">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87EF2D9" w14:textId="77777777" w:rsidR="00CB2BEB" w:rsidRPr="00EA5FA7" w:rsidRDefault="00CB2BEB" w:rsidP="00CB2BEB">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4937575B" w14:textId="77777777" w:rsidR="00CB2BEB" w:rsidRDefault="00CB2BEB" w:rsidP="00CB2BEB">
      <w:pPr>
        <w:pStyle w:val="NO"/>
        <w:rPr>
          <w:rFonts w:eastAsia="Yu Mincho"/>
        </w:rPr>
      </w:pPr>
      <w:bookmarkStart w:id="153" w:name="_Toc20955748"/>
      <w:bookmarkStart w:id="154" w:name="_Toc29892842"/>
      <w:bookmarkStart w:id="155" w:name="_Toc36556779"/>
      <w:bookmarkStart w:id="156"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6B1F26CE" w14:textId="77777777" w:rsidR="00CB2BEB" w:rsidRPr="00EA5FA7" w:rsidRDefault="00CB2BEB" w:rsidP="00CB2BEB">
      <w:pPr>
        <w:pStyle w:val="Heading4"/>
      </w:pPr>
      <w:bookmarkStart w:id="157" w:name="_CR8_2_4_2"/>
      <w:bookmarkStart w:id="158" w:name="_Toc51763335"/>
      <w:bookmarkStart w:id="159" w:name="_Toc64448498"/>
      <w:bookmarkStart w:id="160" w:name="_Toc66289157"/>
      <w:bookmarkStart w:id="161" w:name="_Toc74154270"/>
      <w:bookmarkStart w:id="162" w:name="_Toc81383014"/>
      <w:bookmarkStart w:id="163" w:name="_Toc88657647"/>
      <w:bookmarkStart w:id="164" w:name="_Toc97910559"/>
      <w:bookmarkStart w:id="165" w:name="_Toc99038198"/>
      <w:bookmarkStart w:id="166" w:name="_Toc99730459"/>
      <w:bookmarkStart w:id="167" w:name="_Toc105510578"/>
      <w:bookmarkStart w:id="168" w:name="_Toc105927110"/>
      <w:bookmarkStart w:id="169" w:name="_Toc106109650"/>
      <w:bookmarkStart w:id="170" w:name="_Toc113835087"/>
      <w:bookmarkStart w:id="171" w:name="_Toc120123930"/>
      <w:bookmarkStart w:id="172" w:name="_Toc162617009"/>
      <w:bookmarkEnd w:id="157"/>
      <w:r w:rsidRPr="00EA5FA7">
        <w:t>8.2.4.2</w:t>
      </w:r>
      <w:r w:rsidRPr="00EA5FA7">
        <w:tab/>
        <w:t>Successful Operation</w:t>
      </w:r>
      <w:bookmarkEnd w:id="153"/>
      <w:bookmarkEnd w:id="154"/>
      <w:bookmarkEnd w:id="155"/>
      <w:bookmarkEnd w:id="156"/>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520AA7E" w14:textId="77777777" w:rsidR="00CB2BEB" w:rsidRPr="00EA5FA7" w:rsidRDefault="00CB2BEB" w:rsidP="00CB2BEB">
      <w:pPr>
        <w:pStyle w:val="TH"/>
      </w:pPr>
      <w:r>
        <w:rPr>
          <w:noProof/>
        </w:rPr>
        <w:drawing>
          <wp:inline distT="0" distB="0" distL="0" distR="0" wp14:anchorId="26A2EB84" wp14:editId="5331DF99">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71396EC6" w14:textId="77777777" w:rsidR="00CB2BEB" w:rsidRPr="00EA5FA7" w:rsidRDefault="00CB2BEB" w:rsidP="00CB2BEB">
      <w:pPr>
        <w:pStyle w:val="TF"/>
      </w:pPr>
      <w:r w:rsidRPr="00EA5FA7">
        <w:t xml:space="preserve">Figure 8.2.4.2-1: </w:t>
      </w:r>
      <w:proofErr w:type="spellStart"/>
      <w:r w:rsidRPr="00EA5FA7">
        <w:t>gNB</w:t>
      </w:r>
      <w:proofErr w:type="spellEnd"/>
      <w:r w:rsidRPr="00EA5FA7">
        <w:t>-DU Configuration Update procedure: Successful Operation</w:t>
      </w:r>
    </w:p>
    <w:p w14:paraId="435B9B50" w14:textId="77777777" w:rsidR="00CB2BEB" w:rsidRPr="00EA5FA7" w:rsidRDefault="00CB2BEB" w:rsidP="00CB2BEB">
      <w:r w:rsidRPr="00EA5FA7">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-CU shall interpret that the corresponding configuration data is not changed and shall continue to operate the F1-C interface with the existing related configuration data.</w:t>
      </w:r>
    </w:p>
    <w:p w14:paraId="2C622FCB" w14:textId="77777777" w:rsidR="00CB2BEB" w:rsidRPr="00EA5FA7" w:rsidRDefault="00CB2BEB" w:rsidP="00CB2BEB">
      <w:r w:rsidRPr="00EA5FA7">
        <w:t>The updated configuration data shall be stored in both nodes and used as long as there is an operational TNL association or until any further update is performed.</w:t>
      </w:r>
    </w:p>
    <w:p w14:paraId="4DD04F85" w14:textId="77777777" w:rsidR="00CB2BEB" w:rsidRPr="00EA5FA7" w:rsidRDefault="00CB2BEB" w:rsidP="00CB2BEB">
      <w:r w:rsidRPr="00EA5FA7">
        <w:t xml:space="preserve">If </w:t>
      </w:r>
      <w:proofErr w:type="spellStart"/>
      <w:r w:rsidRPr="00EA5FA7">
        <w:t>g</w:t>
      </w:r>
      <w:r w:rsidRPr="00EA5FA7">
        <w:rPr>
          <w:i/>
          <w:iCs/>
        </w:rPr>
        <w:t>NB</w:t>
      </w:r>
      <w:proofErr w:type="spellEnd"/>
      <w:r w:rsidRPr="00EA5FA7">
        <w:rPr>
          <w:i/>
          <w:iCs/>
        </w:rPr>
        <w:t xml:space="preserve">-DU ID </w:t>
      </w:r>
      <w:r w:rsidRPr="00EA5FA7">
        <w:t>IE is contained in the GNB-DU CONFIGURATION UPDATE message for a newly established SCTP association, the</w:t>
      </w:r>
      <w:r w:rsidRPr="00EA5FA7">
        <w:rPr>
          <w:lang w:eastAsia="ja-JP"/>
        </w:rPr>
        <w:t xml:space="preserve"> </w:t>
      </w:r>
      <w:proofErr w:type="spellStart"/>
      <w:r w:rsidRPr="00EA5FA7">
        <w:rPr>
          <w:lang w:eastAsia="ja-JP"/>
        </w:rPr>
        <w:t>gNB</w:t>
      </w:r>
      <w:proofErr w:type="spellEnd"/>
      <w:r w:rsidRPr="00EA5FA7">
        <w:rPr>
          <w:lang w:eastAsia="ja-JP"/>
        </w:rPr>
        <w:t>-CU will associate this association</w:t>
      </w:r>
      <w:r w:rsidRPr="00EA5FA7">
        <w:t xml:space="preserve"> with the related </w:t>
      </w:r>
      <w:proofErr w:type="spellStart"/>
      <w:r w:rsidRPr="00EA5FA7">
        <w:t>gNB</w:t>
      </w:r>
      <w:proofErr w:type="spellEnd"/>
      <w:r w:rsidRPr="00EA5FA7">
        <w:t>-DU.</w:t>
      </w:r>
    </w:p>
    <w:p w14:paraId="4B8773D0" w14:textId="77777777" w:rsidR="00CB2BEB" w:rsidRPr="00EA5FA7" w:rsidRDefault="00CB2BEB" w:rsidP="00CB2BEB">
      <w:r w:rsidRPr="00EA5FA7">
        <w:t xml:space="preserve">If </w:t>
      </w:r>
      <w:r w:rsidRPr="00EA5FA7">
        <w:rPr>
          <w:i/>
        </w:rPr>
        <w:t>Served Cells To Add Item</w:t>
      </w:r>
      <w:r w:rsidRPr="00EA5FA7">
        <w:t xml:space="preserve"> IE is contained in the GNB-DU CONFIGURATION UPDATE message, the </w:t>
      </w:r>
      <w:proofErr w:type="spellStart"/>
      <w:r w:rsidRPr="00EA5FA7">
        <w:t>gNB</w:t>
      </w:r>
      <w:proofErr w:type="spellEnd"/>
      <w:r w:rsidRPr="00EA5FA7">
        <w:t xml:space="preserve">-CU shall add cell information according to the information in the </w:t>
      </w:r>
      <w:r w:rsidRPr="00EA5FA7">
        <w:rPr>
          <w:i/>
        </w:rPr>
        <w:t>Served Cell Information IE</w:t>
      </w:r>
      <w:r w:rsidRPr="00EA5FA7">
        <w:t xml:space="preserve">. 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-DU System Information</w:t>
      </w:r>
      <w:r w:rsidRPr="00EA5FA7">
        <w:t xml:space="preserve"> IE.</w:t>
      </w:r>
    </w:p>
    <w:p w14:paraId="2672CBE1" w14:textId="77777777" w:rsidR="00CB2BEB" w:rsidRPr="00EA5FA7" w:rsidRDefault="00CB2BEB" w:rsidP="00CB2BEB">
      <w:r w:rsidRPr="00EA5FA7">
        <w:t xml:space="preserve">If </w:t>
      </w:r>
      <w:r w:rsidRPr="00EA5FA7">
        <w:rPr>
          <w:i/>
        </w:rPr>
        <w:t>Served Cells To Modify Item</w:t>
      </w:r>
      <w:r w:rsidRPr="00EA5FA7">
        <w:t xml:space="preserve"> IE is contained in the GNB-DU CONFIGURATION UPDATE message, the </w:t>
      </w:r>
      <w:proofErr w:type="spellStart"/>
      <w:r w:rsidRPr="00EA5FA7">
        <w:t>gNB</w:t>
      </w:r>
      <w:proofErr w:type="spellEnd"/>
      <w:r w:rsidRPr="00EA5FA7">
        <w:t xml:space="preserve">-CU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proofErr w:type="spellStart"/>
      <w:r w:rsidRPr="00EA5FA7">
        <w:rPr>
          <w:i/>
        </w:rPr>
        <w:t>gNB</w:t>
      </w:r>
      <w:proofErr w:type="spellEnd"/>
      <w:r w:rsidRPr="00EA5FA7">
        <w:rPr>
          <w:i/>
        </w:rPr>
        <w:t>-DU System Information</w:t>
      </w:r>
      <w:r w:rsidRPr="00EA5FA7">
        <w:t xml:space="preserve"> IE is present the </w:t>
      </w:r>
      <w:proofErr w:type="spellStart"/>
      <w:r w:rsidRPr="00EA5FA7">
        <w:t>gNB</w:t>
      </w:r>
      <w:proofErr w:type="spellEnd"/>
      <w:r w:rsidRPr="00EA5FA7">
        <w:t>-CU shall store and replace any previous information received.</w:t>
      </w:r>
    </w:p>
    <w:p w14:paraId="1D043DFF" w14:textId="77777777" w:rsidR="00CB2BEB" w:rsidRPr="00EA5FA7" w:rsidRDefault="00CB2BEB" w:rsidP="00CB2BEB">
      <w:r w:rsidRPr="00EA5FA7">
        <w:t xml:space="preserve">If </w:t>
      </w:r>
      <w:r w:rsidRPr="00EA5FA7">
        <w:rPr>
          <w:i/>
        </w:rPr>
        <w:t>Served Cells To Delete Item</w:t>
      </w:r>
      <w:r w:rsidRPr="00EA5FA7">
        <w:t xml:space="preserve"> IE is contained in the GNB-DU CONFIGURATION UPDATE message, the </w:t>
      </w:r>
      <w:proofErr w:type="spellStart"/>
      <w:r w:rsidRPr="00EA5FA7">
        <w:t>gNB</w:t>
      </w:r>
      <w:proofErr w:type="spellEnd"/>
      <w:r w:rsidRPr="00EA5FA7">
        <w:t xml:space="preserve">-CU shall delete information of cell indicated by </w:t>
      </w:r>
      <w:r w:rsidRPr="00EA5FA7">
        <w:rPr>
          <w:i/>
        </w:rPr>
        <w:t>Old</w:t>
      </w:r>
      <w:r w:rsidRPr="00EA5FA7">
        <w:t xml:space="preserve"> </w:t>
      </w:r>
      <w:r w:rsidRPr="00EA5FA7">
        <w:rPr>
          <w:i/>
        </w:rPr>
        <w:t xml:space="preserve">NR CGI </w:t>
      </w:r>
      <w:r w:rsidRPr="00EA5FA7">
        <w:t>IE.</w:t>
      </w:r>
    </w:p>
    <w:p w14:paraId="46CB2F83" w14:textId="77777777" w:rsidR="00CB2BEB" w:rsidRPr="00EA5FA7" w:rsidRDefault="00CB2BEB" w:rsidP="00CB2BEB">
      <w:r w:rsidRPr="00EA5FA7">
        <w:rPr>
          <w:lang w:eastAsia="zh-CN"/>
        </w:rPr>
        <w:lastRenderedPageBreak/>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w:t>
      </w:r>
      <w:proofErr w:type="spellStart"/>
      <w:r w:rsidRPr="00EA5FA7">
        <w:rPr>
          <w:lang w:eastAsia="zh-CN"/>
        </w:rPr>
        <w:t>gNB</w:t>
      </w:r>
      <w:proofErr w:type="spellEnd"/>
      <w:r w:rsidRPr="00EA5FA7">
        <w:rPr>
          <w:lang w:eastAsia="zh-CN"/>
        </w:rPr>
        <w:t xml:space="preserve">-CU shall update the information about the cells, as described in TS 38.401 [4]. If </w:t>
      </w:r>
      <w:proofErr w:type="spellStart"/>
      <w:r w:rsidRPr="00EA5FA7">
        <w:rPr>
          <w:lang w:eastAsia="zh-CN"/>
        </w:rPr>
        <w:t>if</w:t>
      </w:r>
      <w:proofErr w:type="spellEnd"/>
      <w:r w:rsidRPr="00EA5FA7">
        <w:rPr>
          <w:lang w:eastAsia="zh-CN"/>
        </w:rPr>
        <w:t xml:space="preserve">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ignore the </w:t>
      </w:r>
      <w:r w:rsidRPr="00EA5FA7">
        <w:rPr>
          <w:i/>
          <w:lang w:eastAsia="zh-CN"/>
        </w:rPr>
        <w:t>Switching Off Ongoing</w:t>
      </w:r>
      <w:r w:rsidRPr="00EA5FA7">
        <w:rPr>
          <w:lang w:eastAsia="zh-CN"/>
        </w:rPr>
        <w:t xml:space="preserve"> IE.</w:t>
      </w:r>
    </w:p>
    <w:p w14:paraId="7BEA8030" w14:textId="77777777" w:rsidR="00CB2BEB" w:rsidRPr="00EA5FA7" w:rsidRDefault="00CB2BEB" w:rsidP="00CB2BEB">
      <w:r w:rsidRPr="00EA5FA7">
        <w:t>If</w:t>
      </w:r>
      <w:r w:rsidRPr="00EA5FA7">
        <w:rPr>
          <w:i/>
        </w:rPr>
        <w:t xml:space="preserve"> Cells to be Activated List Item</w:t>
      </w:r>
      <w:r w:rsidRPr="00EA5FA7">
        <w:t xml:space="preserve"> IE is contained in the GNB-DU CONFIGURATION UPDATE ACKNOWLEDGE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6E44BC34" w14:textId="77777777" w:rsidR="00CB2BEB" w:rsidRDefault="00CB2BEB" w:rsidP="00CB2BEB">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5DF50003" w14:textId="77777777" w:rsidR="00CB2BEB" w:rsidRPr="00EA5FA7" w:rsidRDefault="00CB2BEB" w:rsidP="00CB2BEB">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B0E6D4D" w14:textId="77777777" w:rsidR="00CB2BEB" w:rsidRPr="00EA5FA7" w:rsidRDefault="00CB2BEB" w:rsidP="00CB2BEB">
      <w:r w:rsidRPr="00EA5FA7">
        <w:t xml:space="preserve">If </w:t>
      </w:r>
      <w:r w:rsidRPr="00EA5FA7">
        <w:rPr>
          <w:i/>
        </w:rPr>
        <w:t>Cells to be Deactivated List Item</w:t>
      </w:r>
      <w:r w:rsidRPr="00EA5FA7">
        <w:t xml:space="preserve"> IE is contained in the GNB-DU CONFIGURATION UPDATE ACKNOWLEDGE message, the </w:t>
      </w:r>
      <w:proofErr w:type="spellStart"/>
      <w:r w:rsidRPr="00EA5FA7">
        <w:t>gNB</w:t>
      </w:r>
      <w:proofErr w:type="spellEnd"/>
      <w:r w:rsidRPr="00EA5FA7">
        <w:t>-DU shall deactivate all the cells with NR CGI listed in the IE.</w:t>
      </w:r>
    </w:p>
    <w:p w14:paraId="1383E044" w14:textId="77777777" w:rsidR="00CB2BEB" w:rsidRPr="00EA5FA7" w:rsidRDefault="00CB2BEB" w:rsidP="00CB2BEB">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14:paraId="453F5A82" w14:textId="77777777" w:rsidR="00CB2BEB" w:rsidRPr="00EA5FA7" w:rsidRDefault="00CB2BEB" w:rsidP="00CB2BEB">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2A8003D8" w14:textId="77777777" w:rsidR="00CB2BEB" w:rsidRPr="00EA5FA7" w:rsidRDefault="00CB2BEB" w:rsidP="00CB2BEB">
      <w:pPr>
        <w:rPr>
          <w:rFonts w:eastAsia="Yu Mincho"/>
        </w:rPr>
      </w:pPr>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0C204E6A" w14:textId="77777777" w:rsidR="00CB2BEB" w:rsidRPr="00DA11D0" w:rsidRDefault="00CB2BEB" w:rsidP="00CB2BEB">
      <w:pPr>
        <w:rPr>
          <w:rFonts w:eastAsia="Yu Mincho"/>
        </w:rPr>
      </w:pPr>
      <w:r w:rsidRPr="00DA11D0">
        <w:t xml:space="preserve">For NG-RAN, the </w:t>
      </w:r>
      <w:proofErr w:type="spellStart"/>
      <w:r w:rsidRPr="00DA11D0">
        <w:t>gNB</w:t>
      </w:r>
      <w:proofErr w:type="spellEnd"/>
      <w:r w:rsidRPr="00DA11D0">
        <w:t xml:space="preserve">-DU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proofErr w:type="spellStart"/>
      <w:r w:rsidRPr="00DA11D0">
        <w:rPr>
          <w:rFonts w:eastAsia="Yu Mincho"/>
        </w:rPr>
        <w:t>gNB</w:t>
      </w:r>
      <w:proofErr w:type="spellEnd"/>
      <w:r w:rsidRPr="00DA11D0">
        <w:rPr>
          <w:rFonts w:eastAsia="Yu Mincho"/>
        </w:rPr>
        <w:t xml:space="preserve">-CU shall store and </w:t>
      </w:r>
      <w:r w:rsidRPr="00DA11D0">
        <w:t xml:space="preserve">replace any previously provided </w:t>
      </w:r>
      <w:r w:rsidRPr="00DA11D0">
        <w:rPr>
          <w:rFonts w:eastAsia="SimSun" w:hint="eastAsia"/>
          <w:i/>
        </w:rPr>
        <w:t xml:space="preserve">MBS </w:t>
      </w:r>
      <w:r>
        <w:rPr>
          <w:rFonts w:eastAsia="Yu Mincho"/>
          <w:i/>
        </w:rPr>
        <w:t>FSA ID</w:t>
      </w:r>
      <w:r w:rsidRPr="00DA11D0">
        <w:rPr>
          <w:rFonts w:eastAsia="SimSun" w:hint="eastAsia"/>
          <w:i/>
        </w:rPr>
        <w:t xml:space="preserve"> list</w:t>
      </w:r>
      <w:r w:rsidRPr="00DA11D0">
        <w:rPr>
          <w:i/>
        </w:rPr>
        <w:t xml:space="preserve"> </w:t>
      </w:r>
      <w:r w:rsidRPr="00DA11D0">
        <w:t xml:space="preserve">IE by the received </w:t>
      </w:r>
      <w:r w:rsidRPr="00DA11D0">
        <w:rPr>
          <w:rFonts w:eastAsia="SimSun" w:hint="eastAsia"/>
          <w:i/>
        </w:rPr>
        <w:t xml:space="preserve">MBS </w:t>
      </w:r>
      <w:r>
        <w:rPr>
          <w:rFonts w:eastAsia="Yu Mincho"/>
          <w:i/>
        </w:rPr>
        <w:t>FSA ID</w:t>
      </w:r>
      <w:r w:rsidRPr="00DA11D0">
        <w:rPr>
          <w:rFonts w:eastAsia="SimSun" w:hint="eastAsia"/>
          <w:i/>
        </w:rPr>
        <w:t xml:space="preserve"> list</w:t>
      </w:r>
      <w:r w:rsidRPr="00DA11D0">
        <w:rPr>
          <w:i/>
        </w:rPr>
        <w:t xml:space="preserve"> </w:t>
      </w:r>
      <w:r w:rsidRPr="00DA11D0">
        <w:t>IE</w:t>
      </w:r>
      <w:r w:rsidRPr="00DA11D0">
        <w:rPr>
          <w:rFonts w:eastAsia="Yu Mincho"/>
        </w:rPr>
        <w:t>.</w:t>
      </w:r>
    </w:p>
    <w:p w14:paraId="4E6CDCEC" w14:textId="77777777" w:rsidR="00CB2BEB" w:rsidRDefault="00CB2BEB" w:rsidP="00CB2BEB">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w:t>
      </w:r>
      <w:proofErr w:type="spellStart"/>
      <w:r w:rsidRPr="00EA5FA7">
        <w:t>gNB</w:t>
      </w:r>
      <w:proofErr w:type="spellEnd"/>
      <w:r w:rsidRPr="00EA5FA7">
        <w:t>-DU shall overwrite the whole available PLMN list and update the corresponding system information.</w:t>
      </w:r>
      <w:r w:rsidRPr="00D15DEB">
        <w:t xml:space="preserve"> </w:t>
      </w:r>
    </w:p>
    <w:p w14:paraId="41642E37" w14:textId="77777777" w:rsidR="00CB2BEB" w:rsidRPr="00EA5FA7" w:rsidRDefault="00CB2BEB" w:rsidP="00CB2BEB">
      <w:r>
        <w:t xml:space="preserve">If </w:t>
      </w:r>
      <w:r w:rsidRPr="00E82DC1">
        <w:rPr>
          <w:i/>
        </w:rPr>
        <w:t>Available SNPN ID List</w:t>
      </w:r>
      <w:r w:rsidRPr="00356814">
        <w:t xml:space="preserve"> IE is contained in GNB-DU CONFIGURATION UPDATE ACKNOWLEDGE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14:paraId="3B4DBDB6" w14:textId="77777777" w:rsidR="00CB2BEB" w:rsidRDefault="00CB2BEB" w:rsidP="00CB2BEB">
      <w:r>
        <w:t xml:space="preserve">If in GNB-DU CONFIGURATION UPDATE message, the </w:t>
      </w:r>
      <w:r>
        <w:rPr>
          <w:i/>
        </w:rPr>
        <w:t>Cell Direction</w:t>
      </w:r>
      <w:r>
        <w:t xml:space="preserve"> IE is present, the </w:t>
      </w:r>
      <w:proofErr w:type="spellStart"/>
      <w:r>
        <w:t>gNB</w:t>
      </w:r>
      <w:proofErr w:type="spellEnd"/>
      <w:r>
        <w:t xml:space="preserve">-CU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3073BEC4" w14:textId="77777777" w:rsidR="00CB2BEB" w:rsidRDefault="00CB2BEB" w:rsidP="00CB2BEB">
      <w:r>
        <w:t xml:space="preserve">If the GNB-DU CONFIGURATION UPDATE message includes </w:t>
      </w:r>
      <w:proofErr w:type="spellStart"/>
      <w:r>
        <w:rPr>
          <w:rFonts w:hint="eastAsia"/>
          <w:i/>
        </w:rPr>
        <w:t>gNB</w:t>
      </w:r>
      <w:proofErr w:type="spellEnd"/>
      <w:r>
        <w:rPr>
          <w:rFonts w:hint="eastAsia"/>
          <w:i/>
        </w:rPr>
        <w:t>-DU TNL Association To Remove List</w:t>
      </w:r>
      <w:r>
        <w:t xml:space="preserve"> IE, the </w:t>
      </w:r>
      <w:proofErr w:type="spellStart"/>
      <w:r>
        <w:t>gNB</w:t>
      </w:r>
      <w:proofErr w:type="spellEnd"/>
      <w:r>
        <w:t xml:space="preserve">-CU shall, if supported, initiate removal of the TNL association(s) indicated by </w:t>
      </w:r>
      <w:proofErr w:type="spellStart"/>
      <w:r>
        <w:rPr>
          <w:rFonts w:hint="eastAsia"/>
        </w:rPr>
        <w:t>gNB</w:t>
      </w:r>
      <w:proofErr w:type="spellEnd"/>
      <w:r>
        <w:rPr>
          <w:rFonts w:hint="eastAsia"/>
        </w:rPr>
        <w:t>-DU</w:t>
      </w:r>
      <w:r>
        <w:t xml:space="preserve"> TNL endpoint(s) and </w:t>
      </w:r>
      <w:proofErr w:type="spellStart"/>
      <w:r>
        <w:rPr>
          <w:rFonts w:hint="eastAsia"/>
        </w:rPr>
        <w:t>gNB</w:t>
      </w:r>
      <w:proofErr w:type="spellEnd"/>
      <w:r>
        <w:rPr>
          <w:rFonts w:hint="eastAsia"/>
        </w:rPr>
        <w:t>-CU</w:t>
      </w:r>
      <w:r>
        <w:t xml:space="preserve"> TNL endpoint(s) if the </w:t>
      </w:r>
      <w:r>
        <w:rPr>
          <w:rFonts w:hint="eastAsia"/>
          <w:i/>
          <w:iCs/>
        </w:rPr>
        <w:t xml:space="preserve">TNL Association Transport Layer Address </w:t>
      </w:r>
      <w:proofErr w:type="spellStart"/>
      <w:r>
        <w:rPr>
          <w:rFonts w:hint="eastAsia"/>
          <w:i/>
          <w:iCs/>
        </w:rPr>
        <w:t>gNB</w:t>
      </w:r>
      <w:proofErr w:type="spellEnd"/>
      <w:r>
        <w:rPr>
          <w:rFonts w:hint="eastAsia"/>
          <w:i/>
          <w:iCs/>
        </w:rPr>
        <w:t>-CU</w:t>
      </w:r>
      <w:r>
        <w:t xml:space="preserve"> IE is present, or the TNL association(s) indicated by </w:t>
      </w:r>
      <w:proofErr w:type="spellStart"/>
      <w:r>
        <w:rPr>
          <w:rFonts w:hint="eastAsia"/>
        </w:rPr>
        <w:t>gNB</w:t>
      </w:r>
      <w:proofErr w:type="spellEnd"/>
      <w:r>
        <w:rPr>
          <w:rFonts w:hint="eastAsia"/>
        </w:rPr>
        <w:t>-DU TNL endpoint(s)</w:t>
      </w:r>
      <w:r>
        <w:t xml:space="preserve"> if the </w:t>
      </w:r>
      <w:r>
        <w:rPr>
          <w:rFonts w:hint="eastAsia"/>
          <w:i/>
          <w:iCs/>
        </w:rPr>
        <w:t xml:space="preserve">TNL Association Transport Layer Address </w:t>
      </w:r>
      <w:proofErr w:type="spellStart"/>
      <w:r>
        <w:rPr>
          <w:rFonts w:hint="eastAsia"/>
          <w:i/>
          <w:iCs/>
        </w:rPr>
        <w:t>gNB</w:t>
      </w:r>
      <w:proofErr w:type="spellEnd"/>
      <w:r>
        <w:rPr>
          <w:rFonts w:hint="eastAsia"/>
          <w:i/>
          <w:iCs/>
        </w:rPr>
        <w:t>-CU</w:t>
      </w:r>
      <w:r>
        <w:t xml:space="preserve"> IE is absent:</w:t>
      </w:r>
    </w:p>
    <w:p w14:paraId="636A4243" w14:textId="77777777" w:rsidR="00CB2BEB" w:rsidRDefault="00CB2BEB" w:rsidP="00CB2BEB">
      <w:pPr>
        <w:pStyle w:val="B10"/>
      </w:pPr>
      <w:r>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proofErr w:type="spellStart"/>
      <w:r>
        <w:rPr>
          <w:rFonts w:hint="eastAsia"/>
        </w:rPr>
        <w:t>gNB</w:t>
      </w:r>
      <w:proofErr w:type="spellEnd"/>
      <w:r>
        <w:rPr>
          <w:rFonts w:hint="eastAsia"/>
        </w:rPr>
        <w:t>-DU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rPr>
        <w:t>gNB</w:t>
      </w:r>
      <w:proofErr w:type="spellEnd"/>
      <w:r>
        <w:rPr>
          <w:rFonts w:hint="eastAsia"/>
        </w:rPr>
        <w:t>-DU</w:t>
      </w:r>
      <w:r>
        <w:t xml:space="preserve"> TNL endpoints correspond to all </w:t>
      </w:r>
      <w:proofErr w:type="spellStart"/>
      <w:r>
        <w:rPr>
          <w:rFonts w:hint="eastAsia"/>
        </w:rPr>
        <w:t>gNB</w:t>
      </w:r>
      <w:proofErr w:type="spellEnd"/>
      <w:r>
        <w:rPr>
          <w:rFonts w:hint="eastAsia"/>
        </w:rPr>
        <w:t>-DU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7E7CF51A" w14:textId="77777777" w:rsidR="00CB2BEB" w:rsidRDefault="00CB2BEB" w:rsidP="00CB2BEB">
      <w:pPr>
        <w:pStyle w:val="B10"/>
      </w:pPr>
      <w:r>
        <w:t xml:space="preserve">- </w:t>
      </w:r>
      <w:r>
        <w:tab/>
        <w:t xml:space="preserve">if the received </w:t>
      </w:r>
      <w:r>
        <w:rPr>
          <w:rFonts w:hint="eastAsia"/>
          <w:i/>
          <w:iCs/>
        </w:rPr>
        <w:t xml:space="preserve">TNL Association Transport Layer Address </w:t>
      </w:r>
      <w:proofErr w:type="spellStart"/>
      <w:r>
        <w:rPr>
          <w:rFonts w:hint="eastAsia"/>
          <w:i/>
          <w:iCs/>
        </w:rPr>
        <w:t>gNB</w:t>
      </w:r>
      <w:proofErr w:type="spellEnd"/>
      <w:r>
        <w:rPr>
          <w:rFonts w:hint="eastAsia"/>
          <w:i/>
          <w:iCs/>
        </w:rPr>
        <w:t>-CU</w:t>
      </w:r>
      <w:r>
        <w:t xml:space="preserve"> IE includes the </w:t>
      </w:r>
      <w:r>
        <w:rPr>
          <w:i/>
          <w:iCs/>
        </w:rPr>
        <w:t>Port Number</w:t>
      </w:r>
      <w:r>
        <w:t xml:space="preserve"> IE, the </w:t>
      </w:r>
      <w:proofErr w:type="spellStart"/>
      <w:r>
        <w:rPr>
          <w:rFonts w:hint="eastAsia"/>
          <w:i/>
          <w:iCs/>
        </w:rPr>
        <w:t>gNB</w:t>
      </w:r>
      <w:proofErr w:type="spellEnd"/>
      <w:r>
        <w:rPr>
          <w:rFonts w:hint="eastAsia"/>
          <w:i/>
          <w:iCs/>
        </w:rPr>
        <w:t>-CU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i/>
          <w:iCs/>
        </w:rPr>
        <w:t>gNB</w:t>
      </w:r>
      <w:proofErr w:type="spellEnd"/>
      <w:r>
        <w:rPr>
          <w:rFonts w:hint="eastAsia"/>
          <w:i/>
          <w:iCs/>
        </w:rPr>
        <w:t>-CU</w:t>
      </w:r>
      <w:r>
        <w:t xml:space="preserve"> TNL endpoints correspond to all </w:t>
      </w:r>
      <w:proofErr w:type="spellStart"/>
      <w:r>
        <w:rPr>
          <w:rFonts w:hint="eastAsia"/>
          <w:i/>
          <w:iCs/>
        </w:rPr>
        <w:t>gNB</w:t>
      </w:r>
      <w:proofErr w:type="spellEnd"/>
      <w:r>
        <w:rPr>
          <w:rFonts w:hint="eastAsia"/>
          <w:i/>
          <w:iCs/>
        </w:rPr>
        <w:t>-CU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1AD3F4D0" w14:textId="77777777" w:rsidR="00CB2BEB" w:rsidRPr="00EA5FA7" w:rsidRDefault="00CB2BEB" w:rsidP="00CB2BEB">
      <w:r>
        <w:lastRenderedPageBreak/>
        <w:t xml:space="preserve">If the </w:t>
      </w:r>
      <w:r>
        <w:rPr>
          <w:i/>
        </w:rPr>
        <w:t xml:space="preserve">Intended TDD DL-UL Configuration </w:t>
      </w:r>
      <w:r>
        <w:t xml:space="preserve">IE is present in the GNB-DU CONFIGURATION UPDATE </w:t>
      </w:r>
      <w:r>
        <w:rPr>
          <w:snapToGrid w:val="0"/>
        </w:rPr>
        <w:t xml:space="preserve">message, the receiving </w:t>
      </w:r>
      <w:proofErr w:type="spellStart"/>
      <w:r>
        <w:rPr>
          <w:snapToGrid w:val="0"/>
        </w:rPr>
        <w:t>gNB</w:t>
      </w:r>
      <w:proofErr w:type="spellEnd"/>
      <w:r>
        <w:rPr>
          <w:snapToGrid w:val="0"/>
        </w:rPr>
        <w:t xml:space="preserve">-CU shall use the received information for Cross Link Interference management and/or </w:t>
      </w:r>
      <w:r>
        <w:rPr>
          <w:rFonts w:eastAsia="Malgun Gothic"/>
          <w:snapToGrid w:val="0"/>
        </w:rPr>
        <w:t>NR-DC power coordination</w:t>
      </w:r>
      <w:r>
        <w:rPr>
          <w:snapToGrid w:val="0"/>
        </w:rPr>
        <w:t xml:space="preserve">. The </w:t>
      </w:r>
      <w:proofErr w:type="spellStart"/>
      <w:r>
        <w:rPr>
          <w:snapToGrid w:val="0"/>
        </w:rPr>
        <w:t>gNB</w:t>
      </w:r>
      <w:proofErr w:type="spellEnd"/>
      <w:r>
        <w:rPr>
          <w:snapToGrid w:val="0"/>
        </w:rPr>
        <w:t xml:space="preserve">-CU may merge the </w:t>
      </w:r>
      <w:r>
        <w:t xml:space="preserve">Intended TDD DL-UL Configuration </w:t>
      </w:r>
      <w:r>
        <w:rPr>
          <w:snapToGrid w:val="0"/>
        </w:rPr>
        <w:t xml:space="preserve">information received from two or more </w:t>
      </w:r>
      <w:proofErr w:type="spellStart"/>
      <w:r>
        <w:rPr>
          <w:snapToGrid w:val="0"/>
        </w:rPr>
        <w:t>gNB</w:t>
      </w:r>
      <w:proofErr w:type="spellEnd"/>
      <w:r>
        <w:rPr>
          <w:snapToGrid w:val="0"/>
        </w:rPr>
        <w:t xml:space="preserve">-DUs. The </w:t>
      </w:r>
      <w:proofErr w:type="spellStart"/>
      <w:r>
        <w:rPr>
          <w:snapToGrid w:val="0"/>
        </w:rPr>
        <w:t>gNB</w:t>
      </w:r>
      <w:proofErr w:type="spellEnd"/>
      <w:r>
        <w:rPr>
          <w:snapToGrid w:val="0"/>
        </w:rPr>
        <w:t xml:space="preserve">-CU shall consider the received </w:t>
      </w:r>
      <w:r>
        <w:rPr>
          <w:i/>
        </w:rPr>
        <w:t xml:space="preserve">Intended TDD DL-UL Configuration </w:t>
      </w:r>
      <w:r>
        <w:t xml:space="preserve">IE </w:t>
      </w:r>
      <w:r>
        <w:rPr>
          <w:snapToGrid w:val="0"/>
        </w:rPr>
        <w:t>content valid until reception of an update of the IE for the same cell(s).</w:t>
      </w:r>
    </w:p>
    <w:p w14:paraId="50638789" w14:textId="77777777" w:rsidR="00CB2BEB" w:rsidRPr="00EA5FA7" w:rsidRDefault="00CB2BEB" w:rsidP="00CB2BEB">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w:t>
      </w:r>
      <w:proofErr w:type="spellStart"/>
      <w:r w:rsidRPr="00EA5FA7">
        <w:t>gNB</w:t>
      </w:r>
      <w:proofErr w:type="spellEnd"/>
      <w:r w:rsidRPr="00EA5FA7">
        <w:t>-CU shall, if supported, take it into account.</w:t>
      </w:r>
    </w:p>
    <w:p w14:paraId="1553608C" w14:textId="77777777" w:rsidR="00CB2BEB" w:rsidRPr="00EA5FA7" w:rsidRDefault="00CB2BEB" w:rsidP="00CB2BEB">
      <w:bookmarkStart w:id="173" w:name="_Hlk36374777"/>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GNB-DU CONFIGURATION UPDATE message, the </w:t>
      </w:r>
      <w:proofErr w:type="spellStart"/>
      <w:r w:rsidRPr="00EA5FA7">
        <w:t>gNB</w:t>
      </w:r>
      <w:proofErr w:type="spellEnd"/>
      <w:r w:rsidRPr="00EA5FA7">
        <w:t>-CU shall, if supported, take it into account.</w:t>
      </w:r>
    </w:p>
    <w:bookmarkEnd w:id="173"/>
    <w:p w14:paraId="3AABA32A" w14:textId="77777777" w:rsidR="00CB2BEB" w:rsidRPr="00EA5FA7" w:rsidRDefault="00CB2BEB" w:rsidP="00CB2BEB">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-CU shall, if supported, take into account for IPSec tunnel establishment.</w:t>
      </w:r>
    </w:p>
    <w:p w14:paraId="659F66F6" w14:textId="77777777" w:rsidR="00CB2BEB" w:rsidRDefault="00CB2BEB" w:rsidP="00CB2BEB">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D</w:t>
      </w:r>
      <w:r w:rsidRPr="00EA5FA7">
        <w:t>U shall, if supported, take into account for IPSec tunnel establishment.</w:t>
      </w:r>
    </w:p>
    <w:p w14:paraId="2F3DCA01" w14:textId="77777777" w:rsidR="00CB2BEB" w:rsidRPr="00EA5FA7" w:rsidRDefault="00CB2BEB" w:rsidP="00CB2BEB">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14:paraId="707B4BA5" w14:textId="77777777" w:rsidR="00CB2BEB" w:rsidRDefault="00CB2BEB" w:rsidP="00CB2BEB">
      <w:bookmarkStart w:id="174" w:name="_Toc20955749"/>
      <w:bookmarkStart w:id="175" w:name="_Toc29892843"/>
      <w:bookmarkStart w:id="176" w:name="_Toc36556780"/>
      <w:bookmarkStart w:id="177" w:name="_Toc45832156"/>
      <w:bookmarkStart w:id="178" w:name="_Toc51763336"/>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w:t>
      </w:r>
      <w:proofErr w:type="spellStart"/>
      <w:r>
        <w:t>gNB</w:t>
      </w:r>
      <w:proofErr w:type="spellEnd"/>
      <w:r>
        <w:t>-CU shall, if supported, use this information to deduce the SFN0 offset of the reported cell.</w:t>
      </w:r>
    </w:p>
    <w:p w14:paraId="4511FD7D" w14:textId="77777777" w:rsidR="00CB2BEB" w:rsidRDefault="00CB2BEB" w:rsidP="00CB2BEB">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5E368AB0" w14:textId="77777777" w:rsidR="00CB2BEB" w:rsidRPr="000561C7" w:rsidRDefault="00CB2BEB" w:rsidP="00CB2BEB">
      <w:r>
        <w:t xml:space="preserve">If the GNB-DU CONFIGURATION UPDATE ACKNOWLEDGE message contains the </w:t>
      </w:r>
      <w:r w:rsidRPr="00235C30">
        <w:rPr>
          <w:i/>
        </w:rPr>
        <w:t>BAP Address</w:t>
      </w:r>
      <w:r>
        <w:t xml:space="preserve"> IE, the </w:t>
      </w:r>
      <w:proofErr w:type="spellStart"/>
      <w:r>
        <w:t>gNB</w:t>
      </w:r>
      <w:proofErr w:type="spellEnd"/>
      <w:r>
        <w:t>-DU shall, if supported, store the received BAP address and use it as specified in TS 38.340 [30].</w:t>
      </w:r>
    </w:p>
    <w:p w14:paraId="6D735974" w14:textId="77777777" w:rsidR="00CB2BEB" w:rsidRPr="006A6F20" w:rsidRDefault="00CB2BEB" w:rsidP="00CB2BEB">
      <w:bookmarkStart w:id="179" w:name="_Toc64448499"/>
      <w:bookmarkStart w:id="180" w:name="_Toc66289158"/>
      <w:bookmarkStart w:id="181" w:name="_Toc74154271"/>
      <w:bookmarkStart w:id="182" w:name="_Toc81383015"/>
      <w:bookmarkStart w:id="183" w:name="_Toc88657648"/>
      <w:bookmarkStart w:id="184" w:name="_Toc97910560"/>
      <w:r w:rsidRPr="006A6F20">
        <w:t xml:space="preserve">If the </w:t>
      </w:r>
      <w:r w:rsidRPr="006A6F20">
        <w:rPr>
          <w:i/>
          <w:iCs/>
        </w:rPr>
        <w:t>Coverage Modification Notification</w:t>
      </w:r>
      <w:r w:rsidRPr="006A6F20">
        <w:rPr>
          <w:i/>
        </w:rPr>
        <w:t xml:space="preserve"> </w:t>
      </w:r>
      <w:r w:rsidRPr="006A6F20">
        <w:t xml:space="preserve">IE is contained in the GNB-DU CONFIGURATION UPDATE message, the </w:t>
      </w:r>
      <w:proofErr w:type="spellStart"/>
      <w:r w:rsidRPr="006A6F20">
        <w:t>gNB</w:t>
      </w:r>
      <w:proofErr w:type="spellEnd"/>
      <w:r w:rsidRPr="006A6F20">
        <w:t>-CU shall, if supported, take it into account for Coverage and Capacity Optimization</w:t>
      </w:r>
      <w:r>
        <w:t xml:space="preserve"> and network energy saving. If the </w:t>
      </w:r>
      <w:bookmarkStart w:id="185" w:name="_Hlk155945996"/>
      <w:r w:rsidRPr="00BD1EAC">
        <w:rPr>
          <w:i/>
        </w:rPr>
        <w:t>Coverage Modification Cause</w:t>
      </w:r>
      <w:r>
        <w:t xml:space="preserve"> </w:t>
      </w:r>
      <w:bookmarkEnd w:id="185"/>
      <w:r>
        <w:t xml:space="preserve">IE is set to the "network energy saving", </w:t>
      </w:r>
      <w:proofErr w:type="spellStart"/>
      <w:r>
        <w:t>gNB</w:t>
      </w:r>
      <w:proofErr w:type="spellEnd"/>
      <w:r>
        <w:t>-CU may consider those deactivated SSB beams are due to network energy saving</w:t>
      </w:r>
      <w:r w:rsidRPr="006A6F20">
        <w:t>.</w:t>
      </w:r>
    </w:p>
    <w:p w14:paraId="7D3B96F8" w14:textId="77777777" w:rsidR="00CB2BEB" w:rsidRPr="006A6F20" w:rsidRDefault="00CB2BEB" w:rsidP="00CB2BEB">
      <w:pPr>
        <w:rPr>
          <w:rFonts w:eastAsia="SimSun"/>
          <w:snapToGrid w:val="0"/>
          <w:lang w:eastAsia="zh-CN"/>
        </w:rPr>
      </w:pPr>
      <w:bookmarkStart w:id="186" w:name="OLE_LINK15"/>
      <w:bookmarkStart w:id="187" w:name="OLE_LINK16"/>
      <w:bookmarkStart w:id="188" w:name="OLE_LINK24"/>
      <w:bookmarkStart w:id="189" w:name="OLE_LINK25"/>
      <w:r w:rsidRPr="006A6F20">
        <w:rPr>
          <w:rFonts w:eastAsia="SimSun"/>
        </w:rPr>
        <w:t xml:space="preserve">If the </w:t>
      </w:r>
      <w:r w:rsidRPr="006A6F20">
        <w:rPr>
          <w:i/>
        </w:rPr>
        <w:t xml:space="preserve">Cells for SON </w:t>
      </w:r>
      <w:r w:rsidRPr="006A6F20">
        <w:rPr>
          <w:rFonts w:eastAsia="SimSun"/>
        </w:rPr>
        <w:t xml:space="preserve">IE is present in the GNB-DU CONFIGURATION UPDATE ACKNOWLEDGE </w:t>
      </w:r>
      <w:r w:rsidRPr="006A6F20">
        <w:rPr>
          <w:rFonts w:eastAsia="SimSun"/>
          <w:snapToGrid w:val="0"/>
        </w:rPr>
        <w:t xml:space="preserve">message, the </w:t>
      </w:r>
      <w:proofErr w:type="spellStart"/>
      <w:r w:rsidRPr="006A6F20">
        <w:rPr>
          <w:rFonts w:eastAsia="SimSun"/>
          <w:snapToGrid w:val="0"/>
        </w:rPr>
        <w:t>gNB</w:t>
      </w:r>
      <w:proofErr w:type="spellEnd"/>
      <w:r w:rsidRPr="006A6F20">
        <w:rPr>
          <w:rFonts w:eastAsia="SimSun"/>
          <w:snapToGrid w:val="0"/>
        </w:rPr>
        <w:t xml:space="preserve">-DU </w:t>
      </w:r>
      <w:r w:rsidRPr="006A6F20">
        <w:rPr>
          <w:rFonts w:eastAsia="SimSun"/>
          <w:snapToGrid w:val="0"/>
          <w:lang w:eastAsia="zh-CN"/>
        </w:rPr>
        <w:t>may store or update this information and behaves as follows:</w:t>
      </w:r>
    </w:p>
    <w:p w14:paraId="721BB495" w14:textId="77777777" w:rsidR="00CB2BEB" w:rsidRPr="006A6F20" w:rsidRDefault="00CB2BEB" w:rsidP="00CB2BEB">
      <w:pPr>
        <w:pStyle w:val="B10"/>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For each served cell indicated by the </w:t>
      </w:r>
      <w:r w:rsidRPr="006A6F20">
        <w:rPr>
          <w:rFonts w:eastAsia="SimSun"/>
          <w:i/>
          <w:snapToGrid w:val="0"/>
          <w:lang w:eastAsia="zh-CN"/>
        </w:rPr>
        <w:t>NR CGI</w:t>
      </w:r>
      <w:r w:rsidRPr="006A6F20">
        <w:rPr>
          <w:rFonts w:eastAsia="SimSun"/>
          <w:snapToGrid w:val="0"/>
          <w:lang w:eastAsia="zh-CN"/>
        </w:rPr>
        <w:t xml:space="preserve"> IE included within the </w:t>
      </w:r>
      <w:r w:rsidRPr="006A6F20">
        <w:rPr>
          <w:rFonts w:eastAsia="SimSun"/>
          <w:i/>
          <w:snapToGrid w:val="0"/>
          <w:lang w:eastAsia="zh-CN"/>
        </w:rPr>
        <w:t>Cells for SON Item</w:t>
      </w:r>
      <w:r w:rsidRPr="006A6F20">
        <w:rPr>
          <w:rFonts w:eastAsia="SimSun"/>
          <w:snapToGrid w:val="0"/>
          <w:lang w:eastAsia="zh-CN"/>
        </w:rPr>
        <w:t xml:space="preserve"> IE, the </w:t>
      </w:r>
      <w:proofErr w:type="spellStart"/>
      <w:r w:rsidRPr="006A6F20">
        <w:rPr>
          <w:rFonts w:eastAsia="SimSun"/>
          <w:snapToGrid w:val="0"/>
          <w:lang w:eastAsia="zh-CN"/>
        </w:rPr>
        <w:t>gNB</w:t>
      </w:r>
      <w:proofErr w:type="spellEnd"/>
      <w:r w:rsidRPr="006A6F20">
        <w:rPr>
          <w:rFonts w:eastAsia="SimSun"/>
          <w:snapToGrid w:val="0"/>
          <w:lang w:eastAsia="zh-CN"/>
        </w:rPr>
        <w:t>-DU may adjust the PRACH configuration of this served cell.</w:t>
      </w:r>
    </w:p>
    <w:p w14:paraId="2BEBA826" w14:textId="77777777" w:rsidR="00CB2BEB" w:rsidRPr="006A6F20" w:rsidRDefault="00CB2BEB" w:rsidP="00CB2BEB">
      <w:pPr>
        <w:pStyle w:val="B10"/>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If the </w:t>
      </w:r>
      <w:r w:rsidRPr="006A6F20">
        <w:rPr>
          <w:rFonts w:eastAsia="SimSun"/>
          <w:i/>
          <w:snapToGrid w:val="0"/>
          <w:lang w:eastAsia="zh-CN"/>
        </w:rPr>
        <w:t>Neighbour NR Cells for SON List</w:t>
      </w:r>
      <w:r w:rsidRPr="006A6F20">
        <w:rPr>
          <w:rFonts w:eastAsia="SimSun"/>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SimSun"/>
          <w:snapToGrid w:val="0"/>
          <w:lang w:eastAsia="zh-CN"/>
        </w:rPr>
        <w:t xml:space="preserve">IE, the </w:t>
      </w:r>
      <w:proofErr w:type="spellStart"/>
      <w:r w:rsidRPr="006A6F20">
        <w:rPr>
          <w:rFonts w:eastAsia="SimSun"/>
          <w:snapToGrid w:val="0"/>
          <w:lang w:eastAsia="zh-CN"/>
        </w:rPr>
        <w:t>gNB</w:t>
      </w:r>
      <w:proofErr w:type="spellEnd"/>
      <w:r w:rsidRPr="006A6F20">
        <w:rPr>
          <w:rFonts w:eastAsia="SimSun"/>
          <w:snapToGrid w:val="0"/>
          <w:lang w:eastAsia="zh-CN"/>
        </w:rPr>
        <w:t xml:space="preserve">-DU may take the PRACH configuration of neighbour cells included in the </w:t>
      </w:r>
      <w:r w:rsidRPr="006A6F20">
        <w:rPr>
          <w:rFonts w:eastAsia="SimSun"/>
          <w:i/>
          <w:snapToGrid w:val="0"/>
          <w:lang w:eastAsia="zh-CN"/>
        </w:rPr>
        <w:t>Neighbour NR Cells for SON List</w:t>
      </w:r>
      <w:r w:rsidRPr="006A6F20">
        <w:rPr>
          <w:rFonts w:eastAsia="SimSun"/>
          <w:snapToGrid w:val="0"/>
          <w:lang w:eastAsia="zh-CN"/>
        </w:rPr>
        <w:t xml:space="preserve"> IE into consideration when adjusting the PRACH configuration of the served cell.</w:t>
      </w:r>
    </w:p>
    <w:bookmarkEnd w:id="186"/>
    <w:bookmarkEnd w:id="187"/>
    <w:bookmarkEnd w:id="188"/>
    <w:bookmarkEnd w:id="189"/>
    <w:p w14:paraId="0A9E8290" w14:textId="77777777" w:rsidR="00CB2BEB" w:rsidRDefault="00CB2BEB" w:rsidP="00CB2BEB">
      <w:pPr>
        <w:overflowPunct/>
        <w:autoSpaceDE/>
        <w:autoSpaceDN/>
        <w:adjustRightInd/>
        <w:textAlignment w:val="auto"/>
        <w:rPr>
          <w:snapToGrid w:val="0"/>
        </w:rPr>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proofErr w:type="spellStart"/>
      <w:r w:rsidRPr="00845605">
        <w:rPr>
          <w:rFonts w:hint="eastAsia"/>
          <w:snapToGrid w:val="0"/>
          <w:lang w:val="en-US"/>
        </w:rPr>
        <w:t>gNB</w:t>
      </w:r>
      <w:proofErr w:type="spellEnd"/>
      <w:r w:rsidRPr="00845605">
        <w:rPr>
          <w:rFonts w:hint="eastAsia"/>
          <w:snapToGrid w:val="0"/>
          <w:lang w:val="en-US"/>
        </w:rPr>
        <w:t>-CU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7E039019" w14:textId="77777777" w:rsidR="00CB2BEB" w:rsidRPr="00845605" w:rsidRDefault="00CB2BEB" w:rsidP="00CB2BEB">
      <w:pPr>
        <w:overflowPunct/>
        <w:autoSpaceDE/>
        <w:autoSpaceDN/>
        <w:adjustRightInd/>
        <w:textAlignment w:val="auto"/>
      </w:pPr>
      <w:r w:rsidRPr="00845605">
        <w:rPr>
          <w:snapToGrid w:val="0"/>
          <w:lang w:val="en-US"/>
        </w:rPr>
        <w:t xml:space="preserve">If the </w:t>
      </w:r>
      <w:proofErr w:type="spellStart"/>
      <w:r>
        <w:rPr>
          <w:rFonts w:hint="eastAsia"/>
          <w:i/>
          <w:snapToGrid w:val="0"/>
          <w:lang w:val="en-US" w:eastAsia="zh-CN"/>
        </w:rPr>
        <w:t>e</w:t>
      </w:r>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proofErr w:type="spellStart"/>
      <w:r w:rsidRPr="00845605">
        <w:rPr>
          <w:rFonts w:hint="eastAsia"/>
          <w:snapToGrid w:val="0"/>
          <w:lang w:val="en-US"/>
        </w:rPr>
        <w:t>gNB</w:t>
      </w:r>
      <w:proofErr w:type="spellEnd"/>
      <w:r w:rsidRPr="00845605">
        <w:rPr>
          <w:rFonts w:hint="eastAsia"/>
          <w:snapToGrid w:val="0"/>
          <w:lang w:val="en-US"/>
        </w:rPr>
        <w:t>-CU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Pr>
          <w:rFonts w:hint="eastAsia"/>
          <w:snapToGrid w:val="0"/>
          <w:lang w:eastAsia="zh-CN"/>
        </w:rPr>
        <w:t>e</w:t>
      </w:r>
      <w:r w:rsidRPr="00845605">
        <w:rPr>
          <w:snapToGrid w:val="0"/>
        </w:rPr>
        <w:t>RedCap</w:t>
      </w:r>
      <w:proofErr w:type="spellEnd"/>
      <w:r w:rsidRPr="00845605">
        <w:rPr>
          <w:snapToGrid w:val="0"/>
        </w:rPr>
        <w:t xml:space="preserve"> UEs.</w:t>
      </w:r>
    </w:p>
    <w:p w14:paraId="69BBFB5A" w14:textId="77777777" w:rsidR="00CB2BEB" w:rsidRPr="00276CA9" w:rsidRDefault="00CB2BEB" w:rsidP="00CB2BEB">
      <w:pPr>
        <w:rPr>
          <w:snapToGrid w:val="0"/>
        </w:rPr>
      </w:pPr>
      <w:bookmarkStart w:id="190" w:name="_Toc99038199"/>
      <w:bookmarkStart w:id="191" w:name="_Toc99730460"/>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6BA697AA" w14:textId="77777777" w:rsidR="00CB2BEB" w:rsidRDefault="00CB2BEB" w:rsidP="00CB2BEB">
      <w:r w:rsidRPr="00A24F0A">
        <w:t xml:space="preserve">If the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If the </w:t>
      </w:r>
      <w:r w:rsidRPr="00A24F0A">
        <w:rPr>
          <w:i/>
          <w:iCs/>
        </w:rPr>
        <w:t xml:space="preserve">Extended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and shall ignore the </w:t>
      </w:r>
      <w:proofErr w:type="spellStart"/>
      <w:r w:rsidRPr="00A24F0A">
        <w:rPr>
          <w:i/>
          <w:iCs/>
        </w:rPr>
        <w:t>gNB</w:t>
      </w:r>
      <w:proofErr w:type="spellEnd"/>
      <w:r w:rsidRPr="00A24F0A">
        <w:rPr>
          <w:i/>
          <w:iCs/>
        </w:rPr>
        <w:t>-DU Name</w:t>
      </w:r>
      <w:r w:rsidRPr="00A24F0A">
        <w:t xml:space="preserve"> IE if also included.</w:t>
      </w:r>
    </w:p>
    <w:p w14:paraId="71154B24" w14:textId="77777777" w:rsidR="00CB2BEB" w:rsidRDefault="00CB2BEB" w:rsidP="00CB2BEB">
      <w:r>
        <w:rPr>
          <w:snapToGrid w:val="0"/>
          <w:lang w:val="en-US"/>
        </w:rPr>
        <w:lastRenderedPageBreak/>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rsidRPr="006F3829">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rsidRPr="006F3829">
        <w:t xml:space="preserve">is assigned by </w:t>
      </w:r>
      <w:r>
        <w:rPr>
          <w:snapToGrid w:val="0"/>
          <w:lang w:val="en-US" w:eastAsia="zh-CN"/>
        </w:rPr>
        <w:t>the</w:t>
      </w:r>
      <w:r>
        <w:rPr>
          <w:rFonts w:hint="eastAsia"/>
          <w:snapToGrid w:val="0"/>
          <w:lang w:val="en-US" w:eastAsia="zh-CN"/>
        </w:rPr>
        <w:t xml:space="preserve"> </w:t>
      </w:r>
      <w:proofErr w:type="spellStart"/>
      <w:r>
        <w:rPr>
          <w:snapToGrid w:val="0"/>
          <w:lang w:val="en-US" w:eastAsia="zh-CN"/>
        </w:rPr>
        <w:t>gNB</w:t>
      </w:r>
      <w:proofErr w:type="spellEnd"/>
      <w:r>
        <w:rPr>
          <w:snapToGrid w:val="0"/>
          <w:lang w:val="en-US" w:eastAsia="zh-CN"/>
        </w:rPr>
        <w:t xml:space="preserve">-CU of </w:t>
      </w:r>
      <w:r w:rsidRPr="006F3829">
        <w:t>the </w:t>
      </w:r>
      <w:r>
        <w:rPr>
          <w:snapToGrid w:val="0"/>
          <w:lang w:val="en-US" w:eastAsia="zh-CN"/>
        </w:rPr>
        <w:t xml:space="preserve">RRC-terminating IAB-donor </w:t>
      </w:r>
      <w:r w:rsidRPr="006F3829">
        <w:t xml:space="preserve">indicated  by the </w:t>
      </w:r>
      <w:r>
        <w:rPr>
          <w:rFonts w:cs="Arial" w:hint="eastAsia"/>
          <w:i/>
          <w:iCs/>
          <w:szCs w:val="18"/>
          <w:lang w:val="en-US" w:eastAsia="zh-CN"/>
        </w:rPr>
        <w:t xml:space="preserve">RRC Terminating IAB-Donor </w:t>
      </w:r>
      <w:proofErr w:type="spellStart"/>
      <w:r>
        <w:rPr>
          <w:rFonts w:cs="Arial" w:hint="eastAsia"/>
          <w:i/>
          <w:iCs/>
          <w:szCs w:val="18"/>
          <w:lang w:val="en-US" w:eastAsia="zh-CN"/>
        </w:rPr>
        <w:t>gNB</w:t>
      </w:r>
      <w:proofErr w:type="spellEnd"/>
      <w:r>
        <w:rPr>
          <w:rFonts w:cs="Arial" w:hint="eastAsia"/>
          <w:i/>
          <w:iCs/>
          <w:szCs w:val="18"/>
          <w:lang w:val="en-US" w:eastAsia="zh-CN"/>
        </w:rPr>
        <w:t>-ID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w:t>
      </w:r>
      <w:proofErr w:type="spellStart"/>
      <w:r>
        <w:rPr>
          <w:snapToGrid w:val="0"/>
          <w:lang w:val="en-US" w:eastAsia="zh-CN"/>
        </w:rPr>
        <w:t>gNB</w:t>
      </w:r>
      <w:proofErr w:type="spellEnd"/>
      <w:r>
        <w:rPr>
          <w:snapToGrid w:val="0"/>
          <w:lang w:val="en-US" w:eastAsia="zh-CN"/>
        </w:rPr>
        <w:t xml:space="preserve">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eastAsia="SimSun"/>
          <w:snapToGrid w:val="0"/>
          <w:lang w:val="en-US" w:eastAsia="zh-CN"/>
        </w:rPr>
        <w:t xml:space="preserve"> as needed</w:t>
      </w:r>
      <w:r>
        <w:rPr>
          <w:snapToGrid w:val="0"/>
          <w:lang w:val="en-US" w:eastAsia="zh-CN"/>
        </w:rPr>
        <w:t xml:space="preserve">,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58F0A3FB" w14:textId="77777777" w:rsidR="00CB2BEB" w:rsidRDefault="00CB2BEB" w:rsidP="00CB2BEB">
      <w:r>
        <w:t xml:space="preserve">If the GNB-DU CONFIGURATION UPDATE message contains the </w:t>
      </w:r>
      <w:r>
        <w:rPr>
          <w:i/>
          <w:iCs/>
          <w:lang w:eastAsia="ja-JP"/>
        </w:rPr>
        <w:t>Mobile 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50D81A8E" w14:textId="77777777" w:rsidR="00006BAC" w:rsidRDefault="00656C76" w:rsidP="00CB2BEB">
      <w:pPr>
        <w:rPr>
          <w:ins w:id="192" w:author="Ericsson" w:date="2024-09-27T11:16:00Z"/>
        </w:rPr>
      </w:pPr>
      <w:ins w:id="193" w:author="Ericsson" w:date="2024-09-27T11:16:00Z">
        <w:r w:rsidRPr="00EA5FA7">
          <w:t xml:space="preserve">If the </w:t>
        </w:r>
        <w:r>
          <w:rPr>
            <w:i/>
          </w:rPr>
          <w:t>UL WUS Configuration</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GNB-DU CONFIGURATION UPDATE message, the </w:t>
        </w:r>
        <w:proofErr w:type="spellStart"/>
        <w:r w:rsidRPr="00EA5FA7">
          <w:t>gNB</w:t>
        </w:r>
        <w:proofErr w:type="spellEnd"/>
        <w:r w:rsidRPr="00EA5FA7">
          <w:t>-CU shall, if supported,</w:t>
        </w:r>
        <w:r w:rsidR="00431CCA">
          <w:t xml:space="preserve"> store the information and initiate the </w:t>
        </w:r>
        <w:r w:rsidR="001D4681">
          <w:t>provision of the UL WUS configuration</w:t>
        </w:r>
        <w:r w:rsidR="00A63C2C">
          <w:t>.</w:t>
        </w:r>
      </w:ins>
    </w:p>
    <w:p w14:paraId="0D7F898A" w14:textId="77777777" w:rsidR="001A42A7" w:rsidRPr="007355AC" w:rsidRDefault="001A42A7" w:rsidP="001A42A7">
      <w:pPr>
        <w:rPr>
          <w:ins w:id="194" w:author="Ericsson" w:date="2024-09-27T11:16:00Z"/>
          <w:b/>
          <w:bCs/>
          <w:noProof/>
        </w:rPr>
      </w:pPr>
      <w:ins w:id="195" w:author="Ericsson" w:date="2024-09-27T11:16:00Z">
        <w:r w:rsidRPr="007806D7">
          <w:rPr>
            <w:b/>
            <w:bCs/>
            <w:noProof/>
          </w:rPr>
          <w:t xml:space="preserve">Interaction with the </w:t>
        </w:r>
        <w:r w:rsidRPr="001A2E98">
          <w:rPr>
            <w:b/>
            <w:bCs/>
            <w:noProof/>
          </w:rPr>
          <w:t>gNB-CU Configuration Update</w:t>
        </w:r>
        <w:r w:rsidRPr="007806D7">
          <w:rPr>
            <w:b/>
            <w:bCs/>
            <w:noProof/>
          </w:rPr>
          <w:t xml:space="preserve"> procedure</w:t>
        </w:r>
        <w:r>
          <w:rPr>
            <w:b/>
            <w:bCs/>
            <w:noProof/>
          </w:rPr>
          <w:t>:</w:t>
        </w:r>
      </w:ins>
    </w:p>
    <w:p w14:paraId="70CC1F56" w14:textId="77777777" w:rsidR="00626CF9" w:rsidRDefault="00877FE1" w:rsidP="00626CF9">
      <w:pPr>
        <w:rPr>
          <w:ins w:id="196" w:author="Ericsson" w:date="2024-09-27T11:16:00Z"/>
        </w:rPr>
      </w:pPr>
      <w:ins w:id="197" w:author="Ericsson" w:date="2024-09-27T11:16:00Z">
        <w:r>
          <w:t>As specified in TS 38.401 [x], once the UL WUS configuration provisioning is ensured,</w:t>
        </w:r>
        <w:r w:rsidR="00626CF9">
          <w:t xml:space="preserve"> </w:t>
        </w:r>
        <w:r w:rsidR="00626CF9" w:rsidRPr="00707B3F">
          <w:rPr>
            <w:noProof/>
            <w:lang w:eastAsia="zh-CN"/>
          </w:rPr>
          <w:t xml:space="preserve">the </w:t>
        </w:r>
        <w:r w:rsidR="00626CF9">
          <w:rPr>
            <w:noProof/>
          </w:rPr>
          <w:t>gNB-CU</w:t>
        </w:r>
        <w:r w:rsidR="00626CF9" w:rsidRPr="00707B3F">
          <w:rPr>
            <w:noProof/>
            <w:lang w:eastAsia="zh-CN"/>
          </w:rPr>
          <w:t xml:space="preserve"> shall initiate</w:t>
        </w:r>
        <w:r w:rsidR="00626CF9">
          <w:rPr>
            <w:noProof/>
            <w:lang w:eastAsia="zh-CN"/>
          </w:rPr>
          <w:t xml:space="preserve"> the </w:t>
        </w:r>
        <w:proofErr w:type="spellStart"/>
        <w:r w:rsidR="00626CF9" w:rsidRPr="00EA5FA7">
          <w:t>gNB</w:t>
        </w:r>
        <w:proofErr w:type="spellEnd"/>
        <w:r w:rsidR="00626CF9" w:rsidRPr="00EA5FA7">
          <w:t>-CU Configuration Update</w:t>
        </w:r>
        <w:r w:rsidR="00626CF9">
          <w:t xml:space="preserve"> procedure</w:t>
        </w:r>
        <w:r w:rsidR="00CC408A">
          <w:t>s.</w:t>
        </w:r>
      </w:ins>
    </w:p>
    <w:p w14:paraId="22CFB06C" w14:textId="77777777" w:rsidR="00CB2BEB" w:rsidRPr="00EA5FA7" w:rsidRDefault="00CB2BEB" w:rsidP="00CB2BEB">
      <w:pPr>
        <w:pStyle w:val="Heading4"/>
      </w:pPr>
      <w:bookmarkStart w:id="198" w:name="_CR8_2_4_3"/>
      <w:bookmarkStart w:id="199" w:name="_Toc105510579"/>
      <w:bookmarkStart w:id="200" w:name="_Toc105927111"/>
      <w:bookmarkStart w:id="201" w:name="_Toc106109651"/>
      <w:bookmarkStart w:id="202" w:name="_Toc113835088"/>
      <w:bookmarkStart w:id="203" w:name="_Toc120123931"/>
      <w:bookmarkStart w:id="204" w:name="_Toc162617010"/>
      <w:bookmarkEnd w:id="198"/>
      <w:r w:rsidRPr="00EA5FA7">
        <w:t>8.2.4.3</w:t>
      </w:r>
      <w:r w:rsidRPr="00EA5FA7">
        <w:tab/>
        <w:t>Unsuccessful Operation</w:t>
      </w:r>
      <w:bookmarkEnd w:id="174"/>
      <w:bookmarkEnd w:id="175"/>
      <w:bookmarkEnd w:id="176"/>
      <w:bookmarkEnd w:id="177"/>
      <w:bookmarkEnd w:id="178"/>
      <w:bookmarkEnd w:id="179"/>
      <w:bookmarkEnd w:id="180"/>
      <w:bookmarkEnd w:id="181"/>
      <w:bookmarkEnd w:id="182"/>
      <w:bookmarkEnd w:id="183"/>
      <w:bookmarkEnd w:id="184"/>
      <w:bookmarkEnd w:id="190"/>
      <w:bookmarkEnd w:id="191"/>
      <w:bookmarkEnd w:id="199"/>
      <w:bookmarkEnd w:id="200"/>
      <w:bookmarkEnd w:id="201"/>
      <w:bookmarkEnd w:id="202"/>
      <w:bookmarkEnd w:id="203"/>
      <w:bookmarkEnd w:id="204"/>
    </w:p>
    <w:p w14:paraId="14AFE9B7" w14:textId="77777777" w:rsidR="00CB2BEB" w:rsidRPr="00EA5FA7" w:rsidRDefault="00CB2BEB" w:rsidP="00CB2BEB">
      <w:pPr>
        <w:pStyle w:val="TH"/>
      </w:pPr>
      <w:r>
        <w:rPr>
          <w:noProof/>
        </w:rPr>
        <w:drawing>
          <wp:inline distT="0" distB="0" distL="0" distR="0" wp14:anchorId="3B5BD6B6" wp14:editId="4D48CDB2">
            <wp:extent cx="4544695" cy="144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BA5DA16" w14:textId="77777777" w:rsidR="00CB2BEB" w:rsidRPr="00EA5FA7" w:rsidRDefault="00CB2BEB" w:rsidP="00CB2BEB">
      <w:pPr>
        <w:pStyle w:val="TF"/>
      </w:pPr>
      <w:r w:rsidRPr="00EA5FA7">
        <w:t xml:space="preserve">Figure 8.2.4.3-1: </w:t>
      </w:r>
      <w:proofErr w:type="spellStart"/>
      <w:r w:rsidRPr="00EA5FA7">
        <w:t>gNB</w:t>
      </w:r>
      <w:proofErr w:type="spellEnd"/>
      <w:r w:rsidRPr="00EA5FA7">
        <w:t>-DU Configuration Update procedure: Unsuccessful Operation</w:t>
      </w:r>
    </w:p>
    <w:p w14:paraId="64AC5834" w14:textId="77777777" w:rsidR="00CB2BEB" w:rsidRPr="00EA5FA7" w:rsidRDefault="00CB2BEB" w:rsidP="00CB2BEB">
      <w:r w:rsidRPr="00EA5FA7">
        <w:t xml:space="preserve">If the </w:t>
      </w:r>
      <w:proofErr w:type="spellStart"/>
      <w:r w:rsidRPr="00EA5FA7">
        <w:t>gNB</w:t>
      </w:r>
      <w:proofErr w:type="spellEnd"/>
      <w:r w:rsidRPr="00EA5FA7">
        <w:t xml:space="preserve">-CU cannot accept the update, it shall respond with a GNB-DU CONFIGURATION UPDATE FAILURE message and appropriate cause value. </w:t>
      </w:r>
    </w:p>
    <w:p w14:paraId="42C0B767" w14:textId="77777777" w:rsidR="00CB2BEB" w:rsidRPr="00EA5FA7" w:rsidRDefault="00CB2BEB" w:rsidP="00CB2BEB">
      <w:r w:rsidRPr="00EA5FA7">
        <w:t xml:space="preserve">If the GNB-DU CONFIGURATION UPDATE FAILURE message includes the </w:t>
      </w:r>
      <w:r w:rsidRPr="00EA5FA7">
        <w:rPr>
          <w:i/>
          <w:iCs/>
        </w:rPr>
        <w:t>Time To Wait</w:t>
      </w:r>
      <w:r w:rsidRPr="00EA5FA7">
        <w:t xml:space="preserve"> IE, the </w:t>
      </w:r>
      <w:proofErr w:type="spellStart"/>
      <w:r w:rsidRPr="00EA5FA7">
        <w:t>gNB</w:t>
      </w:r>
      <w:proofErr w:type="spellEnd"/>
      <w:r w:rsidRPr="00EA5FA7">
        <w:t xml:space="preserve">-DU shall wait at least for the indicated time before reinitiating the GNB-DU CONFIGURATION UPDATE message towards the same </w:t>
      </w:r>
      <w:proofErr w:type="spellStart"/>
      <w:r w:rsidRPr="00EA5FA7">
        <w:t>gNB</w:t>
      </w:r>
      <w:proofErr w:type="spellEnd"/>
      <w:r w:rsidRPr="00EA5FA7">
        <w:t>-CU.</w:t>
      </w:r>
    </w:p>
    <w:p w14:paraId="7648D590" w14:textId="77777777" w:rsidR="00CB2BEB" w:rsidRPr="00EA5FA7" w:rsidRDefault="00CB2BEB" w:rsidP="00CB2BEB">
      <w:pPr>
        <w:pStyle w:val="Heading4"/>
      </w:pPr>
      <w:bookmarkStart w:id="205" w:name="_CR8_2_4_4"/>
      <w:bookmarkStart w:id="206" w:name="_Toc20955750"/>
      <w:bookmarkStart w:id="207" w:name="_Toc29892844"/>
      <w:bookmarkStart w:id="208" w:name="_Toc36556781"/>
      <w:bookmarkStart w:id="209" w:name="_Toc45832157"/>
      <w:bookmarkStart w:id="210" w:name="_Toc51763337"/>
      <w:bookmarkStart w:id="211" w:name="_Toc64448500"/>
      <w:bookmarkStart w:id="212" w:name="_Toc66289159"/>
      <w:bookmarkStart w:id="213" w:name="_Toc74154272"/>
      <w:bookmarkStart w:id="214" w:name="_Toc81383016"/>
      <w:bookmarkStart w:id="215" w:name="_Toc88657649"/>
      <w:bookmarkStart w:id="216" w:name="_Toc97910561"/>
      <w:bookmarkStart w:id="217" w:name="_Toc99038200"/>
      <w:bookmarkStart w:id="218" w:name="_Toc99730461"/>
      <w:bookmarkStart w:id="219" w:name="_Toc105510580"/>
      <w:bookmarkStart w:id="220" w:name="_Toc105927112"/>
      <w:bookmarkStart w:id="221" w:name="_Toc106109652"/>
      <w:bookmarkStart w:id="222" w:name="_Toc113835089"/>
      <w:bookmarkStart w:id="223" w:name="_Toc120123932"/>
      <w:bookmarkStart w:id="224" w:name="_Toc162617011"/>
      <w:bookmarkEnd w:id="205"/>
      <w:r w:rsidRPr="00EA5FA7">
        <w:t>8.2.4.4</w:t>
      </w:r>
      <w:r w:rsidRPr="00EA5FA7">
        <w:tab/>
        <w:t>Abnormal Conditions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FA67379" w14:textId="665836E9" w:rsidR="00524389" w:rsidRDefault="00CB2BEB" w:rsidP="00524389">
      <w:pPr>
        <w:rPr>
          <w:lang w:eastAsia="zh-CN"/>
        </w:rPr>
      </w:pPr>
      <w:r w:rsidRPr="00EA5FA7">
        <w:t xml:space="preserve"> </w:t>
      </w:r>
      <w:r w:rsidRPr="00EA5FA7">
        <w:rPr>
          <w:lang w:eastAsia="zh-CN"/>
        </w:rPr>
        <w:t>Not applicable.</w:t>
      </w:r>
    </w:p>
    <w:p w14:paraId="476EE541" w14:textId="13ECD089" w:rsidR="006A73EE" w:rsidRDefault="006A73EE" w:rsidP="006A73EE">
      <w:pPr>
        <w:jc w:val="center"/>
      </w:pPr>
      <w:r w:rsidRPr="004128E5">
        <w:rPr>
          <w:b/>
          <w:bCs/>
          <w:color w:val="FF0000"/>
          <w:highlight w:val="yellow"/>
          <w:lang w:eastAsia="zh-CN"/>
        </w:rPr>
        <w:t xml:space="preserve">*************** </w:t>
      </w:r>
      <w:r>
        <w:rPr>
          <w:b/>
          <w:bCs/>
          <w:color w:val="FF0000"/>
          <w:highlight w:val="yellow"/>
          <w:lang w:eastAsia="zh-CN"/>
        </w:rPr>
        <w:t>Next change</w:t>
      </w:r>
      <w:r w:rsidRPr="004128E5">
        <w:rPr>
          <w:b/>
          <w:bCs/>
          <w:color w:val="FF0000"/>
          <w:highlight w:val="yellow"/>
          <w:lang w:eastAsia="zh-CN"/>
        </w:rPr>
        <w:t xml:space="preserve"> ***************</w:t>
      </w:r>
    </w:p>
    <w:p w14:paraId="7AF8018A" w14:textId="77777777" w:rsidR="006A73EE" w:rsidRPr="00EA5FA7" w:rsidRDefault="006A73EE" w:rsidP="006A73EE">
      <w:pPr>
        <w:pStyle w:val="Heading3"/>
      </w:pPr>
      <w:bookmarkStart w:id="225" w:name="_Toc20955751"/>
      <w:bookmarkStart w:id="226" w:name="_Toc29892845"/>
      <w:bookmarkStart w:id="227" w:name="_Toc36556782"/>
      <w:bookmarkStart w:id="228" w:name="_Toc45832158"/>
      <w:bookmarkStart w:id="229" w:name="_Toc51763338"/>
      <w:bookmarkStart w:id="230" w:name="_Toc64448501"/>
      <w:bookmarkStart w:id="231" w:name="_Toc66289160"/>
      <w:bookmarkStart w:id="232" w:name="_Toc74154273"/>
      <w:bookmarkStart w:id="233" w:name="_Toc81383017"/>
      <w:bookmarkStart w:id="234" w:name="_Toc88657650"/>
      <w:bookmarkStart w:id="235" w:name="_Toc97910562"/>
      <w:bookmarkStart w:id="236" w:name="_Toc99038201"/>
      <w:bookmarkStart w:id="237" w:name="_Toc99730462"/>
      <w:bookmarkStart w:id="238" w:name="_Toc105510581"/>
      <w:bookmarkStart w:id="239" w:name="_Toc105927113"/>
      <w:bookmarkStart w:id="240" w:name="_Toc106109653"/>
      <w:bookmarkStart w:id="241" w:name="_Toc113835090"/>
      <w:bookmarkStart w:id="242" w:name="_Toc120123933"/>
      <w:bookmarkStart w:id="243" w:name="_Toc162617012"/>
      <w:r w:rsidRPr="00EA5FA7">
        <w:t>8.2.5</w:t>
      </w:r>
      <w:r w:rsidRPr="00EA5FA7">
        <w:tab/>
      </w:r>
      <w:proofErr w:type="spellStart"/>
      <w:r w:rsidRPr="00EA5FA7">
        <w:t>gNB</w:t>
      </w:r>
      <w:proofErr w:type="spellEnd"/>
      <w:r w:rsidRPr="00EA5FA7">
        <w:t>-CU Configuration Update</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EA5FA7">
        <w:t xml:space="preserve"> </w:t>
      </w:r>
    </w:p>
    <w:p w14:paraId="17600D49" w14:textId="77777777" w:rsidR="006A73EE" w:rsidRPr="00EA5FA7" w:rsidRDefault="006A73EE" w:rsidP="006A73EE">
      <w:pPr>
        <w:pStyle w:val="Heading4"/>
      </w:pPr>
      <w:bookmarkStart w:id="244" w:name="_CR8_2_5_1"/>
      <w:bookmarkStart w:id="245" w:name="_Toc20955752"/>
      <w:bookmarkStart w:id="246" w:name="_Toc29892846"/>
      <w:bookmarkStart w:id="247" w:name="_Toc36556783"/>
      <w:bookmarkStart w:id="248" w:name="_Toc45832159"/>
      <w:bookmarkStart w:id="249" w:name="_Toc51763339"/>
      <w:bookmarkStart w:id="250" w:name="_Toc64448502"/>
      <w:bookmarkStart w:id="251" w:name="_Toc66289161"/>
      <w:bookmarkStart w:id="252" w:name="_Toc74154274"/>
      <w:bookmarkStart w:id="253" w:name="_Toc81383018"/>
      <w:bookmarkStart w:id="254" w:name="_Toc88657651"/>
      <w:bookmarkStart w:id="255" w:name="_Toc97910563"/>
      <w:bookmarkStart w:id="256" w:name="_Toc99038202"/>
      <w:bookmarkStart w:id="257" w:name="_Toc99730463"/>
      <w:bookmarkStart w:id="258" w:name="_Toc105510582"/>
      <w:bookmarkStart w:id="259" w:name="_Toc105927114"/>
      <w:bookmarkStart w:id="260" w:name="_Toc106109654"/>
      <w:bookmarkStart w:id="261" w:name="_Toc113835091"/>
      <w:bookmarkStart w:id="262" w:name="_Toc120123934"/>
      <w:bookmarkStart w:id="263" w:name="_Toc162617013"/>
      <w:bookmarkEnd w:id="244"/>
      <w:r w:rsidRPr="00EA5FA7">
        <w:t>8.2.5.1</w:t>
      </w:r>
      <w:r w:rsidRPr="00EA5FA7">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AEA70A0" w14:textId="77777777" w:rsidR="006A73EE" w:rsidRPr="00EA5FA7" w:rsidRDefault="006A73EE" w:rsidP="006A73EE">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6EEF926C" w14:textId="77777777" w:rsidR="006A73EE" w:rsidRPr="00EA5FA7" w:rsidRDefault="006A73EE" w:rsidP="006A73EE">
      <w:pPr>
        <w:pStyle w:val="Heading4"/>
      </w:pPr>
      <w:bookmarkStart w:id="264" w:name="_CR8_2_5_2"/>
      <w:bookmarkStart w:id="265" w:name="_Toc20955753"/>
      <w:bookmarkStart w:id="266" w:name="_Toc29892847"/>
      <w:bookmarkStart w:id="267" w:name="_Toc36556784"/>
      <w:bookmarkStart w:id="268" w:name="_Toc45832160"/>
      <w:bookmarkStart w:id="269" w:name="_Toc51763340"/>
      <w:bookmarkStart w:id="270" w:name="_Toc64448503"/>
      <w:bookmarkStart w:id="271" w:name="_Toc66289162"/>
      <w:bookmarkStart w:id="272" w:name="_Toc74154275"/>
      <w:bookmarkStart w:id="273" w:name="_Toc81383019"/>
      <w:bookmarkStart w:id="274" w:name="_Toc88657652"/>
      <w:bookmarkStart w:id="275" w:name="_Toc97910564"/>
      <w:bookmarkStart w:id="276" w:name="_Toc99038203"/>
      <w:bookmarkStart w:id="277" w:name="_Toc99730464"/>
      <w:bookmarkStart w:id="278" w:name="_Toc105510583"/>
      <w:bookmarkStart w:id="279" w:name="_Toc105927115"/>
      <w:bookmarkStart w:id="280" w:name="_Toc106109655"/>
      <w:bookmarkStart w:id="281" w:name="_Toc113835092"/>
      <w:bookmarkStart w:id="282" w:name="_Toc120123935"/>
      <w:bookmarkStart w:id="283" w:name="_Toc162617014"/>
      <w:bookmarkEnd w:id="264"/>
      <w:r w:rsidRPr="00EA5FA7">
        <w:lastRenderedPageBreak/>
        <w:t>8.2.5.2</w:t>
      </w:r>
      <w:r w:rsidRPr="00EA5FA7">
        <w:tab/>
        <w:t>Successful Operation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77D13370" w14:textId="77777777" w:rsidR="006A73EE" w:rsidRPr="00EA5FA7" w:rsidRDefault="006A73EE" w:rsidP="006A73EE">
      <w:pPr>
        <w:pStyle w:val="TH"/>
      </w:pPr>
      <w:r>
        <w:rPr>
          <w:noProof/>
        </w:rPr>
        <w:drawing>
          <wp:inline distT="0" distB="0" distL="0" distR="0" wp14:anchorId="36556BC6" wp14:editId="06144B4C">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FAF59C8" w14:textId="77777777" w:rsidR="006A73EE" w:rsidRPr="00EA5FA7" w:rsidRDefault="006A73EE" w:rsidP="006A73EE">
      <w:pPr>
        <w:pStyle w:val="TF"/>
      </w:pPr>
      <w:r w:rsidRPr="00EA5FA7">
        <w:t xml:space="preserve">Figure 8.2.5.2-1: </w:t>
      </w:r>
      <w:proofErr w:type="spellStart"/>
      <w:r w:rsidRPr="00EA5FA7">
        <w:t>gNB</w:t>
      </w:r>
      <w:proofErr w:type="spellEnd"/>
      <w:r w:rsidRPr="00EA5FA7">
        <w:t>-CU Configuration Update procedure: Successful Operation</w:t>
      </w:r>
    </w:p>
    <w:p w14:paraId="75141E80" w14:textId="77777777" w:rsidR="006A73EE" w:rsidRPr="00EA5FA7" w:rsidRDefault="006A73EE" w:rsidP="006A73EE">
      <w:r w:rsidRPr="00EA5FA7">
        <w:t xml:space="preserve">The </w:t>
      </w:r>
      <w:proofErr w:type="spellStart"/>
      <w:r w:rsidRPr="00EA5FA7">
        <w:t>gNB</w:t>
      </w:r>
      <w:proofErr w:type="spellEnd"/>
      <w:r w:rsidRPr="00EA5FA7">
        <w:t xml:space="preserve">-CU initiates the procedure by sending a GNB-CU CONFIGURATION UPDATE message including the appropriate updated configuration data to the </w:t>
      </w:r>
      <w:proofErr w:type="spellStart"/>
      <w:r w:rsidRPr="00EA5FA7">
        <w:t>gNB</w:t>
      </w:r>
      <w:proofErr w:type="spellEnd"/>
      <w:r w:rsidRPr="00EA5FA7">
        <w:t xml:space="preserve">-DU. The </w:t>
      </w:r>
      <w:proofErr w:type="spellStart"/>
      <w:r w:rsidRPr="00EA5FA7">
        <w:t>gNB</w:t>
      </w:r>
      <w:proofErr w:type="spellEnd"/>
      <w:r w:rsidRPr="00EA5FA7">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A5FA7">
        <w:t>gNB</w:t>
      </w:r>
      <w:proofErr w:type="spellEnd"/>
      <w:r w:rsidRPr="00EA5FA7">
        <w:t>-DU shall interpret that the corresponding configuration data is not changed and shall continue to operate the F1-C interface with the existing related configuration data.</w:t>
      </w:r>
    </w:p>
    <w:p w14:paraId="1FE31454" w14:textId="77777777" w:rsidR="006A73EE" w:rsidRPr="00EA5FA7" w:rsidRDefault="006A73EE" w:rsidP="006A73EE">
      <w:r w:rsidRPr="00EA5FA7">
        <w:t>The updated configuration data shall be stored in the respective node and used as long as there is an operational TNL association or until any further update is performed.</w:t>
      </w:r>
    </w:p>
    <w:p w14:paraId="658FAFDB" w14:textId="77777777" w:rsidR="006A73EE" w:rsidRPr="00EA5FA7" w:rsidRDefault="006A73EE" w:rsidP="006A73EE">
      <w:r w:rsidRPr="00EA5FA7">
        <w:t xml:space="preserve">If </w:t>
      </w:r>
      <w:r w:rsidRPr="00EA5FA7">
        <w:rPr>
          <w:i/>
        </w:rPr>
        <w:t>Cells to be Activated List Item</w:t>
      </w:r>
      <w:r w:rsidRPr="00EA5FA7">
        <w:t xml:space="preserve"> IE is contained in the GNB-CU CONFIGURATION UPDATE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545A607D" w14:textId="77777777" w:rsidR="006A73EE" w:rsidRDefault="006A73EE" w:rsidP="006A73EE">
      <w:r>
        <w:t xml:space="preserve">If the </w:t>
      </w:r>
      <w:bookmarkStart w:id="284" w:name="_Hlk134443082"/>
      <w:r>
        <w:rPr>
          <w:i/>
          <w:iCs/>
        </w:rPr>
        <w:t xml:space="preserve">SSBs within the cell to be Activated List </w:t>
      </w:r>
      <w:bookmarkEnd w:id="284"/>
      <w:r>
        <w:t xml:space="preserve">IE is included in the </w:t>
      </w:r>
      <w:r>
        <w:rPr>
          <w:i/>
        </w:rPr>
        <w:t>Cells to be Activated List Item</w:t>
      </w:r>
      <w:r>
        <w:t xml:space="preserve"> IE within the </w:t>
      </w:r>
      <w:proofErr w:type="spellStart"/>
      <w:r>
        <w:t>gNB</w:t>
      </w:r>
      <w:proofErr w:type="spellEnd"/>
      <w:r>
        <w:t xml:space="preserve">-CU CONFIGURATION UPDATE message, the </w:t>
      </w:r>
      <w:proofErr w:type="spellStart"/>
      <w:r>
        <w:t>gNB</w:t>
      </w:r>
      <w:proofErr w:type="spellEnd"/>
      <w:r>
        <w:t xml:space="preserve">-DU shall, if supported, only activate those SSB beams indicated by the </w:t>
      </w:r>
      <w:r w:rsidRPr="000926E9">
        <w:rPr>
          <w:i/>
        </w:rPr>
        <w:t>SSB Index</w:t>
      </w:r>
      <w:r>
        <w:rPr>
          <w:i/>
        </w:rPr>
        <w:t xml:space="preserve"> </w:t>
      </w:r>
      <w:r>
        <w:t xml:space="preserve">IE. </w:t>
      </w:r>
    </w:p>
    <w:p w14:paraId="2A3485E3" w14:textId="77777777" w:rsidR="006A73EE" w:rsidRDefault="006A73EE" w:rsidP="006A73EE">
      <w:pPr>
        <w:rPr>
          <w:i/>
          <w:iCs/>
        </w:rPr>
      </w:pPr>
      <w:r>
        <w:t xml:space="preserve">If at least one requested SSB beam in the </w:t>
      </w:r>
      <w:r>
        <w:rPr>
          <w:i/>
          <w:iCs/>
        </w:rPr>
        <w:t xml:space="preserve">SSBs within the cell to be Activated List </w:t>
      </w:r>
      <w:r>
        <w:t xml:space="preserve">IE is activated, the </w:t>
      </w:r>
      <w:proofErr w:type="spellStart"/>
      <w:r>
        <w:t>gNB</w:t>
      </w:r>
      <w:proofErr w:type="spellEnd"/>
      <w:r>
        <w:t xml:space="preserve">-DU includes the </w:t>
      </w:r>
      <w:r>
        <w:rPr>
          <w:i/>
          <w:iCs/>
        </w:rPr>
        <w:t xml:space="preserve">Cells with SSBs Activated List </w:t>
      </w:r>
      <w:r>
        <w:t>IE in</w:t>
      </w:r>
      <w:r>
        <w:rPr>
          <w:rFonts w:eastAsia="Yu Mincho"/>
          <w:lang w:eastAsia="ja-JP"/>
        </w:rPr>
        <w:t xml:space="preserve"> the GNB-CU CONFIGURATION UPDATE ACKNOWLEDGE message. The </w:t>
      </w:r>
      <w:proofErr w:type="spellStart"/>
      <w:r>
        <w:rPr>
          <w:rFonts w:eastAsia="Yu Mincho"/>
          <w:lang w:eastAsia="ja-JP"/>
        </w:rPr>
        <w:t>gNB</w:t>
      </w:r>
      <w:proofErr w:type="spellEnd"/>
      <w:r>
        <w:rPr>
          <w:rFonts w:eastAsia="Yu Mincho"/>
          <w:lang w:eastAsia="ja-JP"/>
        </w:rPr>
        <w:t xml:space="preserve">-CU shall consider that the SSB beams indicated by the </w:t>
      </w:r>
      <w:r>
        <w:rPr>
          <w:rFonts w:eastAsia="Yu Mincho"/>
          <w:i/>
          <w:lang w:eastAsia="ja-JP"/>
        </w:rPr>
        <w:t>SSBs activated List</w:t>
      </w:r>
      <w:r>
        <w:rPr>
          <w:rFonts w:eastAsia="Yu Mincho"/>
          <w:lang w:eastAsia="ja-JP"/>
        </w:rPr>
        <w:t xml:space="preserve"> IE as activated.</w:t>
      </w:r>
    </w:p>
    <w:p w14:paraId="3C010D36" w14:textId="77777777" w:rsidR="006A73EE" w:rsidRPr="00EA5FA7" w:rsidRDefault="006A73EE" w:rsidP="006A73EE">
      <w:r w:rsidRPr="00EA5FA7">
        <w:t xml:space="preserve">If </w:t>
      </w:r>
      <w:r w:rsidRPr="00EA5FA7">
        <w:rPr>
          <w:i/>
        </w:rPr>
        <w:t>Cells to be Deactivated List Item</w:t>
      </w:r>
      <w:r w:rsidRPr="00EA5FA7">
        <w:t xml:space="preserve"> IE is contained in the GNB-CU CONFIGURATION UPDATE message, the </w:t>
      </w:r>
      <w:proofErr w:type="spellStart"/>
      <w:r w:rsidRPr="00EA5FA7">
        <w:t>gNB</w:t>
      </w:r>
      <w:proofErr w:type="spellEnd"/>
      <w:r w:rsidRPr="00EA5FA7">
        <w:t xml:space="preserve">-DU shall deactivate the cell indicated by </w:t>
      </w:r>
      <w:r w:rsidRPr="00EA5FA7">
        <w:rPr>
          <w:i/>
        </w:rPr>
        <w:t xml:space="preserve">NR CGI </w:t>
      </w:r>
      <w:r w:rsidRPr="00EA5FA7">
        <w:t>IE.</w:t>
      </w:r>
    </w:p>
    <w:p w14:paraId="0F64AFDB" w14:textId="77777777" w:rsidR="006A73EE" w:rsidRDefault="006A73EE" w:rsidP="006A73EE">
      <w:r w:rsidRPr="00EA5FA7">
        <w:t xml:space="preserve">If </w:t>
      </w:r>
      <w:r w:rsidRPr="00EA5FA7">
        <w:rPr>
          <w:i/>
        </w:rPr>
        <w:t>Cells to be Activated List Item</w:t>
      </w:r>
      <w:r w:rsidRPr="00EA5FA7">
        <w:t xml:space="preserve"> IE is contained in the GNB-CU CONFIGURATION UPDATE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24BB12DE" w14:textId="77777777" w:rsidR="006A73EE" w:rsidRPr="00EA5FA7" w:rsidRDefault="006A73EE" w:rsidP="006A73EE">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37CF8BDE" w14:textId="77777777" w:rsidR="006A73EE" w:rsidRDefault="006A73EE" w:rsidP="006A73EE">
      <w:r>
        <w:t xml:space="preserve">If the </w:t>
      </w:r>
      <w:r w:rsidRPr="00922D98">
        <w:rPr>
          <w:i/>
        </w:rPr>
        <w:t>Cells Allowed to be Deactivated List</w:t>
      </w:r>
      <w:r>
        <w:t xml:space="preserve"> IE is contained in the GNB-CU CONFIGURATION UPDATE message, the </w:t>
      </w:r>
      <w:proofErr w:type="spellStart"/>
      <w:r>
        <w:t>gNB</w:t>
      </w:r>
      <w:proofErr w:type="spellEnd"/>
      <w:r>
        <w:t xml:space="preserve">-DU shall, if supported, consider that it is allowed to deactivate the SSB beams within the indicated cells for network energy </w:t>
      </w:r>
      <w:r>
        <w:rPr>
          <w:rFonts w:hint="eastAsia"/>
          <w:lang w:val="en-US" w:eastAsia="zh-CN"/>
        </w:rPr>
        <w:t>saving</w:t>
      </w:r>
      <w:r>
        <w:t xml:space="preserve"> purpose.</w:t>
      </w:r>
    </w:p>
    <w:p w14:paraId="3035867C" w14:textId="77777777" w:rsidR="006A73EE" w:rsidRPr="00EA5FA7" w:rsidRDefault="006A73EE" w:rsidP="006A73EE">
      <w:r w:rsidRPr="00EA5FA7">
        <w:t xml:space="preserve">If the </w:t>
      </w:r>
      <w:proofErr w:type="spellStart"/>
      <w:r w:rsidRPr="00EA5FA7">
        <w:rPr>
          <w:i/>
        </w:rPr>
        <w:t>gNB</w:t>
      </w:r>
      <w:proofErr w:type="spellEnd"/>
      <w:r w:rsidRPr="00EA5FA7">
        <w:rPr>
          <w:i/>
        </w:rPr>
        <w:t>-CU System Information</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10751DCA" w14:textId="77777777" w:rsidR="006A73EE" w:rsidRPr="00EA5FA7" w:rsidRDefault="006A73EE" w:rsidP="006A73EE">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14:paraId="78048095" w14:textId="77777777" w:rsidR="006A73EE" w:rsidRDefault="006A73EE" w:rsidP="006A73EE">
      <w:r>
        <w:t xml:space="preserve">If the </w:t>
      </w:r>
      <w:proofErr w:type="spellStart"/>
      <w:r>
        <w:rPr>
          <w:i/>
        </w:rPr>
        <w:t>gNB</w:t>
      </w:r>
      <w:proofErr w:type="spellEnd"/>
      <w:r>
        <w:rPr>
          <w:i/>
        </w:rPr>
        <w:t>-CU TNL Association To Add List</w:t>
      </w:r>
      <w:r>
        <w:t xml:space="preserve"> IE is contained in the </w:t>
      </w:r>
      <w:proofErr w:type="spellStart"/>
      <w:r>
        <w:t>gNB</w:t>
      </w:r>
      <w:proofErr w:type="spellEnd"/>
      <w:r>
        <w:t xml:space="preserve">-CU CONFIGURATION UPDATE message, the </w:t>
      </w:r>
      <w:proofErr w:type="spellStart"/>
      <w:r>
        <w:t>gNB</w:t>
      </w:r>
      <w:proofErr w:type="spellEnd"/>
      <w:r>
        <w:t xml:space="preserve">-DU shall, if supported, use it to establish the TNL association(s) with the </w:t>
      </w:r>
      <w:proofErr w:type="spellStart"/>
      <w:r>
        <w:t>gNB</w:t>
      </w:r>
      <w:proofErr w:type="spellEnd"/>
      <w:r>
        <w:t xml:space="preserve">-CU. </w:t>
      </w:r>
      <w:r>
        <w:rPr>
          <w:rFonts w:eastAsia="SimSun"/>
        </w:rPr>
        <w:t xml:space="preserve">If the </w:t>
      </w:r>
      <w:proofErr w:type="spellStart"/>
      <w:r>
        <w:rPr>
          <w:i/>
        </w:rPr>
        <w:t>gNB</w:t>
      </w:r>
      <w:proofErr w:type="spellEnd"/>
      <w:r>
        <w:rPr>
          <w:i/>
        </w:rPr>
        <w:t>-CU TNL Association To Add List</w:t>
      </w:r>
      <w:r>
        <w:rPr>
          <w:rFonts w:eastAsia="SimSun"/>
        </w:rPr>
        <w:t xml:space="preserve"> is included in the </w:t>
      </w:r>
      <w:r>
        <w:t>GNB-CU</w:t>
      </w:r>
      <w:r>
        <w:rPr>
          <w:rFonts w:eastAsia="SimSun"/>
        </w:rPr>
        <w:t xml:space="preserve"> CONFIGURATION UPDATE message, and if the </w:t>
      </w:r>
      <w:r>
        <w:rPr>
          <w:rFonts w:eastAsia="Batang" w:cs="Arial" w:hint="eastAsia"/>
          <w:i/>
          <w:iCs/>
        </w:rPr>
        <w:t>TNL Association Transport Layer Information</w:t>
      </w:r>
      <w:r>
        <w:rPr>
          <w:i/>
          <w:iCs/>
          <w:snapToGrid w:val="0"/>
        </w:rPr>
        <w:t xml:space="preserve"> </w:t>
      </w:r>
      <w:r>
        <w:rPr>
          <w:snapToGrid w:val="0"/>
        </w:rPr>
        <w:t xml:space="preserve">IE does not include the </w:t>
      </w:r>
      <w:r>
        <w:rPr>
          <w:rFonts w:cs="Arial"/>
          <w:i/>
          <w:iCs/>
          <w:lang w:eastAsia="ja-JP"/>
        </w:rPr>
        <w:t>Port Number</w:t>
      </w:r>
      <w:r>
        <w:rPr>
          <w:snapToGrid w:val="0"/>
        </w:rPr>
        <w:t xml:space="preserve"> IE, </w:t>
      </w:r>
      <w:bookmarkStart w:id="285" w:name="_Hlk126586327"/>
      <w:r>
        <w:rPr>
          <w:snapToGrid w:val="0"/>
        </w:rPr>
        <w:t xml:space="preserve">the </w:t>
      </w:r>
      <w:proofErr w:type="spellStart"/>
      <w:r>
        <w:rPr>
          <w:rFonts w:hint="eastAsia"/>
          <w:snapToGrid w:val="0"/>
        </w:rPr>
        <w:t>gNB</w:t>
      </w:r>
      <w:proofErr w:type="spellEnd"/>
      <w:r>
        <w:rPr>
          <w:rFonts w:hint="eastAsia"/>
          <w:snapToGrid w:val="0"/>
        </w:rPr>
        <w:t>-DU</w:t>
      </w:r>
      <w:r>
        <w:rPr>
          <w:snapToGrid w:val="0"/>
        </w:rPr>
        <w:t xml:space="preserve"> shall assume that port </w:t>
      </w:r>
      <w:r>
        <w:rPr>
          <w:snapToGrid w:val="0"/>
        </w:rPr>
        <w:lastRenderedPageBreak/>
        <w:t>number value 384</w:t>
      </w:r>
      <w:r>
        <w:rPr>
          <w:rFonts w:hint="eastAsia"/>
          <w:snapToGrid w:val="0"/>
          <w:lang w:val="en-US" w:eastAsia="zh-CN"/>
        </w:rPr>
        <w:t>7</w:t>
      </w:r>
      <w:r>
        <w:rPr>
          <w:snapToGrid w:val="0"/>
        </w:rPr>
        <w:t xml:space="preserve">2 is used for the endpoint. </w:t>
      </w:r>
      <w:bookmarkEnd w:id="285"/>
      <w:r>
        <w:rPr>
          <w:snapToGrid w:val="0"/>
        </w:rPr>
        <w:t xml:space="preserve">The </w:t>
      </w:r>
      <w:proofErr w:type="spellStart"/>
      <w:r>
        <w:rPr>
          <w:snapToGrid w:val="0"/>
        </w:rPr>
        <w:t>gNB</w:t>
      </w:r>
      <w:proofErr w:type="spellEnd"/>
      <w:r>
        <w:rPr>
          <w:snapToGrid w:val="0"/>
        </w:rPr>
        <w:t xml:space="preserve">-DU shall </w:t>
      </w:r>
      <w:r>
        <w:t xml:space="preserve">report to the </w:t>
      </w:r>
      <w:proofErr w:type="spellStart"/>
      <w:r>
        <w:t>gNB</w:t>
      </w:r>
      <w:proofErr w:type="spellEnd"/>
      <w:r>
        <w:t xml:space="preserve">-CU, in the </w:t>
      </w:r>
      <w:proofErr w:type="spellStart"/>
      <w:r>
        <w:t>gNB</w:t>
      </w:r>
      <w:proofErr w:type="spellEnd"/>
      <w:r>
        <w:t xml:space="preserve">-CU CONFIGURATION UPDATE ACKNOWLEDGE message, the successful establishment of the TNL association(s) with the </w:t>
      </w:r>
      <w:proofErr w:type="spellStart"/>
      <w:r>
        <w:t>gNB</w:t>
      </w:r>
      <w:proofErr w:type="spellEnd"/>
      <w:r>
        <w:t>-CU as follows:</w:t>
      </w:r>
    </w:p>
    <w:p w14:paraId="5FC5C8CA" w14:textId="77777777" w:rsidR="006A73EE" w:rsidRDefault="006A73EE" w:rsidP="006A73EE">
      <w:pPr>
        <w:pStyle w:val="B10"/>
      </w:pPr>
      <w:r>
        <w:t>-</w:t>
      </w:r>
      <w:r>
        <w:tab/>
        <w:t xml:space="preserve">A list of TNL address(es) with which the </w:t>
      </w:r>
      <w:proofErr w:type="spellStart"/>
      <w:r>
        <w:t>gNB</w:t>
      </w:r>
      <w:proofErr w:type="spellEnd"/>
      <w:r>
        <w:t xml:space="preserve">-DU successfully established the TNL association shall be included in the </w:t>
      </w:r>
      <w:proofErr w:type="spellStart"/>
      <w:r>
        <w:t>gNB</w:t>
      </w:r>
      <w:proofErr w:type="spellEnd"/>
      <w:r>
        <w:t>-CU</w:t>
      </w:r>
      <w:r>
        <w:rPr>
          <w:i/>
        </w:rPr>
        <w:t xml:space="preserve"> TNL Association Setup List </w:t>
      </w:r>
      <w:r>
        <w:t>IE;</w:t>
      </w:r>
    </w:p>
    <w:p w14:paraId="41B4E68B" w14:textId="77777777" w:rsidR="006A73EE" w:rsidRDefault="006A73EE" w:rsidP="006A73EE">
      <w:pPr>
        <w:pStyle w:val="B10"/>
        <w:rPr>
          <w:snapToGrid w:val="0"/>
        </w:rPr>
      </w:pPr>
      <w:r>
        <w:t>-</w:t>
      </w:r>
      <w:r>
        <w:tab/>
        <w:t>A l</w:t>
      </w:r>
      <w:r>
        <w:rPr>
          <w:snapToGrid w:val="0"/>
        </w:rPr>
        <w:t xml:space="preserve">ist of TNL address(es) with which the </w:t>
      </w:r>
      <w:proofErr w:type="spellStart"/>
      <w:r>
        <w:rPr>
          <w:snapToGrid w:val="0"/>
        </w:rPr>
        <w:t>gNB</w:t>
      </w:r>
      <w:proofErr w:type="spellEnd"/>
      <w:r>
        <w:rPr>
          <w:snapToGrid w:val="0"/>
        </w:rPr>
        <w:t xml:space="preserve">-DU failed to establish the TNL association shall be </w:t>
      </w:r>
      <w:r>
        <w:t>included</w:t>
      </w:r>
      <w:r>
        <w:rPr>
          <w:snapToGrid w:val="0"/>
        </w:rPr>
        <w:t xml:space="preserve"> in the </w:t>
      </w:r>
      <w:proofErr w:type="spellStart"/>
      <w:r>
        <w:rPr>
          <w:i/>
          <w:snapToGrid w:val="0"/>
        </w:rPr>
        <w:t>gNB</w:t>
      </w:r>
      <w:proofErr w:type="spellEnd"/>
      <w:r>
        <w:rPr>
          <w:i/>
          <w:snapToGrid w:val="0"/>
        </w:rPr>
        <w:t xml:space="preserve">-CU TNL </w:t>
      </w:r>
      <w:r>
        <w:rPr>
          <w:i/>
        </w:rPr>
        <w:t xml:space="preserve">Association </w:t>
      </w:r>
      <w:r>
        <w:rPr>
          <w:i/>
          <w:snapToGrid w:val="0"/>
        </w:rPr>
        <w:t>Failed To Setup List</w:t>
      </w:r>
      <w:r>
        <w:rPr>
          <w:snapToGrid w:val="0"/>
        </w:rPr>
        <w:t xml:space="preserve"> IE.</w:t>
      </w:r>
    </w:p>
    <w:p w14:paraId="53FD3152" w14:textId="77777777" w:rsidR="006A73EE" w:rsidRDefault="006A73EE" w:rsidP="006A73EE">
      <w:r>
        <w:t xml:space="preserve">If the GNB-CU CONFIGURATION UPDATE message includes </w:t>
      </w:r>
      <w:proofErr w:type="spellStart"/>
      <w:r>
        <w:rPr>
          <w:rFonts w:hint="eastAsia"/>
          <w:i/>
          <w:iCs/>
        </w:rPr>
        <w:t>gNB</w:t>
      </w:r>
      <w:proofErr w:type="spellEnd"/>
      <w:r>
        <w:rPr>
          <w:rFonts w:hint="eastAsia"/>
          <w:i/>
          <w:iCs/>
        </w:rPr>
        <w:t>-CU TNL Association To Remove List</w:t>
      </w:r>
      <w:r>
        <w:t xml:space="preserve"> IE, the </w:t>
      </w:r>
      <w:proofErr w:type="spellStart"/>
      <w:r>
        <w:rPr>
          <w:rFonts w:hint="eastAsia"/>
        </w:rPr>
        <w:t>gNB</w:t>
      </w:r>
      <w:proofErr w:type="spellEnd"/>
      <w:r>
        <w:rPr>
          <w:rFonts w:hint="eastAsia"/>
        </w:rPr>
        <w:t>-DU</w:t>
      </w:r>
      <w:r>
        <w:t xml:space="preserve"> shall, if supported, initiate removal of the TNL association(s) indicated by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and </w:t>
      </w:r>
      <w:proofErr w:type="spellStart"/>
      <w:r>
        <w:rPr>
          <w:rFonts w:hint="eastAsia"/>
        </w:rPr>
        <w:t>gNB</w:t>
      </w:r>
      <w:proofErr w:type="spellEnd"/>
      <w:r>
        <w:rPr>
          <w:rFonts w:hint="eastAsia"/>
        </w:rPr>
        <w:t>-DU</w:t>
      </w:r>
      <w:r>
        <w:t xml:space="preserve"> TNL endpoint(s) if the </w:t>
      </w:r>
      <w:r>
        <w:rPr>
          <w:rFonts w:hint="eastAsia"/>
          <w:i/>
          <w:iCs/>
        </w:rPr>
        <w:t xml:space="preserve">TNL Association Transport Layer Address </w:t>
      </w:r>
      <w:proofErr w:type="spellStart"/>
      <w:r>
        <w:rPr>
          <w:rFonts w:hint="eastAsia"/>
          <w:i/>
          <w:iCs/>
        </w:rPr>
        <w:t>gNB</w:t>
      </w:r>
      <w:proofErr w:type="spellEnd"/>
      <w:r>
        <w:rPr>
          <w:rFonts w:hint="eastAsia"/>
          <w:i/>
          <w:iCs/>
        </w:rPr>
        <w:t>-DU</w:t>
      </w:r>
      <w:r>
        <w:t xml:space="preserve"> IE is present, or the TNL association(s) indicated by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if the </w:t>
      </w:r>
      <w:r>
        <w:rPr>
          <w:rFonts w:hint="eastAsia"/>
          <w:i/>
          <w:iCs/>
        </w:rPr>
        <w:t xml:space="preserve">TNL Association Transport Layer Address </w:t>
      </w:r>
      <w:proofErr w:type="spellStart"/>
      <w:r>
        <w:rPr>
          <w:rFonts w:hint="eastAsia"/>
          <w:i/>
          <w:iCs/>
        </w:rPr>
        <w:t>gNB</w:t>
      </w:r>
      <w:proofErr w:type="spellEnd"/>
      <w:r>
        <w:rPr>
          <w:rFonts w:hint="eastAsia"/>
          <w:i/>
          <w:iCs/>
        </w:rPr>
        <w:t>-DU</w:t>
      </w:r>
      <w:r>
        <w:rPr>
          <w:i/>
          <w:iCs/>
        </w:rPr>
        <w:t xml:space="preserve"> IE</w:t>
      </w:r>
      <w:r>
        <w:t xml:space="preserve"> is absent:</w:t>
      </w:r>
    </w:p>
    <w:p w14:paraId="3359F3ED" w14:textId="77777777" w:rsidR="006A73EE" w:rsidRDefault="006A73EE" w:rsidP="006A73EE">
      <w:pPr>
        <w:pStyle w:val="B10"/>
      </w:pPr>
      <w:r>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correspond to all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1CEF9C79" w14:textId="77777777" w:rsidR="006A73EE" w:rsidRDefault="006A73EE" w:rsidP="006A73EE">
      <w:pPr>
        <w:pStyle w:val="B10"/>
      </w:pPr>
      <w:r>
        <w:t xml:space="preserve">- </w:t>
      </w:r>
      <w:r>
        <w:tab/>
        <w:t xml:space="preserve">if the received </w:t>
      </w:r>
      <w:r>
        <w:rPr>
          <w:rFonts w:hint="eastAsia"/>
          <w:i/>
          <w:iCs/>
        </w:rPr>
        <w:t xml:space="preserve">TNL Association Transport Layer Address </w:t>
      </w:r>
      <w:proofErr w:type="spellStart"/>
      <w:r>
        <w:rPr>
          <w:rFonts w:hint="eastAsia"/>
          <w:i/>
          <w:iCs/>
        </w:rPr>
        <w:t>gNB</w:t>
      </w:r>
      <w:proofErr w:type="spellEnd"/>
      <w:r>
        <w:rPr>
          <w:rFonts w:hint="eastAsia"/>
          <w:i/>
          <w:iCs/>
        </w:rPr>
        <w:t>-DU</w:t>
      </w:r>
      <w:r>
        <w:t xml:space="preserve"> IE includes the </w:t>
      </w:r>
      <w:r>
        <w:rPr>
          <w:i/>
          <w:iCs/>
        </w:rPr>
        <w:t>Port Number</w:t>
      </w:r>
      <w:r>
        <w:t xml:space="preserve"> IE, the </w:t>
      </w:r>
      <w:proofErr w:type="spellStart"/>
      <w:r>
        <w:rPr>
          <w:rFonts w:hint="eastAsia"/>
        </w:rPr>
        <w:t>gNB</w:t>
      </w:r>
      <w:proofErr w:type="spellEnd"/>
      <w:r>
        <w:rPr>
          <w:rFonts w:hint="eastAsia"/>
        </w:rPr>
        <w:t>-DU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rPr>
        <w:t>gNB</w:t>
      </w:r>
      <w:proofErr w:type="spellEnd"/>
      <w:r>
        <w:rPr>
          <w:rFonts w:hint="eastAsia"/>
        </w:rPr>
        <w:t>-DU</w:t>
      </w:r>
      <w:r>
        <w:t xml:space="preserve"> TNL endpoints correspond to all </w:t>
      </w:r>
      <w:proofErr w:type="spellStart"/>
      <w:r>
        <w:rPr>
          <w:rFonts w:hint="eastAsia"/>
        </w:rPr>
        <w:t>gNB</w:t>
      </w:r>
      <w:proofErr w:type="spellEnd"/>
      <w:r>
        <w:rPr>
          <w:rFonts w:hint="eastAsia"/>
        </w:rPr>
        <w:t>-DU</w:t>
      </w:r>
      <w:r>
        <w:t xml:space="preserve"> node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2F528B79" w14:textId="77777777" w:rsidR="006A73EE" w:rsidRDefault="006A73EE" w:rsidP="006A73EE">
      <w:r>
        <w:t xml:space="preserve">If the </w:t>
      </w:r>
      <w:proofErr w:type="spellStart"/>
      <w:r>
        <w:rPr>
          <w:i/>
        </w:rPr>
        <w:t>gNB</w:t>
      </w:r>
      <w:proofErr w:type="spellEnd"/>
      <w:r>
        <w:rPr>
          <w:i/>
        </w:rPr>
        <w:t xml:space="preserve">-CU TNL Association To Update List </w:t>
      </w:r>
      <w:r>
        <w:t xml:space="preserve">IE is contained in the </w:t>
      </w:r>
      <w:proofErr w:type="spellStart"/>
      <w:r>
        <w:t>gNB</w:t>
      </w:r>
      <w:proofErr w:type="spellEnd"/>
      <w:r>
        <w:t xml:space="preserve">-CU CONFIGURATION UPDATE message the </w:t>
      </w:r>
      <w:proofErr w:type="spellStart"/>
      <w:r>
        <w:t>gNB</w:t>
      </w:r>
      <w:proofErr w:type="spellEnd"/>
      <w:r>
        <w:t xml:space="preserve">-DU shall, if supported, overwrite the previously stored information for the related TNL Association(s). </w:t>
      </w:r>
    </w:p>
    <w:p w14:paraId="0CBD7FAB" w14:textId="77777777" w:rsidR="006A73EE" w:rsidRDefault="006A73EE" w:rsidP="006A73EE">
      <w:pPr>
        <w:pStyle w:val="B10"/>
      </w:pPr>
      <w:r>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correspond to all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5CD78D60" w14:textId="77777777" w:rsidR="006A73EE" w:rsidRPr="00EA5FA7" w:rsidRDefault="006A73EE" w:rsidP="006A73EE">
      <w:pPr>
        <w:rPr>
          <w:rFonts w:eastAsia="DengXian"/>
        </w:rPr>
      </w:pPr>
      <w:r>
        <w:rPr>
          <w:lang w:eastAsia="zh-CN"/>
        </w:rPr>
        <w:t xml:space="preserve">If </w:t>
      </w:r>
      <w:r>
        <w:t xml:space="preserve">in the </w:t>
      </w:r>
      <w:proofErr w:type="spellStart"/>
      <w:r>
        <w:t>gNB</w:t>
      </w:r>
      <w:proofErr w:type="spellEnd"/>
      <w:r>
        <w:t xml:space="preserve">-CU CONFIGURATION UPDATE message </w:t>
      </w:r>
      <w:r>
        <w:rPr>
          <w:lang w:eastAsia="zh-CN"/>
        </w:rPr>
        <w:t xml:space="preserve">the </w:t>
      </w:r>
      <w:r>
        <w:rPr>
          <w:i/>
          <w:lang w:eastAsia="zh-CN"/>
        </w:rPr>
        <w:t>TNL</w:t>
      </w:r>
      <w:r>
        <w:rPr>
          <w:lang w:eastAsia="zh-CN"/>
        </w:rPr>
        <w:t xml:space="preserve"> </w:t>
      </w:r>
      <w:r>
        <w:rPr>
          <w:i/>
          <w:lang w:eastAsia="zh-CN"/>
        </w:rPr>
        <w:t xml:space="preserve">Association </w:t>
      </w:r>
      <w:r>
        <w:rPr>
          <w:i/>
        </w:rPr>
        <w:t>usage</w:t>
      </w:r>
      <w:r>
        <w:t xml:space="preserve"> IE </w:t>
      </w:r>
      <w:r>
        <w:rPr>
          <w:lang w:eastAsia="zh-CN"/>
        </w:rPr>
        <w:t xml:space="preserve">is included in </w:t>
      </w:r>
      <w:r>
        <w:t xml:space="preserve">the </w:t>
      </w:r>
      <w:proofErr w:type="spellStart"/>
      <w:r>
        <w:rPr>
          <w:i/>
        </w:rPr>
        <w:t>gNB</w:t>
      </w:r>
      <w:proofErr w:type="spellEnd"/>
      <w:r>
        <w:rPr>
          <w:i/>
        </w:rPr>
        <w:t>-CU TNL Association To Add List</w:t>
      </w:r>
      <w:r>
        <w:t xml:space="preserve"> IE </w:t>
      </w:r>
      <w:r>
        <w:rPr>
          <w:lang w:eastAsia="zh-CN"/>
        </w:rPr>
        <w:t xml:space="preserve">or </w:t>
      </w:r>
      <w:r>
        <w:t xml:space="preserve">the </w:t>
      </w:r>
      <w:proofErr w:type="spellStart"/>
      <w:r>
        <w:rPr>
          <w:i/>
        </w:rPr>
        <w:t>gNB</w:t>
      </w:r>
      <w:proofErr w:type="spellEnd"/>
      <w:r>
        <w:rPr>
          <w:i/>
        </w:rPr>
        <w:t xml:space="preserve">-CU TNL Association To </w:t>
      </w:r>
      <w:r>
        <w:rPr>
          <w:i/>
          <w:lang w:eastAsia="zh-CN"/>
        </w:rPr>
        <w:t>Update</w:t>
      </w:r>
      <w:r>
        <w:rPr>
          <w:i/>
        </w:rPr>
        <w:t xml:space="preserve"> List </w:t>
      </w:r>
      <w:r>
        <w:t>IE</w:t>
      </w:r>
      <w:r>
        <w:rPr>
          <w:lang w:eastAsia="zh-CN"/>
        </w:rPr>
        <w:t xml:space="preserve">, the </w:t>
      </w:r>
      <w:proofErr w:type="spellStart"/>
      <w:r>
        <w:t>gNB</w:t>
      </w:r>
      <w:proofErr w:type="spellEnd"/>
      <w:r>
        <w:t>-DU</w:t>
      </w:r>
      <w:r>
        <w:rPr>
          <w:lang w:eastAsia="zh-CN"/>
        </w:rPr>
        <w:t xml:space="preserve"> node shall, if supported, </w:t>
      </w:r>
      <w:r>
        <w:t xml:space="preserve">use </w:t>
      </w:r>
      <w:r>
        <w:rPr>
          <w:lang w:eastAsia="zh-CN"/>
        </w:rPr>
        <w:t>it</w:t>
      </w:r>
      <w:r>
        <w:t xml:space="preserve"> as described in TS 38.472 [22].</w:t>
      </w:r>
    </w:p>
    <w:p w14:paraId="545775F0" w14:textId="77777777" w:rsidR="006A73EE" w:rsidRPr="00EA5FA7" w:rsidRDefault="006A73EE" w:rsidP="006A73EE">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30753D">
        <w:rPr>
          <w:lang w:eastAsia="zh-CN"/>
        </w:rPr>
        <w:t>.</w:t>
      </w:r>
    </w:p>
    <w:p w14:paraId="3A545EC4" w14:textId="77777777" w:rsidR="006A73EE" w:rsidRPr="00EA5FA7" w:rsidRDefault="006A73EE" w:rsidP="006A73EE">
      <w:r w:rsidRPr="00EA5FA7">
        <w:t xml:space="preserve">If </w:t>
      </w:r>
      <w:r w:rsidRPr="00EA5FA7">
        <w:rPr>
          <w:i/>
        </w:rPr>
        <w:t>Protected E-UTRA Resources List</w:t>
      </w:r>
      <w:r w:rsidRPr="00EA5FA7">
        <w:t xml:space="preserve"> IE is contained in the GNB-CU CONFIGURATION UPDATE message, the </w:t>
      </w:r>
      <w:proofErr w:type="spellStart"/>
      <w:r w:rsidRPr="00EA5FA7">
        <w:t>gNB</w:t>
      </w:r>
      <w:proofErr w:type="spellEnd"/>
      <w:r w:rsidRPr="00EA5FA7">
        <w:t xml:space="preserve">-DU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51C4523B" w14:textId="77777777" w:rsidR="006A73EE" w:rsidRPr="00EA5FA7" w:rsidRDefault="006A73EE" w:rsidP="006A73EE">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proofErr w:type="spellStart"/>
      <w:r w:rsidRPr="00EA5FA7">
        <w:t>gNB</w:t>
      </w:r>
      <w:proofErr w:type="spellEnd"/>
      <w:r w:rsidRPr="00EA5FA7">
        <w:t xml:space="preserve">-DU </w:t>
      </w:r>
      <w:r w:rsidRPr="00EA5FA7">
        <w:rPr>
          <w:snapToGrid w:val="0"/>
        </w:rPr>
        <w:t xml:space="preserve">should forward it to lower layers and use it for cell-level resource coordination. </w:t>
      </w:r>
      <w:r w:rsidRPr="00EA5FA7">
        <w:t xml:space="preserve">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w:t>
      </w:r>
      <w:proofErr w:type="spellStart"/>
      <w:r w:rsidRPr="00EA5FA7">
        <w:t>gNB</w:t>
      </w:r>
      <w:proofErr w:type="spellEnd"/>
      <w:r w:rsidRPr="00EA5FA7">
        <w:t xml:space="preserve">-DU Resource Coordination procedure. 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w:t>
      </w:r>
      <w:proofErr w:type="spellStart"/>
      <w:r w:rsidRPr="00EA5FA7">
        <w:t>gNB</w:t>
      </w:r>
      <w:proofErr w:type="spellEnd"/>
      <w:r w:rsidRPr="00EA5FA7">
        <w:t>-DU.</w:t>
      </w:r>
    </w:p>
    <w:p w14:paraId="739370C8" w14:textId="77777777" w:rsidR="006A73EE" w:rsidRDefault="006A73EE" w:rsidP="006A73EE">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w:t>
      </w:r>
      <w:proofErr w:type="spellStart"/>
      <w:r w:rsidRPr="00EA5FA7">
        <w:t>gNB</w:t>
      </w:r>
      <w:proofErr w:type="spellEnd"/>
      <w:r w:rsidRPr="00EA5FA7">
        <w:t>-DU shall overwrite the whole available PLMN list and update the corresponding system information.</w:t>
      </w:r>
      <w:r w:rsidRPr="00D15DEB">
        <w:t xml:space="preserve"> </w:t>
      </w:r>
    </w:p>
    <w:p w14:paraId="7A5A9034" w14:textId="77777777" w:rsidR="006A73EE" w:rsidRPr="00EA5FA7" w:rsidRDefault="006A73EE" w:rsidP="006A73EE">
      <w:r>
        <w:t xml:space="preserve">If </w:t>
      </w:r>
      <w:r w:rsidRPr="009D15BD">
        <w:rPr>
          <w:i/>
        </w:rPr>
        <w:t>Available SNPN ID List</w:t>
      </w:r>
      <w:r w:rsidRPr="00356814">
        <w:t xml:space="preserve"> IE is contained in GNB-</w:t>
      </w:r>
      <w:r>
        <w:t>C</w:t>
      </w:r>
      <w:r w:rsidRPr="00356814">
        <w:t xml:space="preserve">U CONFIGURATION UPDATE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14:paraId="7F5B1C4A" w14:textId="77777777" w:rsidR="006A73EE" w:rsidRPr="00EA5FA7" w:rsidRDefault="006A73EE" w:rsidP="006A73EE">
      <w:r w:rsidRPr="00EA5FA7">
        <w:t xml:space="preserve">If </w:t>
      </w:r>
      <w:r w:rsidRPr="00EA5FA7">
        <w:rPr>
          <w:i/>
        </w:rPr>
        <w:t>Cells Failed to be Activated Item</w:t>
      </w:r>
      <w:r w:rsidRPr="00EA5FA7">
        <w:t xml:space="preserve"> IE is contained in the GNB-CU CONFIGURATION UPDATE ACKNOWLEDGE message, the </w:t>
      </w:r>
      <w:proofErr w:type="spellStart"/>
      <w:r w:rsidRPr="00EA5FA7">
        <w:t>gNB</w:t>
      </w:r>
      <w:proofErr w:type="spellEnd"/>
      <w:r w:rsidRPr="00EA5FA7">
        <w:t>-CU shall consider that the indicated cells are out-of-service as defined in TS 38.401 [4].</w:t>
      </w:r>
    </w:p>
    <w:p w14:paraId="65593765" w14:textId="77777777" w:rsidR="006A73EE" w:rsidRPr="00EA5FA7" w:rsidRDefault="006A73EE" w:rsidP="006A73EE">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lastRenderedPageBreak/>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p>
    <w:p w14:paraId="2AAF08EA" w14:textId="77777777" w:rsidR="006A73EE" w:rsidRPr="00EA5FA7" w:rsidRDefault="006A73EE" w:rsidP="006A73EE">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-DU shall, if supported, take into account for IPSec tunnel establishment.</w:t>
      </w:r>
    </w:p>
    <w:p w14:paraId="17F5D014" w14:textId="77777777" w:rsidR="006A73EE" w:rsidRDefault="006A73EE" w:rsidP="006A73EE">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C</w:t>
      </w:r>
      <w:r w:rsidRPr="00EA5FA7">
        <w:t>U shall, if supported, take into account for IPSec tunnel establishment.</w:t>
      </w:r>
    </w:p>
    <w:p w14:paraId="4C3C454A" w14:textId="77777777" w:rsidR="006A73EE" w:rsidRDefault="006A73EE" w:rsidP="006A73EE">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3F3B004C" w14:textId="77777777" w:rsidR="006A73EE" w:rsidRPr="00EA5FA7" w:rsidRDefault="006A73EE" w:rsidP="006A73EE">
      <w:pPr>
        <w:rPr>
          <w:i/>
          <w:lang w:eastAsia="zh-CN"/>
        </w:rPr>
      </w:pPr>
      <w:r w:rsidRPr="00720112">
        <w:rPr>
          <w:iCs/>
        </w:rPr>
        <w:t xml:space="preserve">If the </w:t>
      </w:r>
      <w:r w:rsidRPr="00720112">
        <w:rPr>
          <w:i/>
        </w:rPr>
        <w:t>IAB Barred</w:t>
      </w:r>
      <w:r w:rsidRPr="00720112">
        <w:rPr>
          <w:iCs/>
        </w:rPr>
        <w:t xml:space="preserve"> IE is included in the GNB-CU CONFIGURATION UPDATE message, the </w:t>
      </w:r>
      <w:proofErr w:type="spellStart"/>
      <w:r w:rsidRPr="00720112">
        <w:rPr>
          <w:iCs/>
        </w:rPr>
        <w:t>gNB</w:t>
      </w:r>
      <w:proofErr w:type="spellEnd"/>
      <w:r w:rsidRPr="00720112">
        <w:rPr>
          <w:iCs/>
        </w:rPr>
        <w:t xml:space="preserve">-DU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55874A56" w14:textId="77777777" w:rsidR="006A73EE" w:rsidRPr="001106CD" w:rsidRDefault="006A73EE" w:rsidP="006A73EE">
      <w:bookmarkStart w:id="286" w:name="_Toc20955754"/>
      <w:bookmarkStart w:id="287" w:name="_Toc29892848"/>
      <w:bookmarkStart w:id="288" w:name="_Toc36556785"/>
      <w:bookmarkStart w:id="289" w:name="_Toc45832161"/>
      <w:bookmarkStart w:id="290" w:name="_Toc51763341"/>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w:t>
      </w:r>
      <w:proofErr w:type="spellStart"/>
      <w:r>
        <w:rPr>
          <w:lang w:eastAsia="zh-CN"/>
        </w:rPr>
        <w:t>gNB</w:t>
      </w:r>
      <w:proofErr w:type="spellEnd"/>
      <w:r>
        <w:rPr>
          <w:lang w:eastAsia="zh-CN"/>
        </w:rPr>
        <w:t xml:space="preserve">-DU shall, if supported, </w:t>
      </w:r>
      <w:r>
        <w:t>store the received BAP address and use it as specified in TS 38.340 [30].</w:t>
      </w:r>
    </w:p>
    <w:p w14:paraId="423BA035" w14:textId="77777777" w:rsidR="006A73EE" w:rsidRPr="006A6F20" w:rsidRDefault="006A73EE" w:rsidP="006A73EE">
      <w:bookmarkStart w:id="291" w:name="_Toc64448504"/>
      <w:bookmarkStart w:id="292" w:name="_Toc66289163"/>
      <w:bookmarkStart w:id="293" w:name="_Toc74154276"/>
      <w:bookmarkStart w:id="294" w:name="_Toc81383020"/>
      <w:bookmarkStart w:id="295" w:name="_Toc88657653"/>
      <w:bookmarkStart w:id="296" w:name="_Toc97910565"/>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 xml:space="preserve">IE is served by the </w:t>
      </w:r>
      <w:proofErr w:type="spellStart"/>
      <w:r w:rsidRPr="006A6F20">
        <w:t>gNB</w:t>
      </w:r>
      <w:proofErr w:type="spellEnd"/>
      <w:r w:rsidRPr="006A6F20">
        <w:t xml:space="preserve">-DU, the </w:t>
      </w:r>
      <w:proofErr w:type="spellStart"/>
      <w:r w:rsidRPr="006A6F20">
        <w:t>gNB</w:t>
      </w:r>
      <w:proofErr w:type="spellEnd"/>
      <w:r w:rsidRPr="006A6F20">
        <w:t>-DU may use it to determine a new cell and/or beam configuration.</w:t>
      </w:r>
    </w:p>
    <w:p w14:paraId="047DD85D" w14:textId="77777777" w:rsidR="006A73EE" w:rsidRPr="006A6F20" w:rsidRDefault="006A73EE" w:rsidP="006A73EE">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 xml:space="preserve">IE is not served by the </w:t>
      </w:r>
      <w:proofErr w:type="spellStart"/>
      <w:r w:rsidRPr="006A6F20">
        <w:t>gNB</w:t>
      </w:r>
      <w:proofErr w:type="spellEnd"/>
      <w:r w:rsidRPr="006A6F20">
        <w:t xml:space="preserve">-DU, the </w:t>
      </w:r>
      <w:proofErr w:type="spellStart"/>
      <w:r w:rsidRPr="006A6F20">
        <w:t>gNB</w:t>
      </w:r>
      <w:proofErr w:type="spellEnd"/>
      <w:r w:rsidRPr="006A6F20">
        <w:t xml:space="preserve">-DU may use it to adjust coverage of its </w:t>
      </w:r>
      <w:proofErr w:type="spellStart"/>
      <w:r w:rsidRPr="006A6F20">
        <w:t>cells.</w:t>
      </w:r>
      <w:r>
        <w:t>If</w:t>
      </w:r>
      <w:proofErr w:type="spellEnd"/>
      <w:r>
        <w:t xml:space="preserve"> the </w:t>
      </w:r>
      <w:r w:rsidRPr="009C10C4">
        <w:rPr>
          <w:i/>
        </w:rPr>
        <w:t>CCO issue detection</w:t>
      </w:r>
      <w:r>
        <w:t xml:space="preserve"> IE set to "network energy saving" is included in the </w:t>
      </w:r>
      <w:r w:rsidRPr="009C10C4">
        <w:rPr>
          <w:i/>
        </w:rPr>
        <w:t>CCO Assistance Information</w:t>
      </w:r>
      <w:r>
        <w:t xml:space="preserve"> IE, the </w:t>
      </w:r>
      <w:proofErr w:type="spellStart"/>
      <w:r>
        <w:t>gNB</w:t>
      </w:r>
      <w:proofErr w:type="spellEnd"/>
      <w:r>
        <w:t xml:space="preserve">-DU may consider the indicated SSB beams by the </w:t>
      </w:r>
      <w:r w:rsidRPr="009C10C4">
        <w:rPr>
          <w:i/>
        </w:rPr>
        <w:t>Affected Cells and Beam</w:t>
      </w:r>
      <w:r>
        <w:t xml:space="preserve"> IE are deactivated due to network energy saving.</w:t>
      </w:r>
    </w:p>
    <w:p w14:paraId="6AE229B8" w14:textId="77777777" w:rsidR="006A73EE" w:rsidRPr="006A6F20" w:rsidRDefault="006A73EE" w:rsidP="006A73EE">
      <w:pPr>
        <w:rPr>
          <w:rFonts w:eastAsia="SimSun"/>
          <w:snapToGrid w:val="0"/>
          <w:lang w:eastAsia="zh-CN"/>
        </w:rPr>
      </w:pPr>
      <w:r w:rsidRPr="006A6F20">
        <w:rPr>
          <w:rFonts w:eastAsia="SimSun"/>
        </w:rPr>
        <w:t xml:space="preserve">If the </w:t>
      </w:r>
      <w:r w:rsidRPr="006A6F20">
        <w:rPr>
          <w:i/>
        </w:rPr>
        <w:t xml:space="preserve">Cells for SON </w:t>
      </w:r>
      <w:r w:rsidRPr="006A6F20">
        <w:rPr>
          <w:rFonts w:eastAsia="SimSun"/>
        </w:rPr>
        <w:t xml:space="preserve">IE is present in the GNB-CU CONFIGURATION UPDATE </w:t>
      </w:r>
      <w:r w:rsidRPr="006A6F20">
        <w:rPr>
          <w:rFonts w:eastAsia="SimSun"/>
          <w:snapToGrid w:val="0"/>
        </w:rPr>
        <w:t xml:space="preserve">message, the </w:t>
      </w:r>
      <w:proofErr w:type="spellStart"/>
      <w:r w:rsidRPr="006A6F20">
        <w:rPr>
          <w:rFonts w:eastAsia="SimSun"/>
          <w:snapToGrid w:val="0"/>
        </w:rPr>
        <w:t>gNB</w:t>
      </w:r>
      <w:proofErr w:type="spellEnd"/>
      <w:r w:rsidRPr="006A6F20">
        <w:rPr>
          <w:rFonts w:eastAsia="SimSun"/>
          <w:snapToGrid w:val="0"/>
        </w:rPr>
        <w:t xml:space="preserve">-DU </w:t>
      </w:r>
      <w:r w:rsidRPr="006A6F20">
        <w:rPr>
          <w:rFonts w:eastAsia="SimSun"/>
          <w:snapToGrid w:val="0"/>
          <w:lang w:eastAsia="zh-CN"/>
        </w:rPr>
        <w:t>may store or update this information and it behaves as follows:</w:t>
      </w:r>
    </w:p>
    <w:p w14:paraId="0167720E" w14:textId="77777777" w:rsidR="006A73EE" w:rsidRPr="006A6F20" w:rsidRDefault="006A73EE" w:rsidP="006A73EE">
      <w:pPr>
        <w:pStyle w:val="B10"/>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For each served cell indicated by the </w:t>
      </w:r>
      <w:r w:rsidRPr="006A6F20">
        <w:rPr>
          <w:rFonts w:eastAsia="SimSun"/>
          <w:i/>
          <w:snapToGrid w:val="0"/>
          <w:lang w:eastAsia="zh-CN"/>
        </w:rPr>
        <w:t>NR CGI</w:t>
      </w:r>
      <w:r w:rsidRPr="006A6F20">
        <w:rPr>
          <w:rFonts w:eastAsia="SimSun"/>
          <w:snapToGrid w:val="0"/>
          <w:lang w:eastAsia="zh-CN"/>
        </w:rPr>
        <w:t xml:space="preserve"> IE included within the </w:t>
      </w:r>
      <w:r w:rsidRPr="006A6F20">
        <w:rPr>
          <w:rFonts w:eastAsia="SimSun"/>
          <w:i/>
          <w:snapToGrid w:val="0"/>
          <w:lang w:eastAsia="zh-CN"/>
        </w:rPr>
        <w:t>Cells for SON Item</w:t>
      </w:r>
      <w:r w:rsidRPr="006A6F20">
        <w:rPr>
          <w:rFonts w:eastAsia="SimSun"/>
          <w:snapToGrid w:val="0"/>
          <w:lang w:eastAsia="zh-CN"/>
        </w:rPr>
        <w:t xml:space="preserve"> IE, the </w:t>
      </w:r>
      <w:proofErr w:type="spellStart"/>
      <w:r w:rsidRPr="006A6F20">
        <w:rPr>
          <w:rFonts w:eastAsia="SimSun"/>
          <w:snapToGrid w:val="0"/>
          <w:lang w:eastAsia="zh-CN"/>
        </w:rPr>
        <w:t>gNB</w:t>
      </w:r>
      <w:proofErr w:type="spellEnd"/>
      <w:r w:rsidRPr="006A6F20">
        <w:rPr>
          <w:rFonts w:eastAsia="SimSun"/>
          <w:snapToGrid w:val="0"/>
          <w:lang w:eastAsia="zh-CN"/>
        </w:rPr>
        <w:t>-DU may adjust the PRACH configuration of this served cell.</w:t>
      </w:r>
    </w:p>
    <w:p w14:paraId="788F4073" w14:textId="77777777" w:rsidR="006A73EE" w:rsidRPr="006A6F20" w:rsidRDefault="006A73EE" w:rsidP="006A73EE">
      <w:pPr>
        <w:pStyle w:val="B10"/>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If the </w:t>
      </w:r>
      <w:r w:rsidRPr="006A6F20">
        <w:rPr>
          <w:rFonts w:eastAsia="SimSun"/>
          <w:i/>
          <w:snapToGrid w:val="0"/>
          <w:lang w:eastAsia="zh-CN"/>
        </w:rPr>
        <w:t>Neighbour NR Cells for SON List</w:t>
      </w:r>
      <w:r w:rsidRPr="006A6F20">
        <w:rPr>
          <w:rFonts w:eastAsia="SimSun"/>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SimSun"/>
          <w:snapToGrid w:val="0"/>
          <w:lang w:eastAsia="zh-CN"/>
        </w:rPr>
        <w:t xml:space="preserve">IE, the </w:t>
      </w:r>
      <w:proofErr w:type="spellStart"/>
      <w:r w:rsidRPr="006A6F20">
        <w:rPr>
          <w:rFonts w:eastAsia="SimSun"/>
          <w:snapToGrid w:val="0"/>
          <w:lang w:eastAsia="zh-CN"/>
        </w:rPr>
        <w:t>gNB</w:t>
      </w:r>
      <w:proofErr w:type="spellEnd"/>
      <w:r w:rsidRPr="006A6F20">
        <w:rPr>
          <w:rFonts w:eastAsia="SimSun"/>
          <w:snapToGrid w:val="0"/>
          <w:lang w:eastAsia="zh-CN"/>
        </w:rPr>
        <w:t xml:space="preserve">-DU may take the PRACH configuration of neighbour cells included in the </w:t>
      </w:r>
      <w:r w:rsidRPr="006A6F20">
        <w:rPr>
          <w:rFonts w:eastAsia="SimSun"/>
          <w:i/>
          <w:snapToGrid w:val="0"/>
          <w:lang w:eastAsia="zh-CN"/>
        </w:rPr>
        <w:t>Neighbour NR Cells for SON List</w:t>
      </w:r>
      <w:r w:rsidRPr="006A6F20">
        <w:rPr>
          <w:rFonts w:eastAsia="SimSun"/>
          <w:snapToGrid w:val="0"/>
          <w:lang w:eastAsia="zh-CN"/>
        </w:rPr>
        <w:t xml:space="preserve"> IE into consideration when adjusting the PRACH configuration of the served cell.</w:t>
      </w:r>
    </w:p>
    <w:p w14:paraId="2AA872EB" w14:textId="77777777" w:rsidR="006A73EE" w:rsidRDefault="006A73EE" w:rsidP="006A73EE">
      <w:bookmarkStart w:id="297" w:name="_Toc99038204"/>
      <w:bookmarkStart w:id="298" w:name="_Toc99730465"/>
      <w:r w:rsidRPr="00A24F0A">
        <w:t xml:space="preserve">If the </w:t>
      </w:r>
      <w:proofErr w:type="spellStart"/>
      <w:r w:rsidRPr="00A24F0A">
        <w:rPr>
          <w:i/>
          <w:iCs/>
        </w:rPr>
        <w:t>gNB</w:t>
      </w:r>
      <w:proofErr w:type="spellEnd"/>
      <w:r w:rsidRPr="00A24F0A">
        <w:rPr>
          <w:i/>
          <w:iCs/>
        </w:rPr>
        <w:t>-</w:t>
      </w:r>
      <w:r>
        <w:rPr>
          <w:i/>
          <w:iCs/>
        </w:rPr>
        <w:t>CU</w:t>
      </w:r>
      <w:r w:rsidRPr="00A24F0A">
        <w:rPr>
          <w:i/>
          <w:iCs/>
        </w:rPr>
        <w:t xml:space="preserve"> Name</w:t>
      </w:r>
      <w:r w:rsidRPr="00A24F0A">
        <w:t xml:space="preserve"> IE is included in the GNB-</w:t>
      </w:r>
      <w:r>
        <w:t>CU</w:t>
      </w:r>
      <w:r w:rsidRPr="00A24F0A">
        <w:t xml:space="preserve"> CONFIGURATION UPDATE message, the </w:t>
      </w:r>
      <w:proofErr w:type="spellStart"/>
      <w:r w:rsidRPr="00A24F0A">
        <w:t>gNB</w:t>
      </w:r>
      <w:proofErr w:type="spellEnd"/>
      <w:r w:rsidRPr="00A24F0A">
        <w:t>-</w:t>
      </w:r>
      <w:r>
        <w:t>D</w:t>
      </w:r>
      <w:r w:rsidRPr="00A24F0A">
        <w:t xml:space="preserve">U may store it or update this IE value if already stored, and use it as a human readable name of the </w:t>
      </w:r>
      <w:proofErr w:type="spellStart"/>
      <w:r w:rsidRPr="00A24F0A">
        <w:t>gNB</w:t>
      </w:r>
      <w:proofErr w:type="spellEnd"/>
      <w:r w:rsidRPr="00A24F0A">
        <w:t>-</w:t>
      </w:r>
      <w:r>
        <w:t>CU</w:t>
      </w:r>
      <w:r w:rsidRPr="00A24F0A">
        <w:t xml:space="preserve">. If the </w:t>
      </w:r>
      <w:r w:rsidRPr="00A24F0A">
        <w:rPr>
          <w:i/>
          <w:iCs/>
        </w:rPr>
        <w:t xml:space="preserve">Extended </w:t>
      </w:r>
      <w:proofErr w:type="spellStart"/>
      <w:r w:rsidRPr="00A24F0A">
        <w:rPr>
          <w:i/>
          <w:iCs/>
        </w:rPr>
        <w:t>gNB</w:t>
      </w:r>
      <w:proofErr w:type="spellEnd"/>
      <w:r w:rsidRPr="00A24F0A">
        <w:rPr>
          <w:i/>
          <w:iCs/>
        </w:rPr>
        <w:t>-</w:t>
      </w:r>
      <w:r>
        <w:rPr>
          <w:i/>
          <w:iCs/>
        </w:rPr>
        <w:t>C</w:t>
      </w:r>
      <w:r w:rsidRPr="00A24F0A">
        <w:rPr>
          <w:i/>
          <w:iCs/>
        </w:rPr>
        <w:t>U Name</w:t>
      </w:r>
      <w:r w:rsidRPr="00A24F0A">
        <w:t xml:space="preserve"> IE is included in the GNB-</w:t>
      </w:r>
      <w:r>
        <w:t>CU</w:t>
      </w:r>
      <w:r w:rsidRPr="00A24F0A">
        <w:t xml:space="preserve"> CONFIGURATION UPDATE message, the </w:t>
      </w:r>
      <w:proofErr w:type="spellStart"/>
      <w:r w:rsidRPr="00A24F0A">
        <w:t>gNB</w:t>
      </w:r>
      <w:proofErr w:type="spellEnd"/>
      <w:r w:rsidRPr="00A24F0A">
        <w:t>-</w:t>
      </w:r>
      <w:r>
        <w:t>D</w:t>
      </w:r>
      <w:r w:rsidRPr="00A24F0A">
        <w:t xml:space="preserve">U may store it or update this IE value if already stored, and use it as a human readable name of the </w:t>
      </w:r>
      <w:proofErr w:type="spellStart"/>
      <w:r w:rsidRPr="00A24F0A">
        <w:t>gNB</w:t>
      </w:r>
      <w:proofErr w:type="spellEnd"/>
      <w:r w:rsidRPr="00A24F0A">
        <w:t>-</w:t>
      </w:r>
      <w:r>
        <w:t>CU</w:t>
      </w:r>
      <w:r w:rsidRPr="00A24F0A">
        <w:t xml:space="preserve"> and shall ignore the </w:t>
      </w:r>
      <w:proofErr w:type="spellStart"/>
      <w:r w:rsidRPr="00A24F0A">
        <w:rPr>
          <w:i/>
          <w:iCs/>
        </w:rPr>
        <w:t>gNB</w:t>
      </w:r>
      <w:proofErr w:type="spellEnd"/>
      <w:r w:rsidRPr="00A24F0A">
        <w:rPr>
          <w:i/>
          <w:iCs/>
        </w:rPr>
        <w:t>-</w:t>
      </w:r>
      <w:r>
        <w:rPr>
          <w:i/>
          <w:iCs/>
        </w:rPr>
        <w:t>C</w:t>
      </w:r>
      <w:r w:rsidRPr="00A24F0A">
        <w:rPr>
          <w:i/>
          <w:iCs/>
        </w:rPr>
        <w:t>U Name</w:t>
      </w:r>
      <w:r w:rsidRPr="00A24F0A">
        <w:t xml:space="preserve"> IE if also included.</w:t>
      </w:r>
    </w:p>
    <w:p w14:paraId="1B4D590C" w14:textId="77777777" w:rsidR="006A73EE" w:rsidRDefault="006A73EE" w:rsidP="006A73EE">
      <w:pPr>
        <w:rPr>
          <w:iCs/>
          <w:lang w:eastAsia="ja-JP"/>
        </w:rPr>
      </w:pPr>
      <w:r w:rsidRPr="00EB463D">
        <w:rPr>
          <w:iCs/>
          <w:lang w:eastAsia="ja-JP"/>
        </w:rPr>
        <w:t xml:space="preserve">If the </w:t>
      </w:r>
      <w:r w:rsidRPr="00EB463D">
        <w:rPr>
          <w:rFonts w:eastAsia="SimSun"/>
          <w:i/>
          <w:lang w:val="en-US" w:eastAsia="zh-CN"/>
        </w:rPr>
        <w:t xml:space="preserve">Mobile </w:t>
      </w:r>
      <w:r w:rsidRPr="00EB463D">
        <w:rPr>
          <w:i/>
          <w:lang w:eastAsia="ja-JP"/>
        </w:rPr>
        <w:t>IAB Barred</w:t>
      </w:r>
      <w:r w:rsidRPr="00EB463D">
        <w:rPr>
          <w:iCs/>
          <w:lang w:eastAsia="ja-JP"/>
        </w:rPr>
        <w:t xml:space="preserve"> IE is included in the GNB-CU CONFIGURATION UPDATE message, the </w:t>
      </w:r>
      <w:proofErr w:type="spellStart"/>
      <w:r w:rsidRPr="00EB463D">
        <w:rPr>
          <w:iCs/>
          <w:lang w:eastAsia="ja-JP"/>
        </w:rPr>
        <w:t>gNB</w:t>
      </w:r>
      <w:proofErr w:type="spellEnd"/>
      <w:r w:rsidRPr="00EB463D">
        <w:rPr>
          <w:iCs/>
          <w:lang w:eastAsia="ja-JP"/>
        </w:rPr>
        <w:t xml:space="preserve">-DU shall, if supported, consider it as an indication of whether the cell allows </w:t>
      </w:r>
      <w:r w:rsidRPr="00EB463D">
        <w:rPr>
          <w:rFonts w:eastAsia="SimSun" w:hint="eastAsia"/>
          <w:iCs/>
          <w:lang w:val="en-US" w:eastAsia="zh-CN"/>
        </w:rPr>
        <w:t xml:space="preserve">mobile </w:t>
      </w:r>
      <w:r w:rsidRPr="00EB463D">
        <w:rPr>
          <w:iCs/>
          <w:lang w:eastAsia="ja-JP"/>
        </w:rPr>
        <w:t>IAB-node access.</w:t>
      </w:r>
    </w:p>
    <w:p w14:paraId="31AFABA1" w14:textId="77777777" w:rsidR="007D72D9" w:rsidRPr="002E79B0" w:rsidRDefault="007D72D9" w:rsidP="007D72D9">
      <w:pPr>
        <w:rPr>
          <w:ins w:id="299" w:author="Ericsson" w:date="2024-10-01T16:23:00Z"/>
          <w:iCs/>
          <w:lang w:eastAsia="ja-JP"/>
        </w:rPr>
      </w:pPr>
      <w:bookmarkStart w:id="300" w:name="_CR8_2_5_3"/>
      <w:bookmarkStart w:id="301" w:name="_Toc105510584"/>
      <w:bookmarkStart w:id="302" w:name="_Toc105927116"/>
      <w:bookmarkStart w:id="303" w:name="_Toc106109656"/>
      <w:bookmarkStart w:id="304" w:name="_Toc113835093"/>
      <w:bookmarkStart w:id="305" w:name="_Toc120123936"/>
      <w:bookmarkStart w:id="306" w:name="_Toc162617015"/>
      <w:bookmarkEnd w:id="300"/>
      <w:ins w:id="307" w:author="Ericsson" w:date="2024-10-01T16:23:00Z">
        <w:r w:rsidRPr="00EB463D">
          <w:rPr>
            <w:iCs/>
            <w:lang w:eastAsia="ja-JP"/>
          </w:rPr>
          <w:t xml:space="preserve">If </w:t>
        </w:r>
        <w:r>
          <w:t xml:space="preserve">the </w:t>
        </w:r>
        <w:r w:rsidRPr="00731B4F">
          <w:rPr>
            <w:i/>
            <w:iCs/>
          </w:rPr>
          <w:t>Cells Allowed to Use OD-SIB1 Transmission List</w:t>
        </w:r>
        <w:r w:rsidRPr="00731B4F">
          <w:t xml:space="preserve"> IE</w:t>
        </w:r>
        <w:r w:rsidRPr="00EB463D">
          <w:rPr>
            <w:iCs/>
            <w:lang w:eastAsia="ja-JP"/>
          </w:rPr>
          <w:t xml:space="preserve"> is included in the GNB-CU CONFIGURATION UPDATE message, the </w:t>
        </w:r>
        <w:proofErr w:type="spellStart"/>
        <w:r w:rsidRPr="00EB463D">
          <w:rPr>
            <w:iCs/>
            <w:lang w:eastAsia="ja-JP"/>
          </w:rPr>
          <w:t>gNB</w:t>
        </w:r>
        <w:proofErr w:type="spellEnd"/>
        <w:r w:rsidRPr="00EB463D">
          <w:rPr>
            <w:iCs/>
            <w:lang w:eastAsia="ja-JP"/>
          </w:rPr>
          <w:t xml:space="preserve">-DU </w:t>
        </w:r>
        <w:r>
          <w:rPr>
            <w:iCs/>
            <w:lang w:eastAsia="ja-JP"/>
          </w:rPr>
          <w:t xml:space="preserve">can activate OD-SIB1 transmission in the </w:t>
        </w:r>
        <w:r w:rsidRPr="00420229">
          <w:rPr>
            <w:noProof/>
          </w:rPr>
          <w:t xml:space="preserve">cells indicated by the </w:t>
        </w:r>
        <w:r w:rsidRPr="00731B4F">
          <w:rPr>
            <w:i/>
            <w:iCs/>
          </w:rPr>
          <w:t>Cells Allowed to Use OD-SIB1 Transmission List</w:t>
        </w:r>
        <w:r w:rsidRPr="00731B4F">
          <w:t xml:space="preserve"> IE</w:t>
        </w:r>
        <w:r>
          <w:t xml:space="preserve">. If OD-SIB1 transmission is activated in a cell not </w:t>
        </w:r>
        <w:r w:rsidRPr="00420229">
          <w:rPr>
            <w:noProof/>
          </w:rPr>
          <w:t xml:space="preserve">indicated by the </w:t>
        </w:r>
        <w:r w:rsidRPr="00731B4F">
          <w:rPr>
            <w:i/>
            <w:iCs/>
          </w:rPr>
          <w:t>Cells Allowed to Use OD-SIB1 Transmission List</w:t>
        </w:r>
        <w:r w:rsidRPr="00731B4F">
          <w:t xml:space="preserve"> IE</w:t>
        </w:r>
        <w:r>
          <w:t xml:space="preserve">, the </w:t>
        </w:r>
        <w:proofErr w:type="spellStart"/>
        <w:r w:rsidRPr="00EB463D">
          <w:rPr>
            <w:iCs/>
            <w:lang w:eastAsia="ja-JP"/>
          </w:rPr>
          <w:t>gNB</w:t>
        </w:r>
        <w:proofErr w:type="spellEnd"/>
        <w:r w:rsidRPr="00EB463D">
          <w:rPr>
            <w:iCs/>
            <w:lang w:eastAsia="ja-JP"/>
          </w:rPr>
          <w:t>-DU shall</w:t>
        </w:r>
        <w:r>
          <w:rPr>
            <w:iCs/>
            <w:lang w:eastAsia="ja-JP"/>
          </w:rPr>
          <w:t xml:space="preserve"> deactivate OD-SIB1 transmission in the </w:t>
        </w:r>
        <w:r w:rsidRPr="00420229">
          <w:rPr>
            <w:noProof/>
          </w:rPr>
          <w:t>cell</w:t>
        </w:r>
        <w:r>
          <w:rPr>
            <w:noProof/>
          </w:rPr>
          <w:t>.</w:t>
        </w:r>
      </w:ins>
    </w:p>
    <w:p w14:paraId="015DD344" w14:textId="77777777" w:rsidR="006A73EE" w:rsidRPr="00EA5FA7" w:rsidRDefault="006A73EE" w:rsidP="006A73EE">
      <w:pPr>
        <w:pStyle w:val="Heading4"/>
      </w:pPr>
      <w:r w:rsidRPr="00EA5FA7">
        <w:lastRenderedPageBreak/>
        <w:t>8.2.5.3</w:t>
      </w:r>
      <w:r w:rsidRPr="00EA5FA7">
        <w:tab/>
        <w:t>Unsuccessful Operation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301"/>
      <w:bookmarkEnd w:id="302"/>
      <w:bookmarkEnd w:id="303"/>
      <w:bookmarkEnd w:id="304"/>
      <w:bookmarkEnd w:id="305"/>
      <w:bookmarkEnd w:id="306"/>
    </w:p>
    <w:p w14:paraId="077E8A22" w14:textId="77777777" w:rsidR="006A73EE" w:rsidRPr="00EA5FA7" w:rsidRDefault="006A73EE" w:rsidP="006A73EE">
      <w:pPr>
        <w:pStyle w:val="TH"/>
      </w:pPr>
      <w:r>
        <w:rPr>
          <w:noProof/>
        </w:rPr>
        <w:drawing>
          <wp:inline distT="0" distB="0" distL="0" distR="0" wp14:anchorId="53995735" wp14:editId="3CB379BA">
            <wp:extent cx="4544695" cy="1442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1C85F732" w14:textId="77777777" w:rsidR="006A73EE" w:rsidRPr="00EA5FA7" w:rsidRDefault="006A73EE" w:rsidP="006A73EE">
      <w:pPr>
        <w:pStyle w:val="TF"/>
      </w:pPr>
      <w:r w:rsidRPr="00EA5FA7">
        <w:t xml:space="preserve">Figure 8.2.5.3-1: </w:t>
      </w:r>
      <w:proofErr w:type="spellStart"/>
      <w:r w:rsidRPr="00EA5FA7">
        <w:t>gNB</w:t>
      </w:r>
      <w:proofErr w:type="spellEnd"/>
      <w:r w:rsidRPr="00EA5FA7">
        <w:t>-CU Configuration Update: Unsuccessful Operation</w:t>
      </w:r>
    </w:p>
    <w:p w14:paraId="5A690B06" w14:textId="77777777" w:rsidR="006A73EE" w:rsidRPr="00EA5FA7" w:rsidRDefault="006A73EE" w:rsidP="006A73EE">
      <w:r w:rsidRPr="00EA5FA7">
        <w:t xml:space="preserve">If the </w:t>
      </w:r>
      <w:proofErr w:type="spellStart"/>
      <w:r w:rsidRPr="00EA5FA7">
        <w:t>gNB</w:t>
      </w:r>
      <w:proofErr w:type="spellEnd"/>
      <w:r w:rsidRPr="00EA5FA7">
        <w:t>-DU cannot accept the update, it shall respond with a GNB-CU CONFIGURATION UPDATE FAILURE message and appropriate cause value.</w:t>
      </w:r>
    </w:p>
    <w:p w14:paraId="0AD8BCD0" w14:textId="77777777" w:rsidR="006A73EE" w:rsidRPr="00EA5FA7" w:rsidRDefault="006A73EE" w:rsidP="006A73EE">
      <w:r w:rsidRPr="00EA5FA7">
        <w:t xml:space="preserve">If the GNB-CU CONFIGURATION UPDATE FAILURE message includes the </w:t>
      </w:r>
      <w:r w:rsidRPr="00EA5FA7">
        <w:rPr>
          <w:i/>
          <w:iCs/>
        </w:rPr>
        <w:t>Time To Wait</w:t>
      </w:r>
      <w:r w:rsidRPr="00EA5FA7">
        <w:t xml:space="preserve"> IE, the </w:t>
      </w:r>
      <w:proofErr w:type="spellStart"/>
      <w:r w:rsidRPr="00EA5FA7">
        <w:t>gNB</w:t>
      </w:r>
      <w:proofErr w:type="spellEnd"/>
      <w:r w:rsidRPr="00EA5FA7">
        <w:t xml:space="preserve">-CU shall wait at least for the indicated time before reinitiating the GNB-CU CONFIGURATION UPDATE message towards the same </w:t>
      </w:r>
      <w:proofErr w:type="spellStart"/>
      <w:r w:rsidRPr="00EA5FA7">
        <w:t>gNB</w:t>
      </w:r>
      <w:proofErr w:type="spellEnd"/>
      <w:r w:rsidRPr="00EA5FA7">
        <w:t>-DU.</w:t>
      </w:r>
    </w:p>
    <w:p w14:paraId="37D02844" w14:textId="77777777" w:rsidR="006A73EE" w:rsidRPr="00EA5FA7" w:rsidRDefault="006A73EE" w:rsidP="006A73EE">
      <w:pPr>
        <w:pStyle w:val="Heading4"/>
      </w:pPr>
      <w:bookmarkStart w:id="308" w:name="_CR8_2_5_4"/>
      <w:bookmarkStart w:id="309" w:name="_Toc20955755"/>
      <w:bookmarkStart w:id="310" w:name="_Toc29892849"/>
      <w:bookmarkStart w:id="311" w:name="_Toc36556786"/>
      <w:bookmarkStart w:id="312" w:name="_Toc45832162"/>
      <w:bookmarkStart w:id="313" w:name="_Toc51763342"/>
      <w:bookmarkStart w:id="314" w:name="_Toc64448505"/>
      <w:bookmarkStart w:id="315" w:name="_Toc66289164"/>
      <w:bookmarkStart w:id="316" w:name="_Toc74154277"/>
      <w:bookmarkStart w:id="317" w:name="_Toc81383021"/>
      <w:bookmarkStart w:id="318" w:name="_Toc88657654"/>
      <w:bookmarkStart w:id="319" w:name="_Toc97910566"/>
      <w:bookmarkStart w:id="320" w:name="_Toc99038205"/>
      <w:bookmarkStart w:id="321" w:name="_Toc99730466"/>
      <w:bookmarkStart w:id="322" w:name="_Toc105510585"/>
      <w:bookmarkStart w:id="323" w:name="_Toc105927117"/>
      <w:bookmarkStart w:id="324" w:name="_Toc106109657"/>
      <w:bookmarkStart w:id="325" w:name="_Toc113835094"/>
      <w:bookmarkStart w:id="326" w:name="_Toc120123937"/>
      <w:bookmarkStart w:id="327" w:name="_Toc162617016"/>
      <w:bookmarkEnd w:id="308"/>
      <w:r w:rsidRPr="00EA5FA7">
        <w:t>8.2.5.4</w:t>
      </w:r>
      <w:r w:rsidRPr="00EA5FA7">
        <w:tab/>
        <w:t>Abnormal Conditions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375B3145" w14:textId="76AB4003" w:rsidR="006A73EE" w:rsidRDefault="006A73EE" w:rsidP="00524389">
      <w:r w:rsidRPr="00EA5FA7">
        <w:t>Not applicable.</w:t>
      </w:r>
    </w:p>
    <w:p w14:paraId="775B6ADF" w14:textId="2CEAFB44" w:rsidR="00CB2BEB" w:rsidRPr="00524389" w:rsidRDefault="00CB2BEB" w:rsidP="00BB451A">
      <w:pPr>
        <w:jc w:val="center"/>
      </w:pPr>
      <w:r w:rsidRPr="004128E5">
        <w:rPr>
          <w:b/>
          <w:bCs/>
          <w:color w:val="FF0000"/>
          <w:highlight w:val="yellow"/>
          <w:lang w:eastAsia="zh-CN"/>
        </w:rPr>
        <w:t xml:space="preserve">*************** </w:t>
      </w:r>
      <w:r>
        <w:rPr>
          <w:b/>
          <w:bCs/>
          <w:color w:val="FF0000"/>
          <w:highlight w:val="yellow"/>
          <w:lang w:eastAsia="zh-CN"/>
        </w:rPr>
        <w:t>Next change</w:t>
      </w:r>
      <w:r w:rsidRPr="004128E5">
        <w:rPr>
          <w:b/>
          <w:bCs/>
          <w:color w:val="FF0000"/>
          <w:highlight w:val="yellow"/>
          <w:lang w:eastAsia="zh-CN"/>
        </w:rPr>
        <w:t xml:space="preserve"> ***************</w:t>
      </w:r>
    </w:p>
    <w:p w14:paraId="1F2E6359" w14:textId="77777777" w:rsidR="0094704A" w:rsidRPr="00EA5FA7" w:rsidRDefault="0094704A" w:rsidP="0094704A">
      <w:pPr>
        <w:pStyle w:val="Heading4"/>
        <w:keepNext w:val="0"/>
        <w:keepLines w:val="0"/>
        <w:widowControl w:val="0"/>
      </w:pPr>
      <w:bookmarkStart w:id="328" w:name="_Toc20955914"/>
      <w:bookmarkStart w:id="329" w:name="_Toc29893032"/>
      <w:bookmarkStart w:id="330" w:name="_Toc36556969"/>
      <w:bookmarkStart w:id="331" w:name="_Toc45832417"/>
      <w:bookmarkStart w:id="332" w:name="_Toc51763697"/>
      <w:bookmarkStart w:id="333" w:name="_Toc64448866"/>
      <w:bookmarkStart w:id="334" w:name="_Toc66289525"/>
      <w:bookmarkStart w:id="335" w:name="_Toc74154638"/>
      <w:bookmarkStart w:id="336" w:name="_Toc81383382"/>
      <w:bookmarkStart w:id="337" w:name="_Toc88658015"/>
      <w:bookmarkStart w:id="338" w:name="_Toc97910927"/>
      <w:bookmarkStart w:id="339" w:name="_Toc99038687"/>
      <w:bookmarkStart w:id="340" w:name="_Toc99730950"/>
      <w:bookmarkStart w:id="341" w:name="_Toc105511081"/>
      <w:bookmarkStart w:id="342" w:name="_Toc105927613"/>
      <w:bookmarkStart w:id="343" w:name="_Toc106110153"/>
      <w:bookmarkStart w:id="344" w:name="_Toc113835590"/>
      <w:bookmarkStart w:id="345" w:name="_Toc120124438"/>
      <w:bookmarkStart w:id="346" w:name="_Toc162617610"/>
      <w:r w:rsidRPr="00EA5FA7">
        <w:t>9.3.1.10</w:t>
      </w:r>
      <w:r w:rsidRPr="00EA5FA7">
        <w:tab/>
        <w:t>Served Cell Information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1A61018" w14:textId="77777777" w:rsidR="0094704A" w:rsidRPr="00EA5FA7" w:rsidRDefault="0094704A" w:rsidP="0094704A">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4704A" w:rsidRPr="00EA5FA7" w14:paraId="63845058" w14:textId="77777777" w:rsidTr="00A36D74">
        <w:trPr>
          <w:tblHeader/>
        </w:trPr>
        <w:tc>
          <w:tcPr>
            <w:tcW w:w="2160" w:type="dxa"/>
          </w:tcPr>
          <w:p w14:paraId="6AC43C7C" w14:textId="77777777" w:rsidR="0094704A" w:rsidRPr="00EA5FA7" w:rsidRDefault="0094704A" w:rsidP="00877FE1">
            <w:pPr>
              <w:pStyle w:val="TAH0"/>
              <w:keepNext w:val="0"/>
              <w:keepLines w:val="0"/>
              <w:widowControl w:val="0"/>
              <w:rPr>
                <w:lang w:eastAsia="ja-JP"/>
              </w:rPr>
            </w:pPr>
            <w:r w:rsidRPr="00EA5FA7">
              <w:rPr>
                <w:lang w:eastAsia="ja-JP"/>
              </w:rPr>
              <w:t>IE/Group Name</w:t>
            </w:r>
          </w:p>
        </w:tc>
        <w:tc>
          <w:tcPr>
            <w:tcW w:w="1080" w:type="dxa"/>
          </w:tcPr>
          <w:p w14:paraId="0551641A" w14:textId="77777777" w:rsidR="0094704A" w:rsidRPr="00EA5FA7" w:rsidRDefault="0094704A" w:rsidP="00877FE1">
            <w:pPr>
              <w:pStyle w:val="TAH0"/>
              <w:keepNext w:val="0"/>
              <w:keepLines w:val="0"/>
              <w:widowControl w:val="0"/>
              <w:rPr>
                <w:lang w:eastAsia="ja-JP"/>
              </w:rPr>
            </w:pPr>
            <w:r w:rsidRPr="00EA5FA7">
              <w:rPr>
                <w:lang w:eastAsia="ja-JP"/>
              </w:rPr>
              <w:t>Presence</w:t>
            </w:r>
          </w:p>
        </w:tc>
        <w:tc>
          <w:tcPr>
            <w:tcW w:w="1080" w:type="dxa"/>
          </w:tcPr>
          <w:p w14:paraId="1E79E116" w14:textId="77777777" w:rsidR="0094704A" w:rsidRPr="00EA5FA7" w:rsidRDefault="0094704A" w:rsidP="00877FE1">
            <w:pPr>
              <w:pStyle w:val="TAH0"/>
              <w:keepNext w:val="0"/>
              <w:keepLines w:val="0"/>
              <w:widowControl w:val="0"/>
              <w:rPr>
                <w:lang w:eastAsia="ja-JP"/>
              </w:rPr>
            </w:pPr>
            <w:r w:rsidRPr="00EA5FA7">
              <w:rPr>
                <w:lang w:eastAsia="ja-JP"/>
              </w:rPr>
              <w:t>Range</w:t>
            </w:r>
          </w:p>
        </w:tc>
        <w:tc>
          <w:tcPr>
            <w:tcW w:w="1512" w:type="dxa"/>
          </w:tcPr>
          <w:p w14:paraId="44BCBFD7" w14:textId="77777777" w:rsidR="0094704A" w:rsidRPr="00EA5FA7" w:rsidRDefault="0094704A" w:rsidP="00877FE1">
            <w:pPr>
              <w:pStyle w:val="TAH0"/>
              <w:keepNext w:val="0"/>
              <w:keepLines w:val="0"/>
              <w:widowControl w:val="0"/>
              <w:rPr>
                <w:lang w:eastAsia="ja-JP"/>
              </w:rPr>
            </w:pPr>
            <w:r w:rsidRPr="00EA5FA7">
              <w:rPr>
                <w:lang w:eastAsia="ja-JP"/>
              </w:rPr>
              <w:t>IE type and reference</w:t>
            </w:r>
          </w:p>
        </w:tc>
        <w:tc>
          <w:tcPr>
            <w:tcW w:w="1728" w:type="dxa"/>
          </w:tcPr>
          <w:p w14:paraId="18187373" w14:textId="77777777" w:rsidR="0094704A" w:rsidRPr="00EA5FA7" w:rsidRDefault="0094704A" w:rsidP="00877FE1">
            <w:pPr>
              <w:pStyle w:val="TAH0"/>
              <w:keepNext w:val="0"/>
              <w:keepLines w:val="0"/>
              <w:widowControl w:val="0"/>
              <w:rPr>
                <w:lang w:eastAsia="ja-JP"/>
              </w:rPr>
            </w:pPr>
            <w:r w:rsidRPr="00EA5FA7">
              <w:rPr>
                <w:lang w:eastAsia="ja-JP"/>
              </w:rPr>
              <w:t>Semantics description</w:t>
            </w:r>
          </w:p>
        </w:tc>
        <w:tc>
          <w:tcPr>
            <w:tcW w:w="1080" w:type="dxa"/>
          </w:tcPr>
          <w:p w14:paraId="7D11BC2B" w14:textId="77777777" w:rsidR="0094704A" w:rsidRPr="00EA5FA7" w:rsidRDefault="0094704A" w:rsidP="00877FE1">
            <w:pPr>
              <w:pStyle w:val="TAH0"/>
              <w:keepNext w:val="0"/>
              <w:keepLines w:val="0"/>
              <w:widowControl w:val="0"/>
              <w:rPr>
                <w:lang w:eastAsia="ja-JP"/>
              </w:rPr>
            </w:pPr>
            <w:r w:rsidRPr="00EA5FA7">
              <w:rPr>
                <w:lang w:eastAsia="ja-JP"/>
              </w:rPr>
              <w:t>Criticality</w:t>
            </w:r>
          </w:p>
        </w:tc>
        <w:tc>
          <w:tcPr>
            <w:tcW w:w="1080" w:type="dxa"/>
          </w:tcPr>
          <w:p w14:paraId="2C6CC312" w14:textId="77777777" w:rsidR="0094704A" w:rsidRPr="00EA5FA7" w:rsidRDefault="0094704A" w:rsidP="00877FE1">
            <w:pPr>
              <w:pStyle w:val="TAH0"/>
              <w:keepNext w:val="0"/>
              <w:keepLines w:val="0"/>
              <w:widowControl w:val="0"/>
              <w:rPr>
                <w:lang w:eastAsia="ja-JP"/>
              </w:rPr>
            </w:pPr>
            <w:r w:rsidRPr="00EA5FA7">
              <w:rPr>
                <w:lang w:eastAsia="ja-JP"/>
              </w:rPr>
              <w:t>Assigned Criticality</w:t>
            </w:r>
          </w:p>
        </w:tc>
      </w:tr>
      <w:tr w:rsidR="0094704A" w:rsidRPr="00EA5FA7" w14:paraId="57B41BC7" w14:textId="77777777" w:rsidTr="00A36D74">
        <w:tc>
          <w:tcPr>
            <w:tcW w:w="2160" w:type="dxa"/>
          </w:tcPr>
          <w:p w14:paraId="660B32C2" w14:textId="77777777" w:rsidR="0094704A" w:rsidRPr="00EA5FA7" w:rsidRDefault="0094704A" w:rsidP="00877FE1">
            <w:pPr>
              <w:pStyle w:val="TAL"/>
              <w:keepNext w:val="0"/>
              <w:keepLines w:val="0"/>
              <w:widowControl w:val="0"/>
              <w:rPr>
                <w:lang w:eastAsia="ja-JP"/>
              </w:rPr>
            </w:pPr>
            <w:r w:rsidRPr="00EA5FA7">
              <w:rPr>
                <w:lang w:eastAsia="ja-JP"/>
              </w:rPr>
              <w:t>NR CGI</w:t>
            </w:r>
          </w:p>
        </w:tc>
        <w:tc>
          <w:tcPr>
            <w:tcW w:w="1080" w:type="dxa"/>
          </w:tcPr>
          <w:p w14:paraId="56A720CE" w14:textId="77777777" w:rsidR="0094704A" w:rsidRPr="00EA5FA7" w:rsidRDefault="0094704A" w:rsidP="00877FE1">
            <w:pPr>
              <w:pStyle w:val="TAL"/>
              <w:keepNext w:val="0"/>
              <w:keepLines w:val="0"/>
              <w:widowControl w:val="0"/>
              <w:rPr>
                <w:lang w:eastAsia="ja-JP"/>
              </w:rPr>
            </w:pPr>
            <w:r w:rsidRPr="00EA5FA7">
              <w:rPr>
                <w:lang w:eastAsia="ja-JP"/>
              </w:rPr>
              <w:t>M</w:t>
            </w:r>
          </w:p>
        </w:tc>
        <w:tc>
          <w:tcPr>
            <w:tcW w:w="1080" w:type="dxa"/>
          </w:tcPr>
          <w:p w14:paraId="64A260FD" w14:textId="77777777" w:rsidR="0094704A" w:rsidRPr="00EA5FA7" w:rsidRDefault="0094704A" w:rsidP="00877FE1">
            <w:pPr>
              <w:pStyle w:val="TAL"/>
              <w:keepNext w:val="0"/>
              <w:keepLines w:val="0"/>
              <w:widowControl w:val="0"/>
              <w:rPr>
                <w:lang w:eastAsia="ja-JP"/>
              </w:rPr>
            </w:pPr>
          </w:p>
        </w:tc>
        <w:tc>
          <w:tcPr>
            <w:tcW w:w="1512" w:type="dxa"/>
          </w:tcPr>
          <w:p w14:paraId="446FC82A" w14:textId="77777777" w:rsidR="0094704A" w:rsidRPr="00EA5FA7" w:rsidRDefault="0094704A" w:rsidP="00877FE1">
            <w:pPr>
              <w:pStyle w:val="TAL"/>
              <w:keepNext w:val="0"/>
              <w:keepLines w:val="0"/>
              <w:widowControl w:val="0"/>
              <w:rPr>
                <w:lang w:eastAsia="ja-JP"/>
              </w:rPr>
            </w:pPr>
            <w:r w:rsidRPr="00EA5FA7">
              <w:rPr>
                <w:lang w:eastAsia="ja-JP"/>
              </w:rPr>
              <w:t>9.3.1.12</w:t>
            </w:r>
          </w:p>
        </w:tc>
        <w:tc>
          <w:tcPr>
            <w:tcW w:w="1728" w:type="dxa"/>
          </w:tcPr>
          <w:p w14:paraId="0F5ECF93" w14:textId="77777777" w:rsidR="0094704A" w:rsidRPr="00EA5FA7" w:rsidRDefault="0094704A" w:rsidP="00877FE1">
            <w:pPr>
              <w:pStyle w:val="TAL"/>
              <w:keepNext w:val="0"/>
              <w:keepLines w:val="0"/>
              <w:widowControl w:val="0"/>
              <w:rPr>
                <w:lang w:eastAsia="ja-JP"/>
              </w:rPr>
            </w:pPr>
          </w:p>
        </w:tc>
        <w:tc>
          <w:tcPr>
            <w:tcW w:w="1080" w:type="dxa"/>
          </w:tcPr>
          <w:p w14:paraId="434DE57C" w14:textId="77777777" w:rsidR="0094704A" w:rsidRPr="00EA5FA7" w:rsidRDefault="0094704A" w:rsidP="00877FE1">
            <w:pPr>
              <w:pStyle w:val="TAC"/>
              <w:keepNext w:val="0"/>
              <w:keepLines w:val="0"/>
              <w:widowControl w:val="0"/>
              <w:rPr>
                <w:lang w:eastAsia="ja-JP"/>
              </w:rPr>
            </w:pPr>
            <w:r w:rsidRPr="00EA5FA7">
              <w:rPr>
                <w:lang w:eastAsia="ja-JP"/>
              </w:rPr>
              <w:t>-</w:t>
            </w:r>
          </w:p>
        </w:tc>
        <w:tc>
          <w:tcPr>
            <w:tcW w:w="1080" w:type="dxa"/>
          </w:tcPr>
          <w:p w14:paraId="1E69B0E6" w14:textId="77777777" w:rsidR="0094704A" w:rsidRPr="00EA5FA7" w:rsidRDefault="0094704A" w:rsidP="00877FE1">
            <w:pPr>
              <w:pStyle w:val="TAC"/>
              <w:keepNext w:val="0"/>
              <w:keepLines w:val="0"/>
              <w:widowControl w:val="0"/>
              <w:rPr>
                <w:lang w:eastAsia="ja-JP"/>
              </w:rPr>
            </w:pPr>
          </w:p>
        </w:tc>
      </w:tr>
      <w:tr w:rsidR="0094704A" w:rsidRPr="00EA5FA7" w14:paraId="5E877E6F" w14:textId="77777777" w:rsidTr="00A36D74">
        <w:tc>
          <w:tcPr>
            <w:tcW w:w="2160" w:type="dxa"/>
          </w:tcPr>
          <w:p w14:paraId="339A9249" w14:textId="77777777" w:rsidR="0094704A" w:rsidRPr="00EA5FA7" w:rsidRDefault="0094704A" w:rsidP="00877FE1">
            <w:pPr>
              <w:pStyle w:val="TAL"/>
              <w:keepNext w:val="0"/>
              <w:keepLines w:val="0"/>
              <w:widowControl w:val="0"/>
              <w:rPr>
                <w:lang w:eastAsia="ja-JP"/>
              </w:rPr>
            </w:pPr>
            <w:r w:rsidRPr="00EA5FA7">
              <w:rPr>
                <w:lang w:eastAsia="ja-JP"/>
              </w:rPr>
              <w:t>NR PCI</w:t>
            </w:r>
          </w:p>
        </w:tc>
        <w:tc>
          <w:tcPr>
            <w:tcW w:w="1080" w:type="dxa"/>
          </w:tcPr>
          <w:p w14:paraId="4BEAD110" w14:textId="77777777" w:rsidR="0094704A" w:rsidRPr="00EA5FA7" w:rsidRDefault="0094704A" w:rsidP="00877FE1">
            <w:pPr>
              <w:pStyle w:val="TAL"/>
              <w:keepNext w:val="0"/>
              <w:keepLines w:val="0"/>
              <w:widowControl w:val="0"/>
              <w:rPr>
                <w:lang w:eastAsia="ja-JP"/>
              </w:rPr>
            </w:pPr>
            <w:r w:rsidRPr="00EA5FA7">
              <w:rPr>
                <w:lang w:eastAsia="ja-JP"/>
              </w:rPr>
              <w:t>M</w:t>
            </w:r>
          </w:p>
        </w:tc>
        <w:tc>
          <w:tcPr>
            <w:tcW w:w="1080" w:type="dxa"/>
          </w:tcPr>
          <w:p w14:paraId="0A6324CA" w14:textId="77777777" w:rsidR="0094704A" w:rsidRPr="00EA5FA7" w:rsidRDefault="0094704A" w:rsidP="00877FE1">
            <w:pPr>
              <w:pStyle w:val="TAL"/>
              <w:keepNext w:val="0"/>
              <w:keepLines w:val="0"/>
              <w:widowControl w:val="0"/>
              <w:rPr>
                <w:i/>
                <w:lang w:eastAsia="ja-JP"/>
              </w:rPr>
            </w:pPr>
          </w:p>
        </w:tc>
        <w:tc>
          <w:tcPr>
            <w:tcW w:w="1512" w:type="dxa"/>
          </w:tcPr>
          <w:p w14:paraId="188701EC" w14:textId="77777777" w:rsidR="0094704A" w:rsidRPr="00EA5FA7" w:rsidRDefault="0094704A" w:rsidP="00877FE1">
            <w:pPr>
              <w:pStyle w:val="TAL"/>
              <w:keepNext w:val="0"/>
              <w:keepLines w:val="0"/>
              <w:widowControl w:val="0"/>
              <w:rPr>
                <w:lang w:eastAsia="ja-JP"/>
              </w:rPr>
            </w:pPr>
            <w:r w:rsidRPr="00EA5FA7">
              <w:rPr>
                <w:lang w:eastAsia="ja-JP"/>
              </w:rPr>
              <w:t>INTEGER (0..1007)</w:t>
            </w:r>
          </w:p>
        </w:tc>
        <w:tc>
          <w:tcPr>
            <w:tcW w:w="1728" w:type="dxa"/>
          </w:tcPr>
          <w:p w14:paraId="0E61787B" w14:textId="77777777" w:rsidR="0094704A" w:rsidRPr="00EA5FA7" w:rsidRDefault="0094704A" w:rsidP="00877FE1">
            <w:pPr>
              <w:pStyle w:val="TAL"/>
              <w:keepNext w:val="0"/>
              <w:keepLines w:val="0"/>
              <w:widowControl w:val="0"/>
              <w:rPr>
                <w:lang w:eastAsia="ja-JP"/>
              </w:rPr>
            </w:pPr>
            <w:r w:rsidRPr="00EA5FA7">
              <w:rPr>
                <w:lang w:eastAsia="ja-JP"/>
              </w:rPr>
              <w:t>Physical Cell ID</w:t>
            </w:r>
          </w:p>
        </w:tc>
        <w:tc>
          <w:tcPr>
            <w:tcW w:w="1080" w:type="dxa"/>
          </w:tcPr>
          <w:p w14:paraId="4C57AD92" w14:textId="77777777" w:rsidR="0094704A" w:rsidRPr="00EA5FA7" w:rsidRDefault="0094704A" w:rsidP="00877FE1">
            <w:pPr>
              <w:pStyle w:val="TAC"/>
              <w:keepNext w:val="0"/>
              <w:keepLines w:val="0"/>
              <w:widowControl w:val="0"/>
              <w:rPr>
                <w:lang w:eastAsia="ja-JP"/>
              </w:rPr>
            </w:pPr>
            <w:r w:rsidRPr="00EA5FA7">
              <w:rPr>
                <w:lang w:eastAsia="ja-JP"/>
              </w:rPr>
              <w:t>-</w:t>
            </w:r>
          </w:p>
        </w:tc>
        <w:tc>
          <w:tcPr>
            <w:tcW w:w="1080" w:type="dxa"/>
          </w:tcPr>
          <w:p w14:paraId="5AAA9E4B" w14:textId="77777777" w:rsidR="0094704A" w:rsidRPr="00EA5FA7" w:rsidRDefault="0094704A" w:rsidP="00877FE1">
            <w:pPr>
              <w:pStyle w:val="TAC"/>
              <w:keepNext w:val="0"/>
              <w:keepLines w:val="0"/>
              <w:widowControl w:val="0"/>
              <w:rPr>
                <w:lang w:eastAsia="ja-JP"/>
              </w:rPr>
            </w:pPr>
          </w:p>
        </w:tc>
      </w:tr>
      <w:tr w:rsidR="0094704A" w:rsidRPr="00EA5FA7" w14:paraId="0FF927A0" w14:textId="77777777" w:rsidTr="00A36D74">
        <w:tc>
          <w:tcPr>
            <w:tcW w:w="2160" w:type="dxa"/>
          </w:tcPr>
          <w:p w14:paraId="0F0A4457" w14:textId="77777777" w:rsidR="0094704A" w:rsidRPr="00EA5FA7" w:rsidRDefault="0094704A" w:rsidP="00877FE1">
            <w:pPr>
              <w:pStyle w:val="TAL"/>
              <w:keepNext w:val="0"/>
              <w:keepLines w:val="0"/>
              <w:widowControl w:val="0"/>
              <w:rPr>
                <w:lang w:eastAsia="ja-JP"/>
              </w:rPr>
            </w:pPr>
            <w:r w:rsidRPr="00EA5FA7">
              <w:rPr>
                <w:lang w:eastAsia="ja-JP"/>
              </w:rPr>
              <w:t>5GS TAC</w:t>
            </w:r>
          </w:p>
        </w:tc>
        <w:tc>
          <w:tcPr>
            <w:tcW w:w="1080" w:type="dxa"/>
          </w:tcPr>
          <w:p w14:paraId="17EC732F" w14:textId="77777777" w:rsidR="0094704A" w:rsidRPr="00EA5FA7" w:rsidRDefault="0094704A" w:rsidP="00877FE1">
            <w:pPr>
              <w:pStyle w:val="TAL"/>
              <w:keepNext w:val="0"/>
              <w:keepLines w:val="0"/>
              <w:widowControl w:val="0"/>
              <w:rPr>
                <w:lang w:eastAsia="ja-JP"/>
              </w:rPr>
            </w:pPr>
            <w:r w:rsidRPr="00EA5FA7">
              <w:rPr>
                <w:lang w:eastAsia="ja-JP"/>
              </w:rPr>
              <w:t>O</w:t>
            </w:r>
          </w:p>
        </w:tc>
        <w:tc>
          <w:tcPr>
            <w:tcW w:w="1080" w:type="dxa"/>
          </w:tcPr>
          <w:p w14:paraId="650B80AD" w14:textId="77777777" w:rsidR="0094704A" w:rsidRPr="00EA5FA7" w:rsidRDefault="0094704A" w:rsidP="00877FE1">
            <w:pPr>
              <w:pStyle w:val="TAL"/>
              <w:keepNext w:val="0"/>
              <w:keepLines w:val="0"/>
              <w:widowControl w:val="0"/>
              <w:rPr>
                <w:i/>
                <w:lang w:eastAsia="ja-JP"/>
              </w:rPr>
            </w:pPr>
          </w:p>
        </w:tc>
        <w:tc>
          <w:tcPr>
            <w:tcW w:w="1512" w:type="dxa"/>
          </w:tcPr>
          <w:p w14:paraId="05546C4E" w14:textId="77777777" w:rsidR="0094704A" w:rsidRPr="00EA5FA7" w:rsidRDefault="0094704A" w:rsidP="00877FE1">
            <w:pPr>
              <w:pStyle w:val="TAL"/>
              <w:keepNext w:val="0"/>
              <w:keepLines w:val="0"/>
              <w:widowControl w:val="0"/>
              <w:rPr>
                <w:lang w:eastAsia="ja-JP"/>
              </w:rPr>
            </w:pPr>
            <w:r w:rsidRPr="00EA5FA7">
              <w:rPr>
                <w:lang w:eastAsia="ja-JP"/>
              </w:rPr>
              <w:t>9.3.1.29</w:t>
            </w:r>
          </w:p>
        </w:tc>
        <w:tc>
          <w:tcPr>
            <w:tcW w:w="1728" w:type="dxa"/>
          </w:tcPr>
          <w:p w14:paraId="12CB9EB1" w14:textId="77777777" w:rsidR="0094704A" w:rsidRPr="00EA5FA7" w:rsidRDefault="0094704A" w:rsidP="00877FE1">
            <w:pPr>
              <w:pStyle w:val="TAL"/>
              <w:keepNext w:val="0"/>
              <w:keepLines w:val="0"/>
              <w:widowControl w:val="0"/>
              <w:rPr>
                <w:lang w:eastAsia="ja-JP"/>
              </w:rPr>
            </w:pPr>
            <w:r w:rsidRPr="00EA5FA7">
              <w:rPr>
                <w:lang w:eastAsia="ja-JP"/>
              </w:rPr>
              <w:t>5GS Tracking Area Code</w:t>
            </w:r>
          </w:p>
        </w:tc>
        <w:tc>
          <w:tcPr>
            <w:tcW w:w="1080" w:type="dxa"/>
          </w:tcPr>
          <w:p w14:paraId="2893A22D" w14:textId="77777777" w:rsidR="0094704A" w:rsidRPr="00EA5FA7" w:rsidRDefault="0094704A" w:rsidP="00877FE1">
            <w:pPr>
              <w:pStyle w:val="TAC"/>
              <w:keepNext w:val="0"/>
              <w:keepLines w:val="0"/>
              <w:widowControl w:val="0"/>
              <w:rPr>
                <w:lang w:eastAsia="ja-JP"/>
              </w:rPr>
            </w:pPr>
            <w:r w:rsidRPr="00EA5FA7">
              <w:rPr>
                <w:lang w:eastAsia="ja-JP"/>
              </w:rPr>
              <w:t>-</w:t>
            </w:r>
          </w:p>
        </w:tc>
        <w:tc>
          <w:tcPr>
            <w:tcW w:w="1080" w:type="dxa"/>
          </w:tcPr>
          <w:p w14:paraId="42C162D4" w14:textId="77777777" w:rsidR="0094704A" w:rsidRPr="00EA5FA7" w:rsidRDefault="0094704A" w:rsidP="00877FE1">
            <w:pPr>
              <w:pStyle w:val="TAC"/>
              <w:keepNext w:val="0"/>
              <w:keepLines w:val="0"/>
              <w:widowControl w:val="0"/>
              <w:rPr>
                <w:lang w:eastAsia="ja-JP"/>
              </w:rPr>
            </w:pPr>
          </w:p>
        </w:tc>
      </w:tr>
      <w:tr w:rsidR="0094704A" w:rsidRPr="00EA5FA7" w14:paraId="34AE8765" w14:textId="77777777" w:rsidTr="00A36D74">
        <w:tc>
          <w:tcPr>
            <w:tcW w:w="2160" w:type="dxa"/>
          </w:tcPr>
          <w:p w14:paraId="6471D8F9" w14:textId="77777777" w:rsidR="0094704A" w:rsidRPr="00EA5FA7" w:rsidDel="00D04558" w:rsidRDefault="0094704A" w:rsidP="00877FE1">
            <w:pPr>
              <w:pStyle w:val="TAL"/>
              <w:keepNext w:val="0"/>
              <w:keepLines w:val="0"/>
              <w:widowControl w:val="0"/>
              <w:rPr>
                <w:lang w:eastAsia="ja-JP"/>
              </w:rPr>
            </w:pPr>
            <w:r w:rsidRPr="00EA5FA7">
              <w:rPr>
                <w:lang w:eastAsia="ja-JP"/>
              </w:rPr>
              <w:t>Configured EPS TAC</w:t>
            </w:r>
          </w:p>
        </w:tc>
        <w:tc>
          <w:tcPr>
            <w:tcW w:w="1080" w:type="dxa"/>
          </w:tcPr>
          <w:p w14:paraId="7E9DBCF8" w14:textId="77777777" w:rsidR="0094704A" w:rsidRPr="00EA5FA7" w:rsidRDefault="0094704A" w:rsidP="00877FE1">
            <w:pPr>
              <w:pStyle w:val="TAL"/>
              <w:keepNext w:val="0"/>
              <w:keepLines w:val="0"/>
              <w:widowControl w:val="0"/>
              <w:rPr>
                <w:lang w:eastAsia="ja-JP"/>
              </w:rPr>
            </w:pPr>
            <w:r w:rsidRPr="00EA5FA7">
              <w:rPr>
                <w:lang w:eastAsia="ja-JP"/>
              </w:rPr>
              <w:t>O</w:t>
            </w:r>
          </w:p>
        </w:tc>
        <w:tc>
          <w:tcPr>
            <w:tcW w:w="1080" w:type="dxa"/>
          </w:tcPr>
          <w:p w14:paraId="0467613F" w14:textId="77777777" w:rsidR="0094704A" w:rsidRPr="00EA5FA7" w:rsidRDefault="0094704A" w:rsidP="00877FE1">
            <w:pPr>
              <w:pStyle w:val="TAL"/>
              <w:keepNext w:val="0"/>
              <w:keepLines w:val="0"/>
              <w:widowControl w:val="0"/>
              <w:rPr>
                <w:i/>
                <w:lang w:eastAsia="ja-JP"/>
              </w:rPr>
            </w:pPr>
          </w:p>
        </w:tc>
        <w:tc>
          <w:tcPr>
            <w:tcW w:w="1512" w:type="dxa"/>
          </w:tcPr>
          <w:p w14:paraId="0D0A57C6" w14:textId="77777777" w:rsidR="0094704A" w:rsidRPr="00EA5FA7" w:rsidRDefault="0094704A" w:rsidP="00877FE1">
            <w:pPr>
              <w:pStyle w:val="TAL"/>
              <w:keepNext w:val="0"/>
              <w:keepLines w:val="0"/>
              <w:widowControl w:val="0"/>
              <w:rPr>
                <w:lang w:eastAsia="ja-JP"/>
              </w:rPr>
            </w:pPr>
            <w:r w:rsidRPr="00EA5FA7">
              <w:rPr>
                <w:lang w:eastAsia="ja-JP"/>
              </w:rPr>
              <w:t>9.3.1.29a</w:t>
            </w:r>
          </w:p>
        </w:tc>
        <w:tc>
          <w:tcPr>
            <w:tcW w:w="1728" w:type="dxa"/>
          </w:tcPr>
          <w:p w14:paraId="60D60F02" w14:textId="77777777" w:rsidR="0094704A" w:rsidRPr="00EA5FA7" w:rsidRDefault="0094704A" w:rsidP="00877FE1">
            <w:pPr>
              <w:pStyle w:val="TAL"/>
              <w:keepNext w:val="0"/>
              <w:keepLines w:val="0"/>
              <w:widowControl w:val="0"/>
              <w:rPr>
                <w:lang w:eastAsia="ja-JP"/>
              </w:rPr>
            </w:pPr>
          </w:p>
        </w:tc>
        <w:tc>
          <w:tcPr>
            <w:tcW w:w="1080" w:type="dxa"/>
          </w:tcPr>
          <w:p w14:paraId="0F0AB5E4" w14:textId="77777777" w:rsidR="0094704A" w:rsidRPr="00EA5FA7" w:rsidRDefault="0094704A" w:rsidP="00877FE1">
            <w:pPr>
              <w:pStyle w:val="TAC"/>
              <w:keepNext w:val="0"/>
              <w:keepLines w:val="0"/>
              <w:widowControl w:val="0"/>
              <w:rPr>
                <w:lang w:eastAsia="ja-JP"/>
              </w:rPr>
            </w:pPr>
            <w:r w:rsidRPr="00EA5FA7">
              <w:rPr>
                <w:lang w:eastAsia="ja-JP"/>
              </w:rPr>
              <w:t>-</w:t>
            </w:r>
          </w:p>
        </w:tc>
        <w:tc>
          <w:tcPr>
            <w:tcW w:w="1080" w:type="dxa"/>
          </w:tcPr>
          <w:p w14:paraId="28F0B077" w14:textId="77777777" w:rsidR="0094704A" w:rsidRPr="00EA5FA7" w:rsidRDefault="0094704A" w:rsidP="00877FE1">
            <w:pPr>
              <w:pStyle w:val="TAC"/>
              <w:keepNext w:val="0"/>
              <w:keepLines w:val="0"/>
              <w:widowControl w:val="0"/>
              <w:rPr>
                <w:lang w:eastAsia="ja-JP"/>
              </w:rPr>
            </w:pPr>
          </w:p>
        </w:tc>
      </w:tr>
      <w:tr w:rsidR="0094704A" w:rsidRPr="00EA5FA7" w14:paraId="4EAA56A1" w14:textId="77777777" w:rsidTr="00A36D74">
        <w:tc>
          <w:tcPr>
            <w:tcW w:w="2160" w:type="dxa"/>
          </w:tcPr>
          <w:p w14:paraId="268CF014" w14:textId="77777777" w:rsidR="0094704A" w:rsidRPr="00EA5FA7" w:rsidRDefault="0094704A" w:rsidP="00877FE1">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07E30690"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2B7F66E1" w14:textId="77777777" w:rsidR="0094704A" w:rsidRPr="00EA5FA7" w:rsidRDefault="0094704A" w:rsidP="00877FE1">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519A91CA" w14:textId="77777777" w:rsidR="0094704A" w:rsidRPr="00EA5FA7" w:rsidRDefault="0094704A" w:rsidP="00877FE1">
            <w:pPr>
              <w:pStyle w:val="TAL"/>
              <w:keepNext w:val="0"/>
              <w:keepLines w:val="0"/>
              <w:widowControl w:val="0"/>
              <w:rPr>
                <w:rFonts w:cs="Arial"/>
                <w:szCs w:val="18"/>
                <w:lang w:eastAsia="ja-JP"/>
              </w:rPr>
            </w:pPr>
          </w:p>
        </w:tc>
        <w:tc>
          <w:tcPr>
            <w:tcW w:w="1728" w:type="dxa"/>
          </w:tcPr>
          <w:p w14:paraId="31D7DA3C" w14:textId="77777777" w:rsidR="0094704A" w:rsidRPr="00EA5FA7" w:rsidRDefault="0094704A" w:rsidP="00877FE1">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40DC0032" w14:textId="77777777" w:rsidR="0094704A" w:rsidRPr="00EA5FA7" w:rsidRDefault="0094704A" w:rsidP="00877FE1">
            <w:pPr>
              <w:pStyle w:val="TAC"/>
              <w:keepNext w:val="0"/>
              <w:keepLines w:val="0"/>
              <w:widowControl w:val="0"/>
              <w:rPr>
                <w:rFonts w:cs="Arial"/>
                <w:szCs w:val="18"/>
                <w:lang w:eastAsia="ja-JP"/>
              </w:rPr>
            </w:pPr>
            <w:r w:rsidRPr="00EA5FA7">
              <w:rPr>
                <w:rFonts w:cs="Arial"/>
                <w:lang w:eastAsia="ja-JP"/>
              </w:rPr>
              <w:t>-</w:t>
            </w:r>
          </w:p>
        </w:tc>
        <w:tc>
          <w:tcPr>
            <w:tcW w:w="1080" w:type="dxa"/>
          </w:tcPr>
          <w:p w14:paraId="5300542E"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0EF72BA5" w14:textId="77777777" w:rsidTr="00A36D74">
        <w:tc>
          <w:tcPr>
            <w:tcW w:w="2160" w:type="dxa"/>
          </w:tcPr>
          <w:p w14:paraId="77CA4A3B" w14:textId="77777777" w:rsidR="0094704A" w:rsidRPr="00EA5FA7" w:rsidRDefault="0094704A" w:rsidP="00877FE1">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268EC148"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4D99A6C5" w14:textId="77777777" w:rsidR="0094704A" w:rsidRPr="00EA5FA7" w:rsidRDefault="0094704A" w:rsidP="00877FE1">
            <w:pPr>
              <w:pStyle w:val="TAL"/>
              <w:keepNext w:val="0"/>
              <w:keepLines w:val="0"/>
              <w:widowControl w:val="0"/>
              <w:rPr>
                <w:rFonts w:cs="Arial"/>
                <w:i/>
                <w:szCs w:val="18"/>
                <w:lang w:eastAsia="ja-JP"/>
              </w:rPr>
            </w:pPr>
          </w:p>
        </w:tc>
        <w:tc>
          <w:tcPr>
            <w:tcW w:w="1512" w:type="dxa"/>
          </w:tcPr>
          <w:p w14:paraId="1A9FB593"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7C05925A"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7CCC919C"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EFB04E2"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3091AF74" w14:textId="77777777" w:rsidTr="00A36D74">
        <w:tc>
          <w:tcPr>
            <w:tcW w:w="2160" w:type="dxa"/>
          </w:tcPr>
          <w:p w14:paraId="3B520EBE" w14:textId="77777777" w:rsidR="0094704A" w:rsidRPr="00EA5FA7" w:rsidRDefault="0094704A" w:rsidP="00877FE1">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560C5288"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31C71E7F" w14:textId="77777777" w:rsidR="0094704A" w:rsidRPr="00EA5FA7" w:rsidRDefault="0094704A" w:rsidP="00877FE1">
            <w:pPr>
              <w:pStyle w:val="TAL"/>
              <w:keepNext w:val="0"/>
              <w:keepLines w:val="0"/>
              <w:widowControl w:val="0"/>
              <w:rPr>
                <w:rFonts w:cs="Arial"/>
                <w:i/>
                <w:szCs w:val="18"/>
                <w:lang w:eastAsia="ja-JP"/>
              </w:rPr>
            </w:pPr>
          </w:p>
        </w:tc>
        <w:tc>
          <w:tcPr>
            <w:tcW w:w="1512" w:type="dxa"/>
          </w:tcPr>
          <w:p w14:paraId="3EE9C7FA"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Slice Support List</w:t>
            </w:r>
          </w:p>
          <w:p w14:paraId="29A9937E"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698C2229"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4007737C"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78E627CC"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ignore</w:t>
            </w:r>
          </w:p>
        </w:tc>
      </w:tr>
      <w:tr w:rsidR="0094704A" w:rsidRPr="00EA5FA7" w14:paraId="5B8206E0" w14:textId="77777777" w:rsidTr="00A36D74">
        <w:tc>
          <w:tcPr>
            <w:tcW w:w="2160" w:type="dxa"/>
          </w:tcPr>
          <w:p w14:paraId="6004AFCF" w14:textId="77777777" w:rsidR="0094704A" w:rsidRPr="00EA5FA7" w:rsidRDefault="0094704A" w:rsidP="00877FE1">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2ED97AA8" w14:textId="77777777" w:rsidR="0094704A" w:rsidRPr="00EA5FA7" w:rsidRDefault="0094704A" w:rsidP="00877FE1">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68434C6E" w14:textId="77777777" w:rsidR="0094704A" w:rsidRPr="00EA5FA7" w:rsidRDefault="0094704A" w:rsidP="00877FE1">
            <w:pPr>
              <w:pStyle w:val="TAL"/>
              <w:keepNext w:val="0"/>
              <w:keepLines w:val="0"/>
              <w:widowControl w:val="0"/>
              <w:rPr>
                <w:rFonts w:cs="Arial"/>
                <w:i/>
                <w:szCs w:val="18"/>
                <w:lang w:eastAsia="ja-JP"/>
              </w:rPr>
            </w:pPr>
          </w:p>
        </w:tc>
        <w:tc>
          <w:tcPr>
            <w:tcW w:w="1512" w:type="dxa"/>
          </w:tcPr>
          <w:p w14:paraId="78D80A26" w14:textId="77777777" w:rsidR="0094704A" w:rsidRPr="00EA5FA7" w:rsidRDefault="0094704A" w:rsidP="00877FE1">
            <w:pPr>
              <w:pStyle w:val="TAL"/>
              <w:keepNext w:val="0"/>
              <w:keepLines w:val="0"/>
              <w:widowControl w:val="0"/>
              <w:rPr>
                <w:rFonts w:cs="Arial"/>
                <w:szCs w:val="18"/>
                <w:lang w:eastAsia="ja-JP"/>
              </w:rPr>
            </w:pPr>
            <w:r>
              <w:rPr>
                <w:rFonts w:cs="Arial"/>
                <w:szCs w:val="18"/>
                <w:lang w:eastAsia="zh-CN"/>
              </w:rPr>
              <w:t>9.3.1.156</w:t>
            </w:r>
          </w:p>
        </w:tc>
        <w:tc>
          <w:tcPr>
            <w:tcW w:w="1728" w:type="dxa"/>
          </w:tcPr>
          <w:p w14:paraId="130A4D1E" w14:textId="77777777" w:rsidR="0094704A" w:rsidRPr="00EA5FA7" w:rsidRDefault="0094704A" w:rsidP="00877FE1">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0D3D2E60" w14:textId="77777777" w:rsidR="0094704A" w:rsidRPr="00EA5FA7" w:rsidRDefault="0094704A" w:rsidP="00877FE1">
            <w:pPr>
              <w:pStyle w:val="TAC"/>
              <w:keepNext w:val="0"/>
              <w:keepLines w:val="0"/>
              <w:widowControl w:val="0"/>
              <w:rPr>
                <w:rFonts w:cs="Arial"/>
                <w:szCs w:val="18"/>
                <w:lang w:eastAsia="ja-JP"/>
              </w:rPr>
            </w:pPr>
            <w:r>
              <w:rPr>
                <w:rFonts w:cs="Arial"/>
                <w:szCs w:val="18"/>
                <w:lang w:eastAsia="zh-CN"/>
              </w:rPr>
              <w:t>YES</w:t>
            </w:r>
          </w:p>
        </w:tc>
        <w:tc>
          <w:tcPr>
            <w:tcW w:w="1080" w:type="dxa"/>
          </w:tcPr>
          <w:p w14:paraId="7F28CE5F" w14:textId="77777777" w:rsidR="0094704A" w:rsidRPr="00EA5FA7" w:rsidRDefault="0094704A" w:rsidP="00877FE1">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94704A" w:rsidRPr="009F1484" w14:paraId="27DC22EB" w14:textId="77777777" w:rsidTr="00A36D74">
        <w:tc>
          <w:tcPr>
            <w:tcW w:w="2160" w:type="dxa"/>
            <w:tcBorders>
              <w:top w:val="single" w:sz="4" w:space="0" w:color="auto"/>
              <w:left w:val="single" w:sz="4" w:space="0" w:color="auto"/>
              <w:bottom w:val="single" w:sz="4" w:space="0" w:color="auto"/>
              <w:right w:val="single" w:sz="4" w:space="0" w:color="auto"/>
            </w:tcBorders>
          </w:tcPr>
          <w:p w14:paraId="264E9CAA" w14:textId="77777777" w:rsidR="0094704A" w:rsidRPr="009F1484" w:rsidRDefault="0094704A" w:rsidP="00877FE1">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30DCDEB4" w14:textId="77777777" w:rsidR="0094704A" w:rsidRPr="009F1484" w:rsidRDefault="0094704A" w:rsidP="00877FE1">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587B08" w14:textId="77777777" w:rsidR="0094704A" w:rsidRPr="009F1484"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749B00" w14:textId="77777777" w:rsidR="0094704A" w:rsidRPr="009F1484" w:rsidRDefault="0094704A" w:rsidP="00877FE1">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216B3893" w14:textId="77777777" w:rsidR="0094704A" w:rsidRPr="009F1484" w:rsidRDefault="0094704A" w:rsidP="00877FE1">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296636B2" w14:textId="77777777" w:rsidR="0094704A" w:rsidRPr="009F1484" w:rsidRDefault="0094704A" w:rsidP="00877FE1">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14D1597" w14:textId="77777777" w:rsidR="0094704A" w:rsidRPr="009F1484" w:rsidRDefault="0094704A" w:rsidP="00877FE1">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423446" w14:textId="77777777" w:rsidR="0094704A" w:rsidRPr="009F1484" w:rsidRDefault="0094704A" w:rsidP="00877FE1">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94704A" w:rsidRPr="009F1484" w14:paraId="599B8686" w14:textId="77777777" w:rsidTr="00A36D74">
        <w:tc>
          <w:tcPr>
            <w:tcW w:w="2160" w:type="dxa"/>
            <w:tcBorders>
              <w:top w:val="single" w:sz="4" w:space="0" w:color="auto"/>
              <w:left w:val="single" w:sz="4" w:space="0" w:color="auto"/>
              <w:bottom w:val="single" w:sz="4" w:space="0" w:color="auto"/>
              <w:right w:val="single" w:sz="4" w:space="0" w:color="auto"/>
            </w:tcBorders>
          </w:tcPr>
          <w:p w14:paraId="433461C5" w14:textId="77777777" w:rsidR="0094704A" w:rsidRPr="009F1484" w:rsidRDefault="0094704A" w:rsidP="00877FE1">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4B979895" w14:textId="77777777" w:rsidR="0094704A" w:rsidRPr="009F1484" w:rsidRDefault="0094704A" w:rsidP="00877FE1">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C57A0D" w14:textId="77777777" w:rsidR="0094704A" w:rsidRPr="009F1484"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E80A1B" w14:textId="77777777" w:rsidR="0094704A" w:rsidRDefault="0094704A" w:rsidP="00877FE1">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63D88F4A" w14:textId="77777777" w:rsidR="0094704A" w:rsidRDefault="0094704A" w:rsidP="00877FE1">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05FDEFCA" w14:textId="77777777" w:rsidR="0094704A" w:rsidRPr="009F1484" w:rsidRDefault="0094704A" w:rsidP="00877FE1">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E4CD0E" w14:textId="77777777" w:rsidR="0094704A" w:rsidRPr="009F1484" w:rsidRDefault="0094704A" w:rsidP="00877FE1">
            <w:pPr>
              <w:pStyle w:val="TAC"/>
              <w:keepNext w:val="0"/>
              <w:keepLines w:val="0"/>
              <w:widowControl w:val="0"/>
              <w:rPr>
                <w:rFonts w:cs="Arial"/>
                <w:szCs w:val="18"/>
                <w:lang w:eastAsia="ja-JP"/>
              </w:rPr>
            </w:pPr>
            <w:r w:rsidRPr="00F15B95">
              <w:rPr>
                <w:rFonts w:cs="Arial"/>
                <w:szCs w:val="18"/>
                <w:lang w:eastAsia="ja-JP"/>
              </w:rPr>
              <w:t>ignore</w:t>
            </w:r>
          </w:p>
        </w:tc>
      </w:tr>
      <w:tr w:rsidR="0094704A" w:rsidRPr="00EA5FA7" w14:paraId="7AD5B5CD" w14:textId="77777777" w:rsidTr="00A36D74">
        <w:tc>
          <w:tcPr>
            <w:tcW w:w="2160" w:type="dxa"/>
          </w:tcPr>
          <w:p w14:paraId="3E84A702" w14:textId="77777777" w:rsidR="0094704A" w:rsidRPr="00EA5FA7" w:rsidRDefault="0094704A" w:rsidP="00877FE1">
            <w:pPr>
              <w:pStyle w:val="TAL"/>
              <w:keepNext w:val="0"/>
              <w:keepLines w:val="0"/>
              <w:widowControl w:val="0"/>
              <w:rPr>
                <w:rFonts w:cs="Arial"/>
                <w:szCs w:val="18"/>
                <w:lang w:eastAsia="ja-JP"/>
              </w:rPr>
            </w:pPr>
            <w:r w:rsidRPr="00EA5FA7">
              <w:rPr>
                <w:rFonts w:eastAsia="MS Mincho" w:cs="Arial"/>
                <w:szCs w:val="18"/>
                <w:lang w:eastAsia="ja-JP"/>
              </w:rPr>
              <w:t xml:space="preserve">CHOICE </w:t>
            </w:r>
            <w:r w:rsidRPr="00EA5FA7">
              <w:rPr>
                <w:rFonts w:cs="Arial"/>
                <w:i/>
                <w:iCs/>
                <w:szCs w:val="18"/>
              </w:rPr>
              <w:t xml:space="preserve">NR-Mode-Info </w:t>
            </w:r>
          </w:p>
        </w:tc>
        <w:tc>
          <w:tcPr>
            <w:tcW w:w="1080" w:type="dxa"/>
          </w:tcPr>
          <w:p w14:paraId="0207D9E3"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023E8AFF" w14:textId="77777777" w:rsidR="0094704A" w:rsidRPr="00EA5FA7" w:rsidRDefault="0094704A" w:rsidP="00877FE1">
            <w:pPr>
              <w:pStyle w:val="TAL"/>
              <w:keepNext w:val="0"/>
              <w:keepLines w:val="0"/>
              <w:widowControl w:val="0"/>
              <w:rPr>
                <w:rFonts w:cs="Arial"/>
                <w:i/>
                <w:szCs w:val="18"/>
                <w:lang w:eastAsia="ja-JP"/>
              </w:rPr>
            </w:pPr>
          </w:p>
        </w:tc>
        <w:tc>
          <w:tcPr>
            <w:tcW w:w="1512" w:type="dxa"/>
          </w:tcPr>
          <w:p w14:paraId="34670E97" w14:textId="77777777" w:rsidR="0094704A" w:rsidRPr="00EA5FA7" w:rsidRDefault="0094704A" w:rsidP="00877FE1">
            <w:pPr>
              <w:pStyle w:val="TAL"/>
              <w:keepNext w:val="0"/>
              <w:keepLines w:val="0"/>
              <w:widowControl w:val="0"/>
              <w:rPr>
                <w:rFonts w:cs="Arial"/>
                <w:szCs w:val="18"/>
                <w:lang w:eastAsia="ja-JP"/>
              </w:rPr>
            </w:pPr>
          </w:p>
        </w:tc>
        <w:tc>
          <w:tcPr>
            <w:tcW w:w="1728" w:type="dxa"/>
          </w:tcPr>
          <w:p w14:paraId="70A778EF"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63D76953"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9F082C5"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29FB3745" w14:textId="77777777" w:rsidTr="00A36D74">
        <w:tc>
          <w:tcPr>
            <w:tcW w:w="2160" w:type="dxa"/>
          </w:tcPr>
          <w:p w14:paraId="73AC6B70" w14:textId="77777777" w:rsidR="0094704A" w:rsidRPr="0030753D" w:rsidRDefault="0094704A" w:rsidP="00877FE1">
            <w:pPr>
              <w:pStyle w:val="TAL"/>
              <w:keepNext w:val="0"/>
              <w:keepLines w:val="0"/>
              <w:widowControl w:val="0"/>
              <w:ind w:leftChars="50" w:left="100"/>
              <w:rPr>
                <w:rFonts w:eastAsia="MS Mincho" w:cs="Arial"/>
                <w:i/>
                <w:iCs/>
                <w:szCs w:val="18"/>
                <w:lang w:eastAsia="ja-JP"/>
              </w:rPr>
            </w:pPr>
            <w:r w:rsidRPr="00FE182D">
              <w:rPr>
                <w:rFonts w:cs="Arial"/>
                <w:i/>
                <w:iCs/>
                <w:szCs w:val="18"/>
                <w:lang w:eastAsia="ja-JP"/>
              </w:rPr>
              <w:t>&gt;FDD</w:t>
            </w:r>
          </w:p>
        </w:tc>
        <w:tc>
          <w:tcPr>
            <w:tcW w:w="1080" w:type="dxa"/>
          </w:tcPr>
          <w:p w14:paraId="38A28C2B"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4EE8176D" w14:textId="77777777" w:rsidR="0094704A" w:rsidRPr="00EA5FA7" w:rsidRDefault="0094704A" w:rsidP="00877FE1">
            <w:pPr>
              <w:pStyle w:val="TAL"/>
              <w:keepNext w:val="0"/>
              <w:keepLines w:val="0"/>
              <w:widowControl w:val="0"/>
              <w:rPr>
                <w:rFonts w:cs="Arial"/>
                <w:i/>
                <w:szCs w:val="18"/>
                <w:lang w:eastAsia="ja-JP"/>
              </w:rPr>
            </w:pPr>
          </w:p>
        </w:tc>
        <w:tc>
          <w:tcPr>
            <w:tcW w:w="1512" w:type="dxa"/>
          </w:tcPr>
          <w:p w14:paraId="38D78737" w14:textId="77777777" w:rsidR="0094704A" w:rsidRPr="00EA5FA7" w:rsidRDefault="0094704A" w:rsidP="00877FE1">
            <w:pPr>
              <w:pStyle w:val="TAL"/>
              <w:keepNext w:val="0"/>
              <w:keepLines w:val="0"/>
              <w:widowControl w:val="0"/>
              <w:rPr>
                <w:rFonts w:cs="Arial"/>
                <w:szCs w:val="18"/>
                <w:lang w:eastAsia="ja-JP"/>
              </w:rPr>
            </w:pPr>
          </w:p>
        </w:tc>
        <w:tc>
          <w:tcPr>
            <w:tcW w:w="1728" w:type="dxa"/>
          </w:tcPr>
          <w:p w14:paraId="3F6B21EC"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0C012584"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308F712"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730081F8" w14:textId="77777777" w:rsidTr="00A36D74">
        <w:tc>
          <w:tcPr>
            <w:tcW w:w="2160" w:type="dxa"/>
          </w:tcPr>
          <w:p w14:paraId="258421B8" w14:textId="77777777" w:rsidR="0094704A" w:rsidRPr="0030753D" w:rsidRDefault="0094704A" w:rsidP="00877FE1">
            <w:pPr>
              <w:pStyle w:val="TAL"/>
              <w:keepNext w:val="0"/>
              <w:keepLines w:val="0"/>
              <w:widowControl w:val="0"/>
              <w:ind w:leftChars="100" w:left="200"/>
              <w:rPr>
                <w:rFonts w:cs="Arial"/>
                <w:b/>
                <w:bCs/>
                <w:i/>
                <w:iCs/>
                <w:szCs w:val="18"/>
                <w:lang w:eastAsia="ja-JP"/>
              </w:rPr>
            </w:pPr>
            <w:r w:rsidRPr="00FE182D">
              <w:rPr>
                <w:rFonts w:cs="Arial"/>
                <w:b/>
                <w:bCs/>
                <w:szCs w:val="18"/>
              </w:rPr>
              <w:t>&gt;&gt;FDD Info</w:t>
            </w:r>
          </w:p>
        </w:tc>
        <w:tc>
          <w:tcPr>
            <w:tcW w:w="1080" w:type="dxa"/>
          </w:tcPr>
          <w:p w14:paraId="590E468A"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13B50CE7" w14:textId="77777777" w:rsidR="0094704A" w:rsidRPr="00EA5FA7" w:rsidRDefault="0094704A" w:rsidP="00877FE1">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23BCBB8F" w14:textId="77777777" w:rsidR="0094704A" w:rsidRPr="00EA5FA7" w:rsidRDefault="0094704A" w:rsidP="00877FE1">
            <w:pPr>
              <w:pStyle w:val="TAL"/>
              <w:keepNext w:val="0"/>
              <w:keepLines w:val="0"/>
              <w:widowControl w:val="0"/>
              <w:rPr>
                <w:rFonts w:cs="Arial"/>
                <w:szCs w:val="18"/>
                <w:lang w:eastAsia="ja-JP"/>
              </w:rPr>
            </w:pPr>
          </w:p>
        </w:tc>
        <w:tc>
          <w:tcPr>
            <w:tcW w:w="1728" w:type="dxa"/>
          </w:tcPr>
          <w:p w14:paraId="1A7414EC"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72536F82"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5E9BCE6"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35CC9126" w14:textId="77777777" w:rsidTr="00A36D74">
        <w:tc>
          <w:tcPr>
            <w:tcW w:w="2160" w:type="dxa"/>
            <w:tcBorders>
              <w:top w:val="single" w:sz="4" w:space="0" w:color="auto"/>
              <w:left w:val="single" w:sz="4" w:space="0" w:color="auto"/>
              <w:bottom w:val="single" w:sz="4" w:space="0" w:color="auto"/>
              <w:right w:val="single" w:sz="4" w:space="0" w:color="auto"/>
            </w:tcBorders>
          </w:tcPr>
          <w:p w14:paraId="7586ECB2" w14:textId="77777777" w:rsidR="0094704A" w:rsidRPr="00EA5FA7" w:rsidRDefault="0094704A" w:rsidP="00877FE1">
            <w:pPr>
              <w:pStyle w:val="TAL"/>
              <w:keepNext w:val="0"/>
              <w:keepLines w:val="0"/>
              <w:widowControl w:val="0"/>
              <w:ind w:leftChars="150" w:left="300"/>
              <w:rPr>
                <w:rFonts w:cs="Arial"/>
                <w:szCs w:val="18"/>
              </w:rPr>
            </w:pPr>
            <w:r w:rsidRPr="00EA5FA7">
              <w:rPr>
                <w:rFonts w:cs="Arial"/>
                <w:szCs w:val="18"/>
              </w:rPr>
              <w:t xml:space="preserve">&gt;&gt;&gt;UL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54334E31"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4B8C6F" w14:textId="77777777" w:rsidR="0094704A" w:rsidRPr="00EA5FA7"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5767FA"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 xml:space="preserve">NR Frequency </w:t>
            </w:r>
            <w:r w:rsidRPr="00EA5FA7">
              <w:rPr>
                <w:rFonts w:cs="Arial"/>
                <w:szCs w:val="18"/>
                <w:lang w:eastAsia="ja-JP"/>
              </w:rPr>
              <w:lastRenderedPageBreak/>
              <w:t>Info</w:t>
            </w:r>
          </w:p>
          <w:p w14:paraId="543C99A4"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33DF0EC8" w14:textId="77777777" w:rsidR="0094704A" w:rsidRPr="00EA5FA7" w:rsidRDefault="0094704A" w:rsidP="00877FE1">
            <w:pPr>
              <w:pStyle w:val="TAL"/>
              <w:keepNext w:val="0"/>
              <w:keepLines w:val="0"/>
              <w:widowControl w:val="0"/>
              <w:rPr>
                <w:lang w:eastAsia="ja-JP"/>
              </w:rPr>
            </w:pPr>
            <w:r>
              <w:rPr>
                <w:rFonts w:hint="eastAsia"/>
                <w:lang w:eastAsia="zh-CN"/>
              </w:rPr>
              <w:lastRenderedPageBreak/>
              <w:t>T</w:t>
            </w:r>
            <w:r>
              <w:rPr>
                <w:lang w:eastAsia="zh-CN"/>
              </w:rPr>
              <w:t xml:space="preserve">his IE is ignored </w:t>
            </w:r>
            <w:r>
              <w:rPr>
                <w:lang w:eastAsia="zh-CN"/>
              </w:rPr>
              <w:lastRenderedPageBreak/>
              <w:t xml:space="preserve">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0F46DF35"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CEDB1D9"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506F875E" w14:textId="77777777" w:rsidTr="00A36D74">
        <w:tc>
          <w:tcPr>
            <w:tcW w:w="2160" w:type="dxa"/>
            <w:tcBorders>
              <w:top w:val="single" w:sz="4" w:space="0" w:color="auto"/>
              <w:left w:val="single" w:sz="4" w:space="0" w:color="auto"/>
              <w:bottom w:val="single" w:sz="4" w:space="0" w:color="auto"/>
              <w:right w:val="single" w:sz="4" w:space="0" w:color="auto"/>
            </w:tcBorders>
          </w:tcPr>
          <w:p w14:paraId="03E924F1" w14:textId="77777777" w:rsidR="0094704A" w:rsidRPr="00EA5FA7" w:rsidRDefault="0094704A" w:rsidP="00877FE1">
            <w:pPr>
              <w:pStyle w:val="TAL"/>
              <w:keepNext w:val="0"/>
              <w:keepLines w:val="0"/>
              <w:widowControl w:val="0"/>
              <w:ind w:leftChars="150" w:left="300"/>
              <w:rPr>
                <w:rFonts w:cs="Arial"/>
                <w:szCs w:val="18"/>
              </w:rPr>
            </w:pPr>
            <w:r w:rsidRPr="00EA5FA7">
              <w:rPr>
                <w:rFonts w:cs="Arial"/>
                <w:szCs w:val="18"/>
              </w:rPr>
              <w:t xml:space="preserve">&gt;&gt;&gt;DL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223AE5A1"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880E2E" w14:textId="77777777" w:rsidR="0094704A" w:rsidRPr="00EA5FA7"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94D97F"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NR Frequency Info</w:t>
            </w:r>
          </w:p>
          <w:p w14:paraId="3768AE5C"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45F5D55D" w14:textId="77777777" w:rsidR="0094704A" w:rsidRPr="00EA5FA7" w:rsidRDefault="0094704A" w:rsidP="00877FE1">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w:t>
            </w:r>
            <w:proofErr w:type="spellStart"/>
            <w:r>
              <w:rPr>
                <w:lang w:eastAsia="zh-CN"/>
              </w:rPr>
              <w:t>ul</w:t>
            </w:r>
            <w:proofErr w:type="spellEnd"/>
            <w:r>
              <w:rPr>
                <w:lang w:eastAsia="zh-CN"/>
              </w:rPr>
              <w:t>-only”.</w:t>
            </w:r>
          </w:p>
        </w:tc>
        <w:tc>
          <w:tcPr>
            <w:tcW w:w="1080" w:type="dxa"/>
            <w:tcBorders>
              <w:top w:val="single" w:sz="4" w:space="0" w:color="auto"/>
              <w:left w:val="single" w:sz="4" w:space="0" w:color="auto"/>
              <w:bottom w:val="single" w:sz="4" w:space="0" w:color="auto"/>
              <w:right w:val="single" w:sz="4" w:space="0" w:color="auto"/>
            </w:tcBorders>
          </w:tcPr>
          <w:p w14:paraId="030737BE"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F2172A"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1E93E35E" w14:textId="77777777" w:rsidTr="00A36D74">
        <w:tc>
          <w:tcPr>
            <w:tcW w:w="2160" w:type="dxa"/>
            <w:tcBorders>
              <w:top w:val="single" w:sz="4" w:space="0" w:color="auto"/>
              <w:left w:val="single" w:sz="4" w:space="0" w:color="auto"/>
              <w:bottom w:val="single" w:sz="4" w:space="0" w:color="auto"/>
              <w:right w:val="single" w:sz="4" w:space="0" w:color="auto"/>
            </w:tcBorders>
          </w:tcPr>
          <w:p w14:paraId="61A8FB36" w14:textId="77777777" w:rsidR="0094704A" w:rsidRPr="00EA5FA7" w:rsidRDefault="0094704A" w:rsidP="00877FE1">
            <w:pPr>
              <w:pStyle w:val="TAL"/>
              <w:keepNext w:val="0"/>
              <w:keepLines w:val="0"/>
              <w:widowControl w:val="0"/>
              <w:ind w:leftChars="150" w:left="300"/>
              <w:rPr>
                <w:rFonts w:cs="Arial"/>
                <w:szCs w:val="18"/>
              </w:rPr>
            </w:pPr>
            <w:r w:rsidRPr="00EA5FA7">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ABA2D32"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64A431" w14:textId="77777777" w:rsidR="0094704A" w:rsidRPr="00EA5FA7"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FBBB27"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Transmission Bandwidth</w:t>
            </w:r>
          </w:p>
          <w:p w14:paraId="0247885C"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D46E5F3" w14:textId="77777777" w:rsidR="0094704A" w:rsidRPr="00EA5FA7" w:rsidRDefault="0094704A" w:rsidP="00877FE1">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73F05B6A"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EFF4EC"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508BFBE6" w14:textId="77777777" w:rsidTr="00A36D74">
        <w:tc>
          <w:tcPr>
            <w:tcW w:w="2160" w:type="dxa"/>
            <w:tcBorders>
              <w:top w:val="single" w:sz="4" w:space="0" w:color="auto"/>
              <w:left w:val="single" w:sz="4" w:space="0" w:color="auto"/>
              <w:bottom w:val="single" w:sz="4" w:space="0" w:color="auto"/>
              <w:right w:val="single" w:sz="4" w:space="0" w:color="auto"/>
            </w:tcBorders>
          </w:tcPr>
          <w:p w14:paraId="2A865AA0" w14:textId="77777777" w:rsidR="0094704A" w:rsidRPr="00EA5FA7" w:rsidRDefault="0094704A" w:rsidP="00877FE1">
            <w:pPr>
              <w:pStyle w:val="TAL"/>
              <w:keepNext w:val="0"/>
              <w:keepLines w:val="0"/>
              <w:widowControl w:val="0"/>
              <w:ind w:leftChars="150" w:left="300"/>
              <w:rPr>
                <w:rFonts w:cs="Arial"/>
                <w:szCs w:val="18"/>
              </w:rPr>
            </w:pPr>
            <w:r w:rsidRPr="00EA5FA7">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F4F7EEB"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C4F290" w14:textId="77777777" w:rsidR="0094704A" w:rsidRPr="00EA5FA7"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9A3516"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Transmission Bandwidth</w:t>
            </w:r>
          </w:p>
          <w:p w14:paraId="3BF35E5D"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277F9AB" w14:textId="77777777" w:rsidR="0094704A" w:rsidRPr="00EA5FA7" w:rsidRDefault="0094704A" w:rsidP="00877FE1">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w:t>
            </w:r>
            <w:proofErr w:type="spellStart"/>
            <w:r>
              <w:rPr>
                <w:lang w:eastAsia="zh-CN"/>
              </w:rPr>
              <w:t>ul</w:t>
            </w:r>
            <w:proofErr w:type="spellEnd"/>
            <w:r>
              <w:rPr>
                <w:lang w:eastAsia="zh-CN"/>
              </w:rPr>
              <w:t>-only”.</w:t>
            </w:r>
          </w:p>
        </w:tc>
        <w:tc>
          <w:tcPr>
            <w:tcW w:w="1080" w:type="dxa"/>
            <w:tcBorders>
              <w:top w:val="single" w:sz="4" w:space="0" w:color="auto"/>
              <w:left w:val="single" w:sz="4" w:space="0" w:color="auto"/>
              <w:bottom w:val="single" w:sz="4" w:space="0" w:color="auto"/>
              <w:right w:val="single" w:sz="4" w:space="0" w:color="auto"/>
            </w:tcBorders>
          </w:tcPr>
          <w:p w14:paraId="4FB1CD77"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243ED9"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371D9DD6" w14:textId="77777777" w:rsidTr="00A36D74">
        <w:tc>
          <w:tcPr>
            <w:tcW w:w="2160" w:type="dxa"/>
            <w:tcBorders>
              <w:top w:val="single" w:sz="4" w:space="0" w:color="auto"/>
              <w:left w:val="single" w:sz="4" w:space="0" w:color="auto"/>
              <w:bottom w:val="single" w:sz="4" w:space="0" w:color="auto"/>
              <w:right w:val="single" w:sz="4" w:space="0" w:color="auto"/>
            </w:tcBorders>
          </w:tcPr>
          <w:p w14:paraId="254B8424" w14:textId="77777777" w:rsidR="0094704A" w:rsidRPr="00EA5FA7" w:rsidRDefault="0094704A" w:rsidP="00877FE1">
            <w:pPr>
              <w:pStyle w:val="TAL"/>
              <w:keepNext w:val="0"/>
              <w:keepLines w:val="0"/>
              <w:widowControl w:val="0"/>
              <w:ind w:leftChars="150" w:left="300"/>
              <w:rPr>
                <w:rFonts w:cs="Arial"/>
                <w:szCs w:val="18"/>
              </w:rPr>
            </w:pPr>
            <w:r w:rsidRPr="009B0A74">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5D192DE5" w14:textId="77777777" w:rsidR="0094704A" w:rsidRPr="00EA5FA7" w:rsidRDefault="0094704A" w:rsidP="00877FE1">
            <w:pPr>
              <w:pStyle w:val="TAL"/>
              <w:keepNext w:val="0"/>
              <w:keepLines w:val="0"/>
              <w:widowControl w:val="0"/>
              <w:rPr>
                <w:rFonts w:cs="Arial"/>
                <w:szCs w:val="18"/>
                <w:lang w:eastAsia="ja-JP"/>
              </w:rPr>
            </w:pPr>
            <w:r w:rsidRPr="009B0A7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029BB6" w14:textId="77777777" w:rsidR="0094704A" w:rsidRPr="00EA5FA7"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1C4FB6" w14:textId="77777777" w:rsidR="0094704A" w:rsidRPr="00A03301" w:rsidRDefault="0094704A" w:rsidP="00877FE1">
            <w:pPr>
              <w:pStyle w:val="TAL"/>
              <w:keepNext w:val="0"/>
              <w:keepLines w:val="0"/>
              <w:widowControl w:val="0"/>
              <w:rPr>
                <w:rFonts w:cs="Arial"/>
                <w:szCs w:val="18"/>
                <w:lang w:eastAsia="ja-JP"/>
              </w:rPr>
            </w:pPr>
            <w:r w:rsidRPr="00A03301">
              <w:rPr>
                <w:rFonts w:cs="Arial"/>
                <w:szCs w:val="18"/>
                <w:lang w:eastAsia="ja-JP"/>
              </w:rPr>
              <w:t>NR Carrier List</w:t>
            </w:r>
          </w:p>
          <w:p w14:paraId="762AD49A" w14:textId="77777777" w:rsidR="0094704A" w:rsidRPr="00EA5FA7" w:rsidRDefault="0094704A" w:rsidP="00877FE1">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642B0FD4" w14:textId="77777777" w:rsidR="0094704A" w:rsidRPr="00EA5FA7" w:rsidRDefault="0094704A" w:rsidP="00877FE1">
            <w:pPr>
              <w:pStyle w:val="TAL"/>
              <w:keepNext w:val="0"/>
              <w:keepLines w:val="0"/>
              <w:widowControl w:val="0"/>
              <w:rPr>
                <w:rFonts w:cs="Arial"/>
                <w:szCs w:val="18"/>
                <w:lang w:eastAsia="ja-JP"/>
              </w:rPr>
            </w:pPr>
            <w:r w:rsidRPr="009B0A74">
              <w:rPr>
                <w:rFonts w:cs="Arial"/>
                <w:szCs w:val="18"/>
                <w:lang w:eastAsia="ja-JP"/>
              </w:rPr>
              <w:t xml:space="preserve">If included, the </w:t>
            </w:r>
            <w:r w:rsidRPr="009E6EC2">
              <w:rPr>
                <w:rFonts w:cs="Arial"/>
                <w:i/>
                <w:iCs/>
                <w:szCs w:val="18"/>
                <w:lang w:eastAsia="ja-JP"/>
              </w:rPr>
              <w:t>UL Transmission Bandwidth</w:t>
            </w:r>
            <w:r w:rsidRPr="009B0A74">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30B29D4" w14:textId="77777777" w:rsidR="0094704A" w:rsidRPr="00EA5FA7" w:rsidRDefault="0094704A" w:rsidP="00877FE1">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50A6D9" w14:textId="77777777" w:rsidR="0094704A" w:rsidRPr="00EA5FA7" w:rsidRDefault="0094704A" w:rsidP="00877FE1">
            <w:pPr>
              <w:pStyle w:val="TAC"/>
              <w:keepNext w:val="0"/>
              <w:keepLines w:val="0"/>
              <w:widowControl w:val="0"/>
              <w:rPr>
                <w:rFonts w:cs="Arial"/>
                <w:szCs w:val="18"/>
                <w:lang w:eastAsia="ja-JP"/>
              </w:rPr>
            </w:pPr>
            <w:r w:rsidRPr="009B0A74">
              <w:rPr>
                <w:rFonts w:cs="Arial"/>
                <w:szCs w:val="18"/>
                <w:lang w:eastAsia="ja-JP"/>
              </w:rPr>
              <w:t>ignore</w:t>
            </w:r>
          </w:p>
        </w:tc>
      </w:tr>
      <w:tr w:rsidR="0094704A" w:rsidRPr="00EA5FA7" w14:paraId="3C72C61A" w14:textId="77777777" w:rsidTr="00A36D74">
        <w:tc>
          <w:tcPr>
            <w:tcW w:w="2160" w:type="dxa"/>
            <w:tcBorders>
              <w:top w:val="single" w:sz="4" w:space="0" w:color="auto"/>
              <w:left w:val="single" w:sz="4" w:space="0" w:color="auto"/>
              <w:bottom w:val="single" w:sz="4" w:space="0" w:color="auto"/>
              <w:right w:val="single" w:sz="4" w:space="0" w:color="auto"/>
            </w:tcBorders>
          </w:tcPr>
          <w:p w14:paraId="063CEDC4" w14:textId="77777777" w:rsidR="0094704A" w:rsidRPr="00EA5FA7" w:rsidRDefault="0094704A" w:rsidP="00877FE1">
            <w:pPr>
              <w:pStyle w:val="TAL"/>
              <w:keepNext w:val="0"/>
              <w:keepLines w:val="0"/>
              <w:widowControl w:val="0"/>
              <w:ind w:leftChars="150" w:left="300"/>
              <w:rPr>
                <w:rFonts w:cs="Arial"/>
                <w:szCs w:val="18"/>
              </w:rPr>
            </w:pPr>
            <w:r w:rsidRPr="00EA5FA7">
              <w:rPr>
                <w:rFonts w:cs="Arial"/>
                <w:szCs w:val="18"/>
              </w:rPr>
              <w:t xml:space="preserve">&gt;&gt;&gt;DL </w:t>
            </w:r>
            <w:r>
              <w:rPr>
                <w:rFonts w:cs="Arial"/>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6A7A3591" w14:textId="77777777" w:rsidR="0094704A" w:rsidRPr="00EA5FA7" w:rsidRDefault="0094704A" w:rsidP="00877FE1">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65F2CF" w14:textId="77777777" w:rsidR="0094704A" w:rsidRPr="00EA5FA7"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20E80E" w14:textId="77777777" w:rsidR="0094704A" w:rsidRPr="00EA5FA7" w:rsidRDefault="0094704A" w:rsidP="00877FE1">
            <w:pPr>
              <w:pStyle w:val="TAL"/>
              <w:keepNext w:val="0"/>
              <w:keepLines w:val="0"/>
              <w:widowControl w:val="0"/>
              <w:rPr>
                <w:rFonts w:cs="Arial"/>
                <w:szCs w:val="18"/>
                <w:lang w:eastAsia="ja-JP"/>
              </w:rPr>
            </w:pPr>
            <w:r>
              <w:rPr>
                <w:rFonts w:cs="Arial"/>
                <w:szCs w:val="18"/>
                <w:lang w:eastAsia="ja-JP"/>
              </w:rPr>
              <w:t>NR Carrier List</w:t>
            </w:r>
          </w:p>
          <w:p w14:paraId="387360D7" w14:textId="77777777" w:rsidR="0094704A" w:rsidRPr="00EA5FA7" w:rsidRDefault="0094704A" w:rsidP="00877FE1">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3D56E668" w14:textId="77777777" w:rsidR="0094704A" w:rsidRPr="00EA5FA7" w:rsidRDefault="0094704A" w:rsidP="00877FE1">
            <w:pPr>
              <w:pStyle w:val="TAL"/>
              <w:keepNext w:val="0"/>
              <w:keepLines w:val="0"/>
              <w:widowControl w:val="0"/>
              <w:rPr>
                <w:rFonts w:cs="Arial"/>
                <w:szCs w:val="18"/>
                <w:lang w:eastAsia="ja-JP"/>
              </w:rPr>
            </w:pPr>
            <w:r w:rsidRPr="00593B6A">
              <w:rPr>
                <w:rFonts w:cs="Arial" w:hint="eastAsia"/>
                <w:szCs w:val="18"/>
                <w:lang w:eastAsia="ja-JP"/>
              </w:rPr>
              <w:t xml:space="preserve">If included, the </w:t>
            </w:r>
            <w:r>
              <w:rPr>
                <w:rFonts w:cs="Arial"/>
                <w:i/>
                <w:iCs/>
                <w:szCs w:val="18"/>
                <w:lang w:eastAsia="ja-JP"/>
              </w:rPr>
              <w:t xml:space="preserve">DL </w:t>
            </w:r>
            <w:r w:rsidRPr="00593B6A">
              <w:rPr>
                <w:rFonts w:cs="Arial" w:hint="eastAsia"/>
                <w:i/>
                <w:iCs/>
                <w:szCs w:val="18"/>
                <w:lang w:eastAsia="ja-JP"/>
              </w:rPr>
              <w:t>Transmission Bandwidth</w:t>
            </w:r>
            <w:r w:rsidRPr="00593B6A">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9D1F680" w14:textId="77777777" w:rsidR="0094704A" w:rsidRPr="00EA5FA7" w:rsidRDefault="0094704A" w:rsidP="00877FE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EA7AB9" w14:textId="77777777" w:rsidR="0094704A" w:rsidRPr="00EA5FA7" w:rsidRDefault="0094704A" w:rsidP="00877FE1">
            <w:pPr>
              <w:pStyle w:val="TAC"/>
              <w:keepNext w:val="0"/>
              <w:keepLines w:val="0"/>
              <w:widowControl w:val="0"/>
              <w:rPr>
                <w:rFonts w:cs="Arial"/>
                <w:szCs w:val="18"/>
                <w:lang w:eastAsia="ja-JP"/>
              </w:rPr>
            </w:pPr>
            <w:r>
              <w:rPr>
                <w:rFonts w:cs="Arial" w:hint="eastAsia"/>
                <w:szCs w:val="18"/>
                <w:lang w:eastAsia="zh-CN"/>
              </w:rPr>
              <w:t>ignore</w:t>
            </w:r>
          </w:p>
        </w:tc>
      </w:tr>
      <w:tr w:rsidR="0094704A" w:rsidRPr="00EA5FA7" w14:paraId="2ADC368B" w14:textId="77777777" w:rsidTr="00A36D74">
        <w:tc>
          <w:tcPr>
            <w:tcW w:w="2160" w:type="dxa"/>
          </w:tcPr>
          <w:p w14:paraId="1A26A472" w14:textId="77777777" w:rsidR="0094704A" w:rsidRPr="0030753D" w:rsidRDefault="0094704A" w:rsidP="00877FE1">
            <w:pPr>
              <w:pStyle w:val="TAL"/>
              <w:keepNext w:val="0"/>
              <w:keepLines w:val="0"/>
              <w:widowControl w:val="0"/>
              <w:ind w:leftChars="50" w:left="100"/>
              <w:rPr>
                <w:rFonts w:cs="Arial"/>
                <w:b/>
                <w:i/>
                <w:iCs/>
                <w:szCs w:val="18"/>
              </w:rPr>
            </w:pPr>
            <w:r w:rsidRPr="00FE182D">
              <w:rPr>
                <w:rFonts w:cs="Arial"/>
                <w:i/>
                <w:iCs/>
                <w:szCs w:val="18"/>
                <w:lang w:eastAsia="ja-JP"/>
              </w:rPr>
              <w:t>&gt;TDD</w:t>
            </w:r>
          </w:p>
        </w:tc>
        <w:tc>
          <w:tcPr>
            <w:tcW w:w="1080" w:type="dxa"/>
          </w:tcPr>
          <w:p w14:paraId="577F6A73"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4E23B117" w14:textId="77777777" w:rsidR="0094704A" w:rsidRPr="00EA5FA7" w:rsidRDefault="0094704A" w:rsidP="00877FE1">
            <w:pPr>
              <w:pStyle w:val="TAL"/>
              <w:keepNext w:val="0"/>
              <w:keepLines w:val="0"/>
              <w:widowControl w:val="0"/>
              <w:rPr>
                <w:rFonts w:cs="Arial"/>
                <w:i/>
                <w:szCs w:val="18"/>
                <w:lang w:eastAsia="ja-JP"/>
              </w:rPr>
            </w:pPr>
          </w:p>
        </w:tc>
        <w:tc>
          <w:tcPr>
            <w:tcW w:w="1512" w:type="dxa"/>
          </w:tcPr>
          <w:p w14:paraId="4A4DAE19" w14:textId="77777777" w:rsidR="0094704A" w:rsidRPr="00EA5FA7" w:rsidRDefault="0094704A" w:rsidP="00877FE1">
            <w:pPr>
              <w:pStyle w:val="TAL"/>
              <w:keepNext w:val="0"/>
              <w:keepLines w:val="0"/>
              <w:widowControl w:val="0"/>
              <w:rPr>
                <w:rFonts w:cs="Arial"/>
                <w:szCs w:val="18"/>
                <w:lang w:eastAsia="ja-JP"/>
              </w:rPr>
            </w:pPr>
          </w:p>
        </w:tc>
        <w:tc>
          <w:tcPr>
            <w:tcW w:w="1728" w:type="dxa"/>
          </w:tcPr>
          <w:p w14:paraId="211CE0C2"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6BE726A0"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DC1B227"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758395C5" w14:textId="77777777" w:rsidTr="00A36D74">
        <w:tc>
          <w:tcPr>
            <w:tcW w:w="2160" w:type="dxa"/>
          </w:tcPr>
          <w:p w14:paraId="5D254B0F" w14:textId="77777777" w:rsidR="0094704A" w:rsidRPr="0030753D" w:rsidRDefault="0094704A" w:rsidP="00877FE1">
            <w:pPr>
              <w:pStyle w:val="TAL"/>
              <w:keepNext w:val="0"/>
              <w:keepLines w:val="0"/>
              <w:widowControl w:val="0"/>
              <w:ind w:leftChars="100" w:left="200"/>
              <w:rPr>
                <w:rFonts w:cs="Arial"/>
                <w:b/>
                <w:bCs/>
                <w:szCs w:val="18"/>
                <w:lang w:eastAsia="ja-JP"/>
              </w:rPr>
            </w:pPr>
            <w:r w:rsidRPr="00FE182D">
              <w:rPr>
                <w:rFonts w:cs="Arial"/>
                <w:b/>
                <w:bCs/>
                <w:szCs w:val="18"/>
              </w:rPr>
              <w:t>&gt;&gt;TDD Info</w:t>
            </w:r>
          </w:p>
        </w:tc>
        <w:tc>
          <w:tcPr>
            <w:tcW w:w="1080" w:type="dxa"/>
          </w:tcPr>
          <w:p w14:paraId="7ABD731C"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50F5F241" w14:textId="77777777" w:rsidR="0094704A" w:rsidRPr="00EA5FA7" w:rsidRDefault="0094704A" w:rsidP="00877FE1">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065B95D6" w14:textId="77777777" w:rsidR="0094704A" w:rsidRPr="00EA5FA7" w:rsidRDefault="0094704A" w:rsidP="00877FE1">
            <w:pPr>
              <w:pStyle w:val="TAL"/>
              <w:keepNext w:val="0"/>
              <w:keepLines w:val="0"/>
              <w:widowControl w:val="0"/>
              <w:rPr>
                <w:rFonts w:cs="Arial"/>
                <w:szCs w:val="18"/>
                <w:lang w:eastAsia="ja-JP"/>
              </w:rPr>
            </w:pPr>
          </w:p>
        </w:tc>
        <w:tc>
          <w:tcPr>
            <w:tcW w:w="1728" w:type="dxa"/>
          </w:tcPr>
          <w:p w14:paraId="028FEDA4"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669C5736"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6CA9A06"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0B0E6738" w14:textId="77777777" w:rsidTr="00A36D74">
        <w:tc>
          <w:tcPr>
            <w:tcW w:w="2160" w:type="dxa"/>
          </w:tcPr>
          <w:p w14:paraId="54158C3E" w14:textId="77777777" w:rsidR="0094704A" w:rsidRPr="00EA5FA7" w:rsidRDefault="0094704A" w:rsidP="00877FE1">
            <w:pPr>
              <w:pStyle w:val="TAL"/>
              <w:keepNext w:val="0"/>
              <w:keepLines w:val="0"/>
              <w:widowControl w:val="0"/>
              <w:ind w:leftChars="150" w:left="300"/>
              <w:rPr>
                <w:rFonts w:cs="Arial"/>
                <w:szCs w:val="18"/>
                <w:lang w:eastAsia="ja-JP"/>
              </w:rPr>
            </w:pPr>
            <w:r w:rsidRPr="00EA5FA7">
              <w:rPr>
                <w:rFonts w:cs="Arial"/>
                <w:szCs w:val="18"/>
                <w:lang w:eastAsia="ja-JP"/>
              </w:rPr>
              <w:t xml:space="preserve">&gt;&gt;&gt;NR </w:t>
            </w:r>
            <w:proofErr w:type="spellStart"/>
            <w:r w:rsidRPr="00EA5FA7">
              <w:rPr>
                <w:rFonts w:cs="Arial"/>
                <w:szCs w:val="18"/>
              </w:rPr>
              <w:t>FreqInfo</w:t>
            </w:r>
            <w:proofErr w:type="spellEnd"/>
          </w:p>
        </w:tc>
        <w:tc>
          <w:tcPr>
            <w:tcW w:w="1080" w:type="dxa"/>
          </w:tcPr>
          <w:p w14:paraId="59B21318" w14:textId="77777777" w:rsidR="0094704A" w:rsidRPr="00EA5FA7" w:rsidRDefault="0094704A" w:rsidP="00877FE1">
            <w:pPr>
              <w:pStyle w:val="TAL"/>
              <w:keepNext w:val="0"/>
              <w:keepLines w:val="0"/>
              <w:widowControl w:val="0"/>
              <w:rPr>
                <w:rFonts w:eastAsia="MS Mincho" w:cs="Arial"/>
                <w:szCs w:val="18"/>
                <w:lang w:eastAsia="ja-JP"/>
              </w:rPr>
            </w:pPr>
            <w:r w:rsidRPr="00EA5FA7">
              <w:rPr>
                <w:rFonts w:eastAsia="MS Mincho" w:cs="Arial"/>
                <w:szCs w:val="18"/>
                <w:lang w:eastAsia="ja-JP"/>
              </w:rPr>
              <w:t>M</w:t>
            </w:r>
          </w:p>
        </w:tc>
        <w:tc>
          <w:tcPr>
            <w:tcW w:w="1080" w:type="dxa"/>
          </w:tcPr>
          <w:p w14:paraId="1F936121" w14:textId="77777777" w:rsidR="0094704A" w:rsidRPr="00EA5FA7" w:rsidRDefault="0094704A" w:rsidP="00877FE1">
            <w:pPr>
              <w:pStyle w:val="TAL"/>
              <w:keepNext w:val="0"/>
              <w:keepLines w:val="0"/>
              <w:widowControl w:val="0"/>
              <w:rPr>
                <w:rFonts w:cs="Arial"/>
                <w:i/>
                <w:szCs w:val="18"/>
                <w:lang w:eastAsia="ja-JP"/>
              </w:rPr>
            </w:pPr>
          </w:p>
        </w:tc>
        <w:tc>
          <w:tcPr>
            <w:tcW w:w="1512" w:type="dxa"/>
          </w:tcPr>
          <w:p w14:paraId="7401E78E"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NR Frequency Info</w:t>
            </w:r>
          </w:p>
          <w:p w14:paraId="081D381D"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9.3.1.17</w:t>
            </w:r>
          </w:p>
        </w:tc>
        <w:tc>
          <w:tcPr>
            <w:tcW w:w="1728" w:type="dxa"/>
          </w:tcPr>
          <w:p w14:paraId="63FE5805"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2F83AD75"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9A21BB9"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20067E06" w14:textId="77777777" w:rsidTr="00A36D74">
        <w:tc>
          <w:tcPr>
            <w:tcW w:w="2160" w:type="dxa"/>
          </w:tcPr>
          <w:p w14:paraId="429A8F1C" w14:textId="77777777" w:rsidR="0094704A" w:rsidRPr="00EA5FA7" w:rsidRDefault="0094704A" w:rsidP="00877FE1">
            <w:pPr>
              <w:pStyle w:val="TAL"/>
              <w:keepNext w:val="0"/>
              <w:keepLines w:val="0"/>
              <w:widowControl w:val="0"/>
              <w:ind w:leftChars="150" w:left="300"/>
              <w:rPr>
                <w:rFonts w:cs="Arial"/>
                <w:szCs w:val="18"/>
                <w:lang w:eastAsia="ja-JP"/>
              </w:rPr>
            </w:pPr>
            <w:r w:rsidRPr="00EA5FA7">
              <w:rPr>
                <w:rFonts w:cs="Arial"/>
                <w:szCs w:val="18"/>
                <w:lang w:eastAsia="ja-JP"/>
              </w:rPr>
              <w:t>&gt;&gt;&gt;Transmission Bandwidth</w:t>
            </w:r>
          </w:p>
        </w:tc>
        <w:tc>
          <w:tcPr>
            <w:tcW w:w="1080" w:type="dxa"/>
          </w:tcPr>
          <w:p w14:paraId="3E70EEC0" w14:textId="77777777" w:rsidR="0094704A" w:rsidRPr="00EA5FA7" w:rsidRDefault="0094704A" w:rsidP="00877FE1">
            <w:pPr>
              <w:pStyle w:val="TAL"/>
              <w:keepNext w:val="0"/>
              <w:keepLines w:val="0"/>
              <w:widowControl w:val="0"/>
              <w:rPr>
                <w:lang w:eastAsia="ja-JP"/>
              </w:rPr>
            </w:pPr>
            <w:r w:rsidRPr="00EA5FA7">
              <w:rPr>
                <w:lang w:eastAsia="ja-JP"/>
              </w:rPr>
              <w:t>M</w:t>
            </w:r>
          </w:p>
        </w:tc>
        <w:tc>
          <w:tcPr>
            <w:tcW w:w="1080" w:type="dxa"/>
          </w:tcPr>
          <w:p w14:paraId="0D8423D4" w14:textId="77777777" w:rsidR="0094704A" w:rsidRPr="00EA5FA7" w:rsidRDefault="0094704A" w:rsidP="00877FE1">
            <w:pPr>
              <w:pStyle w:val="TAL"/>
              <w:keepNext w:val="0"/>
              <w:keepLines w:val="0"/>
              <w:widowControl w:val="0"/>
              <w:rPr>
                <w:i/>
                <w:lang w:eastAsia="ja-JP"/>
              </w:rPr>
            </w:pPr>
          </w:p>
        </w:tc>
        <w:tc>
          <w:tcPr>
            <w:tcW w:w="1512" w:type="dxa"/>
          </w:tcPr>
          <w:p w14:paraId="215F3AF5" w14:textId="77777777" w:rsidR="0094704A" w:rsidRPr="00EA5FA7" w:rsidRDefault="0094704A" w:rsidP="00877FE1">
            <w:pPr>
              <w:pStyle w:val="TAL"/>
              <w:keepNext w:val="0"/>
              <w:keepLines w:val="0"/>
              <w:widowControl w:val="0"/>
              <w:rPr>
                <w:lang w:eastAsia="ja-JP"/>
              </w:rPr>
            </w:pPr>
            <w:r w:rsidRPr="00EA5FA7">
              <w:rPr>
                <w:lang w:eastAsia="ja-JP"/>
              </w:rPr>
              <w:t>9.3.1.15</w:t>
            </w:r>
          </w:p>
        </w:tc>
        <w:tc>
          <w:tcPr>
            <w:tcW w:w="1728" w:type="dxa"/>
          </w:tcPr>
          <w:p w14:paraId="5D6592A8" w14:textId="77777777" w:rsidR="0094704A" w:rsidRPr="00EA5FA7" w:rsidRDefault="0094704A" w:rsidP="00877FE1">
            <w:pPr>
              <w:pStyle w:val="TAL"/>
              <w:keepNext w:val="0"/>
              <w:keepLines w:val="0"/>
              <w:widowControl w:val="0"/>
              <w:rPr>
                <w:lang w:eastAsia="ja-JP"/>
              </w:rPr>
            </w:pPr>
          </w:p>
        </w:tc>
        <w:tc>
          <w:tcPr>
            <w:tcW w:w="1080" w:type="dxa"/>
          </w:tcPr>
          <w:p w14:paraId="1CB82614" w14:textId="77777777" w:rsidR="0094704A" w:rsidRPr="00EA5FA7" w:rsidRDefault="0094704A" w:rsidP="00877FE1">
            <w:pPr>
              <w:pStyle w:val="TAC"/>
              <w:keepNext w:val="0"/>
              <w:keepLines w:val="0"/>
              <w:widowControl w:val="0"/>
              <w:rPr>
                <w:lang w:eastAsia="ja-JP"/>
              </w:rPr>
            </w:pPr>
            <w:r w:rsidRPr="00EA5FA7">
              <w:rPr>
                <w:lang w:eastAsia="ja-JP"/>
              </w:rPr>
              <w:t>-</w:t>
            </w:r>
          </w:p>
        </w:tc>
        <w:tc>
          <w:tcPr>
            <w:tcW w:w="1080" w:type="dxa"/>
          </w:tcPr>
          <w:p w14:paraId="5F998815" w14:textId="77777777" w:rsidR="0094704A" w:rsidRPr="00EA5FA7" w:rsidRDefault="0094704A" w:rsidP="00877FE1">
            <w:pPr>
              <w:pStyle w:val="TAC"/>
              <w:keepNext w:val="0"/>
              <w:keepLines w:val="0"/>
              <w:widowControl w:val="0"/>
              <w:rPr>
                <w:lang w:eastAsia="ja-JP"/>
              </w:rPr>
            </w:pPr>
          </w:p>
        </w:tc>
      </w:tr>
      <w:tr w:rsidR="0094704A" w:rsidRPr="00EA5FA7" w14:paraId="1F51480B" w14:textId="77777777" w:rsidTr="00A36D74">
        <w:tc>
          <w:tcPr>
            <w:tcW w:w="2160" w:type="dxa"/>
          </w:tcPr>
          <w:p w14:paraId="341D7157" w14:textId="77777777" w:rsidR="0094704A" w:rsidRPr="004D2868" w:rsidRDefault="0094704A" w:rsidP="00877FE1">
            <w:pPr>
              <w:pStyle w:val="TAL"/>
              <w:keepNext w:val="0"/>
              <w:keepLines w:val="0"/>
              <w:widowControl w:val="0"/>
              <w:ind w:leftChars="150" w:left="300"/>
              <w:rPr>
                <w:rFonts w:cs="Arial"/>
                <w:szCs w:val="18"/>
                <w:lang w:eastAsia="ja-JP"/>
              </w:rPr>
            </w:pPr>
            <w:r w:rsidRPr="00C95859">
              <w:rPr>
                <w:rFonts w:cs="Arial"/>
                <w:szCs w:val="18"/>
                <w:lang w:eastAsia="ja-JP"/>
              </w:rPr>
              <w:t>&gt;&gt;&gt;Intended TDD DL-UL Configuration</w:t>
            </w:r>
          </w:p>
        </w:tc>
        <w:tc>
          <w:tcPr>
            <w:tcW w:w="1080" w:type="dxa"/>
          </w:tcPr>
          <w:p w14:paraId="6891E32E" w14:textId="77777777" w:rsidR="0094704A" w:rsidRPr="00EA5FA7" w:rsidRDefault="0094704A" w:rsidP="00877FE1">
            <w:pPr>
              <w:pStyle w:val="TAL"/>
              <w:keepNext w:val="0"/>
              <w:keepLines w:val="0"/>
              <w:widowControl w:val="0"/>
              <w:rPr>
                <w:lang w:eastAsia="ja-JP"/>
              </w:rPr>
            </w:pPr>
            <w:r w:rsidRPr="00EA5FA7">
              <w:rPr>
                <w:lang w:eastAsia="ja-JP"/>
              </w:rPr>
              <w:t>O</w:t>
            </w:r>
          </w:p>
        </w:tc>
        <w:tc>
          <w:tcPr>
            <w:tcW w:w="1080" w:type="dxa"/>
          </w:tcPr>
          <w:p w14:paraId="3FC54DFA" w14:textId="77777777" w:rsidR="0094704A" w:rsidRPr="00EA5FA7" w:rsidRDefault="0094704A" w:rsidP="00877FE1">
            <w:pPr>
              <w:pStyle w:val="TAL"/>
              <w:keepNext w:val="0"/>
              <w:keepLines w:val="0"/>
              <w:widowControl w:val="0"/>
              <w:rPr>
                <w:i/>
                <w:lang w:eastAsia="ja-JP"/>
              </w:rPr>
            </w:pPr>
          </w:p>
        </w:tc>
        <w:tc>
          <w:tcPr>
            <w:tcW w:w="1512" w:type="dxa"/>
          </w:tcPr>
          <w:p w14:paraId="0F4D49BD" w14:textId="77777777" w:rsidR="0094704A" w:rsidRPr="00EA5FA7" w:rsidRDefault="0094704A" w:rsidP="00877FE1">
            <w:pPr>
              <w:pStyle w:val="TAL"/>
              <w:keepNext w:val="0"/>
              <w:keepLines w:val="0"/>
              <w:widowControl w:val="0"/>
              <w:rPr>
                <w:lang w:eastAsia="ja-JP"/>
              </w:rPr>
            </w:pPr>
            <w:r w:rsidRPr="00EA5FA7">
              <w:rPr>
                <w:lang w:eastAsia="ja-JP"/>
              </w:rPr>
              <w:t>9.3.1.89</w:t>
            </w:r>
          </w:p>
        </w:tc>
        <w:tc>
          <w:tcPr>
            <w:tcW w:w="1728" w:type="dxa"/>
          </w:tcPr>
          <w:p w14:paraId="231289F0" w14:textId="77777777" w:rsidR="0094704A" w:rsidRPr="00EA5FA7" w:rsidRDefault="0094704A" w:rsidP="00877FE1">
            <w:pPr>
              <w:pStyle w:val="TAL"/>
              <w:keepNext w:val="0"/>
              <w:keepLines w:val="0"/>
              <w:widowControl w:val="0"/>
              <w:rPr>
                <w:lang w:eastAsia="ja-JP"/>
              </w:rPr>
            </w:pPr>
          </w:p>
        </w:tc>
        <w:tc>
          <w:tcPr>
            <w:tcW w:w="1080" w:type="dxa"/>
          </w:tcPr>
          <w:p w14:paraId="19429175" w14:textId="77777777" w:rsidR="0094704A" w:rsidRPr="00EA5FA7" w:rsidRDefault="0094704A" w:rsidP="00877FE1">
            <w:pPr>
              <w:pStyle w:val="TAC"/>
              <w:keepNext w:val="0"/>
              <w:keepLines w:val="0"/>
              <w:widowControl w:val="0"/>
              <w:rPr>
                <w:lang w:eastAsia="ja-JP"/>
              </w:rPr>
            </w:pPr>
            <w:r>
              <w:rPr>
                <w:rFonts w:cs="Arial"/>
                <w:lang w:eastAsia="ja-JP"/>
              </w:rPr>
              <w:t xml:space="preserve"> YES</w:t>
            </w:r>
          </w:p>
        </w:tc>
        <w:tc>
          <w:tcPr>
            <w:tcW w:w="1080" w:type="dxa"/>
          </w:tcPr>
          <w:p w14:paraId="29D3041B" w14:textId="77777777" w:rsidR="0094704A" w:rsidRPr="00EA5FA7" w:rsidRDefault="0094704A" w:rsidP="00877FE1">
            <w:pPr>
              <w:pStyle w:val="TAC"/>
              <w:keepNext w:val="0"/>
              <w:keepLines w:val="0"/>
              <w:widowControl w:val="0"/>
              <w:rPr>
                <w:lang w:eastAsia="ja-JP"/>
              </w:rPr>
            </w:pPr>
            <w:r>
              <w:rPr>
                <w:rFonts w:cs="Arial"/>
                <w:lang w:eastAsia="ja-JP"/>
              </w:rPr>
              <w:t>ignore</w:t>
            </w:r>
          </w:p>
        </w:tc>
      </w:tr>
      <w:tr w:rsidR="0094704A" w:rsidRPr="00EA5FA7" w14:paraId="198DAD3A" w14:textId="77777777" w:rsidTr="00A36D74">
        <w:tc>
          <w:tcPr>
            <w:tcW w:w="2160" w:type="dxa"/>
          </w:tcPr>
          <w:p w14:paraId="0C45855F" w14:textId="77777777" w:rsidR="0094704A" w:rsidRPr="00C95859" w:rsidRDefault="0094704A" w:rsidP="00877FE1">
            <w:pPr>
              <w:pStyle w:val="TAL"/>
              <w:keepNext w:val="0"/>
              <w:keepLines w:val="0"/>
              <w:widowControl w:val="0"/>
              <w:ind w:leftChars="150" w:left="300"/>
              <w:rPr>
                <w:rFonts w:cs="Arial"/>
                <w:szCs w:val="18"/>
                <w:lang w:eastAsia="ja-JP"/>
              </w:rPr>
            </w:pPr>
            <w:r w:rsidRPr="006F2AF9">
              <w:rPr>
                <w:rFonts w:cs="Arial"/>
                <w:szCs w:val="18"/>
                <w:lang w:eastAsia="ja-JP"/>
              </w:rPr>
              <w:t xml:space="preserve">&gt;&gt;&gt;TDD </w:t>
            </w:r>
            <w:r>
              <w:rPr>
                <w:rFonts w:cs="Arial"/>
                <w:szCs w:val="18"/>
                <w:lang w:eastAsia="ja-JP"/>
              </w:rPr>
              <w:t>UL-</w:t>
            </w:r>
            <w:r w:rsidRPr="006F2AF9">
              <w:rPr>
                <w:rFonts w:cs="Arial"/>
                <w:szCs w:val="18"/>
                <w:lang w:eastAsia="ja-JP"/>
              </w:rPr>
              <w:t>DL Configuration Common NR</w:t>
            </w:r>
          </w:p>
        </w:tc>
        <w:tc>
          <w:tcPr>
            <w:tcW w:w="1080" w:type="dxa"/>
          </w:tcPr>
          <w:p w14:paraId="621A49E7" w14:textId="77777777" w:rsidR="0094704A" w:rsidRPr="00EA5FA7" w:rsidRDefault="0094704A" w:rsidP="00877FE1">
            <w:pPr>
              <w:pStyle w:val="TAL"/>
              <w:keepNext w:val="0"/>
              <w:keepLines w:val="0"/>
              <w:widowControl w:val="0"/>
              <w:rPr>
                <w:lang w:eastAsia="ja-JP"/>
              </w:rPr>
            </w:pPr>
            <w:r>
              <w:rPr>
                <w:rFonts w:eastAsia="MS Mincho" w:hint="eastAsia"/>
                <w:lang w:eastAsia="ja-JP"/>
              </w:rPr>
              <w:t>O</w:t>
            </w:r>
          </w:p>
        </w:tc>
        <w:tc>
          <w:tcPr>
            <w:tcW w:w="1080" w:type="dxa"/>
          </w:tcPr>
          <w:p w14:paraId="25920C32" w14:textId="77777777" w:rsidR="0094704A" w:rsidRPr="00EA5FA7" w:rsidRDefault="0094704A" w:rsidP="00877FE1">
            <w:pPr>
              <w:pStyle w:val="TAL"/>
              <w:keepNext w:val="0"/>
              <w:keepLines w:val="0"/>
              <w:widowControl w:val="0"/>
              <w:rPr>
                <w:i/>
                <w:lang w:eastAsia="ja-JP"/>
              </w:rPr>
            </w:pPr>
          </w:p>
        </w:tc>
        <w:tc>
          <w:tcPr>
            <w:tcW w:w="1512" w:type="dxa"/>
          </w:tcPr>
          <w:p w14:paraId="6EEA9581" w14:textId="77777777" w:rsidR="0094704A" w:rsidRPr="00EA5FA7" w:rsidRDefault="0094704A" w:rsidP="00877FE1">
            <w:pPr>
              <w:pStyle w:val="TAL"/>
              <w:keepNext w:val="0"/>
              <w:keepLines w:val="0"/>
              <w:widowControl w:val="0"/>
              <w:rPr>
                <w:lang w:eastAsia="ja-JP"/>
              </w:rPr>
            </w:pPr>
            <w:r w:rsidRPr="00946C12">
              <w:rPr>
                <w:rFonts w:eastAsia="MS Mincho"/>
                <w:lang w:eastAsia="ja-JP"/>
              </w:rPr>
              <w:t>OCTET STRING</w:t>
            </w:r>
          </w:p>
        </w:tc>
        <w:tc>
          <w:tcPr>
            <w:tcW w:w="1728" w:type="dxa"/>
          </w:tcPr>
          <w:p w14:paraId="387670AC" w14:textId="77777777" w:rsidR="0094704A" w:rsidRPr="00EA5FA7" w:rsidRDefault="0094704A" w:rsidP="00877FE1">
            <w:pPr>
              <w:pStyle w:val="TAL"/>
              <w:keepNext w:val="0"/>
              <w:keepLines w:val="0"/>
              <w:widowControl w:val="0"/>
              <w:rPr>
                <w:lang w:eastAsia="ja-JP"/>
              </w:rPr>
            </w:pPr>
            <w:r w:rsidRPr="00C86C65">
              <w:rPr>
                <w:rFonts w:eastAsia="SimSun"/>
                <w:lang w:eastAsia="zh-CN"/>
              </w:rPr>
              <w:t>Includes t</w:t>
            </w:r>
            <w:r>
              <w:rPr>
                <w:rFonts w:eastAsia="SimSun"/>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C86C65">
              <w:rPr>
                <w:rFonts w:cs="Arial"/>
                <w:iCs/>
              </w:rPr>
              <w:t xml:space="preserve">contained in the </w:t>
            </w:r>
            <w:proofErr w:type="spellStart"/>
            <w:r w:rsidRPr="00C86C65">
              <w:rPr>
                <w:rFonts w:cs="Arial"/>
                <w:i/>
              </w:rPr>
              <w:t>ServingCellConfigCommon</w:t>
            </w:r>
            <w:proofErr w:type="spellEnd"/>
            <w:r w:rsidRPr="00C86C65">
              <w:rPr>
                <w:rFonts w:cs="Arial"/>
                <w:i/>
              </w:rPr>
              <w:t xml:space="preserve">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32CD453C" w14:textId="77777777" w:rsidR="0094704A" w:rsidRDefault="0094704A" w:rsidP="00877FE1">
            <w:pPr>
              <w:pStyle w:val="TAC"/>
              <w:keepNext w:val="0"/>
              <w:keepLines w:val="0"/>
              <w:widowControl w:val="0"/>
              <w:rPr>
                <w:rFonts w:cs="Arial"/>
                <w:lang w:eastAsia="ja-JP"/>
              </w:rPr>
            </w:pPr>
            <w:r w:rsidRPr="00C014CE">
              <w:rPr>
                <w:rFonts w:cs="Arial"/>
                <w:szCs w:val="18"/>
                <w:lang w:eastAsia="ja-JP"/>
              </w:rPr>
              <w:t>YES</w:t>
            </w:r>
          </w:p>
        </w:tc>
        <w:tc>
          <w:tcPr>
            <w:tcW w:w="1080" w:type="dxa"/>
          </w:tcPr>
          <w:p w14:paraId="07E5E4F8" w14:textId="77777777" w:rsidR="0094704A" w:rsidRDefault="0094704A" w:rsidP="00877FE1">
            <w:pPr>
              <w:pStyle w:val="TAC"/>
              <w:keepNext w:val="0"/>
              <w:keepLines w:val="0"/>
              <w:widowControl w:val="0"/>
              <w:rPr>
                <w:rFonts w:cs="Arial"/>
                <w:lang w:eastAsia="ja-JP"/>
              </w:rPr>
            </w:pPr>
            <w:r w:rsidRPr="00C014CE">
              <w:rPr>
                <w:rFonts w:cs="Arial"/>
                <w:szCs w:val="18"/>
                <w:lang w:eastAsia="ja-JP"/>
              </w:rPr>
              <w:t>ignore</w:t>
            </w:r>
          </w:p>
        </w:tc>
      </w:tr>
      <w:tr w:rsidR="0094704A" w:rsidRPr="00EA5FA7" w14:paraId="030CD44A" w14:textId="77777777" w:rsidTr="00A36D74">
        <w:tc>
          <w:tcPr>
            <w:tcW w:w="2160" w:type="dxa"/>
          </w:tcPr>
          <w:p w14:paraId="6B3B4736" w14:textId="77777777" w:rsidR="0094704A" w:rsidRPr="00C95859" w:rsidRDefault="0094704A" w:rsidP="00877FE1">
            <w:pPr>
              <w:pStyle w:val="TAL"/>
              <w:keepNext w:val="0"/>
              <w:keepLines w:val="0"/>
              <w:widowControl w:val="0"/>
              <w:ind w:leftChars="150" w:left="300"/>
              <w:rPr>
                <w:lang w:eastAsia="ja-JP"/>
              </w:rPr>
            </w:pPr>
            <w:r w:rsidRPr="009B0A74">
              <w:rPr>
                <w:lang w:eastAsia="ja-JP"/>
              </w:rPr>
              <w:t>&gt;&gt;&gt;Carrier List</w:t>
            </w:r>
          </w:p>
        </w:tc>
        <w:tc>
          <w:tcPr>
            <w:tcW w:w="1080" w:type="dxa"/>
          </w:tcPr>
          <w:p w14:paraId="5C27C4D9" w14:textId="77777777" w:rsidR="0094704A" w:rsidRPr="00EA5FA7" w:rsidRDefault="0094704A" w:rsidP="00877FE1">
            <w:pPr>
              <w:pStyle w:val="TAL"/>
              <w:keepNext w:val="0"/>
              <w:keepLines w:val="0"/>
              <w:widowControl w:val="0"/>
              <w:rPr>
                <w:lang w:eastAsia="ja-JP"/>
              </w:rPr>
            </w:pPr>
            <w:r w:rsidRPr="00104884">
              <w:rPr>
                <w:rFonts w:cs="Arial" w:hint="eastAsia"/>
                <w:szCs w:val="18"/>
                <w:lang w:eastAsia="ja-JP"/>
              </w:rPr>
              <w:t>O</w:t>
            </w:r>
          </w:p>
        </w:tc>
        <w:tc>
          <w:tcPr>
            <w:tcW w:w="1080" w:type="dxa"/>
          </w:tcPr>
          <w:p w14:paraId="7CB797C3" w14:textId="77777777" w:rsidR="0094704A" w:rsidRPr="00EA5FA7" w:rsidRDefault="0094704A" w:rsidP="00877FE1">
            <w:pPr>
              <w:pStyle w:val="TAL"/>
              <w:keepNext w:val="0"/>
              <w:keepLines w:val="0"/>
              <w:widowControl w:val="0"/>
              <w:rPr>
                <w:i/>
                <w:lang w:eastAsia="ja-JP"/>
              </w:rPr>
            </w:pPr>
          </w:p>
        </w:tc>
        <w:tc>
          <w:tcPr>
            <w:tcW w:w="1512" w:type="dxa"/>
          </w:tcPr>
          <w:p w14:paraId="2A46195D" w14:textId="77777777" w:rsidR="0094704A" w:rsidRPr="009B0A74" w:rsidRDefault="0094704A" w:rsidP="00877FE1">
            <w:pPr>
              <w:pStyle w:val="TAL"/>
              <w:keepNext w:val="0"/>
              <w:keepLines w:val="0"/>
              <w:widowControl w:val="0"/>
              <w:rPr>
                <w:rFonts w:cs="Arial"/>
                <w:szCs w:val="18"/>
                <w:lang w:eastAsia="ja-JP"/>
              </w:rPr>
            </w:pPr>
            <w:r w:rsidRPr="009B0A74">
              <w:rPr>
                <w:rFonts w:cs="Arial"/>
                <w:szCs w:val="18"/>
                <w:lang w:eastAsia="ja-JP"/>
              </w:rPr>
              <w:t>NR Carrier List</w:t>
            </w:r>
          </w:p>
          <w:p w14:paraId="5E47D2A2" w14:textId="77777777" w:rsidR="0094704A" w:rsidRPr="00EA5FA7" w:rsidRDefault="0094704A" w:rsidP="00877FE1">
            <w:pPr>
              <w:pStyle w:val="TAL"/>
              <w:keepNext w:val="0"/>
              <w:keepLines w:val="0"/>
              <w:widowControl w:val="0"/>
              <w:rPr>
                <w:lang w:eastAsia="ja-JP"/>
              </w:rPr>
            </w:pPr>
            <w:r>
              <w:rPr>
                <w:rFonts w:cs="Arial"/>
                <w:szCs w:val="18"/>
                <w:lang w:eastAsia="ja-JP"/>
              </w:rPr>
              <w:t>9.3.1.137</w:t>
            </w:r>
          </w:p>
        </w:tc>
        <w:tc>
          <w:tcPr>
            <w:tcW w:w="1728" w:type="dxa"/>
          </w:tcPr>
          <w:p w14:paraId="0468867E" w14:textId="77777777" w:rsidR="0094704A" w:rsidRPr="00EA5FA7" w:rsidRDefault="0094704A" w:rsidP="00877FE1">
            <w:pPr>
              <w:pStyle w:val="TAL"/>
              <w:keepNext w:val="0"/>
              <w:keepLines w:val="0"/>
              <w:widowControl w:val="0"/>
              <w:rPr>
                <w:lang w:eastAsia="ja-JP"/>
              </w:rPr>
            </w:pPr>
            <w:r w:rsidRPr="009B0A74">
              <w:rPr>
                <w:rFonts w:cs="Arial"/>
                <w:szCs w:val="18"/>
                <w:lang w:eastAsia="ja-JP"/>
              </w:rPr>
              <w:t>If included, the Transmission Bandwidth IE shall be ignored.</w:t>
            </w:r>
          </w:p>
        </w:tc>
        <w:tc>
          <w:tcPr>
            <w:tcW w:w="1080" w:type="dxa"/>
          </w:tcPr>
          <w:p w14:paraId="38FC49FE" w14:textId="77777777" w:rsidR="0094704A" w:rsidRDefault="0094704A" w:rsidP="00877FE1">
            <w:pPr>
              <w:pStyle w:val="TAC"/>
              <w:keepNext w:val="0"/>
              <w:keepLines w:val="0"/>
              <w:widowControl w:val="0"/>
              <w:rPr>
                <w:rFonts w:cs="Arial"/>
                <w:lang w:eastAsia="ja-JP"/>
              </w:rPr>
            </w:pPr>
            <w:r w:rsidRPr="009B0A74">
              <w:rPr>
                <w:rFonts w:cs="Arial"/>
                <w:szCs w:val="18"/>
                <w:lang w:eastAsia="ja-JP"/>
              </w:rPr>
              <w:t>YES</w:t>
            </w:r>
          </w:p>
        </w:tc>
        <w:tc>
          <w:tcPr>
            <w:tcW w:w="1080" w:type="dxa"/>
          </w:tcPr>
          <w:p w14:paraId="41AF7448" w14:textId="77777777" w:rsidR="0094704A" w:rsidRDefault="0094704A" w:rsidP="00877FE1">
            <w:pPr>
              <w:pStyle w:val="TAC"/>
              <w:keepNext w:val="0"/>
              <w:keepLines w:val="0"/>
              <w:widowControl w:val="0"/>
              <w:rPr>
                <w:rFonts w:cs="Arial"/>
                <w:lang w:eastAsia="ja-JP"/>
              </w:rPr>
            </w:pPr>
            <w:r w:rsidRPr="009B0A74">
              <w:rPr>
                <w:rFonts w:cs="Arial"/>
                <w:szCs w:val="18"/>
                <w:lang w:eastAsia="ja-JP"/>
              </w:rPr>
              <w:t>ignore</w:t>
            </w:r>
          </w:p>
        </w:tc>
      </w:tr>
      <w:tr w:rsidR="0094704A" w:rsidRPr="00EA5FA7" w14:paraId="6D24552A" w14:textId="77777777" w:rsidTr="00A36D74">
        <w:tc>
          <w:tcPr>
            <w:tcW w:w="2160" w:type="dxa"/>
          </w:tcPr>
          <w:p w14:paraId="1E38BE1A" w14:textId="77777777" w:rsidR="0094704A" w:rsidRPr="0030753D" w:rsidRDefault="0094704A" w:rsidP="00877FE1">
            <w:pPr>
              <w:pStyle w:val="TAL"/>
              <w:keepNext w:val="0"/>
              <w:keepLines w:val="0"/>
              <w:widowControl w:val="0"/>
              <w:ind w:leftChars="50" w:left="100"/>
              <w:rPr>
                <w:i/>
                <w:iCs/>
                <w:lang w:eastAsia="ja-JP"/>
              </w:rPr>
            </w:pPr>
            <w:r w:rsidRPr="0030753D">
              <w:rPr>
                <w:rFonts w:cs="Arial"/>
                <w:i/>
                <w:iCs/>
                <w:szCs w:val="18"/>
                <w:lang w:eastAsia="ja-JP"/>
              </w:rPr>
              <w:t>&gt;</w:t>
            </w:r>
            <w:r w:rsidRPr="00FE182D">
              <w:rPr>
                <w:rFonts w:cs="Arial"/>
                <w:i/>
                <w:iCs/>
                <w:szCs w:val="18"/>
                <w:lang w:eastAsia="ja-JP"/>
              </w:rPr>
              <w:t>NR-U</w:t>
            </w:r>
          </w:p>
        </w:tc>
        <w:tc>
          <w:tcPr>
            <w:tcW w:w="1080" w:type="dxa"/>
          </w:tcPr>
          <w:p w14:paraId="01E1AD2A" w14:textId="77777777" w:rsidR="0094704A" w:rsidRPr="00104884" w:rsidRDefault="0094704A" w:rsidP="00877FE1">
            <w:pPr>
              <w:pStyle w:val="TAL"/>
              <w:keepNext w:val="0"/>
              <w:keepLines w:val="0"/>
              <w:widowControl w:val="0"/>
              <w:rPr>
                <w:rFonts w:cs="Arial"/>
                <w:szCs w:val="18"/>
                <w:lang w:eastAsia="ja-JP"/>
              </w:rPr>
            </w:pPr>
          </w:p>
        </w:tc>
        <w:tc>
          <w:tcPr>
            <w:tcW w:w="1080" w:type="dxa"/>
          </w:tcPr>
          <w:p w14:paraId="49BCD3D6" w14:textId="77777777" w:rsidR="0094704A" w:rsidRPr="00EA5FA7" w:rsidRDefault="0094704A" w:rsidP="00877FE1">
            <w:pPr>
              <w:pStyle w:val="TAL"/>
              <w:keepNext w:val="0"/>
              <w:keepLines w:val="0"/>
              <w:widowControl w:val="0"/>
              <w:rPr>
                <w:i/>
                <w:lang w:eastAsia="ja-JP"/>
              </w:rPr>
            </w:pPr>
          </w:p>
        </w:tc>
        <w:tc>
          <w:tcPr>
            <w:tcW w:w="1512" w:type="dxa"/>
          </w:tcPr>
          <w:p w14:paraId="6C179FB2" w14:textId="77777777" w:rsidR="0094704A" w:rsidRPr="009B0A74" w:rsidRDefault="0094704A" w:rsidP="00877FE1">
            <w:pPr>
              <w:pStyle w:val="TAL"/>
              <w:keepNext w:val="0"/>
              <w:keepLines w:val="0"/>
              <w:widowControl w:val="0"/>
              <w:rPr>
                <w:rFonts w:cs="Arial"/>
                <w:szCs w:val="18"/>
                <w:lang w:eastAsia="ja-JP"/>
              </w:rPr>
            </w:pPr>
          </w:p>
        </w:tc>
        <w:tc>
          <w:tcPr>
            <w:tcW w:w="1728" w:type="dxa"/>
          </w:tcPr>
          <w:p w14:paraId="6156502C" w14:textId="77777777" w:rsidR="0094704A" w:rsidRPr="009B0A74" w:rsidRDefault="0094704A" w:rsidP="00877FE1">
            <w:pPr>
              <w:pStyle w:val="TAL"/>
              <w:keepNext w:val="0"/>
              <w:keepLines w:val="0"/>
              <w:widowControl w:val="0"/>
              <w:rPr>
                <w:rFonts w:cs="Arial"/>
                <w:szCs w:val="18"/>
                <w:lang w:eastAsia="ja-JP"/>
              </w:rPr>
            </w:pPr>
          </w:p>
        </w:tc>
        <w:tc>
          <w:tcPr>
            <w:tcW w:w="1080" w:type="dxa"/>
          </w:tcPr>
          <w:p w14:paraId="474E8006" w14:textId="77777777" w:rsidR="0094704A" w:rsidRPr="009B0A74" w:rsidRDefault="0094704A" w:rsidP="00877FE1">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2992506E" w14:textId="77777777" w:rsidR="0094704A" w:rsidRPr="009B0A74" w:rsidRDefault="0094704A" w:rsidP="00877FE1">
            <w:pPr>
              <w:pStyle w:val="TAC"/>
              <w:keepNext w:val="0"/>
              <w:keepLines w:val="0"/>
              <w:widowControl w:val="0"/>
              <w:rPr>
                <w:rFonts w:cs="Arial"/>
                <w:szCs w:val="18"/>
                <w:lang w:eastAsia="ja-JP"/>
              </w:rPr>
            </w:pPr>
            <w:r w:rsidRPr="009B0A74">
              <w:rPr>
                <w:rFonts w:cs="Arial"/>
                <w:szCs w:val="18"/>
                <w:lang w:eastAsia="ja-JP"/>
              </w:rPr>
              <w:t>ignore</w:t>
            </w:r>
          </w:p>
        </w:tc>
      </w:tr>
      <w:tr w:rsidR="0094704A" w:rsidRPr="00EA5FA7" w14:paraId="5E897B3B" w14:textId="77777777" w:rsidTr="00A36D74">
        <w:tc>
          <w:tcPr>
            <w:tcW w:w="2160" w:type="dxa"/>
          </w:tcPr>
          <w:p w14:paraId="25E417DB" w14:textId="77777777" w:rsidR="0094704A" w:rsidRPr="0030753D" w:rsidRDefault="0094704A" w:rsidP="00877FE1">
            <w:pPr>
              <w:pStyle w:val="TAL"/>
              <w:keepNext w:val="0"/>
              <w:keepLines w:val="0"/>
              <w:widowControl w:val="0"/>
              <w:ind w:leftChars="100" w:left="200"/>
              <w:rPr>
                <w:b/>
                <w:bCs/>
                <w:lang w:eastAsia="ja-JP"/>
              </w:rPr>
            </w:pPr>
            <w:r w:rsidRPr="0030753D">
              <w:rPr>
                <w:rFonts w:cs="Arial"/>
                <w:b/>
                <w:bCs/>
                <w:szCs w:val="18"/>
                <w:lang w:eastAsia="ja-JP"/>
              </w:rPr>
              <w:t>&gt;&gt;NR-U Channel Info List</w:t>
            </w:r>
          </w:p>
        </w:tc>
        <w:tc>
          <w:tcPr>
            <w:tcW w:w="1080" w:type="dxa"/>
          </w:tcPr>
          <w:p w14:paraId="3A74001B" w14:textId="77777777" w:rsidR="0094704A" w:rsidRPr="00104884" w:rsidRDefault="0094704A" w:rsidP="00877FE1">
            <w:pPr>
              <w:pStyle w:val="TAL"/>
              <w:keepNext w:val="0"/>
              <w:keepLines w:val="0"/>
              <w:widowControl w:val="0"/>
              <w:rPr>
                <w:rFonts w:cs="Arial"/>
                <w:szCs w:val="18"/>
                <w:lang w:eastAsia="ja-JP"/>
              </w:rPr>
            </w:pPr>
          </w:p>
        </w:tc>
        <w:tc>
          <w:tcPr>
            <w:tcW w:w="1080" w:type="dxa"/>
          </w:tcPr>
          <w:p w14:paraId="0F34D398" w14:textId="77777777" w:rsidR="0094704A" w:rsidRPr="00EA5FA7" w:rsidRDefault="0094704A" w:rsidP="00877FE1">
            <w:pPr>
              <w:pStyle w:val="TAL"/>
              <w:keepNext w:val="0"/>
              <w:keepLines w:val="0"/>
              <w:widowControl w:val="0"/>
              <w:rPr>
                <w:i/>
                <w:lang w:eastAsia="ja-JP"/>
              </w:rPr>
            </w:pPr>
            <w:r w:rsidRPr="006A6F20">
              <w:rPr>
                <w:i/>
                <w:lang w:eastAsia="ja-JP"/>
              </w:rPr>
              <w:t xml:space="preserve">1..&lt; </w:t>
            </w:r>
            <w:proofErr w:type="spellStart"/>
            <w:r w:rsidRPr="006A6F20">
              <w:rPr>
                <w:i/>
                <w:lang w:eastAsia="ja-JP"/>
              </w:rPr>
              <w:t>maxnoofNR-UChannelIDs</w:t>
            </w:r>
            <w:proofErr w:type="spellEnd"/>
            <w:r w:rsidRPr="006A6F20">
              <w:rPr>
                <w:i/>
                <w:lang w:eastAsia="ja-JP"/>
              </w:rPr>
              <w:t>&gt;</w:t>
            </w:r>
          </w:p>
        </w:tc>
        <w:tc>
          <w:tcPr>
            <w:tcW w:w="1512" w:type="dxa"/>
          </w:tcPr>
          <w:p w14:paraId="78A62224" w14:textId="77777777" w:rsidR="0094704A" w:rsidRPr="009B0A74" w:rsidRDefault="0094704A" w:rsidP="00877FE1">
            <w:pPr>
              <w:pStyle w:val="TAL"/>
              <w:keepNext w:val="0"/>
              <w:keepLines w:val="0"/>
              <w:widowControl w:val="0"/>
              <w:rPr>
                <w:rFonts w:cs="Arial"/>
                <w:szCs w:val="18"/>
                <w:lang w:eastAsia="ja-JP"/>
              </w:rPr>
            </w:pPr>
          </w:p>
        </w:tc>
        <w:tc>
          <w:tcPr>
            <w:tcW w:w="1728" w:type="dxa"/>
          </w:tcPr>
          <w:p w14:paraId="1878BA90" w14:textId="77777777" w:rsidR="0094704A" w:rsidRPr="009B0A74" w:rsidRDefault="0094704A" w:rsidP="00877FE1">
            <w:pPr>
              <w:pStyle w:val="TAL"/>
              <w:keepNext w:val="0"/>
              <w:keepLines w:val="0"/>
              <w:widowControl w:val="0"/>
              <w:rPr>
                <w:rFonts w:cs="Arial"/>
                <w:szCs w:val="18"/>
                <w:lang w:eastAsia="ja-JP"/>
              </w:rPr>
            </w:pPr>
          </w:p>
        </w:tc>
        <w:tc>
          <w:tcPr>
            <w:tcW w:w="1080" w:type="dxa"/>
          </w:tcPr>
          <w:p w14:paraId="6A99E6F9" w14:textId="77777777" w:rsidR="0094704A" w:rsidRPr="009B0A74" w:rsidRDefault="0094704A" w:rsidP="00877FE1">
            <w:pPr>
              <w:pStyle w:val="TAC"/>
              <w:keepNext w:val="0"/>
              <w:keepLines w:val="0"/>
              <w:widowControl w:val="0"/>
              <w:rPr>
                <w:rFonts w:cs="Arial"/>
                <w:szCs w:val="18"/>
                <w:lang w:eastAsia="ja-JP"/>
              </w:rPr>
            </w:pPr>
            <w:r w:rsidRPr="00EA5FA7">
              <w:rPr>
                <w:lang w:eastAsia="ja-JP"/>
              </w:rPr>
              <w:t>-</w:t>
            </w:r>
          </w:p>
        </w:tc>
        <w:tc>
          <w:tcPr>
            <w:tcW w:w="1080" w:type="dxa"/>
          </w:tcPr>
          <w:p w14:paraId="2D3ED54B" w14:textId="77777777" w:rsidR="0094704A" w:rsidRPr="009B0A74" w:rsidRDefault="0094704A" w:rsidP="00877FE1">
            <w:pPr>
              <w:pStyle w:val="TAC"/>
              <w:keepNext w:val="0"/>
              <w:keepLines w:val="0"/>
              <w:widowControl w:val="0"/>
              <w:rPr>
                <w:rFonts w:cs="Arial"/>
                <w:szCs w:val="18"/>
                <w:lang w:eastAsia="ja-JP"/>
              </w:rPr>
            </w:pPr>
          </w:p>
        </w:tc>
      </w:tr>
      <w:tr w:rsidR="0094704A" w:rsidRPr="00EA5FA7" w14:paraId="48B86DA4" w14:textId="77777777" w:rsidTr="00A36D74">
        <w:tc>
          <w:tcPr>
            <w:tcW w:w="2160" w:type="dxa"/>
          </w:tcPr>
          <w:p w14:paraId="5B49703B" w14:textId="77777777" w:rsidR="0094704A" w:rsidRPr="0030753D" w:rsidRDefault="0094704A" w:rsidP="00877FE1">
            <w:pPr>
              <w:pStyle w:val="TAL"/>
              <w:keepNext w:val="0"/>
              <w:keepLines w:val="0"/>
              <w:widowControl w:val="0"/>
              <w:ind w:leftChars="150" w:left="300"/>
              <w:rPr>
                <w:b/>
                <w:bCs/>
                <w:lang w:eastAsia="ja-JP"/>
              </w:rPr>
            </w:pPr>
            <w:r w:rsidRPr="0030753D">
              <w:rPr>
                <w:rFonts w:cs="Arial"/>
                <w:b/>
                <w:bCs/>
                <w:szCs w:val="18"/>
                <w:lang w:eastAsia="ja-JP"/>
              </w:rPr>
              <w:t>&gt;&gt;&gt;NR-U Channel Info Item</w:t>
            </w:r>
          </w:p>
        </w:tc>
        <w:tc>
          <w:tcPr>
            <w:tcW w:w="1080" w:type="dxa"/>
          </w:tcPr>
          <w:p w14:paraId="2B63738F" w14:textId="77777777" w:rsidR="0094704A" w:rsidRPr="00104884" w:rsidRDefault="0094704A" w:rsidP="00877FE1">
            <w:pPr>
              <w:pStyle w:val="TAL"/>
              <w:keepNext w:val="0"/>
              <w:keepLines w:val="0"/>
              <w:widowControl w:val="0"/>
              <w:rPr>
                <w:rFonts w:cs="Arial"/>
                <w:szCs w:val="18"/>
                <w:lang w:eastAsia="ja-JP"/>
              </w:rPr>
            </w:pPr>
          </w:p>
        </w:tc>
        <w:tc>
          <w:tcPr>
            <w:tcW w:w="1080" w:type="dxa"/>
          </w:tcPr>
          <w:p w14:paraId="2154EC8C" w14:textId="77777777" w:rsidR="0094704A" w:rsidRPr="00EA5FA7" w:rsidRDefault="0094704A" w:rsidP="00877FE1">
            <w:pPr>
              <w:pStyle w:val="TAL"/>
              <w:keepNext w:val="0"/>
              <w:keepLines w:val="0"/>
              <w:widowControl w:val="0"/>
              <w:rPr>
                <w:i/>
                <w:lang w:eastAsia="ja-JP"/>
              </w:rPr>
            </w:pPr>
          </w:p>
        </w:tc>
        <w:tc>
          <w:tcPr>
            <w:tcW w:w="1512" w:type="dxa"/>
          </w:tcPr>
          <w:p w14:paraId="52038828" w14:textId="77777777" w:rsidR="0094704A" w:rsidRPr="009B0A74" w:rsidRDefault="0094704A" w:rsidP="00877FE1">
            <w:pPr>
              <w:pStyle w:val="TAL"/>
              <w:keepNext w:val="0"/>
              <w:keepLines w:val="0"/>
              <w:widowControl w:val="0"/>
              <w:rPr>
                <w:rFonts w:cs="Arial"/>
                <w:szCs w:val="18"/>
                <w:lang w:eastAsia="ja-JP"/>
              </w:rPr>
            </w:pPr>
          </w:p>
        </w:tc>
        <w:tc>
          <w:tcPr>
            <w:tcW w:w="1728" w:type="dxa"/>
          </w:tcPr>
          <w:p w14:paraId="6C8B4371" w14:textId="77777777" w:rsidR="0094704A" w:rsidRPr="009B0A74" w:rsidRDefault="0094704A" w:rsidP="00877FE1">
            <w:pPr>
              <w:pStyle w:val="TAL"/>
              <w:keepNext w:val="0"/>
              <w:keepLines w:val="0"/>
              <w:widowControl w:val="0"/>
              <w:rPr>
                <w:rFonts w:cs="Arial"/>
                <w:szCs w:val="18"/>
                <w:lang w:eastAsia="ja-JP"/>
              </w:rPr>
            </w:pPr>
          </w:p>
        </w:tc>
        <w:tc>
          <w:tcPr>
            <w:tcW w:w="1080" w:type="dxa"/>
          </w:tcPr>
          <w:p w14:paraId="35A728E2" w14:textId="77777777" w:rsidR="0094704A" w:rsidRPr="009B0A74" w:rsidRDefault="0094704A" w:rsidP="00877FE1">
            <w:pPr>
              <w:pStyle w:val="TAC"/>
              <w:keepNext w:val="0"/>
              <w:keepLines w:val="0"/>
              <w:widowControl w:val="0"/>
              <w:rPr>
                <w:rFonts w:cs="Arial"/>
                <w:szCs w:val="18"/>
                <w:lang w:eastAsia="ja-JP"/>
              </w:rPr>
            </w:pPr>
            <w:r w:rsidRPr="00EA5FA7">
              <w:rPr>
                <w:lang w:eastAsia="ja-JP"/>
              </w:rPr>
              <w:t>-</w:t>
            </w:r>
          </w:p>
        </w:tc>
        <w:tc>
          <w:tcPr>
            <w:tcW w:w="1080" w:type="dxa"/>
          </w:tcPr>
          <w:p w14:paraId="68D8300E" w14:textId="77777777" w:rsidR="0094704A" w:rsidRPr="009B0A74" w:rsidRDefault="0094704A" w:rsidP="00877FE1">
            <w:pPr>
              <w:pStyle w:val="TAC"/>
              <w:keepNext w:val="0"/>
              <w:keepLines w:val="0"/>
              <w:widowControl w:val="0"/>
              <w:rPr>
                <w:rFonts w:cs="Arial"/>
                <w:szCs w:val="18"/>
                <w:lang w:eastAsia="ja-JP"/>
              </w:rPr>
            </w:pPr>
          </w:p>
        </w:tc>
      </w:tr>
      <w:tr w:rsidR="0094704A" w:rsidRPr="00EA5FA7" w14:paraId="10DF2D41" w14:textId="77777777" w:rsidTr="00A36D74">
        <w:tc>
          <w:tcPr>
            <w:tcW w:w="2160" w:type="dxa"/>
          </w:tcPr>
          <w:p w14:paraId="6652FD46" w14:textId="77777777" w:rsidR="0094704A" w:rsidRPr="009B0A74" w:rsidRDefault="0094704A" w:rsidP="00877FE1">
            <w:pPr>
              <w:pStyle w:val="TAL"/>
              <w:keepNext w:val="0"/>
              <w:keepLines w:val="0"/>
              <w:widowControl w:val="0"/>
              <w:ind w:leftChars="200" w:left="400"/>
              <w:rPr>
                <w:lang w:eastAsia="ja-JP"/>
              </w:rPr>
            </w:pPr>
            <w:r w:rsidRPr="006A6F20">
              <w:rPr>
                <w:rFonts w:cs="Arial"/>
                <w:szCs w:val="18"/>
                <w:lang w:eastAsia="ja-JP"/>
              </w:rPr>
              <w:t>&gt;&gt;&gt;&gt;NR-U Channel ID</w:t>
            </w:r>
          </w:p>
        </w:tc>
        <w:tc>
          <w:tcPr>
            <w:tcW w:w="1080" w:type="dxa"/>
          </w:tcPr>
          <w:p w14:paraId="18CB5853" w14:textId="77777777" w:rsidR="0094704A" w:rsidRPr="00104884" w:rsidRDefault="0094704A" w:rsidP="00877FE1">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4C081F39" w14:textId="77777777" w:rsidR="0094704A" w:rsidRPr="00EA5FA7" w:rsidRDefault="0094704A" w:rsidP="00877FE1">
            <w:pPr>
              <w:pStyle w:val="TAL"/>
              <w:keepNext w:val="0"/>
              <w:keepLines w:val="0"/>
              <w:widowControl w:val="0"/>
              <w:rPr>
                <w:i/>
                <w:lang w:eastAsia="ja-JP"/>
              </w:rPr>
            </w:pPr>
          </w:p>
        </w:tc>
        <w:tc>
          <w:tcPr>
            <w:tcW w:w="1512" w:type="dxa"/>
          </w:tcPr>
          <w:p w14:paraId="6EA2BAF3" w14:textId="77777777" w:rsidR="0094704A" w:rsidRPr="009B0A74" w:rsidRDefault="0094704A" w:rsidP="00877FE1">
            <w:pPr>
              <w:pStyle w:val="TAL"/>
              <w:keepNext w:val="0"/>
              <w:keepLines w:val="0"/>
              <w:widowControl w:val="0"/>
              <w:rPr>
                <w:rFonts w:cs="Arial"/>
                <w:szCs w:val="18"/>
                <w:lang w:eastAsia="ja-JP"/>
              </w:rPr>
            </w:pPr>
            <w:r w:rsidRPr="006A6F20">
              <w:rPr>
                <w:rFonts w:cs="Arial"/>
                <w:szCs w:val="18"/>
                <w:lang w:eastAsia="ja-JP"/>
              </w:rPr>
              <w:t xml:space="preserve">INTEGER (1.. </w:t>
            </w:r>
            <w:proofErr w:type="spellStart"/>
            <w:r w:rsidRPr="006A6F20">
              <w:rPr>
                <w:rFonts w:cs="Arial"/>
                <w:szCs w:val="18"/>
                <w:lang w:eastAsia="ja-JP"/>
              </w:rPr>
              <w:t>maxnoofNR-UChannelIDs</w:t>
            </w:r>
            <w:proofErr w:type="spellEnd"/>
            <w:r w:rsidRPr="006A6F20">
              <w:rPr>
                <w:rFonts w:cs="Arial"/>
                <w:szCs w:val="18"/>
                <w:lang w:eastAsia="ja-JP"/>
              </w:rPr>
              <w:t>, …)</w:t>
            </w:r>
          </w:p>
        </w:tc>
        <w:tc>
          <w:tcPr>
            <w:tcW w:w="1728" w:type="dxa"/>
          </w:tcPr>
          <w:p w14:paraId="73EAF608" w14:textId="77777777" w:rsidR="0094704A" w:rsidRPr="006A6F20" w:rsidRDefault="0094704A" w:rsidP="00877FE1">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17ED978E" w14:textId="77777777" w:rsidR="0094704A" w:rsidRPr="006A6F20" w:rsidRDefault="0094704A" w:rsidP="00877FE1">
            <w:pPr>
              <w:pStyle w:val="TAL"/>
              <w:keepNext w:val="0"/>
              <w:keepLines w:val="0"/>
              <w:widowControl w:val="0"/>
              <w:rPr>
                <w:rFonts w:cs="Arial"/>
                <w:szCs w:val="18"/>
                <w:lang w:eastAsia="ja-JP"/>
              </w:rPr>
            </w:pPr>
          </w:p>
          <w:p w14:paraId="10DBE5CD" w14:textId="77777777" w:rsidR="0094704A" w:rsidRPr="006A6F20" w:rsidRDefault="0094704A" w:rsidP="00877FE1">
            <w:pPr>
              <w:pStyle w:val="TAL"/>
              <w:keepNext w:val="0"/>
              <w:keepLines w:val="0"/>
              <w:widowControl w:val="0"/>
              <w:rPr>
                <w:rFonts w:cs="Arial"/>
                <w:szCs w:val="18"/>
                <w:lang w:eastAsia="ja-JP"/>
              </w:rPr>
            </w:pPr>
            <w:r w:rsidRPr="006A6F20">
              <w:rPr>
                <w:rFonts w:cs="Arial"/>
                <w:szCs w:val="18"/>
                <w:lang w:eastAsia="ja-JP"/>
              </w:rPr>
              <w:lastRenderedPageBreak/>
              <w:t>Value 1 represents the first part of the NR-U Channel Bandwidth on which a channel access procedure is performed. Value 2 represents the second part of the NR-U Channel Bandwidth on which a channel access procedure is performed, and so on.</w:t>
            </w:r>
          </w:p>
          <w:p w14:paraId="5F0B9A53" w14:textId="77777777" w:rsidR="0094704A" w:rsidRPr="009B0A74" w:rsidRDefault="0094704A" w:rsidP="00877FE1">
            <w:pPr>
              <w:pStyle w:val="TAL"/>
              <w:keepNext w:val="0"/>
              <w:keepLines w:val="0"/>
              <w:widowControl w:val="0"/>
              <w:rPr>
                <w:rFonts w:cs="Arial"/>
                <w:szCs w:val="18"/>
                <w:lang w:eastAsia="ja-JP"/>
              </w:rPr>
            </w:pPr>
          </w:p>
        </w:tc>
        <w:tc>
          <w:tcPr>
            <w:tcW w:w="1080" w:type="dxa"/>
          </w:tcPr>
          <w:p w14:paraId="5B2C4C79" w14:textId="77777777" w:rsidR="0094704A" w:rsidRPr="009B0A74" w:rsidRDefault="0094704A" w:rsidP="00877FE1">
            <w:pPr>
              <w:pStyle w:val="TAC"/>
              <w:keepNext w:val="0"/>
              <w:keepLines w:val="0"/>
              <w:widowControl w:val="0"/>
              <w:rPr>
                <w:rFonts w:cs="Arial"/>
                <w:szCs w:val="18"/>
                <w:lang w:eastAsia="ja-JP"/>
              </w:rPr>
            </w:pPr>
            <w:r w:rsidRPr="00EA5FA7">
              <w:rPr>
                <w:lang w:eastAsia="ja-JP"/>
              </w:rPr>
              <w:lastRenderedPageBreak/>
              <w:t>-</w:t>
            </w:r>
          </w:p>
        </w:tc>
        <w:tc>
          <w:tcPr>
            <w:tcW w:w="1080" w:type="dxa"/>
          </w:tcPr>
          <w:p w14:paraId="4D7EB47E" w14:textId="77777777" w:rsidR="0094704A" w:rsidRPr="009B0A74" w:rsidRDefault="0094704A" w:rsidP="00877FE1">
            <w:pPr>
              <w:pStyle w:val="TAC"/>
              <w:keepNext w:val="0"/>
              <w:keepLines w:val="0"/>
              <w:widowControl w:val="0"/>
              <w:rPr>
                <w:rFonts w:cs="Arial"/>
                <w:szCs w:val="18"/>
                <w:lang w:eastAsia="ja-JP"/>
              </w:rPr>
            </w:pPr>
          </w:p>
        </w:tc>
      </w:tr>
      <w:tr w:rsidR="0094704A" w:rsidRPr="00EA5FA7" w14:paraId="6A985ADC" w14:textId="77777777" w:rsidTr="00A36D74">
        <w:tc>
          <w:tcPr>
            <w:tcW w:w="2160" w:type="dxa"/>
          </w:tcPr>
          <w:p w14:paraId="5CD7C42B" w14:textId="77777777" w:rsidR="0094704A" w:rsidRPr="009B0A74" w:rsidRDefault="0094704A" w:rsidP="00877FE1">
            <w:pPr>
              <w:pStyle w:val="TAL"/>
              <w:keepNext w:val="0"/>
              <w:keepLines w:val="0"/>
              <w:widowControl w:val="0"/>
              <w:ind w:leftChars="200" w:left="400"/>
              <w:rPr>
                <w:lang w:eastAsia="ja-JP"/>
              </w:rPr>
            </w:pPr>
            <w:r w:rsidRPr="006A6F20">
              <w:rPr>
                <w:rFonts w:cs="Arial"/>
                <w:szCs w:val="18"/>
                <w:lang w:eastAsia="ja-JP"/>
              </w:rPr>
              <w:t>&gt;&gt;&gt;&gt;NR-U ARFCN</w:t>
            </w:r>
          </w:p>
        </w:tc>
        <w:tc>
          <w:tcPr>
            <w:tcW w:w="1080" w:type="dxa"/>
          </w:tcPr>
          <w:p w14:paraId="5C8D903E" w14:textId="77777777" w:rsidR="0094704A" w:rsidRPr="00104884" w:rsidRDefault="0094704A" w:rsidP="00877FE1">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3DE38692" w14:textId="77777777" w:rsidR="0094704A" w:rsidRPr="00EA5FA7" w:rsidRDefault="0094704A" w:rsidP="00877FE1">
            <w:pPr>
              <w:pStyle w:val="TAL"/>
              <w:keepNext w:val="0"/>
              <w:keepLines w:val="0"/>
              <w:widowControl w:val="0"/>
              <w:rPr>
                <w:i/>
                <w:lang w:eastAsia="ja-JP"/>
              </w:rPr>
            </w:pPr>
          </w:p>
        </w:tc>
        <w:tc>
          <w:tcPr>
            <w:tcW w:w="1512" w:type="dxa"/>
          </w:tcPr>
          <w:p w14:paraId="5CAE6608" w14:textId="77777777" w:rsidR="0094704A" w:rsidRPr="009B0A74" w:rsidRDefault="0094704A" w:rsidP="00877FE1">
            <w:pPr>
              <w:pStyle w:val="TAL"/>
              <w:keepNext w:val="0"/>
              <w:keepLines w:val="0"/>
              <w:widowControl w:val="0"/>
              <w:rPr>
                <w:rFonts w:cs="Arial"/>
                <w:szCs w:val="18"/>
                <w:lang w:eastAsia="ja-JP"/>
              </w:rPr>
            </w:pPr>
            <w:r w:rsidRPr="006A6F20">
              <w:rPr>
                <w:rFonts w:cs="Arial"/>
                <w:szCs w:val="18"/>
                <w:lang w:eastAsia="ja-JP"/>
              </w:rPr>
              <w:t xml:space="preserve">INTEGER (0.. </w:t>
            </w:r>
            <w:proofErr w:type="spellStart"/>
            <w:r w:rsidRPr="006A6F20">
              <w:rPr>
                <w:rFonts w:cs="Arial"/>
                <w:szCs w:val="18"/>
                <w:lang w:eastAsia="ja-JP"/>
              </w:rPr>
              <w:t>maxNRARFCN</w:t>
            </w:r>
            <w:proofErr w:type="spellEnd"/>
            <w:r w:rsidRPr="006A6F20">
              <w:rPr>
                <w:rFonts w:cs="Arial"/>
                <w:szCs w:val="18"/>
                <w:lang w:eastAsia="ja-JP"/>
              </w:rPr>
              <w:t>)</w:t>
            </w:r>
          </w:p>
        </w:tc>
        <w:tc>
          <w:tcPr>
            <w:tcW w:w="1728" w:type="dxa"/>
          </w:tcPr>
          <w:p w14:paraId="298D1654" w14:textId="77777777" w:rsidR="0094704A" w:rsidRPr="006A6F20" w:rsidRDefault="0094704A" w:rsidP="00877FE1">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p w14:paraId="249E4AB1" w14:textId="77777777" w:rsidR="0094704A" w:rsidRPr="009B0A74" w:rsidRDefault="0094704A" w:rsidP="00877FE1">
            <w:pPr>
              <w:pStyle w:val="TAL"/>
              <w:keepNext w:val="0"/>
              <w:keepLines w:val="0"/>
              <w:widowControl w:val="0"/>
              <w:rPr>
                <w:rFonts w:cs="Arial"/>
                <w:szCs w:val="18"/>
                <w:lang w:eastAsia="ja-JP"/>
              </w:rPr>
            </w:pPr>
          </w:p>
        </w:tc>
        <w:tc>
          <w:tcPr>
            <w:tcW w:w="1080" w:type="dxa"/>
          </w:tcPr>
          <w:p w14:paraId="67A4284A" w14:textId="77777777" w:rsidR="0094704A" w:rsidRPr="009B0A74" w:rsidRDefault="0094704A" w:rsidP="00877FE1">
            <w:pPr>
              <w:pStyle w:val="TAC"/>
              <w:keepNext w:val="0"/>
              <w:keepLines w:val="0"/>
              <w:widowControl w:val="0"/>
              <w:rPr>
                <w:rFonts w:cs="Arial"/>
                <w:szCs w:val="18"/>
                <w:lang w:eastAsia="ja-JP"/>
              </w:rPr>
            </w:pPr>
            <w:r w:rsidRPr="00EA5FA7">
              <w:rPr>
                <w:lang w:eastAsia="ja-JP"/>
              </w:rPr>
              <w:t>-</w:t>
            </w:r>
          </w:p>
        </w:tc>
        <w:tc>
          <w:tcPr>
            <w:tcW w:w="1080" w:type="dxa"/>
          </w:tcPr>
          <w:p w14:paraId="1FAA7D5F" w14:textId="77777777" w:rsidR="0094704A" w:rsidRPr="009B0A74" w:rsidRDefault="0094704A" w:rsidP="00877FE1">
            <w:pPr>
              <w:pStyle w:val="TAC"/>
              <w:keepNext w:val="0"/>
              <w:keepLines w:val="0"/>
              <w:widowControl w:val="0"/>
              <w:rPr>
                <w:rFonts w:cs="Arial"/>
                <w:szCs w:val="18"/>
                <w:lang w:eastAsia="ja-JP"/>
              </w:rPr>
            </w:pPr>
          </w:p>
        </w:tc>
      </w:tr>
      <w:tr w:rsidR="0094704A" w:rsidRPr="00EA5FA7" w14:paraId="7CA33497" w14:textId="77777777" w:rsidTr="00A36D74">
        <w:tc>
          <w:tcPr>
            <w:tcW w:w="2160" w:type="dxa"/>
          </w:tcPr>
          <w:p w14:paraId="71E29059" w14:textId="77777777" w:rsidR="0094704A" w:rsidRPr="009B0A74" w:rsidRDefault="0094704A" w:rsidP="00877FE1">
            <w:pPr>
              <w:pStyle w:val="TAL"/>
              <w:keepNext w:val="0"/>
              <w:keepLines w:val="0"/>
              <w:widowControl w:val="0"/>
              <w:ind w:leftChars="200" w:left="400"/>
              <w:rPr>
                <w:lang w:eastAsia="ja-JP"/>
              </w:rPr>
            </w:pPr>
            <w:r w:rsidRPr="006A6F20">
              <w:rPr>
                <w:rFonts w:cs="Arial"/>
                <w:szCs w:val="18"/>
                <w:lang w:eastAsia="ja-JP"/>
              </w:rPr>
              <w:t>&gt;&gt;&gt;&gt;NR-U Channel Bandwidth</w:t>
            </w:r>
          </w:p>
        </w:tc>
        <w:tc>
          <w:tcPr>
            <w:tcW w:w="1080" w:type="dxa"/>
          </w:tcPr>
          <w:p w14:paraId="1BC88BCA" w14:textId="77777777" w:rsidR="0094704A" w:rsidRPr="00104884" w:rsidRDefault="0094704A" w:rsidP="00877FE1">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77A775C2" w14:textId="77777777" w:rsidR="0094704A" w:rsidRPr="00EA5FA7" w:rsidRDefault="0094704A" w:rsidP="00877FE1">
            <w:pPr>
              <w:pStyle w:val="TAL"/>
              <w:keepNext w:val="0"/>
              <w:keepLines w:val="0"/>
              <w:widowControl w:val="0"/>
              <w:rPr>
                <w:i/>
                <w:lang w:eastAsia="ja-JP"/>
              </w:rPr>
            </w:pPr>
          </w:p>
        </w:tc>
        <w:tc>
          <w:tcPr>
            <w:tcW w:w="1512" w:type="dxa"/>
          </w:tcPr>
          <w:p w14:paraId="6E5D8836" w14:textId="77777777" w:rsidR="0094704A" w:rsidRPr="009B0A74" w:rsidRDefault="0094704A" w:rsidP="00877FE1">
            <w:pPr>
              <w:pStyle w:val="TAL"/>
              <w:keepNext w:val="0"/>
              <w:keepLines w:val="0"/>
              <w:widowControl w:val="0"/>
              <w:rPr>
                <w:rFonts w:cs="Arial"/>
                <w:szCs w:val="18"/>
                <w:lang w:eastAsia="ja-JP"/>
              </w:rPr>
            </w:pPr>
            <w:r w:rsidRPr="006A6F20">
              <w:rPr>
                <w:rFonts w:cs="Arial"/>
                <w:szCs w:val="18"/>
                <w:lang w:eastAsia="ja-JP"/>
              </w:rPr>
              <w:t>ENUMERATED (10MHz, 20MHz, 40MHz, 60 MHz, 80 MHz,. …</w:t>
            </w:r>
            <w:r>
              <w:rPr>
                <w:rFonts w:cs="Arial"/>
                <w:szCs w:val="18"/>
                <w:lang w:eastAsia="ja-JP"/>
              </w:rPr>
              <w:t>, 100MHz</w:t>
            </w:r>
            <w:r w:rsidRPr="006A6F20">
              <w:rPr>
                <w:rFonts w:cs="Arial"/>
                <w:szCs w:val="18"/>
                <w:lang w:eastAsia="ja-JP"/>
              </w:rPr>
              <w:t>)</w:t>
            </w:r>
          </w:p>
        </w:tc>
        <w:tc>
          <w:tcPr>
            <w:tcW w:w="1728" w:type="dxa"/>
          </w:tcPr>
          <w:p w14:paraId="153F7FD3" w14:textId="77777777" w:rsidR="0094704A" w:rsidRPr="009B0A74" w:rsidRDefault="0094704A" w:rsidP="00877FE1">
            <w:pPr>
              <w:pStyle w:val="TAL"/>
              <w:keepNext w:val="0"/>
              <w:keepLines w:val="0"/>
              <w:widowControl w:val="0"/>
              <w:rPr>
                <w:rFonts w:cs="Arial"/>
                <w:szCs w:val="18"/>
                <w:lang w:eastAsia="ja-JP"/>
              </w:rPr>
            </w:pPr>
          </w:p>
        </w:tc>
        <w:tc>
          <w:tcPr>
            <w:tcW w:w="1080" w:type="dxa"/>
          </w:tcPr>
          <w:p w14:paraId="40176D09" w14:textId="77777777" w:rsidR="0094704A" w:rsidRPr="009B0A74" w:rsidRDefault="0094704A" w:rsidP="00877FE1">
            <w:pPr>
              <w:pStyle w:val="TAC"/>
              <w:keepNext w:val="0"/>
              <w:keepLines w:val="0"/>
              <w:widowControl w:val="0"/>
              <w:rPr>
                <w:rFonts w:cs="Arial"/>
                <w:szCs w:val="18"/>
                <w:lang w:eastAsia="ja-JP"/>
              </w:rPr>
            </w:pPr>
            <w:r w:rsidRPr="00EA5FA7">
              <w:rPr>
                <w:lang w:eastAsia="ja-JP"/>
              </w:rPr>
              <w:t>-</w:t>
            </w:r>
          </w:p>
        </w:tc>
        <w:tc>
          <w:tcPr>
            <w:tcW w:w="1080" w:type="dxa"/>
          </w:tcPr>
          <w:p w14:paraId="5DBED2A0" w14:textId="77777777" w:rsidR="0094704A" w:rsidRPr="009B0A74" w:rsidRDefault="0094704A" w:rsidP="00877FE1">
            <w:pPr>
              <w:pStyle w:val="TAC"/>
              <w:keepNext w:val="0"/>
              <w:keepLines w:val="0"/>
              <w:widowControl w:val="0"/>
              <w:rPr>
                <w:rFonts w:cs="Arial"/>
                <w:szCs w:val="18"/>
                <w:lang w:eastAsia="ja-JP"/>
              </w:rPr>
            </w:pPr>
          </w:p>
        </w:tc>
      </w:tr>
      <w:tr w:rsidR="0094704A" w:rsidRPr="00EA5FA7" w14:paraId="035F1BDD" w14:textId="77777777" w:rsidTr="00A36D74">
        <w:tc>
          <w:tcPr>
            <w:tcW w:w="2160" w:type="dxa"/>
          </w:tcPr>
          <w:p w14:paraId="1C257759" w14:textId="77777777" w:rsidR="0094704A" w:rsidRPr="00EA5FA7" w:rsidRDefault="0094704A" w:rsidP="00877FE1">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646059C9" w14:textId="77777777" w:rsidR="0094704A" w:rsidRPr="00EA5FA7" w:rsidRDefault="0094704A" w:rsidP="00877FE1">
            <w:pPr>
              <w:pStyle w:val="TAL"/>
              <w:keepNext w:val="0"/>
              <w:keepLines w:val="0"/>
              <w:widowControl w:val="0"/>
              <w:rPr>
                <w:lang w:eastAsia="ja-JP"/>
              </w:rPr>
            </w:pPr>
            <w:r w:rsidRPr="00EA5FA7">
              <w:rPr>
                <w:rFonts w:cs="Arial"/>
                <w:szCs w:val="18"/>
                <w:lang w:eastAsia="ja-JP"/>
              </w:rPr>
              <w:t>M</w:t>
            </w:r>
          </w:p>
        </w:tc>
        <w:tc>
          <w:tcPr>
            <w:tcW w:w="1080" w:type="dxa"/>
          </w:tcPr>
          <w:p w14:paraId="5F6166A9" w14:textId="77777777" w:rsidR="0094704A" w:rsidRPr="00EA5FA7" w:rsidRDefault="0094704A" w:rsidP="00877FE1">
            <w:pPr>
              <w:pStyle w:val="TAL"/>
              <w:keepNext w:val="0"/>
              <w:keepLines w:val="0"/>
              <w:widowControl w:val="0"/>
              <w:rPr>
                <w:i/>
                <w:lang w:eastAsia="ja-JP"/>
              </w:rPr>
            </w:pPr>
          </w:p>
        </w:tc>
        <w:tc>
          <w:tcPr>
            <w:tcW w:w="1512" w:type="dxa"/>
          </w:tcPr>
          <w:p w14:paraId="36AC37CA" w14:textId="77777777" w:rsidR="0094704A" w:rsidRPr="00EA5FA7" w:rsidRDefault="0094704A" w:rsidP="00877FE1">
            <w:pPr>
              <w:pStyle w:val="TAL"/>
              <w:keepNext w:val="0"/>
              <w:keepLines w:val="0"/>
              <w:widowControl w:val="0"/>
              <w:rPr>
                <w:lang w:eastAsia="ja-JP"/>
              </w:rPr>
            </w:pPr>
            <w:r w:rsidRPr="00EA5FA7">
              <w:rPr>
                <w:rFonts w:cs="Arial"/>
                <w:szCs w:val="18"/>
                <w:lang w:eastAsia="ja-JP"/>
              </w:rPr>
              <w:t>OCTET STRING</w:t>
            </w:r>
          </w:p>
        </w:tc>
        <w:tc>
          <w:tcPr>
            <w:tcW w:w="1728" w:type="dxa"/>
          </w:tcPr>
          <w:p w14:paraId="07E5046C" w14:textId="77777777" w:rsidR="0094704A" w:rsidRPr="00EA5FA7" w:rsidRDefault="0094704A" w:rsidP="00877FE1">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1080" w:type="dxa"/>
          </w:tcPr>
          <w:p w14:paraId="77E75402"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08EDA73"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57CA186D" w14:textId="77777777" w:rsidTr="00A36D74">
        <w:tc>
          <w:tcPr>
            <w:tcW w:w="2160" w:type="dxa"/>
          </w:tcPr>
          <w:p w14:paraId="72BC9598"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47C3E947"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41D92987" w14:textId="77777777" w:rsidR="0094704A" w:rsidRPr="00EA5FA7" w:rsidRDefault="0094704A" w:rsidP="00877FE1">
            <w:pPr>
              <w:pStyle w:val="TAL"/>
              <w:keepNext w:val="0"/>
              <w:keepLines w:val="0"/>
              <w:widowControl w:val="0"/>
              <w:rPr>
                <w:i/>
                <w:lang w:eastAsia="ja-JP"/>
              </w:rPr>
            </w:pPr>
          </w:p>
        </w:tc>
        <w:tc>
          <w:tcPr>
            <w:tcW w:w="1512" w:type="dxa"/>
          </w:tcPr>
          <w:p w14:paraId="431AE6A0"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RAN Area Code</w:t>
            </w:r>
          </w:p>
          <w:p w14:paraId="7A0E6602"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156C4B6C"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769628E6"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79AC085F"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ignore</w:t>
            </w:r>
          </w:p>
        </w:tc>
      </w:tr>
      <w:tr w:rsidR="0094704A" w:rsidRPr="00EA5FA7" w14:paraId="4E64A94C" w14:textId="77777777" w:rsidTr="00A36D74">
        <w:tc>
          <w:tcPr>
            <w:tcW w:w="2160" w:type="dxa"/>
            <w:tcBorders>
              <w:top w:val="single" w:sz="4" w:space="0" w:color="auto"/>
              <w:left w:val="single" w:sz="4" w:space="0" w:color="auto"/>
              <w:bottom w:val="single" w:sz="4" w:space="0" w:color="auto"/>
              <w:right w:val="single" w:sz="4" w:space="0" w:color="auto"/>
            </w:tcBorders>
          </w:tcPr>
          <w:p w14:paraId="7F17E76F" w14:textId="77777777" w:rsidR="0094704A" w:rsidRPr="00EA5FA7" w:rsidRDefault="0094704A" w:rsidP="00877FE1">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5316855C"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06F3F7" w14:textId="77777777" w:rsidR="0094704A" w:rsidRPr="00EA5FA7" w:rsidRDefault="0094704A"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CA0087" w14:textId="77777777" w:rsidR="0094704A" w:rsidRPr="00EA5FA7" w:rsidRDefault="0094704A" w:rsidP="00877FE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8324EC"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592C182C"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A830CC"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ignore</w:t>
            </w:r>
          </w:p>
        </w:tc>
      </w:tr>
      <w:tr w:rsidR="0094704A" w:rsidRPr="00EA5FA7" w14:paraId="559F9CFC" w14:textId="77777777" w:rsidTr="00A36D74">
        <w:tc>
          <w:tcPr>
            <w:tcW w:w="2160" w:type="dxa"/>
            <w:tcBorders>
              <w:top w:val="single" w:sz="4" w:space="0" w:color="auto"/>
              <w:left w:val="single" w:sz="4" w:space="0" w:color="auto"/>
              <w:bottom w:val="single" w:sz="4" w:space="0" w:color="auto"/>
              <w:right w:val="single" w:sz="4" w:space="0" w:color="auto"/>
            </w:tcBorders>
          </w:tcPr>
          <w:p w14:paraId="06BFA261" w14:textId="77777777" w:rsidR="0094704A" w:rsidRPr="00FE182D" w:rsidRDefault="0094704A" w:rsidP="00877FE1">
            <w:pPr>
              <w:pStyle w:val="TAL"/>
              <w:keepNext w:val="0"/>
              <w:keepLines w:val="0"/>
              <w:widowControl w:val="0"/>
              <w:ind w:leftChars="50" w:left="100"/>
              <w:rPr>
                <w:rFonts w:cs="Arial"/>
                <w:b/>
                <w:bCs/>
                <w:szCs w:val="18"/>
                <w:lang w:eastAsia="ja-JP"/>
              </w:rPr>
            </w:pPr>
            <w:r w:rsidRPr="00FE182D">
              <w:rPr>
                <w:rFonts w:cs="Arial"/>
                <w:b/>
                <w:bCs/>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00C50795"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C09647" w14:textId="77777777" w:rsidR="0094704A" w:rsidRPr="00EA5FA7" w:rsidRDefault="0094704A" w:rsidP="00877FE1">
            <w:pPr>
              <w:pStyle w:val="TAL"/>
              <w:keepNext w:val="0"/>
              <w:keepLines w:val="0"/>
              <w:widowControl w:val="0"/>
              <w:rPr>
                <w:i/>
                <w:lang w:eastAsia="ja-JP"/>
              </w:rPr>
            </w:pPr>
            <w:r w:rsidRPr="00EA5FA7">
              <w:rPr>
                <w:i/>
                <w:lang w:eastAsia="ja-JP"/>
              </w:rPr>
              <w:t>1 ..&lt;</w:t>
            </w:r>
            <w:proofErr w:type="spellStart"/>
            <w:r w:rsidRPr="00EA5FA7">
              <w:rPr>
                <w:i/>
                <w:lang w:eastAsia="ja-JP"/>
              </w:rPr>
              <w:t>maxnoofExtendedBPLMNs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451EFA4" w14:textId="77777777" w:rsidR="0094704A" w:rsidRPr="00EA5FA7" w:rsidRDefault="0094704A" w:rsidP="00877FE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6367B9"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8EC6C0"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6B837A"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1CD49B6E" w14:textId="77777777" w:rsidTr="00A36D74">
        <w:tc>
          <w:tcPr>
            <w:tcW w:w="2160" w:type="dxa"/>
            <w:tcBorders>
              <w:top w:val="single" w:sz="4" w:space="0" w:color="auto"/>
              <w:left w:val="single" w:sz="4" w:space="0" w:color="auto"/>
              <w:bottom w:val="single" w:sz="4" w:space="0" w:color="auto"/>
              <w:right w:val="single" w:sz="4" w:space="0" w:color="auto"/>
            </w:tcBorders>
          </w:tcPr>
          <w:p w14:paraId="67565C31" w14:textId="77777777" w:rsidR="0094704A" w:rsidRPr="00EA5FA7" w:rsidRDefault="0094704A" w:rsidP="00877FE1">
            <w:pPr>
              <w:pStyle w:val="TAL"/>
              <w:keepNext w:val="0"/>
              <w:keepLines w:val="0"/>
              <w:widowControl w:val="0"/>
              <w:ind w:leftChars="100" w:left="200"/>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771BAC2C"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A91528"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9DA56E"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5AE03737"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B3130B"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EE7392"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25BE8970" w14:textId="77777777" w:rsidTr="00A36D74">
        <w:tc>
          <w:tcPr>
            <w:tcW w:w="2160" w:type="dxa"/>
            <w:tcBorders>
              <w:top w:val="single" w:sz="4" w:space="0" w:color="auto"/>
              <w:left w:val="single" w:sz="4" w:space="0" w:color="auto"/>
              <w:bottom w:val="single" w:sz="4" w:space="0" w:color="auto"/>
              <w:right w:val="single" w:sz="4" w:space="0" w:color="auto"/>
            </w:tcBorders>
          </w:tcPr>
          <w:p w14:paraId="235B9A50" w14:textId="77777777" w:rsidR="0094704A" w:rsidRPr="00EA5FA7" w:rsidRDefault="0094704A" w:rsidP="00877FE1">
            <w:pPr>
              <w:pStyle w:val="TAL"/>
              <w:keepNext w:val="0"/>
              <w:keepLines w:val="0"/>
              <w:widowControl w:val="0"/>
              <w:ind w:leftChars="100" w:left="200"/>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0C3BB041"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E56223"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F2BF38"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Slice Support List</w:t>
            </w:r>
          </w:p>
          <w:p w14:paraId="759E8D66"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5EA37BE3"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0D49ACB"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4323BB"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6E5CDEEF" w14:textId="77777777" w:rsidTr="00A36D74">
        <w:tc>
          <w:tcPr>
            <w:tcW w:w="2160" w:type="dxa"/>
            <w:tcBorders>
              <w:top w:val="single" w:sz="4" w:space="0" w:color="auto"/>
              <w:left w:val="single" w:sz="4" w:space="0" w:color="auto"/>
              <w:bottom w:val="single" w:sz="4" w:space="0" w:color="auto"/>
              <w:right w:val="single" w:sz="4" w:space="0" w:color="auto"/>
            </w:tcBorders>
          </w:tcPr>
          <w:p w14:paraId="19AB52A0" w14:textId="77777777" w:rsidR="0094704A" w:rsidRPr="00EA5FA7" w:rsidRDefault="0094704A" w:rsidP="00877FE1">
            <w:pPr>
              <w:pStyle w:val="TAL"/>
              <w:keepNext w:val="0"/>
              <w:keepLines w:val="0"/>
              <w:widowControl w:val="0"/>
              <w:ind w:leftChars="100" w:left="200"/>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5C8D7BCC" w14:textId="77777777" w:rsidR="0094704A" w:rsidRPr="00EA5FA7" w:rsidRDefault="0094704A" w:rsidP="00877FE1">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D31960"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8150AA" w14:textId="77777777" w:rsidR="0094704A" w:rsidRPr="00EA5FA7" w:rsidRDefault="0094704A" w:rsidP="00877FE1">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2F006CF7" w14:textId="77777777" w:rsidR="0094704A" w:rsidRPr="00EA5FA7" w:rsidRDefault="0094704A" w:rsidP="00877FE1">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3E610617" w14:textId="77777777" w:rsidR="0094704A" w:rsidRPr="00EA5FA7" w:rsidRDefault="0094704A" w:rsidP="00877FE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336956" w14:textId="77777777" w:rsidR="0094704A" w:rsidRPr="00EA5FA7" w:rsidRDefault="0094704A" w:rsidP="00877FE1">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94704A" w:rsidRPr="009F1484" w14:paraId="446444FD" w14:textId="77777777" w:rsidTr="00A36D74">
        <w:tc>
          <w:tcPr>
            <w:tcW w:w="2160" w:type="dxa"/>
            <w:tcBorders>
              <w:top w:val="single" w:sz="4" w:space="0" w:color="auto"/>
              <w:left w:val="single" w:sz="4" w:space="0" w:color="auto"/>
              <w:bottom w:val="single" w:sz="4" w:space="0" w:color="auto"/>
              <w:right w:val="single" w:sz="4" w:space="0" w:color="auto"/>
            </w:tcBorders>
          </w:tcPr>
          <w:p w14:paraId="7BE156BB" w14:textId="77777777" w:rsidR="0094704A" w:rsidRPr="009F1484" w:rsidRDefault="0094704A" w:rsidP="00877FE1">
            <w:pPr>
              <w:pStyle w:val="TAL"/>
              <w:keepNext w:val="0"/>
              <w:keepLines w:val="0"/>
              <w:widowControl w:val="0"/>
              <w:ind w:leftChars="100" w:left="200"/>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0EC930F5" w14:textId="77777777" w:rsidR="0094704A" w:rsidRPr="009F1484" w:rsidRDefault="0094704A" w:rsidP="00877FE1">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67E591" w14:textId="77777777" w:rsidR="0094704A" w:rsidRPr="009F1484"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DEDF37" w14:textId="77777777" w:rsidR="0094704A" w:rsidRPr="009F1484" w:rsidRDefault="0094704A" w:rsidP="00877FE1">
            <w:pPr>
              <w:pStyle w:val="TAL"/>
              <w:keepNext w:val="0"/>
              <w:keepLines w:val="0"/>
              <w:widowControl w:val="0"/>
              <w:rPr>
                <w:lang w:eastAsia="ja-JP"/>
              </w:rPr>
            </w:pPr>
            <w:r>
              <w:rPr>
                <w:lang w:eastAsia="ja-JP"/>
              </w:rPr>
              <w:t xml:space="preserve">Extended </w:t>
            </w:r>
            <w:r w:rsidRPr="009F1484">
              <w:rPr>
                <w:lang w:eastAsia="ja-JP"/>
              </w:rPr>
              <w:t>Slice Support List</w:t>
            </w:r>
          </w:p>
          <w:p w14:paraId="4C261E44" w14:textId="77777777" w:rsidR="0094704A" w:rsidRPr="009F1484" w:rsidRDefault="0094704A" w:rsidP="00877FE1">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D63F602" w14:textId="77777777" w:rsidR="0094704A" w:rsidRPr="009F1484" w:rsidRDefault="0094704A" w:rsidP="00877FE1">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 xml:space="preserve">per PLMN </w:t>
            </w:r>
            <w:r w:rsidRPr="00B03A62">
              <w:rPr>
                <w:lang w:eastAsia="ja-JP"/>
              </w:rPr>
              <w:lastRenderedPageBreak/>
              <w:t>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EE1ACBB" w14:textId="77777777" w:rsidR="0094704A" w:rsidRPr="009F1484" w:rsidRDefault="0094704A" w:rsidP="00877FE1">
            <w:pPr>
              <w:pStyle w:val="TAC"/>
              <w:keepNext w:val="0"/>
              <w:keepLines w:val="0"/>
              <w:widowControl w:val="0"/>
              <w:rPr>
                <w:rFonts w:cs="Arial"/>
                <w:szCs w:val="18"/>
                <w:lang w:eastAsia="ja-JP"/>
              </w:rPr>
            </w:pPr>
            <w:r>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2AC3B1B" w14:textId="77777777" w:rsidR="0094704A" w:rsidRPr="009F1484" w:rsidRDefault="0094704A" w:rsidP="00877FE1">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94704A" w:rsidRPr="009F1484" w14:paraId="43122C51" w14:textId="77777777" w:rsidTr="00A36D74">
        <w:tc>
          <w:tcPr>
            <w:tcW w:w="2160" w:type="dxa"/>
            <w:tcBorders>
              <w:top w:val="single" w:sz="4" w:space="0" w:color="auto"/>
              <w:left w:val="single" w:sz="4" w:space="0" w:color="auto"/>
              <w:bottom w:val="single" w:sz="4" w:space="0" w:color="auto"/>
              <w:right w:val="single" w:sz="4" w:space="0" w:color="auto"/>
            </w:tcBorders>
          </w:tcPr>
          <w:p w14:paraId="55B77101" w14:textId="77777777" w:rsidR="0094704A" w:rsidRPr="009F1484" w:rsidRDefault="0094704A" w:rsidP="00877FE1">
            <w:pPr>
              <w:pStyle w:val="TAL"/>
              <w:keepNext w:val="0"/>
              <w:keepLines w:val="0"/>
              <w:widowControl w:val="0"/>
              <w:ind w:leftChars="50" w:left="100"/>
              <w:rPr>
                <w:lang w:eastAsia="ja-JP"/>
              </w:rPr>
            </w:pPr>
            <w:r w:rsidRPr="00F15B95">
              <w:rPr>
                <w:rFonts w:cs="Arial"/>
                <w:szCs w:val="18"/>
                <w:lang w:eastAsia="ja-JP"/>
              </w:rPr>
              <w:t>&gt;</w:t>
            </w:r>
            <w:r>
              <w:rPr>
                <w:rFonts w:cs="Arial"/>
                <w:szCs w:val="18"/>
                <w:lang w:eastAsia="ja-JP"/>
              </w:rPr>
              <w:t>&gt;</w:t>
            </w:r>
            <w:r w:rsidRPr="00F15B95">
              <w:rPr>
                <w:rFonts w:cs="Arial"/>
                <w:szCs w:val="18"/>
                <w:lang w:eastAsia="ja-JP"/>
              </w:rPr>
              <w:t>TAI NSAG Support List</w:t>
            </w:r>
          </w:p>
        </w:tc>
        <w:tc>
          <w:tcPr>
            <w:tcW w:w="1080" w:type="dxa"/>
            <w:tcBorders>
              <w:top w:val="single" w:sz="4" w:space="0" w:color="auto"/>
              <w:left w:val="single" w:sz="4" w:space="0" w:color="auto"/>
              <w:bottom w:val="single" w:sz="4" w:space="0" w:color="auto"/>
              <w:right w:val="single" w:sz="4" w:space="0" w:color="auto"/>
            </w:tcBorders>
          </w:tcPr>
          <w:p w14:paraId="79771E0F" w14:textId="77777777" w:rsidR="0094704A" w:rsidRPr="009F1484" w:rsidRDefault="0094704A" w:rsidP="00877FE1">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C91876" w14:textId="77777777" w:rsidR="0094704A" w:rsidRPr="009F1484"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BC602D" w14:textId="77777777" w:rsidR="0094704A" w:rsidRDefault="0094704A" w:rsidP="00877FE1">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6FC27B1B" w14:textId="77777777" w:rsidR="0094704A" w:rsidRDefault="0094704A" w:rsidP="00877FE1">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12F9B612" w14:textId="77777777" w:rsidR="0094704A" w:rsidRDefault="0094704A" w:rsidP="00877FE1">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CA7C60" w14:textId="77777777" w:rsidR="0094704A" w:rsidRDefault="0094704A" w:rsidP="00877FE1">
            <w:pPr>
              <w:pStyle w:val="TAC"/>
              <w:keepNext w:val="0"/>
              <w:keepLines w:val="0"/>
              <w:widowControl w:val="0"/>
              <w:rPr>
                <w:rFonts w:cs="Arial"/>
                <w:szCs w:val="18"/>
                <w:lang w:eastAsia="ja-JP"/>
              </w:rPr>
            </w:pPr>
            <w:r w:rsidRPr="00F15B95">
              <w:rPr>
                <w:rFonts w:cs="Arial"/>
                <w:szCs w:val="18"/>
                <w:lang w:eastAsia="ja-JP"/>
              </w:rPr>
              <w:t>ignore</w:t>
            </w:r>
          </w:p>
        </w:tc>
      </w:tr>
      <w:tr w:rsidR="0094704A" w:rsidRPr="00EA5FA7" w14:paraId="68FBB236" w14:textId="77777777" w:rsidTr="00A36D74">
        <w:tc>
          <w:tcPr>
            <w:tcW w:w="2160" w:type="dxa"/>
            <w:tcBorders>
              <w:top w:val="single" w:sz="4" w:space="0" w:color="auto"/>
              <w:left w:val="single" w:sz="4" w:space="0" w:color="auto"/>
              <w:bottom w:val="single" w:sz="4" w:space="0" w:color="auto"/>
              <w:right w:val="single" w:sz="4" w:space="0" w:color="auto"/>
            </w:tcBorders>
          </w:tcPr>
          <w:p w14:paraId="2B3AF72B" w14:textId="77777777" w:rsidR="0094704A" w:rsidRPr="00EA5FA7" w:rsidRDefault="0094704A" w:rsidP="00877FE1">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1028FB00" w14:textId="77777777" w:rsidR="0094704A" w:rsidRPr="00EA5FA7" w:rsidRDefault="0094704A" w:rsidP="00877F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31E254"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C47441" w14:textId="77777777" w:rsidR="0094704A" w:rsidRPr="00EA5FA7" w:rsidRDefault="0094704A" w:rsidP="00877FE1">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16AC9CE2"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0B5793" w14:textId="77777777" w:rsidR="0094704A" w:rsidRPr="00EA5FA7" w:rsidRDefault="0094704A"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2B9B91" w14:textId="77777777" w:rsidR="0094704A" w:rsidRPr="00EA5FA7" w:rsidRDefault="0094704A" w:rsidP="00877FE1">
            <w:pPr>
              <w:pStyle w:val="TAC"/>
              <w:keepNext w:val="0"/>
              <w:keepLines w:val="0"/>
              <w:widowControl w:val="0"/>
              <w:rPr>
                <w:lang w:eastAsia="ja-JP"/>
              </w:rPr>
            </w:pPr>
            <w:r w:rsidRPr="00EA5FA7">
              <w:rPr>
                <w:lang w:eastAsia="ja-JP"/>
              </w:rPr>
              <w:t>ignore</w:t>
            </w:r>
          </w:p>
        </w:tc>
      </w:tr>
      <w:tr w:rsidR="0094704A" w:rsidRPr="00EA5FA7" w14:paraId="22EB3B50" w14:textId="77777777" w:rsidTr="00A36D74">
        <w:tc>
          <w:tcPr>
            <w:tcW w:w="2160" w:type="dxa"/>
            <w:tcBorders>
              <w:top w:val="single" w:sz="4" w:space="0" w:color="auto"/>
              <w:left w:val="single" w:sz="4" w:space="0" w:color="auto"/>
              <w:bottom w:val="single" w:sz="4" w:space="0" w:color="auto"/>
              <w:right w:val="single" w:sz="4" w:space="0" w:color="auto"/>
            </w:tcBorders>
          </w:tcPr>
          <w:p w14:paraId="1AF0A5B9" w14:textId="77777777" w:rsidR="0094704A" w:rsidRPr="00EA5FA7" w:rsidRDefault="0094704A" w:rsidP="00877FE1">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1D127776" w14:textId="77777777" w:rsidR="0094704A" w:rsidRPr="00EA5FA7" w:rsidRDefault="0094704A"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7DA7C1" w14:textId="77777777" w:rsidR="0094704A" w:rsidRPr="00EA5FA7" w:rsidRDefault="0094704A" w:rsidP="00877FE1">
            <w:pPr>
              <w:pStyle w:val="TAL"/>
              <w:keepNext w:val="0"/>
              <w:keepLines w:val="0"/>
              <w:widowControl w:val="0"/>
              <w:rPr>
                <w:rFonts w:cs="Arial"/>
                <w:i/>
                <w:lang w:eastAsia="ja-JP"/>
              </w:rPr>
            </w:pPr>
            <w:r w:rsidRPr="00EA5FA7">
              <w:rPr>
                <w:rFonts w:cs="Arial"/>
                <w:i/>
                <w:lang w:eastAsia="ja-JP"/>
              </w:rPr>
              <w:t>0..&lt;</w:t>
            </w:r>
            <w:proofErr w:type="spellStart"/>
            <w:r w:rsidRPr="00EA5FA7">
              <w:rPr>
                <w:rFonts w:cs="Arial"/>
                <w:i/>
                <w:lang w:eastAsia="ja-JP"/>
              </w:rPr>
              <w:t>maxnoofBPLMNsNR</w:t>
            </w:r>
            <w:proofErr w:type="spellEnd"/>
            <w:r w:rsidRPr="00EA5FA7">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79998AA" w14:textId="77777777" w:rsidR="0094704A" w:rsidRPr="00EA5FA7" w:rsidRDefault="0094704A"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828DC6" w14:textId="77777777" w:rsidR="0094704A" w:rsidRDefault="0094704A" w:rsidP="00877FE1">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EA5FA7">
              <w:rPr>
                <w:rFonts w:eastAsia="SimSun"/>
                <w:noProof/>
              </w:rPr>
              <w:t xml:space="preserve">in </w:t>
            </w:r>
            <w:r w:rsidRPr="00EA5FA7">
              <w:rPr>
                <w:rFonts w:eastAsia="SimSun"/>
                <w:i/>
                <w:noProof/>
              </w:rPr>
              <w:t>SIB1</w:t>
            </w:r>
            <w:r w:rsidRPr="00EA5FA7">
              <w:rPr>
                <w:rFonts w:eastAsia="SimSun"/>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SimSun"/>
                <w:noProof/>
                <w:lang w:eastAsia="en-GB"/>
              </w:rPr>
              <w:t xml:space="preserve">and NPN </w:t>
            </w:r>
            <w:r w:rsidRPr="009F7262">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1D859A81" w14:textId="77777777" w:rsidR="0094704A" w:rsidRPr="00EA5FA7" w:rsidRDefault="0094704A" w:rsidP="00877FE1">
            <w:pPr>
              <w:pStyle w:val="TAL"/>
              <w:keepNext w:val="0"/>
              <w:keepLines w:val="0"/>
              <w:widowControl w:val="0"/>
              <w:rPr>
                <w:rFonts w:cs="Arial"/>
                <w:szCs w:val="18"/>
                <w:lang w:eastAsia="ja-JP"/>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29851BD5" w14:textId="77777777" w:rsidR="0094704A" w:rsidRPr="00EA5FA7" w:rsidRDefault="0094704A" w:rsidP="00877FE1">
            <w:pPr>
              <w:pStyle w:val="TAC"/>
              <w:keepNext w:val="0"/>
              <w:keepLines w:val="0"/>
              <w:widowControl w:val="0"/>
              <w:rPr>
                <w:lang w:eastAsia="ja-JP"/>
              </w:rPr>
            </w:pPr>
            <w:r w:rsidRPr="00EA5FA7">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899377" w14:textId="77777777" w:rsidR="0094704A" w:rsidRPr="00EA5FA7" w:rsidRDefault="0094704A" w:rsidP="00877FE1">
            <w:pPr>
              <w:pStyle w:val="TAC"/>
              <w:keepNext w:val="0"/>
              <w:keepLines w:val="0"/>
              <w:widowControl w:val="0"/>
              <w:rPr>
                <w:lang w:eastAsia="ja-JP"/>
              </w:rPr>
            </w:pPr>
            <w:r w:rsidRPr="00EA5FA7">
              <w:rPr>
                <w:rFonts w:cs="Arial"/>
                <w:lang w:eastAsia="ja-JP"/>
              </w:rPr>
              <w:t>ignore</w:t>
            </w:r>
          </w:p>
        </w:tc>
      </w:tr>
      <w:tr w:rsidR="0094704A" w:rsidRPr="00EA5FA7" w14:paraId="4C8D9786" w14:textId="77777777" w:rsidTr="00A36D74">
        <w:tc>
          <w:tcPr>
            <w:tcW w:w="2160" w:type="dxa"/>
            <w:tcBorders>
              <w:top w:val="single" w:sz="4" w:space="0" w:color="auto"/>
              <w:left w:val="single" w:sz="4" w:space="0" w:color="auto"/>
              <w:bottom w:val="single" w:sz="4" w:space="0" w:color="auto"/>
              <w:right w:val="single" w:sz="4" w:space="0" w:color="auto"/>
            </w:tcBorders>
          </w:tcPr>
          <w:p w14:paraId="354F21F0" w14:textId="77777777" w:rsidR="0094704A" w:rsidRPr="00EA5FA7" w:rsidRDefault="0094704A" w:rsidP="00877FE1">
            <w:pPr>
              <w:pStyle w:val="TAL"/>
              <w:keepNext w:val="0"/>
              <w:keepLines w:val="0"/>
              <w:widowControl w:val="0"/>
              <w:ind w:leftChars="50" w:left="100"/>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37D5BEAB" w14:textId="77777777" w:rsidR="0094704A" w:rsidRPr="00EA5FA7" w:rsidRDefault="0094704A" w:rsidP="00877FE1">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006EBB"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A4AFCA" w14:textId="77777777" w:rsidR="0094704A" w:rsidRPr="00EA5FA7" w:rsidRDefault="0094704A" w:rsidP="00877FE1">
            <w:pPr>
              <w:pStyle w:val="TAL"/>
              <w:keepNext w:val="0"/>
              <w:keepLines w:val="0"/>
              <w:widowControl w:val="0"/>
              <w:rPr>
                <w:rFonts w:cs="Arial"/>
                <w:lang w:eastAsia="ja-JP"/>
              </w:rPr>
            </w:pPr>
            <w:r w:rsidRPr="00EA5FA7">
              <w:rPr>
                <w:rFonts w:cs="Arial"/>
                <w:lang w:eastAsia="ja-JP"/>
              </w:rPr>
              <w:t>Available PLMN List</w:t>
            </w:r>
          </w:p>
          <w:p w14:paraId="75F8802B" w14:textId="77777777" w:rsidR="0094704A" w:rsidRPr="00EA5FA7" w:rsidRDefault="0094704A" w:rsidP="00877FE1">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959DCC4" w14:textId="77777777" w:rsidR="0094704A" w:rsidRPr="00EA5FA7" w:rsidRDefault="0094704A" w:rsidP="00877FE1">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77741D0" w14:textId="77777777" w:rsidR="0094704A" w:rsidRPr="00EA5FA7" w:rsidRDefault="0094704A" w:rsidP="00877FE1">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24B701" w14:textId="77777777" w:rsidR="0094704A" w:rsidRPr="00EA5FA7" w:rsidRDefault="0094704A" w:rsidP="00877FE1">
            <w:pPr>
              <w:pStyle w:val="TAC"/>
              <w:keepNext w:val="0"/>
              <w:keepLines w:val="0"/>
              <w:widowControl w:val="0"/>
              <w:rPr>
                <w:lang w:eastAsia="ja-JP"/>
              </w:rPr>
            </w:pPr>
          </w:p>
        </w:tc>
      </w:tr>
      <w:tr w:rsidR="0094704A" w:rsidRPr="00EA5FA7" w14:paraId="443708ED" w14:textId="77777777" w:rsidTr="00A36D74">
        <w:tc>
          <w:tcPr>
            <w:tcW w:w="2160" w:type="dxa"/>
            <w:tcBorders>
              <w:top w:val="single" w:sz="4" w:space="0" w:color="auto"/>
              <w:left w:val="single" w:sz="4" w:space="0" w:color="auto"/>
              <w:bottom w:val="single" w:sz="4" w:space="0" w:color="auto"/>
              <w:right w:val="single" w:sz="4" w:space="0" w:color="auto"/>
            </w:tcBorders>
          </w:tcPr>
          <w:p w14:paraId="6EFADAAD" w14:textId="77777777" w:rsidR="0094704A" w:rsidRPr="00EA5FA7" w:rsidRDefault="0094704A" w:rsidP="00877FE1">
            <w:pPr>
              <w:pStyle w:val="TAL"/>
              <w:keepNext w:val="0"/>
              <w:keepLines w:val="0"/>
              <w:widowControl w:val="0"/>
              <w:ind w:leftChars="50" w:left="100"/>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28A40760" w14:textId="77777777" w:rsidR="0094704A" w:rsidRPr="00EA5FA7" w:rsidRDefault="0094704A" w:rsidP="00877FE1">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BBB056"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68B181" w14:textId="77777777" w:rsidR="0094704A" w:rsidRPr="00EA5FA7" w:rsidRDefault="0094704A" w:rsidP="00877FE1">
            <w:pPr>
              <w:pStyle w:val="TAL"/>
              <w:keepNext w:val="0"/>
              <w:keepLines w:val="0"/>
              <w:widowControl w:val="0"/>
              <w:rPr>
                <w:rFonts w:cs="Arial"/>
                <w:lang w:eastAsia="ja-JP"/>
              </w:rPr>
            </w:pPr>
            <w:r w:rsidRPr="00EA5FA7">
              <w:rPr>
                <w:rFonts w:cs="Arial"/>
                <w:lang w:eastAsia="ja-JP"/>
              </w:rPr>
              <w:t>Extended Available PLMN List</w:t>
            </w:r>
          </w:p>
          <w:p w14:paraId="696E68AB" w14:textId="77777777" w:rsidR="0094704A" w:rsidRPr="00EA5FA7" w:rsidRDefault="0094704A" w:rsidP="00877FE1">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4BB25AE9"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5680FA"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9EB29D" w14:textId="77777777" w:rsidR="0094704A" w:rsidRPr="00EA5FA7" w:rsidRDefault="0094704A" w:rsidP="00877FE1">
            <w:pPr>
              <w:pStyle w:val="TAC"/>
              <w:keepNext w:val="0"/>
              <w:keepLines w:val="0"/>
              <w:widowControl w:val="0"/>
              <w:rPr>
                <w:lang w:eastAsia="ja-JP"/>
              </w:rPr>
            </w:pPr>
          </w:p>
        </w:tc>
      </w:tr>
      <w:tr w:rsidR="0094704A" w:rsidRPr="00EA5FA7" w14:paraId="3446448F" w14:textId="77777777" w:rsidTr="00A36D74">
        <w:tc>
          <w:tcPr>
            <w:tcW w:w="2160" w:type="dxa"/>
            <w:tcBorders>
              <w:top w:val="single" w:sz="4" w:space="0" w:color="auto"/>
              <w:left w:val="single" w:sz="4" w:space="0" w:color="auto"/>
              <w:bottom w:val="single" w:sz="4" w:space="0" w:color="auto"/>
              <w:right w:val="single" w:sz="4" w:space="0" w:color="auto"/>
            </w:tcBorders>
          </w:tcPr>
          <w:p w14:paraId="0E5E486A" w14:textId="77777777" w:rsidR="0094704A" w:rsidRPr="00EA5FA7" w:rsidRDefault="0094704A" w:rsidP="00877FE1">
            <w:pPr>
              <w:pStyle w:val="TAL"/>
              <w:keepNext w:val="0"/>
              <w:keepLines w:val="0"/>
              <w:widowControl w:val="0"/>
              <w:ind w:leftChars="50" w:left="100"/>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20CB597" w14:textId="77777777" w:rsidR="0094704A" w:rsidRPr="00EA5FA7" w:rsidRDefault="0094704A" w:rsidP="00877FE1">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9F4CB4"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4E6FFB" w14:textId="77777777" w:rsidR="0094704A" w:rsidRPr="00EA5FA7" w:rsidRDefault="0094704A" w:rsidP="00877FE1">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5A2ABAD0"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4D941B" w14:textId="77777777" w:rsidR="0094704A" w:rsidRPr="00EA5FA7" w:rsidRDefault="0094704A" w:rsidP="00877FE1">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37A1C8" w14:textId="77777777" w:rsidR="0094704A" w:rsidRPr="00EA5FA7" w:rsidRDefault="0094704A" w:rsidP="00877FE1">
            <w:pPr>
              <w:pStyle w:val="TAC"/>
              <w:keepNext w:val="0"/>
              <w:keepLines w:val="0"/>
              <w:widowControl w:val="0"/>
              <w:rPr>
                <w:lang w:eastAsia="ja-JP"/>
              </w:rPr>
            </w:pPr>
          </w:p>
        </w:tc>
      </w:tr>
      <w:tr w:rsidR="0094704A" w:rsidRPr="00EA5FA7" w14:paraId="4081DCD0" w14:textId="77777777" w:rsidTr="00A36D74">
        <w:tc>
          <w:tcPr>
            <w:tcW w:w="2160" w:type="dxa"/>
            <w:tcBorders>
              <w:top w:val="single" w:sz="4" w:space="0" w:color="auto"/>
              <w:left w:val="single" w:sz="4" w:space="0" w:color="auto"/>
              <w:bottom w:val="single" w:sz="4" w:space="0" w:color="auto"/>
              <w:right w:val="single" w:sz="4" w:space="0" w:color="auto"/>
            </w:tcBorders>
          </w:tcPr>
          <w:p w14:paraId="06C0DFB2" w14:textId="77777777" w:rsidR="0094704A" w:rsidRPr="00EA5FA7" w:rsidRDefault="0094704A" w:rsidP="00877FE1">
            <w:pPr>
              <w:pStyle w:val="TAL"/>
              <w:keepNext w:val="0"/>
              <w:keepLines w:val="0"/>
              <w:widowControl w:val="0"/>
              <w:ind w:leftChars="50" w:left="100"/>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3052568E" w14:textId="77777777" w:rsidR="0094704A" w:rsidRPr="00EA5FA7" w:rsidRDefault="0094704A"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CF437A"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5C7A82" w14:textId="77777777" w:rsidR="0094704A" w:rsidRPr="00EA5FA7" w:rsidRDefault="0094704A" w:rsidP="00877FE1">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61D4A93D"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6D6519" w14:textId="77777777" w:rsidR="0094704A" w:rsidRPr="00EA5FA7" w:rsidRDefault="0094704A" w:rsidP="00877FE1">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CC450E" w14:textId="77777777" w:rsidR="0094704A" w:rsidRPr="00EA5FA7" w:rsidRDefault="0094704A" w:rsidP="00877FE1">
            <w:pPr>
              <w:pStyle w:val="TAC"/>
              <w:keepNext w:val="0"/>
              <w:keepLines w:val="0"/>
              <w:widowControl w:val="0"/>
              <w:rPr>
                <w:lang w:eastAsia="ja-JP"/>
              </w:rPr>
            </w:pPr>
          </w:p>
        </w:tc>
      </w:tr>
      <w:tr w:rsidR="0094704A" w:rsidRPr="00EA5FA7" w14:paraId="23AF073C" w14:textId="77777777" w:rsidTr="00A36D74">
        <w:tc>
          <w:tcPr>
            <w:tcW w:w="2160" w:type="dxa"/>
            <w:tcBorders>
              <w:top w:val="single" w:sz="4" w:space="0" w:color="auto"/>
              <w:left w:val="single" w:sz="4" w:space="0" w:color="auto"/>
              <w:bottom w:val="single" w:sz="4" w:space="0" w:color="auto"/>
              <w:right w:val="single" w:sz="4" w:space="0" w:color="auto"/>
            </w:tcBorders>
          </w:tcPr>
          <w:p w14:paraId="5100F047" w14:textId="77777777" w:rsidR="0094704A" w:rsidRPr="00EA5FA7" w:rsidRDefault="0094704A" w:rsidP="00877FE1">
            <w:pPr>
              <w:pStyle w:val="TAL"/>
              <w:keepNext w:val="0"/>
              <w:keepLines w:val="0"/>
              <w:widowControl w:val="0"/>
              <w:ind w:leftChars="50" w:left="100"/>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2C0EB008" w14:textId="77777777" w:rsidR="0094704A" w:rsidRPr="00EA5FA7" w:rsidRDefault="0094704A" w:rsidP="00877FE1">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83ED62"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36B792"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RAN Area Code</w:t>
            </w:r>
          </w:p>
          <w:p w14:paraId="482D3641" w14:textId="77777777" w:rsidR="0094704A" w:rsidRPr="00EA5FA7" w:rsidRDefault="0094704A" w:rsidP="00877FE1">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098729C4"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5A08FD" w14:textId="77777777" w:rsidR="0094704A" w:rsidRPr="00EA5FA7" w:rsidRDefault="0094704A" w:rsidP="00877FE1">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17A203" w14:textId="77777777" w:rsidR="0094704A" w:rsidRPr="00EA5FA7" w:rsidRDefault="0094704A" w:rsidP="00877FE1">
            <w:pPr>
              <w:pStyle w:val="TAC"/>
              <w:keepNext w:val="0"/>
              <w:keepLines w:val="0"/>
              <w:widowControl w:val="0"/>
              <w:rPr>
                <w:lang w:eastAsia="ja-JP"/>
              </w:rPr>
            </w:pPr>
          </w:p>
        </w:tc>
      </w:tr>
      <w:tr w:rsidR="0094704A" w:rsidRPr="00EA5FA7" w14:paraId="2F8FC5AA" w14:textId="77777777" w:rsidTr="00A36D74">
        <w:tc>
          <w:tcPr>
            <w:tcW w:w="2160" w:type="dxa"/>
            <w:tcBorders>
              <w:top w:val="single" w:sz="4" w:space="0" w:color="auto"/>
              <w:left w:val="single" w:sz="4" w:space="0" w:color="auto"/>
              <w:bottom w:val="single" w:sz="4" w:space="0" w:color="auto"/>
              <w:right w:val="single" w:sz="4" w:space="0" w:color="auto"/>
            </w:tcBorders>
          </w:tcPr>
          <w:p w14:paraId="0CB560D7" w14:textId="77777777" w:rsidR="0094704A" w:rsidRPr="00EA5FA7" w:rsidRDefault="0094704A" w:rsidP="00877FE1">
            <w:pPr>
              <w:pStyle w:val="TAL"/>
              <w:keepNext w:val="0"/>
              <w:keepLines w:val="0"/>
              <w:widowControl w:val="0"/>
              <w:ind w:leftChars="50" w:left="100"/>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2550DBFE" w14:textId="77777777" w:rsidR="0094704A" w:rsidRPr="00EA5FA7" w:rsidRDefault="0094704A" w:rsidP="00877FE1">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A14687B"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F8FBEA" w14:textId="77777777" w:rsidR="0094704A" w:rsidRPr="00EA5FA7" w:rsidRDefault="0094704A" w:rsidP="00877FE1">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49E539EA" w14:textId="77777777" w:rsidR="0094704A" w:rsidRPr="00EA5FA7" w:rsidRDefault="0094704A" w:rsidP="00877FE1">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9EBB439" w14:textId="77777777" w:rsidR="0094704A" w:rsidRPr="00EA5FA7" w:rsidRDefault="0094704A" w:rsidP="00877FE1">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6DF653" w14:textId="77777777" w:rsidR="0094704A" w:rsidRPr="00EA5FA7" w:rsidRDefault="0094704A" w:rsidP="00877FE1">
            <w:pPr>
              <w:pStyle w:val="TAC"/>
              <w:keepNext w:val="0"/>
              <w:keepLines w:val="0"/>
              <w:widowControl w:val="0"/>
              <w:rPr>
                <w:lang w:eastAsia="ja-JP"/>
              </w:rPr>
            </w:pPr>
            <w:r>
              <w:rPr>
                <w:rFonts w:cs="Arial"/>
                <w:lang w:eastAsia="ja-JP"/>
              </w:rPr>
              <w:t>ignore</w:t>
            </w:r>
          </w:p>
        </w:tc>
      </w:tr>
      <w:tr w:rsidR="0094704A" w:rsidRPr="00EA5FA7" w14:paraId="696F834F" w14:textId="77777777" w:rsidTr="00A36D74">
        <w:tc>
          <w:tcPr>
            <w:tcW w:w="2160" w:type="dxa"/>
            <w:tcBorders>
              <w:top w:val="single" w:sz="4" w:space="0" w:color="auto"/>
              <w:left w:val="single" w:sz="4" w:space="0" w:color="auto"/>
              <w:bottom w:val="single" w:sz="4" w:space="0" w:color="auto"/>
              <w:right w:val="single" w:sz="4" w:space="0" w:color="auto"/>
            </w:tcBorders>
          </w:tcPr>
          <w:p w14:paraId="399ED9BC" w14:textId="77777777" w:rsidR="0094704A" w:rsidRPr="00EA5FA7" w:rsidRDefault="0094704A" w:rsidP="00877FE1">
            <w:pPr>
              <w:pStyle w:val="TAL"/>
              <w:keepNext w:val="0"/>
              <w:keepLines w:val="0"/>
              <w:widowControl w:val="0"/>
              <w:ind w:leftChars="50" w:left="100"/>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1E13C602" w14:textId="77777777" w:rsidR="0094704A" w:rsidRPr="00EA5FA7" w:rsidRDefault="0094704A" w:rsidP="00877FE1">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A003DA"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C0CD30" w14:textId="77777777" w:rsidR="0094704A" w:rsidRPr="00EA5FA7" w:rsidRDefault="0094704A" w:rsidP="00877FE1">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0F8C822F" w14:textId="77777777" w:rsidR="0094704A" w:rsidRPr="00EA5FA7" w:rsidRDefault="0094704A" w:rsidP="00877FE1">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lastRenderedPageBreak/>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1C6AED17" w14:textId="77777777" w:rsidR="0094704A" w:rsidRPr="00EA5FA7" w:rsidRDefault="0094704A" w:rsidP="00877FE1">
            <w:pPr>
              <w:pStyle w:val="TAC"/>
              <w:keepNext w:val="0"/>
              <w:keepLines w:val="0"/>
              <w:widowControl w:val="0"/>
              <w:rPr>
                <w:rFonts w:cs="Arial"/>
                <w:szCs w:val="18"/>
                <w:lang w:eastAsia="ja-JP"/>
              </w:rPr>
            </w:pPr>
            <w:r w:rsidRPr="00FF5F3F">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D163EAE" w14:textId="77777777" w:rsidR="0094704A" w:rsidRPr="00EA5FA7" w:rsidRDefault="0094704A" w:rsidP="00877FE1">
            <w:pPr>
              <w:pStyle w:val="TAC"/>
              <w:keepNext w:val="0"/>
              <w:keepLines w:val="0"/>
              <w:widowControl w:val="0"/>
              <w:rPr>
                <w:lang w:eastAsia="ja-JP"/>
              </w:rPr>
            </w:pPr>
            <w:r w:rsidRPr="00FF5F3F">
              <w:rPr>
                <w:lang w:eastAsia="ja-JP"/>
              </w:rPr>
              <w:t>reject</w:t>
            </w:r>
          </w:p>
        </w:tc>
      </w:tr>
      <w:tr w:rsidR="0094704A" w:rsidRPr="00EA5FA7" w14:paraId="16E63EEA" w14:textId="77777777" w:rsidTr="00A36D74">
        <w:tc>
          <w:tcPr>
            <w:tcW w:w="2160" w:type="dxa"/>
            <w:tcBorders>
              <w:top w:val="single" w:sz="4" w:space="0" w:color="auto"/>
              <w:left w:val="single" w:sz="4" w:space="0" w:color="auto"/>
              <w:bottom w:val="single" w:sz="4" w:space="0" w:color="auto"/>
              <w:right w:val="single" w:sz="4" w:space="0" w:color="auto"/>
            </w:tcBorders>
          </w:tcPr>
          <w:p w14:paraId="760D4F54" w14:textId="77777777" w:rsidR="0094704A" w:rsidRPr="00EA5FA7" w:rsidRDefault="0094704A" w:rsidP="00877FE1">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77A93D5A" w14:textId="77777777" w:rsidR="0094704A" w:rsidRPr="00EA5FA7" w:rsidRDefault="0094704A" w:rsidP="00877FE1">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A39F01" w14:textId="77777777" w:rsidR="0094704A" w:rsidRPr="00EA5FA7" w:rsidRDefault="0094704A" w:rsidP="00877FE1">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17C633" w14:textId="77777777" w:rsidR="0094704A" w:rsidRPr="00EA5FA7" w:rsidRDefault="0094704A" w:rsidP="00877FE1">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0D1B6E65"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66C053" w14:textId="77777777" w:rsidR="0094704A" w:rsidRPr="00EA5FA7" w:rsidRDefault="0094704A" w:rsidP="00877FE1">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ED33BA" w14:textId="77777777" w:rsidR="0094704A" w:rsidRPr="00EA5FA7" w:rsidRDefault="0094704A" w:rsidP="00877FE1">
            <w:pPr>
              <w:pStyle w:val="TAC"/>
              <w:keepNext w:val="0"/>
              <w:keepLines w:val="0"/>
              <w:widowControl w:val="0"/>
              <w:rPr>
                <w:rFonts w:cs="Arial"/>
                <w:lang w:eastAsia="ja-JP"/>
              </w:rPr>
            </w:pPr>
            <w:r w:rsidRPr="00EA5FA7">
              <w:rPr>
                <w:rFonts w:hint="eastAsia"/>
                <w:lang w:eastAsia="zh-CN"/>
              </w:rPr>
              <w:t>ignore</w:t>
            </w:r>
          </w:p>
        </w:tc>
      </w:tr>
      <w:tr w:rsidR="0094704A" w:rsidRPr="00EA5FA7" w14:paraId="52C2FA73" w14:textId="77777777" w:rsidTr="00A36D74">
        <w:tc>
          <w:tcPr>
            <w:tcW w:w="2160" w:type="dxa"/>
            <w:tcBorders>
              <w:top w:val="single" w:sz="4" w:space="0" w:color="auto"/>
              <w:left w:val="single" w:sz="4" w:space="0" w:color="auto"/>
              <w:bottom w:val="single" w:sz="4" w:space="0" w:color="auto"/>
              <w:right w:val="single" w:sz="4" w:space="0" w:color="auto"/>
            </w:tcBorders>
          </w:tcPr>
          <w:p w14:paraId="1A085068" w14:textId="77777777" w:rsidR="0094704A" w:rsidRPr="00FF5F3F" w:rsidRDefault="0094704A" w:rsidP="00877FE1">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4C015E80" w14:textId="77777777" w:rsidR="0094704A" w:rsidRPr="00FF5F3F" w:rsidRDefault="0094704A" w:rsidP="00877FE1">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B934198"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48500B" w14:textId="77777777" w:rsidR="0094704A" w:rsidRDefault="0094704A" w:rsidP="00877FE1">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70337828" w14:textId="77777777" w:rsidR="0094704A" w:rsidRPr="00FF5F3F" w:rsidRDefault="0094704A" w:rsidP="00877FE1">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01957F49" w14:textId="77777777" w:rsidR="0094704A" w:rsidRPr="00FF5F3F" w:rsidRDefault="0094704A" w:rsidP="00877FE1">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F40C499" w14:textId="77777777" w:rsidR="0094704A" w:rsidRPr="00FF5F3F" w:rsidRDefault="0094704A" w:rsidP="00877FE1">
            <w:pPr>
              <w:pStyle w:val="TAC"/>
              <w:keepNext w:val="0"/>
              <w:keepLines w:val="0"/>
              <w:widowControl w:val="0"/>
              <w:rPr>
                <w:lang w:eastAsia="ja-JP"/>
              </w:rPr>
            </w:pPr>
            <w:r>
              <w:rPr>
                <w:rFonts w:cs="Arial"/>
                <w:lang w:eastAsia="ja-JP"/>
              </w:rPr>
              <w:t>ignore</w:t>
            </w:r>
          </w:p>
        </w:tc>
      </w:tr>
      <w:tr w:rsidR="0094704A" w:rsidRPr="00EA5FA7" w14:paraId="049B2D4D" w14:textId="77777777" w:rsidTr="00A36D74">
        <w:tc>
          <w:tcPr>
            <w:tcW w:w="2160" w:type="dxa"/>
            <w:tcBorders>
              <w:top w:val="single" w:sz="4" w:space="0" w:color="auto"/>
              <w:left w:val="single" w:sz="4" w:space="0" w:color="auto"/>
              <w:bottom w:val="single" w:sz="4" w:space="0" w:color="auto"/>
              <w:right w:val="single" w:sz="4" w:space="0" w:color="auto"/>
            </w:tcBorders>
          </w:tcPr>
          <w:p w14:paraId="1D0EDD0E"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5E431C4E" w14:textId="77777777" w:rsidR="0094704A" w:rsidRPr="00EA5FA7" w:rsidRDefault="0094704A" w:rsidP="00877FE1">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A1BB58"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9D0519" w14:textId="77777777" w:rsidR="0094704A" w:rsidRDefault="0094704A" w:rsidP="00877FE1">
            <w:pPr>
              <w:pStyle w:val="TAL"/>
              <w:keepNext w:val="0"/>
              <w:keepLines w:val="0"/>
              <w:widowControl w:val="0"/>
              <w:rPr>
                <w:rFonts w:cs="Arial"/>
                <w:szCs w:val="18"/>
                <w:lang w:eastAsia="zh-CN"/>
              </w:rPr>
            </w:pPr>
            <w:proofErr w:type="spellStart"/>
            <w:r>
              <w:rPr>
                <w:rFonts w:cs="Arial"/>
                <w:szCs w:val="18"/>
                <w:lang w:eastAsia="zh-CN"/>
              </w:rPr>
              <w:t>gNB</w:t>
            </w:r>
            <w:proofErr w:type="spellEnd"/>
            <w:r>
              <w:rPr>
                <w:rFonts w:cs="Arial"/>
                <w:szCs w:val="18"/>
                <w:lang w:eastAsia="zh-CN"/>
              </w:rPr>
              <w:t xml:space="preserve"> Set ID</w:t>
            </w:r>
          </w:p>
          <w:p w14:paraId="44D959A9"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61519078" w14:textId="77777777" w:rsidR="0094704A" w:rsidRPr="00EA5FA7" w:rsidRDefault="0094704A" w:rsidP="00877FE1">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112030E6" w14:textId="77777777" w:rsidR="0094704A" w:rsidRPr="00EA5FA7" w:rsidRDefault="0094704A" w:rsidP="00877FE1">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00B136" w14:textId="77777777" w:rsidR="0094704A" w:rsidRPr="00EA5FA7" w:rsidRDefault="0094704A" w:rsidP="00877FE1">
            <w:pPr>
              <w:pStyle w:val="TAC"/>
              <w:keepNext w:val="0"/>
              <w:keepLines w:val="0"/>
              <w:widowControl w:val="0"/>
              <w:rPr>
                <w:lang w:eastAsia="zh-CN"/>
              </w:rPr>
            </w:pPr>
            <w:r w:rsidRPr="00EA5FA7">
              <w:rPr>
                <w:rFonts w:hint="eastAsia"/>
                <w:lang w:eastAsia="zh-CN"/>
              </w:rPr>
              <w:t>i</w:t>
            </w:r>
            <w:r w:rsidRPr="00EA5FA7">
              <w:rPr>
                <w:lang w:eastAsia="zh-CN"/>
              </w:rPr>
              <w:t>gnore</w:t>
            </w:r>
          </w:p>
        </w:tc>
      </w:tr>
      <w:tr w:rsidR="0094704A" w:rsidRPr="00EA5FA7" w14:paraId="1E76B337" w14:textId="77777777" w:rsidTr="00A36D74">
        <w:tc>
          <w:tcPr>
            <w:tcW w:w="2160" w:type="dxa"/>
            <w:tcBorders>
              <w:top w:val="single" w:sz="4" w:space="0" w:color="auto"/>
              <w:left w:val="single" w:sz="4" w:space="0" w:color="auto"/>
              <w:bottom w:val="single" w:sz="4" w:space="0" w:color="auto"/>
              <w:right w:val="single" w:sz="4" w:space="0" w:color="auto"/>
            </w:tcBorders>
          </w:tcPr>
          <w:p w14:paraId="50259DCA" w14:textId="77777777" w:rsidR="0094704A" w:rsidRPr="00EA5FA7" w:rsidRDefault="0094704A" w:rsidP="00877FE1">
            <w:pPr>
              <w:pStyle w:val="TAL"/>
              <w:keepNext w:val="0"/>
              <w:keepLines w:val="0"/>
              <w:widowControl w:val="0"/>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4E233EC6" w14:textId="77777777" w:rsidR="0094704A" w:rsidRPr="00EA5FA7" w:rsidRDefault="0094704A" w:rsidP="00877FE1">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2C1D74"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72B7B7" w14:textId="77777777" w:rsidR="0094704A" w:rsidRDefault="0094704A" w:rsidP="00877FE1">
            <w:pPr>
              <w:pStyle w:val="TAL"/>
              <w:keepNext w:val="0"/>
              <w:keepLines w:val="0"/>
              <w:widowControl w:val="0"/>
              <w:rPr>
                <w:rFonts w:cs="Arial"/>
                <w:szCs w:val="18"/>
                <w:lang w:eastAsia="zh-CN"/>
              </w:rPr>
            </w:pPr>
            <w:proofErr w:type="spellStart"/>
            <w:r>
              <w:rPr>
                <w:rFonts w:cs="Arial"/>
                <w:szCs w:val="18"/>
                <w:lang w:eastAsia="zh-CN"/>
              </w:rPr>
              <w:t>gNB</w:t>
            </w:r>
            <w:proofErr w:type="spellEnd"/>
            <w:r>
              <w:rPr>
                <w:rFonts w:cs="Arial"/>
                <w:szCs w:val="18"/>
                <w:lang w:eastAsia="zh-CN"/>
              </w:rPr>
              <w:t xml:space="preserve"> Set ID</w:t>
            </w:r>
          </w:p>
          <w:p w14:paraId="07FED9C0" w14:textId="77777777" w:rsidR="0094704A" w:rsidRPr="00EA5FA7" w:rsidRDefault="0094704A" w:rsidP="00877FE1">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56F44E60" w14:textId="77777777" w:rsidR="0094704A" w:rsidRPr="00EA5FA7" w:rsidRDefault="0094704A" w:rsidP="00877FE1">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756F987B" w14:textId="77777777" w:rsidR="0094704A" w:rsidRPr="00EA5FA7" w:rsidRDefault="0094704A" w:rsidP="00877FE1">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399E31" w14:textId="77777777" w:rsidR="0094704A" w:rsidRPr="00EA5FA7" w:rsidRDefault="0094704A" w:rsidP="00877FE1">
            <w:pPr>
              <w:pStyle w:val="TAC"/>
              <w:keepNext w:val="0"/>
              <w:keepLines w:val="0"/>
              <w:widowControl w:val="0"/>
              <w:rPr>
                <w:lang w:eastAsia="zh-CN"/>
              </w:rPr>
            </w:pPr>
            <w:r w:rsidRPr="00EA5FA7">
              <w:rPr>
                <w:rFonts w:hint="eastAsia"/>
                <w:lang w:eastAsia="zh-CN"/>
              </w:rPr>
              <w:t>i</w:t>
            </w:r>
            <w:r w:rsidRPr="00EA5FA7">
              <w:rPr>
                <w:lang w:eastAsia="zh-CN"/>
              </w:rPr>
              <w:t>gnore</w:t>
            </w:r>
          </w:p>
        </w:tc>
      </w:tr>
      <w:tr w:rsidR="0094704A" w:rsidRPr="00EA5FA7" w14:paraId="4372E81C" w14:textId="77777777" w:rsidTr="00A36D74">
        <w:tc>
          <w:tcPr>
            <w:tcW w:w="2160" w:type="dxa"/>
            <w:tcBorders>
              <w:top w:val="single" w:sz="4" w:space="0" w:color="auto"/>
              <w:left w:val="single" w:sz="4" w:space="0" w:color="auto"/>
              <w:bottom w:val="single" w:sz="4" w:space="0" w:color="auto"/>
              <w:right w:val="single" w:sz="4" w:space="0" w:color="auto"/>
            </w:tcBorders>
          </w:tcPr>
          <w:p w14:paraId="4AC610A8" w14:textId="77777777" w:rsidR="0094704A" w:rsidRPr="00EA5FA7" w:rsidRDefault="0094704A" w:rsidP="00877FE1">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2B79E868" w14:textId="77777777" w:rsidR="0094704A" w:rsidRPr="00EA5FA7" w:rsidRDefault="0094704A" w:rsidP="00877FE1">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7ED59C6B"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DEAF61" w14:textId="77777777" w:rsidR="0094704A" w:rsidRPr="00EA5FA7" w:rsidRDefault="0094704A" w:rsidP="00877FE1">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70FAF57A" w14:textId="77777777" w:rsidR="0094704A" w:rsidRPr="00EA5FA7" w:rsidRDefault="0094704A" w:rsidP="00877F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A82FF8" w14:textId="77777777" w:rsidR="0094704A" w:rsidRPr="00EA5FA7" w:rsidRDefault="0094704A" w:rsidP="00877FE1">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5D45379A" w14:textId="77777777" w:rsidR="0094704A" w:rsidRPr="00EA5FA7" w:rsidRDefault="0094704A" w:rsidP="00877FE1">
            <w:pPr>
              <w:pStyle w:val="TAC"/>
              <w:keepNext w:val="0"/>
              <w:keepLines w:val="0"/>
              <w:widowControl w:val="0"/>
              <w:rPr>
                <w:lang w:eastAsia="zh-CN"/>
              </w:rPr>
            </w:pPr>
            <w:r w:rsidRPr="000356F2">
              <w:t>ignore</w:t>
            </w:r>
          </w:p>
        </w:tc>
      </w:tr>
      <w:tr w:rsidR="0094704A" w:rsidRPr="00EA5FA7" w14:paraId="3755AEA8" w14:textId="77777777" w:rsidTr="00A36D74">
        <w:tc>
          <w:tcPr>
            <w:tcW w:w="2160" w:type="dxa"/>
            <w:tcBorders>
              <w:top w:val="single" w:sz="4" w:space="0" w:color="auto"/>
              <w:left w:val="single" w:sz="4" w:space="0" w:color="auto"/>
              <w:bottom w:val="single" w:sz="4" w:space="0" w:color="auto"/>
              <w:right w:val="single" w:sz="4" w:space="0" w:color="auto"/>
            </w:tcBorders>
          </w:tcPr>
          <w:p w14:paraId="2A3F59DB" w14:textId="77777777" w:rsidR="0094704A" w:rsidRPr="000356F2" w:rsidRDefault="0094704A" w:rsidP="00877FE1">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B66FEAC" w14:textId="77777777" w:rsidR="0094704A" w:rsidRPr="000356F2" w:rsidRDefault="0094704A" w:rsidP="00877FE1">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44FDB4"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C5A77A" w14:textId="77777777" w:rsidR="0094704A" w:rsidRDefault="0094704A" w:rsidP="00877FE1">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67B6B8ED" w14:textId="77777777" w:rsidR="0094704A" w:rsidRPr="00EA5FA7" w:rsidRDefault="0094704A" w:rsidP="00877F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E1527B" w14:textId="77777777" w:rsidR="0094704A" w:rsidRPr="000356F2" w:rsidRDefault="0094704A" w:rsidP="00877FE1">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263896" w14:textId="77777777" w:rsidR="0094704A" w:rsidRPr="000356F2" w:rsidRDefault="0094704A" w:rsidP="00877FE1">
            <w:pPr>
              <w:pStyle w:val="TAC"/>
              <w:keepNext w:val="0"/>
              <w:keepLines w:val="0"/>
              <w:widowControl w:val="0"/>
            </w:pPr>
            <w:r w:rsidRPr="0059460A">
              <w:rPr>
                <w:lang w:val="en-US"/>
              </w:rPr>
              <w:t>ignore</w:t>
            </w:r>
          </w:p>
        </w:tc>
      </w:tr>
      <w:tr w:rsidR="0094704A" w:rsidRPr="00EA5FA7" w14:paraId="2C20B19E" w14:textId="77777777" w:rsidTr="00A36D74">
        <w:tc>
          <w:tcPr>
            <w:tcW w:w="2160" w:type="dxa"/>
            <w:tcBorders>
              <w:top w:val="single" w:sz="4" w:space="0" w:color="auto"/>
              <w:left w:val="single" w:sz="4" w:space="0" w:color="auto"/>
              <w:bottom w:val="single" w:sz="4" w:space="0" w:color="auto"/>
              <w:right w:val="single" w:sz="4" w:space="0" w:color="auto"/>
            </w:tcBorders>
          </w:tcPr>
          <w:p w14:paraId="6D1A268A" w14:textId="77777777" w:rsidR="0094704A" w:rsidRPr="000356F2" w:rsidRDefault="0094704A" w:rsidP="00877FE1">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1F456F3A" w14:textId="77777777" w:rsidR="0094704A" w:rsidRPr="000356F2" w:rsidRDefault="0094704A" w:rsidP="00877FE1">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C8B78C"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364788" w14:textId="77777777" w:rsidR="0094704A" w:rsidRDefault="0094704A" w:rsidP="00877FE1">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7D6305CB" w14:textId="77777777" w:rsidR="0094704A" w:rsidRPr="00EA5FA7" w:rsidRDefault="0094704A" w:rsidP="00877F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E23155" w14:textId="77777777" w:rsidR="0094704A" w:rsidRPr="000356F2" w:rsidRDefault="0094704A" w:rsidP="00877FE1">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B7BFF" w14:textId="77777777" w:rsidR="0094704A" w:rsidRPr="000356F2" w:rsidRDefault="0094704A" w:rsidP="00877FE1">
            <w:pPr>
              <w:pStyle w:val="TAC"/>
              <w:keepNext w:val="0"/>
              <w:keepLines w:val="0"/>
              <w:widowControl w:val="0"/>
            </w:pPr>
            <w:r w:rsidRPr="00597C64">
              <w:rPr>
                <w:lang w:eastAsia="zh-CN"/>
              </w:rPr>
              <w:t>ignore</w:t>
            </w:r>
          </w:p>
        </w:tc>
      </w:tr>
      <w:tr w:rsidR="0094704A" w:rsidRPr="00EA5FA7" w14:paraId="1312AFF6" w14:textId="77777777" w:rsidTr="00A36D74">
        <w:tc>
          <w:tcPr>
            <w:tcW w:w="2160" w:type="dxa"/>
            <w:tcBorders>
              <w:top w:val="single" w:sz="4" w:space="0" w:color="auto"/>
              <w:left w:val="single" w:sz="4" w:space="0" w:color="auto"/>
              <w:bottom w:val="single" w:sz="4" w:space="0" w:color="auto"/>
              <w:right w:val="single" w:sz="4" w:space="0" w:color="auto"/>
            </w:tcBorders>
          </w:tcPr>
          <w:p w14:paraId="7D4AB4EA" w14:textId="77777777" w:rsidR="0094704A" w:rsidRPr="003658EE" w:rsidRDefault="0094704A" w:rsidP="00877FE1">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360B6FE4" w14:textId="77777777" w:rsidR="0094704A" w:rsidRPr="003658EE" w:rsidRDefault="0094704A" w:rsidP="00877FE1">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D05378"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1F1409" w14:textId="77777777" w:rsidR="0094704A" w:rsidRDefault="0094704A" w:rsidP="00877FE1">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11507769" w14:textId="77777777" w:rsidR="0094704A" w:rsidRPr="00EA5FA7" w:rsidRDefault="0094704A" w:rsidP="00877F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01BE53" w14:textId="77777777" w:rsidR="0094704A" w:rsidRPr="00A70CC8" w:rsidRDefault="0094704A" w:rsidP="00877FE1">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EF656B" w14:textId="77777777" w:rsidR="0094704A" w:rsidRPr="00597C64" w:rsidRDefault="0094704A" w:rsidP="00877FE1">
            <w:pPr>
              <w:pStyle w:val="TAC"/>
              <w:keepNext w:val="0"/>
              <w:keepLines w:val="0"/>
              <w:widowControl w:val="0"/>
              <w:rPr>
                <w:lang w:eastAsia="zh-CN"/>
              </w:rPr>
            </w:pPr>
            <w:r w:rsidRPr="004C2D79">
              <w:rPr>
                <w:lang w:eastAsia="zh-CN"/>
              </w:rPr>
              <w:t>ignore</w:t>
            </w:r>
          </w:p>
        </w:tc>
      </w:tr>
      <w:tr w:rsidR="0094704A" w:rsidRPr="00EA5FA7" w14:paraId="5E6FA3AA" w14:textId="77777777" w:rsidTr="00A36D74">
        <w:tc>
          <w:tcPr>
            <w:tcW w:w="2160" w:type="dxa"/>
            <w:tcBorders>
              <w:top w:val="single" w:sz="4" w:space="0" w:color="auto"/>
              <w:left w:val="single" w:sz="4" w:space="0" w:color="auto"/>
              <w:bottom w:val="single" w:sz="4" w:space="0" w:color="auto"/>
              <w:right w:val="single" w:sz="4" w:space="0" w:color="auto"/>
            </w:tcBorders>
          </w:tcPr>
          <w:p w14:paraId="4EF52E08" w14:textId="77777777" w:rsidR="0094704A" w:rsidRPr="004C2D79" w:rsidRDefault="0094704A" w:rsidP="00877FE1">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2EF3D58E" w14:textId="77777777" w:rsidR="0094704A" w:rsidRPr="004C2D79" w:rsidRDefault="0094704A" w:rsidP="00877FE1">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546A99"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8A4A65" w14:textId="77777777" w:rsidR="0094704A" w:rsidRPr="004C2D79" w:rsidRDefault="0094704A" w:rsidP="00877FE1">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6454E439" w14:textId="77777777" w:rsidR="0094704A" w:rsidRPr="00EA5FA7" w:rsidRDefault="0094704A" w:rsidP="00877F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C44F40" w14:textId="77777777" w:rsidR="0094704A" w:rsidRPr="004C2D79" w:rsidRDefault="0094704A" w:rsidP="00877FE1">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211D59" w14:textId="77777777" w:rsidR="0094704A" w:rsidRPr="004C2D79" w:rsidRDefault="0094704A" w:rsidP="00877FE1">
            <w:pPr>
              <w:pStyle w:val="TAC"/>
              <w:keepNext w:val="0"/>
              <w:keepLines w:val="0"/>
              <w:widowControl w:val="0"/>
              <w:rPr>
                <w:lang w:eastAsia="zh-CN"/>
              </w:rPr>
            </w:pPr>
            <w:r w:rsidRPr="00303BA0">
              <w:rPr>
                <w:lang w:eastAsia="ja-JP"/>
              </w:rPr>
              <w:t>reject</w:t>
            </w:r>
          </w:p>
        </w:tc>
      </w:tr>
      <w:tr w:rsidR="0094704A" w:rsidRPr="00EA5FA7" w14:paraId="1216DF6A" w14:textId="77777777" w:rsidTr="00A36D74">
        <w:tc>
          <w:tcPr>
            <w:tcW w:w="2160" w:type="dxa"/>
            <w:tcBorders>
              <w:top w:val="single" w:sz="4" w:space="0" w:color="auto"/>
              <w:left w:val="single" w:sz="4" w:space="0" w:color="auto"/>
              <w:bottom w:val="single" w:sz="4" w:space="0" w:color="auto"/>
              <w:right w:val="single" w:sz="4" w:space="0" w:color="auto"/>
            </w:tcBorders>
          </w:tcPr>
          <w:p w14:paraId="7BE6A3C5" w14:textId="77777777" w:rsidR="0094704A" w:rsidRPr="0030753D" w:rsidRDefault="0094704A" w:rsidP="00877FE1">
            <w:pPr>
              <w:pStyle w:val="TAL"/>
              <w:keepNext w:val="0"/>
              <w:keepLines w:val="0"/>
              <w:widowControl w:val="0"/>
              <w:rPr>
                <w:rFonts w:cs="Arial"/>
                <w:b/>
                <w:bCs/>
                <w:lang w:eastAsia="zh-CN"/>
              </w:rPr>
            </w:pPr>
            <w:r w:rsidRPr="0030753D">
              <w:rPr>
                <w:b/>
                <w:bCs/>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5A25B5CD" w14:textId="77777777" w:rsidR="0094704A" w:rsidRDefault="0094704A" w:rsidP="00877FE1">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3BC4F6A" w14:textId="77777777" w:rsidR="0094704A" w:rsidRPr="00EA5FA7" w:rsidRDefault="0094704A" w:rsidP="00877FE1">
            <w:pPr>
              <w:pStyle w:val="TAL"/>
              <w:keepNext w:val="0"/>
              <w:keepLines w:val="0"/>
              <w:widowControl w:val="0"/>
              <w:rPr>
                <w:i/>
                <w:lang w:eastAsia="ja-JP"/>
              </w:rPr>
            </w:pPr>
            <w:r w:rsidRPr="00DA11D0">
              <w:rPr>
                <w:rFonts w:cs="Arial"/>
                <w:i/>
                <w:lang w:eastAsia="ja-JP"/>
              </w:rPr>
              <w:t>0..&lt;</w:t>
            </w:r>
            <w:proofErr w:type="spellStart"/>
            <w:r w:rsidRPr="00DA11D0">
              <w:rPr>
                <w:rFonts w:cs="Arial"/>
                <w:i/>
                <w:lang w:eastAsia="ja-JP"/>
              </w:rPr>
              <w:t>maxnoof</w:t>
            </w:r>
            <w:r w:rsidRPr="00DA11D0">
              <w:rPr>
                <w:rFonts w:cs="Arial" w:hint="eastAsia"/>
                <w:i/>
                <w:lang w:eastAsia="zh-CN"/>
              </w:rPr>
              <w:t>MBS</w:t>
            </w:r>
            <w:proofErr w:type="spellEnd"/>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1A3F7C76" w14:textId="77777777" w:rsidR="0094704A" w:rsidRPr="000274DA" w:rsidRDefault="0094704A" w:rsidP="00877FE1">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0968486" w14:textId="77777777" w:rsidR="0094704A" w:rsidRPr="00EA5FA7" w:rsidRDefault="0094704A" w:rsidP="00877FE1">
            <w:pPr>
              <w:pStyle w:val="TAL"/>
              <w:keepNext w:val="0"/>
              <w:keepLines w:val="0"/>
              <w:widowControl w:val="0"/>
              <w:rPr>
                <w:rFonts w:cs="Arial"/>
                <w:szCs w:val="18"/>
                <w:lang w:eastAsia="zh-CN"/>
              </w:rPr>
            </w:pPr>
            <w:r w:rsidRPr="00DA11D0">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7966D15B" w14:textId="77777777" w:rsidR="0094704A" w:rsidRPr="00303BA0" w:rsidRDefault="0094704A" w:rsidP="00877FE1">
            <w:pPr>
              <w:pStyle w:val="TAC"/>
              <w:keepNext w:val="0"/>
              <w:keepLines w:val="0"/>
              <w:widowControl w:val="0"/>
              <w:rPr>
                <w:lang w:eastAsia="ja-JP"/>
              </w:rPr>
            </w:pPr>
            <w:r w:rsidRPr="00DA11D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7A979A" w14:textId="77777777" w:rsidR="0094704A" w:rsidRPr="00303BA0" w:rsidRDefault="0094704A" w:rsidP="00877FE1">
            <w:pPr>
              <w:pStyle w:val="TAC"/>
              <w:keepNext w:val="0"/>
              <w:keepLines w:val="0"/>
              <w:widowControl w:val="0"/>
              <w:rPr>
                <w:lang w:eastAsia="ja-JP"/>
              </w:rPr>
            </w:pPr>
            <w:r w:rsidRPr="00DA11D0">
              <w:rPr>
                <w:rFonts w:cs="Arial"/>
                <w:lang w:eastAsia="ja-JP"/>
              </w:rPr>
              <w:t>ignore</w:t>
            </w:r>
          </w:p>
        </w:tc>
      </w:tr>
      <w:tr w:rsidR="0094704A" w:rsidRPr="00EA5FA7" w14:paraId="355066B4" w14:textId="77777777" w:rsidTr="00A36D74">
        <w:tc>
          <w:tcPr>
            <w:tcW w:w="2160" w:type="dxa"/>
            <w:tcBorders>
              <w:top w:val="single" w:sz="4" w:space="0" w:color="auto"/>
              <w:left w:val="single" w:sz="4" w:space="0" w:color="auto"/>
              <w:bottom w:val="single" w:sz="4" w:space="0" w:color="auto"/>
              <w:right w:val="single" w:sz="4" w:space="0" w:color="auto"/>
            </w:tcBorders>
          </w:tcPr>
          <w:p w14:paraId="1285B1B7" w14:textId="77777777" w:rsidR="0094704A" w:rsidRPr="00DF1C37" w:rsidRDefault="0094704A" w:rsidP="00877FE1">
            <w:pPr>
              <w:pStyle w:val="TAL"/>
              <w:keepNext w:val="0"/>
              <w:keepLines w:val="0"/>
              <w:widowControl w:val="0"/>
              <w:ind w:leftChars="50" w:left="100"/>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2DFF628B" w14:textId="77777777" w:rsidR="0094704A" w:rsidRDefault="0094704A" w:rsidP="00877FE1">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7436A7"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617B70" w14:textId="77777777" w:rsidR="0094704A" w:rsidRPr="000274DA" w:rsidRDefault="0094704A" w:rsidP="00877FE1">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48C93833" w14:textId="77777777" w:rsidR="0094704A" w:rsidRPr="00EA5FA7" w:rsidRDefault="0094704A" w:rsidP="00877F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7DE56D" w14:textId="77777777" w:rsidR="0094704A" w:rsidRPr="00303BA0" w:rsidRDefault="0094704A" w:rsidP="00877FE1">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D76BD3" w14:textId="77777777" w:rsidR="0094704A" w:rsidRPr="00303BA0" w:rsidRDefault="0094704A" w:rsidP="00877FE1">
            <w:pPr>
              <w:pStyle w:val="TAC"/>
              <w:keepNext w:val="0"/>
              <w:keepLines w:val="0"/>
              <w:widowControl w:val="0"/>
              <w:rPr>
                <w:lang w:eastAsia="ja-JP"/>
              </w:rPr>
            </w:pPr>
          </w:p>
        </w:tc>
      </w:tr>
      <w:tr w:rsidR="0094704A" w:rsidRPr="00EA5FA7" w14:paraId="54ED2F0C" w14:textId="77777777" w:rsidTr="00A36D74">
        <w:tc>
          <w:tcPr>
            <w:tcW w:w="2160" w:type="dxa"/>
            <w:tcBorders>
              <w:top w:val="single" w:sz="4" w:space="0" w:color="auto"/>
              <w:left w:val="single" w:sz="4" w:space="0" w:color="auto"/>
              <w:bottom w:val="single" w:sz="4" w:space="0" w:color="auto"/>
              <w:right w:val="single" w:sz="4" w:space="0" w:color="auto"/>
            </w:tcBorders>
          </w:tcPr>
          <w:p w14:paraId="6880D457" w14:textId="77777777" w:rsidR="0094704A" w:rsidRPr="00DA11D0" w:rsidRDefault="0094704A" w:rsidP="00877FE1">
            <w:pPr>
              <w:pStyle w:val="TAL"/>
              <w:keepNext w:val="0"/>
              <w:keepLines w:val="0"/>
              <w:widowControl w:val="0"/>
            </w:pPr>
            <w:proofErr w:type="spellStart"/>
            <w:r w:rsidRPr="00845605">
              <w:rPr>
                <w:rFonts w:cs="Arial"/>
              </w:rPr>
              <w:t>RedCap</w:t>
            </w:r>
            <w:proofErr w:type="spellEnd"/>
            <w:r w:rsidRPr="00845605">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15EFC5A" w14:textId="77777777" w:rsidR="0094704A" w:rsidRPr="00DA11D0" w:rsidRDefault="0094704A" w:rsidP="00877FE1">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03CE02"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02D6E0" w14:textId="77777777" w:rsidR="0094704A" w:rsidRPr="00DA11D0" w:rsidRDefault="0094704A" w:rsidP="00877FE1">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24FA3967" w14:textId="77777777" w:rsidR="0094704A" w:rsidRPr="00845605" w:rsidRDefault="0094704A" w:rsidP="00877FE1">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of the corresponding cell, see TS 38.331 [</w:t>
            </w:r>
            <w:r w:rsidRPr="00845605">
              <w:rPr>
                <w:rFonts w:hint="eastAsia"/>
              </w:rPr>
              <w:t>8</w:t>
            </w:r>
            <w:r w:rsidRPr="00845605">
              <w:t>].</w:t>
            </w:r>
          </w:p>
          <w:p w14:paraId="2E78D8B8" w14:textId="77777777" w:rsidR="0094704A" w:rsidRPr="00845605" w:rsidRDefault="0094704A" w:rsidP="00877FE1">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6D1EDC70" w14:textId="77777777" w:rsidR="0094704A" w:rsidRDefault="0094704A" w:rsidP="00877FE1">
            <w:pPr>
              <w:pStyle w:val="TAL"/>
              <w:keepNext w:val="0"/>
              <w:keepLines w:val="0"/>
              <w:widowControl w:val="0"/>
              <w:rPr>
                <w:rFonts w:cs="Arial"/>
                <w:szCs w:val="18"/>
              </w:rPr>
            </w:pPr>
            <w:r w:rsidRPr="00845605">
              <w:rPr>
                <w:rFonts w:cs="Arial"/>
                <w:szCs w:val="18"/>
              </w:rPr>
              <w:t>First bit = 1Rx, second bit = 2Rx,</w:t>
            </w:r>
          </w:p>
          <w:p w14:paraId="53FBAD79" w14:textId="77777777" w:rsidR="0094704A" w:rsidRDefault="0094704A" w:rsidP="00877FE1">
            <w:pPr>
              <w:pStyle w:val="TAL"/>
              <w:keepNext w:val="0"/>
              <w:keepLines w:val="0"/>
              <w:widowControl w:val="0"/>
              <w:rPr>
                <w:rFonts w:cs="Arial"/>
                <w:szCs w:val="18"/>
                <w:lang w:val="en-US"/>
              </w:rPr>
            </w:pPr>
            <w:r>
              <w:rPr>
                <w:rFonts w:cs="Arial"/>
                <w:szCs w:val="18"/>
                <w:lang w:val="en-US"/>
              </w:rPr>
              <w:t xml:space="preserve">third bit = </w:t>
            </w:r>
            <w:proofErr w:type="spellStart"/>
            <w:r>
              <w:rPr>
                <w:rFonts w:eastAsia="SimSun"/>
                <w:lang w:val="en-US" w:eastAsia="zh-CN"/>
              </w:rPr>
              <w:t>halfDuplex</w:t>
            </w:r>
            <w:proofErr w:type="spellEnd"/>
            <w:r>
              <w:rPr>
                <w:rFonts w:eastAsia="SimSun"/>
                <w:lang w:val="en-US" w:eastAsia="zh-CN"/>
              </w:rPr>
              <w:t>,</w:t>
            </w:r>
          </w:p>
          <w:p w14:paraId="793ACD4D" w14:textId="77777777" w:rsidR="0094704A" w:rsidRPr="00EA5FA7" w:rsidRDefault="0094704A" w:rsidP="00877FE1">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w:t>
            </w:r>
            <w:r w:rsidRPr="00845605">
              <w:rPr>
                <w:rFonts w:cs="Arial"/>
                <w:szCs w:val="18"/>
              </w:rPr>
              <w:lastRenderedPageBreak/>
              <w:t>not allowed”.</w:t>
            </w:r>
          </w:p>
        </w:tc>
        <w:tc>
          <w:tcPr>
            <w:tcW w:w="1080" w:type="dxa"/>
            <w:tcBorders>
              <w:top w:val="single" w:sz="4" w:space="0" w:color="auto"/>
              <w:left w:val="single" w:sz="4" w:space="0" w:color="auto"/>
              <w:bottom w:val="single" w:sz="4" w:space="0" w:color="auto"/>
              <w:right w:val="single" w:sz="4" w:space="0" w:color="auto"/>
            </w:tcBorders>
          </w:tcPr>
          <w:p w14:paraId="5FE2F4B6" w14:textId="77777777" w:rsidR="0094704A" w:rsidRPr="00DA11D0" w:rsidRDefault="0094704A" w:rsidP="00877FE1">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0D2E022" w14:textId="77777777" w:rsidR="0094704A" w:rsidRPr="00303BA0" w:rsidRDefault="0094704A" w:rsidP="00877FE1">
            <w:pPr>
              <w:pStyle w:val="TAC"/>
              <w:keepNext w:val="0"/>
              <w:keepLines w:val="0"/>
              <w:widowControl w:val="0"/>
              <w:rPr>
                <w:lang w:eastAsia="ja-JP"/>
              </w:rPr>
            </w:pPr>
            <w:r w:rsidRPr="00845605">
              <w:rPr>
                <w:lang w:eastAsia="ja-JP"/>
              </w:rPr>
              <w:t>ignore</w:t>
            </w:r>
          </w:p>
        </w:tc>
      </w:tr>
      <w:tr w:rsidR="0094704A" w:rsidRPr="00EA5FA7" w14:paraId="223F9DFA" w14:textId="77777777" w:rsidTr="00A36D74">
        <w:tc>
          <w:tcPr>
            <w:tcW w:w="2160" w:type="dxa"/>
            <w:tcBorders>
              <w:top w:val="single" w:sz="4" w:space="0" w:color="auto"/>
              <w:left w:val="single" w:sz="4" w:space="0" w:color="auto"/>
              <w:bottom w:val="single" w:sz="4" w:space="0" w:color="auto"/>
              <w:right w:val="single" w:sz="4" w:space="0" w:color="auto"/>
            </w:tcBorders>
          </w:tcPr>
          <w:p w14:paraId="2A32D021" w14:textId="77777777" w:rsidR="0094704A" w:rsidRPr="00845605" w:rsidRDefault="0094704A" w:rsidP="00877FE1">
            <w:pPr>
              <w:pStyle w:val="TAL"/>
              <w:keepNext w:val="0"/>
              <w:keepLines w:val="0"/>
              <w:widowControl w:val="0"/>
              <w:rPr>
                <w:rFonts w:cs="Arial"/>
              </w:rPr>
            </w:pPr>
            <w:proofErr w:type="spellStart"/>
            <w:r w:rsidRPr="007C3CE0">
              <w:rPr>
                <w:rFonts w:cs="Arial"/>
              </w:rPr>
              <w:t>eRedCap</w:t>
            </w:r>
            <w:proofErr w:type="spellEnd"/>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7A67439F" w14:textId="77777777" w:rsidR="0094704A" w:rsidRPr="00845605" w:rsidRDefault="0094704A" w:rsidP="00877FE1">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9A2F75"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1B8FB8" w14:textId="77777777" w:rsidR="0094704A" w:rsidRPr="00845605" w:rsidRDefault="0094704A" w:rsidP="00877FE1">
            <w:pPr>
              <w:pStyle w:val="TAL"/>
              <w:keepNext w:val="0"/>
              <w:keepLines w:val="0"/>
              <w:widowControl w:val="0"/>
              <w:rPr>
                <w:rFonts w:cs="Arial"/>
                <w:lang w:eastAsia="ja-JP"/>
              </w:rPr>
            </w:pPr>
            <w:r w:rsidRPr="007C3CE0">
              <w:rPr>
                <w:rFonts w:cs="Arial"/>
                <w:lang w:eastAsia="ja-JP"/>
              </w:rPr>
              <w:t>BIT STRING (SIZE(8))</w:t>
            </w:r>
          </w:p>
        </w:tc>
        <w:tc>
          <w:tcPr>
            <w:tcW w:w="1728" w:type="dxa"/>
            <w:tcBorders>
              <w:top w:val="single" w:sz="4" w:space="0" w:color="auto"/>
              <w:left w:val="single" w:sz="4" w:space="0" w:color="auto"/>
              <w:bottom w:val="single" w:sz="4" w:space="0" w:color="auto"/>
              <w:right w:val="single" w:sz="4" w:space="0" w:color="auto"/>
            </w:tcBorders>
          </w:tcPr>
          <w:p w14:paraId="7065551E" w14:textId="77777777" w:rsidR="0094704A" w:rsidRPr="002110DE" w:rsidRDefault="0094704A" w:rsidP="00877FE1">
            <w:pPr>
              <w:pStyle w:val="TAL"/>
              <w:keepNext w:val="0"/>
              <w:keepLines w:val="0"/>
              <w:widowControl w:val="0"/>
            </w:pPr>
            <w:r w:rsidRPr="002110DE">
              <w:t xml:space="preserve">The presence of this IE indicates that the </w:t>
            </w:r>
            <w:proofErr w:type="spellStart"/>
            <w:r w:rsidRPr="00BC079A">
              <w:rPr>
                <w:i/>
              </w:rPr>
              <w:t>intraFreqReselection-eRedCap</w:t>
            </w:r>
            <w:proofErr w:type="spellEnd"/>
            <w:r w:rsidRPr="002110DE">
              <w:t xml:space="preserve"> IE is broadcast in SIB1 of the corresponding cell, see TS 38.331 [</w:t>
            </w:r>
            <w:r w:rsidRPr="002110DE">
              <w:rPr>
                <w:rFonts w:hint="eastAsia"/>
              </w:rPr>
              <w:t>8</w:t>
            </w:r>
            <w:r w:rsidRPr="002110DE">
              <w:t>].</w:t>
            </w:r>
          </w:p>
          <w:p w14:paraId="7A7F407A" w14:textId="77777777" w:rsidR="0094704A" w:rsidRPr="002110DE" w:rsidRDefault="0094704A" w:rsidP="00877FE1">
            <w:pPr>
              <w:pStyle w:val="TAL"/>
              <w:keepNext w:val="0"/>
              <w:keepLines w:val="0"/>
              <w:widowControl w:val="0"/>
            </w:pPr>
            <w:r w:rsidRPr="002110DE">
              <w:t xml:space="preserve">Each position in the bitmap indicates which </w:t>
            </w:r>
            <w:proofErr w:type="spellStart"/>
            <w:r w:rsidRPr="002110DE">
              <w:t>eRedCap</w:t>
            </w:r>
            <w:proofErr w:type="spellEnd"/>
            <w:r w:rsidRPr="002110DE">
              <w:t xml:space="preserve"> UEs are allowed access, according to the setting of </w:t>
            </w:r>
            <w:r>
              <w:t xml:space="preserve">the </w:t>
            </w:r>
            <w:r w:rsidRPr="002110DE">
              <w:t>barring indicators in SIB1, see TS 38.331 [</w:t>
            </w:r>
            <w:r w:rsidRPr="002110DE">
              <w:rPr>
                <w:rFonts w:hint="eastAsia"/>
              </w:rPr>
              <w:t>8</w:t>
            </w:r>
            <w:r w:rsidRPr="002110DE">
              <w:t>].</w:t>
            </w:r>
          </w:p>
          <w:p w14:paraId="7ED98DC4" w14:textId="77777777" w:rsidR="0094704A" w:rsidRPr="002110DE" w:rsidRDefault="0094704A" w:rsidP="00877FE1">
            <w:pPr>
              <w:pStyle w:val="TAL"/>
              <w:keepNext w:val="0"/>
              <w:keepLines w:val="0"/>
              <w:widowControl w:val="0"/>
            </w:pPr>
            <w:r w:rsidRPr="002110DE">
              <w:t xml:space="preserve">First bit = 1Rx, </w:t>
            </w:r>
          </w:p>
          <w:p w14:paraId="7B20855F" w14:textId="77777777" w:rsidR="0094704A" w:rsidRPr="002110DE" w:rsidRDefault="0094704A" w:rsidP="00877FE1">
            <w:pPr>
              <w:pStyle w:val="TAL"/>
              <w:keepNext w:val="0"/>
              <w:keepLines w:val="0"/>
              <w:widowControl w:val="0"/>
            </w:pPr>
            <w:r w:rsidRPr="002110DE">
              <w:t xml:space="preserve">second bit = 2Rx, </w:t>
            </w:r>
            <w:r>
              <w:t>third bit=half-duplex,</w:t>
            </w:r>
          </w:p>
          <w:p w14:paraId="29A98061" w14:textId="77777777" w:rsidR="0094704A" w:rsidRPr="00845605" w:rsidRDefault="0094704A" w:rsidP="00877FE1">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6AECE3F" w14:textId="77777777" w:rsidR="0094704A" w:rsidRPr="00845605" w:rsidRDefault="0094704A" w:rsidP="00877FE1">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2B2BE4" w14:textId="77777777" w:rsidR="0094704A" w:rsidRPr="00845605" w:rsidRDefault="0094704A" w:rsidP="00877FE1">
            <w:pPr>
              <w:pStyle w:val="TAC"/>
              <w:keepNext w:val="0"/>
              <w:keepLines w:val="0"/>
              <w:widowControl w:val="0"/>
              <w:rPr>
                <w:lang w:eastAsia="ja-JP"/>
              </w:rPr>
            </w:pPr>
            <w:r w:rsidRPr="00845605">
              <w:rPr>
                <w:lang w:eastAsia="ja-JP"/>
              </w:rPr>
              <w:t>ignore</w:t>
            </w:r>
          </w:p>
        </w:tc>
      </w:tr>
      <w:tr w:rsidR="00304737" w:rsidRPr="00EA5FA7" w14:paraId="414917E9" w14:textId="77777777" w:rsidTr="00A36D74">
        <w:trPr>
          <w:ins w:id="347" w:author="Ericsson" w:date="2024-10-01T21:08:00Z"/>
        </w:trPr>
        <w:tc>
          <w:tcPr>
            <w:tcW w:w="2160" w:type="dxa"/>
            <w:tcBorders>
              <w:top w:val="single" w:sz="4" w:space="0" w:color="auto"/>
              <w:left w:val="single" w:sz="4" w:space="0" w:color="auto"/>
              <w:bottom w:val="single" w:sz="4" w:space="0" w:color="auto"/>
              <w:right w:val="single" w:sz="4" w:space="0" w:color="auto"/>
            </w:tcBorders>
          </w:tcPr>
          <w:p w14:paraId="234EA84B" w14:textId="30DE3773" w:rsidR="00304737" w:rsidRPr="007C3CE0" w:rsidRDefault="00304737" w:rsidP="00304737">
            <w:pPr>
              <w:pStyle w:val="TAL"/>
              <w:keepNext w:val="0"/>
              <w:keepLines w:val="0"/>
              <w:widowControl w:val="0"/>
              <w:rPr>
                <w:ins w:id="348" w:author="Ericsson" w:date="2024-10-01T21:08:00Z"/>
                <w:rFonts w:cs="Arial"/>
              </w:rPr>
            </w:pPr>
            <w:ins w:id="349" w:author="Ericsson" w:date="2024-10-01T21:09:00Z">
              <w:r>
                <w:rPr>
                  <w:lang w:eastAsia="ja-JP"/>
                </w:rPr>
                <w:t>UL WUS Configuration</w:t>
              </w:r>
            </w:ins>
          </w:p>
        </w:tc>
        <w:tc>
          <w:tcPr>
            <w:tcW w:w="1080" w:type="dxa"/>
            <w:tcBorders>
              <w:top w:val="single" w:sz="4" w:space="0" w:color="auto"/>
              <w:left w:val="single" w:sz="4" w:space="0" w:color="auto"/>
              <w:bottom w:val="single" w:sz="4" w:space="0" w:color="auto"/>
              <w:right w:val="single" w:sz="4" w:space="0" w:color="auto"/>
            </w:tcBorders>
          </w:tcPr>
          <w:p w14:paraId="1B9B12B9" w14:textId="58021483" w:rsidR="00304737" w:rsidRDefault="00304737" w:rsidP="00304737">
            <w:pPr>
              <w:pStyle w:val="TAL"/>
              <w:keepNext w:val="0"/>
              <w:keepLines w:val="0"/>
              <w:widowControl w:val="0"/>
              <w:rPr>
                <w:ins w:id="350" w:author="Ericsson" w:date="2024-10-01T21:08:00Z"/>
                <w:rFonts w:cs="Arial"/>
                <w:lang w:eastAsia="ja-JP"/>
              </w:rPr>
            </w:pPr>
            <w:ins w:id="351" w:author="Ericsson" w:date="2024-10-01T21:0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2A1601" w14:textId="77777777" w:rsidR="00304737" w:rsidRPr="00EA5FA7" w:rsidRDefault="00304737" w:rsidP="00304737">
            <w:pPr>
              <w:pStyle w:val="TAL"/>
              <w:keepNext w:val="0"/>
              <w:keepLines w:val="0"/>
              <w:widowControl w:val="0"/>
              <w:rPr>
                <w:ins w:id="352" w:author="Ericsson" w:date="2024-10-01T21: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9AF331" w14:textId="62D9C858" w:rsidR="00304737" w:rsidRPr="007C3CE0" w:rsidRDefault="00304737" w:rsidP="00304737">
            <w:pPr>
              <w:pStyle w:val="TAL"/>
              <w:keepNext w:val="0"/>
              <w:keepLines w:val="0"/>
              <w:widowControl w:val="0"/>
              <w:rPr>
                <w:ins w:id="353" w:author="Ericsson" w:date="2024-10-01T21:08:00Z"/>
                <w:rFonts w:cs="Arial"/>
                <w:lang w:eastAsia="ja-JP"/>
              </w:rPr>
            </w:pPr>
            <w:ins w:id="354" w:author="Ericsson" w:date="2024-10-01T21:09:00Z">
              <w:r w:rsidRPr="00FD0425">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7705593" w14:textId="57E7C13E" w:rsidR="00304737" w:rsidRPr="002110DE" w:rsidRDefault="00304737" w:rsidP="00304737">
            <w:pPr>
              <w:pStyle w:val="TAL"/>
              <w:keepNext w:val="0"/>
              <w:keepLines w:val="0"/>
              <w:widowControl w:val="0"/>
              <w:rPr>
                <w:ins w:id="355" w:author="Ericsson" w:date="2024-10-01T21:08:00Z"/>
              </w:rPr>
            </w:pPr>
            <w:ins w:id="356" w:author="Ericsson" w:date="2024-10-01T21:09:00Z">
              <w:r w:rsidRPr="00D54C68">
                <w:rPr>
                  <w:lang w:eastAsia="zh-CN"/>
                </w:rPr>
                <w:t xml:space="preserve">Includes the </w:t>
              </w:r>
              <w:proofErr w:type="spellStart"/>
              <w:r w:rsidRPr="00BF7512">
                <w:rPr>
                  <w:i/>
                  <w:iCs/>
                  <w:highlight w:val="cyan"/>
                  <w:lang w:eastAsia="zh-CN"/>
                </w:rPr>
                <w:t>xyz</w:t>
              </w:r>
              <w:proofErr w:type="spellEnd"/>
              <w:r>
                <w:rPr>
                  <w:lang w:eastAsia="zh-CN"/>
                </w:rPr>
                <w:t xml:space="preserve"> </w:t>
              </w:r>
              <w:r w:rsidRPr="00D54C68">
                <w:rPr>
                  <w:lang w:eastAsia="zh-CN"/>
                </w:rPr>
                <w:t xml:space="preserve">message as defined in subclause </w:t>
              </w:r>
              <w:proofErr w:type="spellStart"/>
              <w:r w:rsidRPr="00BF7512">
                <w:rPr>
                  <w:highlight w:val="cyan"/>
                  <w:lang w:eastAsia="zh-CN"/>
                </w:rPr>
                <w:t>a.b.c</w:t>
              </w:r>
              <w:proofErr w:type="spellEnd"/>
              <w:r w:rsidRPr="00D54C68">
                <w:rPr>
                  <w:lang w:eastAsia="zh-CN"/>
                </w:rPr>
                <w:t xml:space="preserve"> of TS 38.331</w:t>
              </w:r>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B8FB9C6" w14:textId="70ED493A" w:rsidR="00304737" w:rsidRPr="00845605" w:rsidRDefault="00304737" w:rsidP="00304737">
            <w:pPr>
              <w:pStyle w:val="TAC"/>
              <w:keepNext w:val="0"/>
              <w:keepLines w:val="0"/>
              <w:widowControl w:val="0"/>
              <w:rPr>
                <w:ins w:id="357" w:author="Ericsson" w:date="2024-10-01T21:08:00Z"/>
                <w:lang w:eastAsia="ja-JP"/>
              </w:rPr>
            </w:pPr>
            <w:ins w:id="358" w:author="Ericsson" w:date="2024-10-01T21:0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D6C4CF" w14:textId="5A1F30E0" w:rsidR="00304737" w:rsidRPr="00845605" w:rsidRDefault="00304737" w:rsidP="00304737">
            <w:pPr>
              <w:pStyle w:val="TAC"/>
              <w:keepNext w:val="0"/>
              <w:keepLines w:val="0"/>
              <w:widowControl w:val="0"/>
              <w:rPr>
                <w:ins w:id="359" w:author="Ericsson" w:date="2024-10-01T21:08:00Z"/>
                <w:lang w:eastAsia="ja-JP"/>
              </w:rPr>
            </w:pPr>
            <w:ins w:id="360" w:author="Ericsson" w:date="2024-10-01T21:09:00Z">
              <w:r>
                <w:rPr>
                  <w:lang w:eastAsia="ja-JP"/>
                </w:rPr>
                <w:t>ignore</w:t>
              </w:r>
            </w:ins>
          </w:p>
        </w:tc>
      </w:tr>
    </w:tbl>
    <w:p w14:paraId="7D9C329E" w14:textId="77777777" w:rsidR="0094704A" w:rsidRPr="00EA5FA7" w:rsidRDefault="0094704A" w:rsidP="0094704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704A" w:rsidRPr="00EA5FA7" w14:paraId="0C45AA35" w14:textId="77777777" w:rsidTr="00877FE1">
        <w:tc>
          <w:tcPr>
            <w:tcW w:w="3686" w:type="dxa"/>
          </w:tcPr>
          <w:p w14:paraId="6C4EDD71" w14:textId="77777777" w:rsidR="0094704A" w:rsidRPr="00EA5FA7" w:rsidRDefault="0094704A" w:rsidP="00877FE1">
            <w:pPr>
              <w:pStyle w:val="TAH0"/>
              <w:keepNext w:val="0"/>
              <w:keepLines w:val="0"/>
              <w:widowControl w:val="0"/>
              <w:rPr>
                <w:lang w:eastAsia="ja-JP"/>
              </w:rPr>
            </w:pPr>
            <w:r w:rsidRPr="00EA5FA7">
              <w:rPr>
                <w:lang w:eastAsia="ja-JP"/>
              </w:rPr>
              <w:t>Range bound</w:t>
            </w:r>
          </w:p>
        </w:tc>
        <w:tc>
          <w:tcPr>
            <w:tcW w:w="5670" w:type="dxa"/>
          </w:tcPr>
          <w:p w14:paraId="2892369B" w14:textId="77777777" w:rsidR="0094704A" w:rsidRPr="00EA5FA7" w:rsidRDefault="0094704A" w:rsidP="00877FE1">
            <w:pPr>
              <w:pStyle w:val="TAH0"/>
              <w:keepNext w:val="0"/>
              <w:keepLines w:val="0"/>
              <w:widowControl w:val="0"/>
              <w:rPr>
                <w:lang w:eastAsia="ja-JP"/>
              </w:rPr>
            </w:pPr>
            <w:r w:rsidRPr="00EA5FA7">
              <w:rPr>
                <w:lang w:eastAsia="ja-JP"/>
              </w:rPr>
              <w:t>Explanation</w:t>
            </w:r>
          </w:p>
        </w:tc>
      </w:tr>
      <w:tr w:rsidR="0094704A" w:rsidRPr="00EA5FA7" w14:paraId="467030D9" w14:textId="77777777" w:rsidTr="00877FE1">
        <w:tc>
          <w:tcPr>
            <w:tcW w:w="3686" w:type="dxa"/>
          </w:tcPr>
          <w:p w14:paraId="679F7B2F" w14:textId="77777777" w:rsidR="0094704A" w:rsidRPr="00EA5FA7" w:rsidRDefault="0094704A" w:rsidP="00877FE1">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6C45A24C" w14:textId="77777777" w:rsidR="0094704A" w:rsidRPr="00EA5FA7" w:rsidRDefault="0094704A" w:rsidP="00877FE1">
            <w:pPr>
              <w:pStyle w:val="TAL"/>
              <w:keepNext w:val="0"/>
              <w:keepLines w:val="0"/>
              <w:widowControl w:val="0"/>
              <w:rPr>
                <w:lang w:eastAsia="ja-JP"/>
              </w:rPr>
            </w:pPr>
            <w:r w:rsidRPr="00EA5FA7">
              <w:rPr>
                <w:lang w:eastAsia="ja-JP"/>
              </w:rPr>
              <w:t>Maximum no. of Broadcast PLMN Ids. Value is 6.</w:t>
            </w:r>
          </w:p>
        </w:tc>
      </w:tr>
      <w:tr w:rsidR="0094704A" w:rsidRPr="00EA5FA7" w14:paraId="3B13915E" w14:textId="77777777" w:rsidTr="00877FE1">
        <w:tc>
          <w:tcPr>
            <w:tcW w:w="3686" w:type="dxa"/>
          </w:tcPr>
          <w:p w14:paraId="590EDCC2" w14:textId="77777777" w:rsidR="0094704A" w:rsidRPr="00EA5FA7" w:rsidRDefault="0094704A" w:rsidP="00877FE1">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2A37D5D8" w14:textId="77777777" w:rsidR="0094704A" w:rsidRPr="00EA5FA7" w:rsidRDefault="0094704A" w:rsidP="00877FE1">
            <w:pPr>
              <w:pStyle w:val="TAL"/>
              <w:keepNext w:val="0"/>
              <w:keepLines w:val="0"/>
              <w:widowControl w:val="0"/>
              <w:rPr>
                <w:lang w:eastAsia="ja-JP"/>
              </w:rPr>
            </w:pPr>
            <w:r w:rsidRPr="00EA5FA7">
              <w:rPr>
                <w:lang w:eastAsia="ja-JP"/>
              </w:rPr>
              <w:t>Maximum no. of Extended Broadcast PLMN Ids. Value is 6.</w:t>
            </w:r>
          </w:p>
        </w:tc>
      </w:tr>
      <w:tr w:rsidR="0094704A" w:rsidRPr="00EA5FA7" w14:paraId="7FD8BCB9" w14:textId="77777777" w:rsidTr="00877FE1">
        <w:tc>
          <w:tcPr>
            <w:tcW w:w="3686" w:type="dxa"/>
          </w:tcPr>
          <w:p w14:paraId="78BC8B14" w14:textId="77777777" w:rsidR="0094704A" w:rsidRPr="00EA5FA7" w:rsidRDefault="0094704A" w:rsidP="00877FE1">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7430667D" w14:textId="77777777" w:rsidR="0094704A" w:rsidRPr="00EA5FA7" w:rsidRDefault="0094704A" w:rsidP="00877FE1">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94704A" w:rsidRPr="00EA5FA7" w14:paraId="72563A8D" w14:textId="77777777" w:rsidTr="00877FE1">
        <w:tc>
          <w:tcPr>
            <w:tcW w:w="3686" w:type="dxa"/>
          </w:tcPr>
          <w:p w14:paraId="38CCF407" w14:textId="77777777" w:rsidR="0094704A" w:rsidRPr="00EA5FA7" w:rsidRDefault="0094704A" w:rsidP="00877FE1">
            <w:pPr>
              <w:pStyle w:val="TAL"/>
              <w:keepNext w:val="0"/>
              <w:keepLines w:val="0"/>
              <w:widowControl w:val="0"/>
              <w:rPr>
                <w:lang w:eastAsia="ja-JP"/>
              </w:rPr>
            </w:pPr>
            <w:proofErr w:type="spellStart"/>
            <w:r w:rsidRPr="006A6F20">
              <w:t>maxnoofNR-UChannelIDs</w:t>
            </w:r>
            <w:proofErr w:type="spellEnd"/>
          </w:p>
        </w:tc>
        <w:tc>
          <w:tcPr>
            <w:tcW w:w="5670" w:type="dxa"/>
          </w:tcPr>
          <w:p w14:paraId="29BA7CE6" w14:textId="77777777" w:rsidR="0094704A" w:rsidRPr="00EA5FA7" w:rsidRDefault="0094704A" w:rsidP="00877FE1">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94704A" w:rsidRPr="00EA5FA7" w14:paraId="4378283B" w14:textId="77777777" w:rsidTr="00877FE1">
        <w:tc>
          <w:tcPr>
            <w:tcW w:w="3686" w:type="dxa"/>
          </w:tcPr>
          <w:p w14:paraId="7111197F" w14:textId="77777777" w:rsidR="0094704A" w:rsidRPr="006A6F20" w:rsidRDefault="0094704A" w:rsidP="00877FE1">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380C1B18" w14:textId="77777777" w:rsidR="0094704A" w:rsidRPr="006A6F20" w:rsidRDefault="0094704A" w:rsidP="00877FE1">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42CA54FA" w14:textId="77777777" w:rsidR="00716C8A" w:rsidRDefault="00716C8A" w:rsidP="0094704A">
      <w:pPr>
        <w:rPr>
          <w:b/>
          <w:bCs/>
          <w:color w:val="FF0000"/>
          <w:lang w:eastAsia="zh-CN"/>
        </w:rPr>
      </w:pPr>
    </w:p>
    <w:p w14:paraId="4DD102EA" w14:textId="00807336" w:rsidR="00543FD0" w:rsidRPr="00543FD0" w:rsidRDefault="00543FD0" w:rsidP="00543FD0">
      <w:pPr>
        <w:jc w:val="center"/>
      </w:pPr>
      <w:r w:rsidRPr="004128E5">
        <w:rPr>
          <w:b/>
          <w:bCs/>
          <w:color w:val="FF0000"/>
          <w:highlight w:val="yellow"/>
          <w:lang w:eastAsia="zh-CN"/>
        </w:rPr>
        <w:t xml:space="preserve">*************** </w:t>
      </w:r>
      <w:r>
        <w:rPr>
          <w:b/>
          <w:bCs/>
          <w:color w:val="FF0000"/>
          <w:highlight w:val="yellow"/>
          <w:lang w:eastAsia="zh-CN"/>
        </w:rPr>
        <w:t>Next change</w:t>
      </w:r>
      <w:r w:rsidRPr="004128E5">
        <w:rPr>
          <w:b/>
          <w:bCs/>
          <w:color w:val="FF0000"/>
          <w:highlight w:val="yellow"/>
          <w:lang w:eastAsia="zh-CN"/>
        </w:rPr>
        <w:t xml:space="preserve"> ***************</w:t>
      </w:r>
    </w:p>
    <w:p w14:paraId="273BC1ED" w14:textId="77777777" w:rsidR="00543FD0" w:rsidRPr="00EA5FA7" w:rsidRDefault="00543FD0" w:rsidP="00543FD0">
      <w:pPr>
        <w:pStyle w:val="Heading4"/>
        <w:keepNext w:val="0"/>
        <w:keepLines w:val="0"/>
        <w:widowControl w:val="0"/>
      </w:pPr>
      <w:bookmarkStart w:id="361" w:name="_Toc20955862"/>
      <w:bookmarkStart w:id="362" w:name="_Toc29892974"/>
      <w:bookmarkStart w:id="363" w:name="_Toc36556911"/>
      <w:bookmarkStart w:id="364" w:name="_Toc45832338"/>
      <w:bookmarkStart w:id="365" w:name="_Toc51763591"/>
      <w:bookmarkStart w:id="366" w:name="_Toc64448757"/>
      <w:bookmarkStart w:id="367" w:name="_Toc66289416"/>
      <w:bookmarkStart w:id="368" w:name="_Toc74154529"/>
      <w:bookmarkStart w:id="369" w:name="_Toc81383273"/>
      <w:bookmarkStart w:id="370" w:name="_Toc88657906"/>
      <w:bookmarkStart w:id="371" w:name="_Toc97910818"/>
      <w:bookmarkStart w:id="372" w:name="_Toc99038538"/>
      <w:bookmarkStart w:id="373" w:name="_Toc99730801"/>
      <w:bookmarkStart w:id="374" w:name="_Toc105510930"/>
      <w:bookmarkStart w:id="375" w:name="_Toc105927462"/>
      <w:bookmarkStart w:id="376" w:name="_Toc106110002"/>
      <w:bookmarkStart w:id="377" w:name="_Toc113835439"/>
      <w:bookmarkStart w:id="378" w:name="_Toc120124286"/>
      <w:bookmarkStart w:id="379" w:name="_Toc162617436"/>
      <w:r w:rsidRPr="00EA5FA7">
        <w:t>9.2.1.10</w:t>
      </w:r>
      <w:r w:rsidRPr="00EA5FA7">
        <w:tab/>
        <w:t>GNB-CU CONFIGURATION UPDATE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3A8B78D7" w14:textId="77777777" w:rsidR="00543FD0" w:rsidRPr="00EA5FA7" w:rsidRDefault="00543FD0" w:rsidP="00543FD0">
      <w:pPr>
        <w:widowControl w:val="0"/>
      </w:pPr>
      <w:r w:rsidRPr="00EA5FA7">
        <w:t xml:space="preserve">This message is sent by the </w:t>
      </w:r>
      <w:proofErr w:type="spellStart"/>
      <w:r w:rsidRPr="00EA5FA7">
        <w:t>gNB</w:t>
      </w:r>
      <w:proofErr w:type="spellEnd"/>
      <w:r w:rsidRPr="00EA5FA7">
        <w:t>-CU to transfer updated information associated to an F1-C interface instance.</w:t>
      </w:r>
    </w:p>
    <w:p w14:paraId="13A79E7C" w14:textId="77777777" w:rsidR="00543FD0" w:rsidRPr="00EA5FA7" w:rsidRDefault="00543FD0" w:rsidP="00543FD0">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2077AE60" w14:textId="77777777" w:rsidR="00543FD0" w:rsidRPr="00EA5FA7" w:rsidRDefault="00543FD0" w:rsidP="00543FD0">
      <w:pPr>
        <w:widowControl w:val="0"/>
        <w:rPr>
          <w:rFonts w:eastAsia="Batang"/>
        </w:rPr>
      </w:pPr>
      <w:r w:rsidRPr="00EA5FA7">
        <w:t xml:space="preserve">Direction: </w:t>
      </w:r>
      <w:proofErr w:type="spellStart"/>
      <w:r w:rsidRPr="00EA5FA7">
        <w:t>gNB</w:t>
      </w:r>
      <w:proofErr w:type="spellEnd"/>
      <w:r w:rsidRPr="00EA5FA7">
        <w:t xml:space="preserve">-CU </w:t>
      </w:r>
      <w:r w:rsidRPr="00EA5FA7">
        <w:rPr>
          <w:rFonts w:ascii="Symbol" w:eastAsia="Symbol" w:hAnsi="Symbol" w:cs="Symbol"/>
        </w:rPr>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3FD0" w:rsidRPr="00EA5FA7" w14:paraId="0A6CCB1B" w14:textId="77777777" w:rsidTr="00A36D74">
        <w:trPr>
          <w:tblHeader/>
        </w:trPr>
        <w:tc>
          <w:tcPr>
            <w:tcW w:w="2160" w:type="dxa"/>
          </w:tcPr>
          <w:p w14:paraId="2A695C9D" w14:textId="77777777" w:rsidR="00543FD0" w:rsidRPr="00EA5FA7" w:rsidRDefault="00543FD0" w:rsidP="00877FE1">
            <w:pPr>
              <w:pStyle w:val="TAH0"/>
              <w:keepNext w:val="0"/>
              <w:keepLines w:val="0"/>
              <w:widowControl w:val="0"/>
              <w:rPr>
                <w:lang w:eastAsia="ja-JP"/>
              </w:rPr>
            </w:pPr>
            <w:r w:rsidRPr="00EA5FA7">
              <w:rPr>
                <w:lang w:eastAsia="ja-JP"/>
              </w:rPr>
              <w:t>IE/Group Name</w:t>
            </w:r>
          </w:p>
        </w:tc>
        <w:tc>
          <w:tcPr>
            <w:tcW w:w="1080" w:type="dxa"/>
          </w:tcPr>
          <w:p w14:paraId="2712AE4E" w14:textId="77777777" w:rsidR="00543FD0" w:rsidRPr="00EA5FA7" w:rsidRDefault="00543FD0" w:rsidP="00877FE1">
            <w:pPr>
              <w:pStyle w:val="TAH0"/>
              <w:keepNext w:val="0"/>
              <w:keepLines w:val="0"/>
              <w:widowControl w:val="0"/>
              <w:rPr>
                <w:lang w:eastAsia="ja-JP"/>
              </w:rPr>
            </w:pPr>
            <w:r w:rsidRPr="00EA5FA7">
              <w:rPr>
                <w:lang w:eastAsia="ja-JP"/>
              </w:rPr>
              <w:t>Presence</w:t>
            </w:r>
          </w:p>
        </w:tc>
        <w:tc>
          <w:tcPr>
            <w:tcW w:w="1080" w:type="dxa"/>
          </w:tcPr>
          <w:p w14:paraId="12B5B3D1" w14:textId="77777777" w:rsidR="00543FD0" w:rsidRPr="00EA5FA7" w:rsidRDefault="00543FD0" w:rsidP="00877FE1">
            <w:pPr>
              <w:pStyle w:val="TAH0"/>
              <w:keepNext w:val="0"/>
              <w:keepLines w:val="0"/>
              <w:widowControl w:val="0"/>
              <w:rPr>
                <w:lang w:eastAsia="ja-JP"/>
              </w:rPr>
            </w:pPr>
            <w:r w:rsidRPr="00EA5FA7">
              <w:rPr>
                <w:lang w:eastAsia="ja-JP"/>
              </w:rPr>
              <w:t>Range</w:t>
            </w:r>
          </w:p>
        </w:tc>
        <w:tc>
          <w:tcPr>
            <w:tcW w:w="1512" w:type="dxa"/>
          </w:tcPr>
          <w:p w14:paraId="5FC0055B" w14:textId="77777777" w:rsidR="00543FD0" w:rsidRPr="00EA5FA7" w:rsidRDefault="00543FD0" w:rsidP="00877FE1">
            <w:pPr>
              <w:pStyle w:val="TAH0"/>
              <w:keepNext w:val="0"/>
              <w:keepLines w:val="0"/>
              <w:widowControl w:val="0"/>
              <w:rPr>
                <w:lang w:eastAsia="ja-JP"/>
              </w:rPr>
            </w:pPr>
            <w:r w:rsidRPr="00EA5FA7">
              <w:rPr>
                <w:lang w:eastAsia="ja-JP"/>
              </w:rPr>
              <w:t>IE type and reference</w:t>
            </w:r>
          </w:p>
        </w:tc>
        <w:tc>
          <w:tcPr>
            <w:tcW w:w="1728" w:type="dxa"/>
          </w:tcPr>
          <w:p w14:paraId="649A693F" w14:textId="77777777" w:rsidR="00543FD0" w:rsidRPr="00EA5FA7" w:rsidRDefault="00543FD0" w:rsidP="00877FE1">
            <w:pPr>
              <w:pStyle w:val="TAH0"/>
              <w:keepNext w:val="0"/>
              <w:keepLines w:val="0"/>
              <w:widowControl w:val="0"/>
              <w:rPr>
                <w:lang w:eastAsia="ja-JP"/>
              </w:rPr>
            </w:pPr>
            <w:r w:rsidRPr="00EA5FA7">
              <w:rPr>
                <w:lang w:eastAsia="ja-JP"/>
              </w:rPr>
              <w:t>Semantics description</w:t>
            </w:r>
          </w:p>
        </w:tc>
        <w:tc>
          <w:tcPr>
            <w:tcW w:w="1080" w:type="dxa"/>
          </w:tcPr>
          <w:p w14:paraId="12C47307" w14:textId="77777777" w:rsidR="00543FD0" w:rsidRPr="00EA5FA7" w:rsidRDefault="00543FD0" w:rsidP="00877FE1">
            <w:pPr>
              <w:pStyle w:val="TAH0"/>
              <w:keepNext w:val="0"/>
              <w:keepLines w:val="0"/>
              <w:widowControl w:val="0"/>
              <w:rPr>
                <w:lang w:eastAsia="ja-JP"/>
              </w:rPr>
            </w:pPr>
            <w:r w:rsidRPr="00EA5FA7">
              <w:rPr>
                <w:lang w:eastAsia="ja-JP"/>
              </w:rPr>
              <w:t>Criticality</w:t>
            </w:r>
          </w:p>
        </w:tc>
        <w:tc>
          <w:tcPr>
            <w:tcW w:w="1080" w:type="dxa"/>
          </w:tcPr>
          <w:p w14:paraId="157D7E8E" w14:textId="77777777" w:rsidR="00543FD0" w:rsidRPr="00EA5FA7" w:rsidRDefault="00543FD0" w:rsidP="00877FE1">
            <w:pPr>
              <w:pStyle w:val="TAH0"/>
              <w:keepNext w:val="0"/>
              <w:keepLines w:val="0"/>
              <w:widowControl w:val="0"/>
              <w:rPr>
                <w:lang w:eastAsia="ja-JP"/>
              </w:rPr>
            </w:pPr>
            <w:r w:rsidRPr="00EA5FA7">
              <w:rPr>
                <w:lang w:eastAsia="ja-JP"/>
              </w:rPr>
              <w:t>Assigned Criticality</w:t>
            </w:r>
          </w:p>
        </w:tc>
      </w:tr>
      <w:tr w:rsidR="00543FD0" w:rsidRPr="00EA5FA7" w14:paraId="0E85F866" w14:textId="77777777" w:rsidTr="00A36D74">
        <w:tc>
          <w:tcPr>
            <w:tcW w:w="2160" w:type="dxa"/>
          </w:tcPr>
          <w:p w14:paraId="0AB88329" w14:textId="77777777" w:rsidR="00543FD0" w:rsidRPr="00EA5FA7" w:rsidRDefault="00543FD0" w:rsidP="00877FE1">
            <w:pPr>
              <w:pStyle w:val="TAL"/>
              <w:keepNext w:val="0"/>
              <w:keepLines w:val="0"/>
              <w:widowControl w:val="0"/>
              <w:rPr>
                <w:lang w:eastAsia="ja-JP"/>
              </w:rPr>
            </w:pPr>
            <w:r w:rsidRPr="00EA5FA7">
              <w:rPr>
                <w:lang w:eastAsia="ja-JP"/>
              </w:rPr>
              <w:t>Message Type</w:t>
            </w:r>
          </w:p>
        </w:tc>
        <w:tc>
          <w:tcPr>
            <w:tcW w:w="1080" w:type="dxa"/>
          </w:tcPr>
          <w:p w14:paraId="638C5FC9"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Pr>
          <w:p w14:paraId="1B437C16" w14:textId="77777777" w:rsidR="00543FD0" w:rsidRPr="00EA5FA7" w:rsidRDefault="00543FD0" w:rsidP="00877FE1">
            <w:pPr>
              <w:pStyle w:val="TAL"/>
              <w:keepNext w:val="0"/>
              <w:keepLines w:val="0"/>
              <w:widowControl w:val="0"/>
              <w:rPr>
                <w:lang w:eastAsia="ja-JP"/>
              </w:rPr>
            </w:pPr>
          </w:p>
        </w:tc>
        <w:tc>
          <w:tcPr>
            <w:tcW w:w="1512" w:type="dxa"/>
          </w:tcPr>
          <w:p w14:paraId="06FC1836" w14:textId="77777777" w:rsidR="00543FD0" w:rsidRPr="00EA5FA7" w:rsidRDefault="00543FD0" w:rsidP="00877FE1">
            <w:pPr>
              <w:pStyle w:val="TAL"/>
              <w:keepNext w:val="0"/>
              <w:keepLines w:val="0"/>
              <w:widowControl w:val="0"/>
              <w:rPr>
                <w:lang w:eastAsia="ja-JP"/>
              </w:rPr>
            </w:pPr>
            <w:r w:rsidRPr="00EA5FA7">
              <w:rPr>
                <w:lang w:eastAsia="ja-JP"/>
              </w:rPr>
              <w:t>9.3.1.1</w:t>
            </w:r>
          </w:p>
        </w:tc>
        <w:tc>
          <w:tcPr>
            <w:tcW w:w="1728" w:type="dxa"/>
          </w:tcPr>
          <w:p w14:paraId="10397649" w14:textId="77777777" w:rsidR="00543FD0" w:rsidRPr="00EA5FA7" w:rsidRDefault="00543FD0" w:rsidP="00877FE1">
            <w:pPr>
              <w:pStyle w:val="TAL"/>
              <w:keepNext w:val="0"/>
              <w:keepLines w:val="0"/>
              <w:widowControl w:val="0"/>
              <w:rPr>
                <w:lang w:eastAsia="ja-JP"/>
              </w:rPr>
            </w:pPr>
          </w:p>
        </w:tc>
        <w:tc>
          <w:tcPr>
            <w:tcW w:w="1080" w:type="dxa"/>
          </w:tcPr>
          <w:p w14:paraId="077B7782"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Pr>
          <w:p w14:paraId="26A4776B"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5F7F9975" w14:textId="77777777" w:rsidTr="00A36D74">
        <w:tc>
          <w:tcPr>
            <w:tcW w:w="2160" w:type="dxa"/>
          </w:tcPr>
          <w:p w14:paraId="44972131" w14:textId="77777777" w:rsidR="00543FD0" w:rsidRPr="00EA5FA7" w:rsidRDefault="00543FD0" w:rsidP="00877FE1">
            <w:pPr>
              <w:pStyle w:val="TAL"/>
              <w:keepNext w:val="0"/>
              <w:keepLines w:val="0"/>
              <w:widowControl w:val="0"/>
              <w:rPr>
                <w:lang w:eastAsia="ja-JP"/>
              </w:rPr>
            </w:pPr>
            <w:r w:rsidRPr="00EA5FA7">
              <w:rPr>
                <w:lang w:eastAsia="ja-JP"/>
              </w:rPr>
              <w:t>Transaction ID</w:t>
            </w:r>
          </w:p>
        </w:tc>
        <w:tc>
          <w:tcPr>
            <w:tcW w:w="1080" w:type="dxa"/>
          </w:tcPr>
          <w:p w14:paraId="74E14138"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Pr>
          <w:p w14:paraId="008FFB2E" w14:textId="77777777" w:rsidR="00543FD0" w:rsidRPr="00EA5FA7" w:rsidRDefault="00543FD0" w:rsidP="00877FE1">
            <w:pPr>
              <w:pStyle w:val="TAL"/>
              <w:keepNext w:val="0"/>
              <w:keepLines w:val="0"/>
              <w:widowControl w:val="0"/>
              <w:rPr>
                <w:lang w:eastAsia="ja-JP"/>
              </w:rPr>
            </w:pPr>
          </w:p>
        </w:tc>
        <w:tc>
          <w:tcPr>
            <w:tcW w:w="1512" w:type="dxa"/>
          </w:tcPr>
          <w:p w14:paraId="2EA3D4AD" w14:textId="77777777" w:rsidR="00543FD0" w:rsidRPr="00EA5FA7" w:rsidRDefault="00543FD0" w:rsidP="00877FE1">
            <w:pPr>
              <w:pStyle w:val="TAL"/>
              <w:keepNext w:val="0"/>
              <w:keepLines w:val="0"/>
              <w:widowControl w:val="0"/>
              <w:rPr>
                <w:lang w:eastAsia="ja-JP"/>
              </w:rPr>
            </w:pPr>
            <w:r w:rsidRPr="00EA5FA7">
              <w:rPr>
                <w:lang w:eastAsia="ja-JP"/>
              </w:rPr>
              <w:t>9.3.1.23</w:t>
            </w:r>
          </w:p>
        </w:tc>
        <w:tc>
          <w:tcPr>
            <w:tcW w:w="1728" w:type="dxa"/>
          </w:tcPr>
          <w:p w14:paraId="5E22B6D5" w14:textId="77777777" w:rsidR="00543FD0" w:rsidRPr="00EA5FA7" w:rsidRDefault="00543FD0" w:rsidP="00877FE1">
            <w:pPr>
              <w:pStyle w:val="TAL"/>
              <w:keepNext w:val="0"/>
              <w:keepLines w:val="0"/>
              <w:widowControl w:val="0"/>
              <w:rPr>
                <w:lang w:eastAsia="ja-JP"/>
              </w:rPr>
            </w:pPr>
          </w:p>
        </w:tc>
        <w:tc>
          <w:tcPr>
            <w:tcW w:w="1080" w:type="dxa"/>
          </w:tcPr>
          <w:p w14:paraId="74CCE161"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Pr>
          <w:p w14:paraId="72EF4038"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0E2E3352" w14:textId="77777777" w:rsidTr="00A36D74">
        <w:tc>
          <w:tcPr>
            <w:tcW w:w="2160" w:type="dxa"/>
            <w:tcBorders>
              <w:top w:val="single" w:sz="4" w:space="0" w:color="auto"/>
              <w:left w:val="single" w:sz="4" w:space="0" w:color="auto"/>
              <w:bottom w:val="single" w:sz="4" w:space="0" w:color="auto"/>
              <w:right w:val="single" w:sz="4" w:space="0" w:color="auto"/>
            </w:tcBorders>
          </w:tcPr>
          <w:p w14:paraId="3D2EF3BF" w14:textId="77777777" w:rsidR="00543FD0" w:rsidRPr="00EA5FA7" w:rsidRDefault="00543FD0" w:rsidP="00877FE1">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D49C2D9"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C4DE38" w14:textId="77777777" w:rsidR="00543FD0" w:rsidRPr="00EA5FA7" w:rsidRDefault="00543FD0"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88DC697"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0843D5" w14:textId="77777777" w:rsidR="00543FD0" w:rsidRPr="00EA5FA7" w:rsidRDefault="00543FD0" w:rsidP="00877FE1">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621F05F6"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34A86D"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7BC9EA8D" w14:textId="77777777" w:rsidTr="00A36D74">
        <w:tc>
          <w:tcPr>
            <w:tcW w:w="2160" w:type="dxa"/>
            <w:tcBorders>
              <w:top w:val="single" w:sz="4" w:space="0" w:color="auto"/>
              <w:left w:val="single" w:sz="4" w:space="0" w:color="auto"/>
              <w:bottom w:val="single" w:sz="4" w:space="0" w:color="auto"/>
              <w:right w:val="single" w:sz="4" w:space="0" w:color="auto"/>
            </w:tcBorders>
          </w:tcPr>
          <w:p w14:paraId="1D737C7A" w14:textId="77777777" w:rsidR="00543FD0" w:rsidRPr="00EA5FA7" w:rsidRDefault="00543FD0" w:rsidP="00877FE1">
            <w:pPr>
              <w:pStyle w:val="TAL"/>
              <w:keepNext w:val="0"/>
              <w:keepLines w:val="0"/>
              <w:widowControl w:val="0"/>
              <w:ind w:leftChars="50" w:left="100"/>
              <w:rPr>
                <w:rFonts w:cs="Arial"/>
                <w:b/>
                <w:szCs w:val="18"/>
                <w:lang w:eastAsia="ja-JP"/>
              </w:rPr>
            </w:pPr>
            <w:r w:rsidRPr="00EA5FA7">
              <w:rPr>
                <w:rFonts w:cs="Arial"/>
                <w:b/>
                <w:szCs w:val="18"/>
                <w:lang w:eastAsia="ja-JP"/>
              </w:rPr>
              <w:lastRenderedPageBreak/>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27B03D2"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4E95A2" w14:textId="77777777" w:rsidR="00543FD0" w:rsidRPr="00EA5FA7" w:rsidRDefault="00543FD0" w:rsidP="00877FE1">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CF5BEB"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F0607C8"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657374" w14:textId="77777777" w:rsidR="00543FD0" w:rsidRPr="00EA5FA7" w:rsidRDefault="00543FD0" w:rsidP="00877F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00ADCEB"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1037CFE2" w14:textId="77777777" w:rsidTr="00A36D74">
        <w:tc>
          <w:tcPr>
            <w:tcW w:w="2160" w:type="dxa"/>
            <w:tcBorders>
              <w:top w:val="single" w:sz="4" w:space="0" w:color="auto"/>
              <w:left w:val="single" w:sz="4" w:space="0" w:color="auto"/>
              <w:bottom w:val="single" w:sz="4" w:space="0" w:color="auto"/>
              <w:right w:val="single" w:sz="4" w:space="0" w:color="auto"/>
            </w:tcBorders>
          </w:tcPr>
          <w:p w14:paraId="0C38127F"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E2A3B92"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3C3B0A"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B1B0CB" w14:textId="77777777" w:rsidR="00543FD0" w:rsidRPr="00EA5FA7" w:rsidRDefault="00543FD0" w:rsidP="00877FE1">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5D8447F"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C8936E"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CCADE3" w14:textId="77777777" w:rsidR="00543FD0" w:rsidRPr="00EA5FA7" w:rsidRDefault="00543FD0" w:rsidP="00877FE1">
            <w:pPr>
              <w:pStyle w:val="TAC"/>
              <w:keepNext w:val="0"/>
              <w:keepLines w:val="0"/>
              <w:widowControl w:val="0"/>
              <w:rPr>
                <w:lang w:eastAsia="ja-JP"/>
              </w:rPr>
            </w:pPr>
          </w:p>
        </w:tc>
      </w:tr>
      <w:tr w:rsidR="00543FD0" w:rsidRPr="00EA5FA7" w14:paraId="06E62A0B" w14:textId="77777777" w:rsidTr="00A36D74">
        <w:tc>
          <w:tcPr>
            <w:tcW w:w="2160" w:type="dxa"/>
            <w:tcBorders>
              <w:top w:val="single" w:sz="4" w:space="0" w:color="auto"/>
              <w:left w:val="single" w:sz="4" w:space="0" w:color="auto"/>
              <w:bottom w:val="single" w:sz="4" w:space="0" w:color="auto"/>
              <w:right w:val="single" w:sz="4" w:space="0" w:color="auto"/>
            </w:tcBorders>
          </w:tcPr>
          <w:p w14:paraId="482ED297"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4751BB41" w14:textId="77777777" w:rsidR="00543FD0" w:rsidRPr="00EA5FA7" w:rsidRDefault="00543FD0" w:rsidP="00877F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8982A2"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654869" w14:textId="77777777" w:rsidR="00543FD0" w:rsidRPr="00EA5FA7" w:rsidRDefault="00543FD0" w:rsidP="00877FE1">
            <w:pPr>
              <w:pStyle w:val="TAL"/>
              <w:keepNext w:val="0"/>
              <w:keepLines w:val="0"/>
              <w:widowControl w:val="0"/>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7397A986" w14:textId="77777777" w:rsidR="00543FD0" w:rsidRPr="00EA5FA7" w:rsidRDefault="00543FD0" w:rsidP="00877FE1">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1C4F8187"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28D7A9" w14:textId="77777777" w:rsidR="00543FD0" w:rsidRPr="00EA5FA7" w:rsidRDefault="00543FD0" w:rsidP="00877FE1">
            <w:pPr>
              <w:pStyle w:val="TAC"/>
              <w:keepNext w:val="0"/>
              <w:keepLines w:val="0"/>
              <w:widowControl w:val="0"/>
              <w:rPr>
                <w:lang w:eastAsia="ja-JP"/>
              </w:rPr>
            </w:pPr>
          </w:p>
        </w:tc>
      </w:tr>
      <w:tr w:rsidR="00543FD0" w:rsidRPr="00EA5FA7" w14:paraId="186F11A3" w14:textId="77777777" w:rsidTr="00A36D74">
        <w:tc>
          <w:tcPr>
            <w:tcW w:w="2160" w:type="dxa"/>
            <w:tcBorders>
              <w:top w:val="single" w:sz="4" w:space="0" w:color="auto"/>
              <w:left w:val="single" w:sz="4" w:space="0" w:color="auto"/>
              <w:bottom w:val="single" w:sz="4" w:space="0" w:color="auto"/>
              <w:right w:val="single" w:sz="4" w:space="0" w:color="auto"/>
            </w:tcBorders>
          </w:tcPr>
          <w:p w14:paraId="46E78B96"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3BE2DE0C" w14:textId="77777777" w:rsidR="00543FD0" w:rsidRPr="00EA5FA7" w:rsidRDefault="00543FD0" w:rsidP="00877F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6D4310"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B261FA" w14:textId="77777777" w:rsidR="00543FD0" w:rsidRPr="00EA5FA7" w:rsidRDefault="00543FD0" w:rsidP="00877FE1">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39659142" w14:textId="77777777" w:rsidR="00543FD0" w:rsidRPr="00EA5FA7" w:rsidRDefault="00543FD0" w:rsidP="00877FE1">
            <w:pPr>
              <w:pStyle w:val="TAL"/>
              <w:keepNext w:val="0"/>
              <w:keepLines w:val="0"/>
              <w:widowControl w:val="0"/>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088257DD"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716652"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4BAB0CD1" w14:textId="77777777" w:rsidTr="00A36D74">
        <w:tc>
          <w:tcPr>
            <w:tcW w:w="2160" w:type="dxa"/>
            <w:tcBorders>
              <w:top w:val="single" w:sz="4" w:space="0" w:color="auto"/>
              <w:left w:val="single" w:sz="4" w:space="0" w:color="auto"/>
              <w:bottom w:val="single" w:sz="4" w:space="0" w:color="auto"/>
              <w:right w:val="single" w:sz="4" w:space="0" w:color="auto"/>
            </w:tcBorders>
          </w:tcPr>
          <w:p w14:paraId="78045661"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5972C1F8" w14:textId="77777777" w:rsidR="00543FD0" w:rsidRPr="00EA5FA7" w:rsidRDefault="00543FD0" w:rsidP="00877F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83551"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721F51" w14:textId="77777777" w:rsidR="00543FD0" w:rsidRPr="00EA5FA7" w:rsidRDefault="00543FD0" w:rsidP="00877FE1">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B285DC9"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A2CF6C"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FC2F30"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5956902E" w14:textId="77777777" w:rsidTr="00A36D74">
        <w:tc>
          <w:tcPr>
            <w:tcW w:w="2160" w:type="dxa"/>
            <w:tcBorders>
              <w:top w:val="single" w:sz="4" w:space="0" w:color="auto"/>
              <w:left w:val="single" w:sz="4" w:space="0" w:color="auto"/>
              <w:bottom w:val="single" w:sz="4" w:space="0" w:color="auto"/>
              <w:right w:val="single" w:sz="4" w:space="0" w:color="auto"/>
            </w:tcBorders>
          </w:tcPr>
          <w:p w14:paraId="7C179998"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306C5D19" w14:textId="77777777" w:rsidR="00543FD0" w:rsidRPr="00EA5FA7" w:rsidRDefault="00543FD0" w:rsidP="00877F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3C4BBE"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3292B0" w14:textId="77777777" w:rsidR="00543FD0" w:rsidRPr="00EA5FA7" w:rsidRDefault="00543FD0" w:rsidP="00877FE1">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4B323B89" w14:textId="77777777" w:rsidR="00543FD0" w:rsidRPr="00EA5FA7" w:rsidRDefault="00543FD0" w:rsidP="00877FE1">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6122C930"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8D2F26"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77B38336" w14:textId="77777777" w:rsidTr="00A36D74">
        <w:tc>
          <w:tcPr>
            <w:tcW w:w="2160" w:type="dxa"/>
            <w:tcBorders>
              <w:top w:val="single" w:sz="4" w:space="0" w:color="auto"/>
              <w:left w:val="single" w:sz="4" w:space="0" w:color="auto"/>
              <w:bottom w:val="single" w:sz="4" w:space="0" w:color="auto"/>
              <w:right w:val="single" w:sz="4" w:space="0" w:color="auto"/>
            </w:tcBorders>
          </w:tcPr>
          <w:p w14:paraId="68E62A92" w14:textId="77777777" w:rsidR="00543FD0" w:rsidRPr="00EA5FA7" w:rsidRDefault="00543FD0" w:rsidP="00877FE1">
            <w:pPr>
              <w:pStyle w:val="TAL"/>
              <w:keepNext w:val="0"/>
              <w:keepLines w:val="0"/>
              <w:widowControl w:val="0"/>
              <w:ind w:leftChars="100" w:left="20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0FC1886" w14:textId="77777777" w:rsidR="00543FD0" w:rsidRPr="00EA5FA7" w:rsidRDefault="00543FD0" w:rsidP="00877FE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45C5B0"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BDD831" w14:textId="77777777" w:rsidR="00543FD0" w:rsidRPr="00EA5FA7" w:rsidRDefault="00543FD0" w:rsidP="00877FE1">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531B8ED1" w14:textId="77777777" w:rsidR="00543FD0" w:rsidRPr="00EA5FA7" w:rsidRDefault="00543FD0" w:rsidP="00877FE1">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6342B88C" w14:textId="77777777" w:rsidR="00543FD0" w:rsidRPr="00EA5FA7" w:rsidRDefault="00543FD0" w:rsidP="00877FE1">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AEBDC9" w14:textId="77777777" w:rsidR="00543FD0" w:rsidRPr="00EA5FA7" w:rsidRDefault="00543FD0" w:rsidP="00877FE1">
            <w:pPr>
              <w:pStyle w:val="TAC"/>
              <w:keepNext w:val="0"/>
              <w:keepLines w:val="0"/>
              <w:widowControl w:val="0"/>
              <w:rPr>
                <w:lang w:eastAsia="ja-JP"/>
              </w:rPr>
            </w:pPr>
            <w:r>
              <w:rPr>
                <w:rFonts w:cs="Arial"/>
                <w:szCs w:val="18"/>
                <w:lang w:eastAsia="ja-JP"/>
              </w:rPr>
              <w:t>ignore</w:t>
            </w:r>
          </w:p>
        </w:tc>
      </w:tr>
      <w:tr w:rsidR="00543FD0" w:rsidRPr="00EA5FA7" w14:paraId="25E9D2F3" w14:textId="77777777" w:rsidTr="00A36D74">
        <w:tc>
          <w:tcPr>
            <w:tcW w:w="2160" w:type="dxa"/>
            <w:tcBorders>
              <w:top w:val="single" w:sz="4" w:space="0" w:color="auto"/>
              <w:left w:val="single" w:sz="4" w:space="0" w:color="auto"/>
              <w:bottom w:val="single" w:sz="4" w:space="0" w:color="auto"/>
              <w:right w:val="single" w:sz="4" w:space="0" w:color="auto"/>
            </w:tcBorders>
          </w:tcPr>
          <w:p w14:paraId="3CBD9B7D" w14:textId="77777777" w:rsidR="00543FD0" w:rsidRPr="00D15DEB" w:rsidRDefault="00543FD0" w:rsidP="00877FE1">
            <w:pPr>
              <w:pStyle w:val="TAL"/>
              <w:keepNext w:val="0"/>
              <w:keepLines w:val="0"/>
              <w:widowControl w:val="0"/>
              <w:ind w:leftChars="100" w:left="20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102E167" w14:textId="77777777" w:rsidR="00543FD0" w:rsidRDefault="00543FD0" w:rsidP="00877FE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8E01D5"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E94B47" w14:textId="77777777" w:rsidR="00543FD0" w:rsidRDefault="00543FD0" w:rsidP="00877FE1">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50F9C938" w14:textId="77777777" w:rsidR="00543FD0" w:rsidRDefault="00543FD0" w:rsidP="00877FE1">
            <w:pPr>
              <w:pStyle w:val="TAL"/>
              <w:keepNext w:val="0"/>
              <w:keepLines w:val="0"/>
              <w:widowControl w:val="0"/>
              <w:rPr>
                <w:rFonts w:cs="Arial"/>
                <w:szCs w:val="18"/>
                <w:lang w:eastAsia="ja-JP"/>
              </w:rPr>
            </w:pPr>
            <w:r>
              <w:rPr>
                <w:rFonts w:cs="Arial"/>
                <w:szCs w:val="18"/>
                <w:lang w:eastAsia="ja-JP"/>
              </w:rPr>
              <w:t>Indicates the available SNPN ID list.</w:t>
            </w:r>
          </w:p>
          <w:p w14:paraId="19A94ECD" w14:textId="77777777" w:rsidR="00543FD0" w:rsidRDefault="00543FD0" w:rsidP="00877FE1">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40BFB4" w14:textId="77777777" w:rsidR="00543FD0" w:rsidRDefault="00543FD0" w:rsidP="00877FE1">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071CD4" w14:textId="77777777" w:rsidR="00543FD0" w:rsidRDefault="00543FD0" w:rsidP="00877FE1">
            <w:pPr>
              <w:pStyle w:val="TAC"/>
              <w:keepNext w:val="0"/>
              <w:keepLines w:val="0"/>
              <w:widowControl w:val="0"/>
              <w:rPr>
                <w:rFonts w:cs="Arial"/>
                <w:szCs w:val="18"/>
                <w:lang w:eastAsia="ja-JP"/>
              </w:rPr>
            </w:pPr>
            <w:r>
              <w:rPr>
                <w:lang w:eastAsia="ja-JP"/>
              </w:rPr>
              <w:t>ignore</w:t>
            </w:r>
          </w:p>
        </w:tc>
      </w:tr>
      <w:tr w:rsidR="00543FD0" w:rsidRPr="00EA5FA7" w14:paraId="5B901252" w14:textId="77777777" w:rsidTr="00A36D74">
        <w:tc>
          <w:tcPr>
            <w:tcW w:w="2160" w:type="dxa"/>
            <w:tcBorders>
              <w:top w:val="single" w:sz="4" w:space="0" w:color="auto"/>
              <w:left w:val="single" w:sz="4" w:space="0" w:color="auto"/>
              <w:bottom w:val="single" w:sz="4" w:space="0" w:color="auto"/>
              <w:right w:val="single" w:sz="4" w:space="0" w:color="auto"/>
            </w:tcBorders>
          </w:tcPr>
          <w:p w14:paraId="164E7744" w14:textId="77777777" w:rsidR="00543FD0" w:rsidRDefault="00543FD0" w:rsidP="00877FE1">
            <w:pPr>
              <w:pStyle w:val="TAL"/>
              <w:keepNext w:val="0"/>
              <w:keepLines w:val="0"/>
              <w:widowControl w:val="0"/>
              <w:ind w:leftChars="100" w:left="2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5B422E03" w14:textId="77777777" w:rsidR="00543FD0" w:rsidRDefault="00543FD0" w:rsidP="00877FE1">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EC1FC7"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8BE458" w14:textId="77777777" w:rsidR="00543FD0" w:rsidRDefault="00543FD0" w:rsidP="00877FE1">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2EC3CFA6" w14:textId="77777777" w:rsidR="00543FD0" w:rsidRDefault="00543FD0"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01D851" w14:textId="77777777" w:rsidR="00543FD0" w:rsidRDefault="00543FD0" w:rsidP="00877FE1">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D45A11" w14:textId="77777777" w:rsidR="00543FD0" w:rsidRDefault="00543FD0" w:rsidP="00877FE1">
            <w:pPr>
              <w:pStyle w:val="TAC"/>
              <w:keepNext w:val="0"/>
              <w:keepLines w:val="0"/>
              <w:widowControl w:val="0"/>
              <w:rPr>
                <w:lang w:eastAsia="ja-JP"/>
              </w:rPr>
            </w:pPr>
            <w:r w:rsidRPr="00DA11D0">
              <w:rPr>
                <w:rFonts w:cs="Arial"/>
                <w:szCs w:val="18"/>
                <w:lang w:eastAsia="ja-JP"/>
              </w:rPr>
              <w:t>ignore</w:t>
            </w:r>
          </w:p>
        </w:tc>
      </w:tr>
      <w:tr w:rsidR="00543FD0" w:rsidRPr="00EA5FA7" w14:paraId="31BD064E" w14:textId="77777777" w:rsidTr="00A36D74">
        <w:tc>
          <w:tcPr>
            <w:tcW w:w="2160" w:type="dxa"/>
            <w:tcBorders>
              <w:top w:val="single" w:sz="4" w:space="0" w:color="auto"/>
              <w:left w:val="single" w:sz="4" w:space="0" w:color="auto"/>
              <w:bottom w:val="single" w:sz="4" w:space="0" w:color="auto"/>
              <w:right w:val="single" w:sz="4" w:space="0" w:color="auto"/>
            </w:tcBorders>
          </w:tcPr>
          <w:p w14:paraId="411BACF4" w14:textId="77777777" w:rsidR="00543FD0" w:rsidRPr="006F3829" w:rsidRDefault="00543FD0" w:rsidP="00877FE1">
            <w:pPr>
              <w:pStyle w:val="TAL"/>
              <w:keepNext w:val="0"/>
              <w:keepLines w:val="0"/>
              <w:widowControl w:val="0"/>
              <w:ind w:leftChars="100" w:left="200"/>
              <w:rPr>
                <w:rFonts w:cs="Arial"/>
                <w:szCs w:val="18"/>
                <w:lang w:eastAsia="ja-JP"/>
              </w:rPr>
            </w:pPr>
            <w:r w:rsidRPr="006F3829">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5DC6EC53" w14:textId="77777777" w:rsidR="00543FD0" w:rsidRPr="00DA11D0" w:rsidRDefault="00543FD0" w:rsidP="00877FE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650445" w14:textId="77777777" w:rsidR="00543FD0" w:rsidRDefault="00543FD0" w:rsidP="00877FE1">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456195EB" w14:textId="77777777" w:rsidR="00543FD0" w:rsidRPr="00482F25" w:rsidRDefault="00543FD0" w:rsidP="00877FE1">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4BC143D1" w14:textId="77777777" w:rsidR="00543FD0" w:rsidRDefault="00543FD0" w:rsidP="00877FE1">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505394E6" w14:textId="77777777" w:rsidR="00543FD0" w:rsidRDefault="00543FD0" w:rsidP="00877FE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840B94" w14:textId="77777777" w:rsidR="00543FD0" w:rsidRDefault="00543FD0" w:rsidP="00877FE1">
            <w:pPr>
              <w:pStyle w:val="TAC"/>
              <w:keepNext w:val="0"/>
              <w:keepLines w:val="0"/>
              <w:widowControl w:val="0"/>
              <w:rPr>
                <w:rFonts w:cs="Arial"/>
                <w:lang w:eastAsia="ja-JP"/>
              </w:rPr>
            </w:pPr>
            <w:r>
              <w:rPr>
                <w:rFonts w:cs="Arial"/>
                <w:lang w:eastAsia="ja-JP"/>
              </w:rPr>
              <w:t>reject</w:t>
            </w:r>
          </w:p>
        </w:tc>
      </w:tr>
      <w:tr w:rsidR="00543FD0" w:rsidRPr="00EA5FA7" w14:paraId="62F0FC95" w14:textId="77777777" w:rsidTr="00A36D74">
        <w:tc>
          <w:tcPr>
            <w:tcW w:w="2160" w:type="dxa"/>
            <w:tcBorders>
              <w:top w:val="single" w:sz="4" w:space="0" w:color="auto"/>
              <w:left w:val="single" w:sz="4" w:space="0" w:color="auto"/>
              <w:bottom w:val="single" w:sz="4" w:space="0" w:color="auto"/>
              <w:right w:val="single" w:sz="4" w:space="0" w:color="auto"/>
            </w:tcBorders>
          </w:tcPr>
          <w:p w14:paraId="3BA7BA80" w14:textId="77777777" w:rsidR="00543FD0" w:rsidRPr="00EA5FA7" w:rsidRDefault="00543FD0" w:rsidP="00877FE1">
            <w:pPr>
              <w:pStyle w:val="TAL"/>
              <w:keepNext w:val="0"/>
              <w:keepLines w:val="0"/>
              <w:widowControl w:val="0"/>
              <w:rPr>
                <w:rFonts w:cs="Arial"/>
                <w:b/>
                <w:szCs w:val="18"/>
                <w:lang w:eastAsia="ja-JP"/>
              </w:rPr>
            </w:pPr>
            <w:r w:rsidRPr="00EA5FA7">
              <w:rPr>
                <w:rFonts w:cs="Arial"/>
                <w:b/>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2CAA8403"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9733D2" w14:textId="77777777" w:rsidR="00543FD0" w:rsidRPr="00EA5FA7" w:rsidRDefault="00543FD0"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7ABB2C4"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F5DADF" w14:textId="77777777" w:rsidR="00543FD0" w:rsidRPr="00EA5FA7" w:rsidRDefault="00543FD0" w:rsidP="00877FE1">
            <w:pPr>
              <w:pStyle w:val="TAL"/>
              <w:keepNext w:val="0"/>
              <w:keepLines w:val="0"/>
              <w:widowControl w:val="0"/>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2DA9CC4"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BCD981"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0DD8B1D6" w14:textId="77777777" w:rsidTr="00A36D74">
        <w:tc>
          <w:tcPr>
            <w:tcW w:w="2160" w:type="dxa"/>
            <w:tcBorders>
              <w:top w:val="single" w:sz="4" w:space="0" w:color="auto"/>
              <w:left w:val="single" w:sz="4" w:space="0" w:color="auto"/>
              <w:bottom w:val="single" w:sz="4" w:space="0" w:color="auto"/>
              <w:right w:val="single" w:sz="4" w:space="0" w:color="auto"/>
            </w:tcBorders>
          </w:tcPr>
          <w:p w14:paraId="5216CE59" w14:textId="77777777" w:rsidR="00543FD0" w:rsidRPr="00EA5FA7" w:rsidRDefault="00543FD0" w:rsidP="00877FE1">
            <w:pPr>
              <w:pStyle w:val="TAL"/>
              <w:keepNext w:val="0"/>
              <w:keepLines w:val="0"/>
              <w:widowControl w:val="0"/>
              <w:ind w:leftChars="50" w:left="100"/>
              <w:rPr>
                <w:rFonts w:cs="Arial"/>
                <w:b/>
                <w:szCs w:val="18"/>
                <w:lang w:eastAsia="ja-JP"/>
              </w:rPr>
            </w:pPr>
            <w:r w:rsidRPr="00EA5FA7">
              <w:rPr>
                <w:rFonts w:cs="Arial"/>
                <w:b/>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4FF70D97"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D12ADA" w14:textId="77777777" w:rsidR="00543FD0" w:rsidRPr="00EA5FA7" w:rsidRDefault="00543FD0" w:rsidP="00877FE1">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A65D499"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99BE88"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2F5626" w14:textId="77777777" w:rsidR="00543FD0" w:rsidRPr="00EA5FA7" w:rsidRDefault="00543FD0" w:rsidP="00877F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B08DB7A"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50984548" w14:textId="77777777" w:rsidTr="00A36D74">
        <w:tc>
          <w:tcPr>
            <w:tcW w:w="2160" w:type="dxa"/>
            <w:tcBorders>
              <w:top w:val="single" w:sz="4" w:space="0" w:color="auto"/>
              <w:left w:val="single" w:sz="4" w:space="0" w:color="auto"/>
              <w:bottom w:val="single" w:sz="4" w:space="0" w:color="auto"/>
              <w:right w:val="single" w:sz="4" w:space="0" w:color="auto"/>
            </w:tcBorders>
          </w:tcPr>
          <w:p w14:paraId="4D2B2267"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AD3A416"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4A8B39"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CC027D" w14:textId="77777777" w:rsidR="00543FD0" w:rsidRPr="00EA5FA7" w:rsidRDefault="00543FD0" w:rsidP="00877FE1">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F886E1F"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F566B7"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7250F3" w14:textId="77777777" w:rsidR="00543FD0" w:rsidRPr="00EA5FA7" w:rsidRDefault="00543FD0" w:rsidP="00877FE1">
            <w:pPr>
              <w:pStyle w:val="TAC"/>
              <w:keepNext w:val="0"/>
              <w:keepLines w:val="0"/>
              <w:widowControl w:val="0"/>
              <w:rPr>
                <w:lang w:eastAsia="ja-JP"/>
              </w:rPr>
            </w:pPr>
          </w:p>
        </w:tc>
      </w:tr>
      <w:tr w:rsidR="00543FD0" w:rsidRPr="00EA5FA7" w:rsidDel="006B4279" w14:paraId="6411EC1E" w14:textId="77777777" w:rsidTr="00A36D74">
        <w:tc>
          <w:tcPr>
            <w:tcW w:w="2160" w:type="dxa"/>
            <w:tcBorders>
              <w:top w:val="single" w:sz="4" w:space="0" w:color="auto"/>
              <w:left w:val="single" w:sz="4" w:space="0" w:color="auto"/>
              <w:bottom w:val="single" w:sz="4" w:space="0" w:color="auto"/>
              <w:right w:val="single" w:sz="4" w:space="0" w:color="auto"/>
            </w:tcBorders>
          </w:tcPr>
          <w:p w14:paraId="7CA6AE2C" w14:textId="77777777" w:rsidR="00543FD0" w:rsidRPr="00EA5FA7" w:rsidDel="006B4279" w:rsidRDefault="00543FD0" w:rsidP="00877FE1">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2174D814" w14:textId="77777777" w:rsidR="00543FD0" w:rsidRPr="00EA5FA7" w:rsidDel="006B4279"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92481E" w14:textId="77777777" w:rsidR="00543FD0" w:rsidRPr="00EA5FA7" w:rsidRDefault="00543FD0"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8E559FF" w14:textId="77777777" w:rsidR="00543FD0" w:rsidRPr="00EA5FA7" w:rsidDel="006B4279"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BA8732" w14:textId="77777777" w:rsidR="00543FD0" w:rsidRPr="00EA5FA7" w:rsidDel="006B4279"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E150DF" w14:textId="77777777" w:rsidR="00543FD0" w:rsidRPr="00EA5FA7" w:rsidDel="006B4279"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E84E55" w14:textId="77777777" w:rsidR="00543FD0" w:rsidRPr="00EA5FA7" w:rsidDel="006B4279" w:rsidRDefault="00543FD0" w:rsidP="00877FE1">
            <w:pPr>
              <w:pStyle w:val="TAC"/>
              <w:keepNext w:val="0"/>
              <w:keepLines w:val="0"/>
              <w:widowControl w:val="0"/>
              <w:rPr>
                <w:lang w:eastAsia="ja-JP"/>
              </w:rPr>
            </w:pPr>
            <w:r w:rsidRPr="00EA5FA7">
              <w:rPr>
                <w:lang w:eastAsia="ja-JP"/>
              </w:rPr>
              <w:t>ignore</w:t>
            </w:r>
          </w:p>
        </w:tc>
      </w:tr>
      <w:tr w:rsidR="00543FD0" w:rsidRPr="00EA5FA7" w14:paraId="516905F6" w14:textId="77777777" w:rsidTr="00A36D74">
        <w:tc>
          <w:tcPr>
            <w:tcW w:w="2160" w:type="dxa"/>
            <w:tcBorders>
              <w:top w:val="single" w:sz="4" w:space="0" w:color="auto"/>
              <w:left w:val="single" w:sz="4" w:space="0" w:color="auto"/>
              <w:bottom w:val="single" w:sz="4" w:space="0" w:color="auto"/>
              <w:right w:val="single" w:sz="4" w:space="0" w:color="auto"/>
            </w:tcBorders>
          </w:tcPr>
          <w:p w14:paraId="1E9C218D" w14:textId="77777777" w:rsidR="00543FD0" w:rsidRPr="00EA5FA7" w:rsidRDefault="00543FD0" w:rsidP="00877FE1">
            <w:pPr>
              <w:pStyle w:val="TAL"/>
              <w:keepNext w:val="0"/>
              <w:keepLines w:val="0"/>
              <w:widowControl w:val="0"/>
              <w:ind w:leftChars="50" w:left="10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-CU TNL Association To Add Item IEs</w:t>
            </w:r>
          </w:p>
        </w:tc>
        <w:tc>
          <w:tcPr>
            <w:tcW w:w="1080" w:type="dxa"/>
            <w:tcBorders>
              <w:top w:val="single" w:sz="4" w:space="0" w:color="auto"/>
              <w:left w:val="single" w:sz="4" w:space="0" w:color="auto"/>
              <w:bottom w:val="single" w:sz="4" w:space="0" w:color="auto"/>
              <w:right w:val="single" w:sz="4" w:space="0" w:color="auto"/>
            </w:tcBorders>
          </w:tcPr>
          <w:p w14:paraId="66BFF237" w14:textId="77777777" w:rsidR="00543FD0" w:rsidRPr="00EA5FA7" w:rsidDel="006B4279"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BC1992" w14:textId="77777777" w:rsidR="00543FD0" w:rsidRPr="00EA5FA7" w:rsidRDefault="00543FD0" w:rsidP="00877FE1">
            <w:pPr>
              <w:pStyle w:val="TAL"/>
              <w:keepNext w:val="0"/>
              <w:keepLines w:val="0"/>
              <w:widowControl w:val="0"/>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72DDDF8" w14:textId="77777777" w:rsidR="00543FD0" w:rsidRPr="00EA5FA7" w:rsidDel="006B4279"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A9242D" w14:textId="77777777" w:rsidR="00543FD0" w:rsidRPr="00EA5FA7" w:rsidDel="006B4279"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DD84D9" w14:textId="77777777" w:rsidR="00543FD0" w:rsidRPr="00EA5FA7" w:rsidRDefault="00543FD0" w:rsidP="00877F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13E6302"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4FEA5BB3" w14:textId="77777777" w:rsidTr="00A36D74">
        <w:tc>
          <w:tcPr>
            <w:tcW w:w="2160" w:type="dxa"/>
            <w:tcBorders>
              <w:top w:val="single" w:sz="4" w:space="0" w:color="auto"/>
              <w:left w:val="single" w:sz="4" w:space="0" w:color="auto"/>
              <w:bottom w:val="single" w:sz="4" w:space="0" w:color="auto"/>
              <w:right w:val="single" w:sz="4" w:space="0" w:color="auto"/>
            </w:tcBorders>
          </w:tcPr>
          <w:p w14:paraId="45169E16"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0FBB90A1" w14:textId="77777777" w:rsidR="00543FD0" w:rsidRPr="00EA5FA7" w:rsidDel="006B4279"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A833C7"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D7111E" w14:textId="77777777" w:rsidR="00543FD0" w:rsidRDefault="00543FD0" w:rsidP="00877FE1">
            <w:pPr>
              <w:pStyle w:val="TAL"/>
              <w:keepNext w:val="0"/>
              <w:keepLines w:val="0"/>
              <w:widowControl w:val="0"/>
              <w:rPr>
                <w:lang w:eastAsia="ja-JP"/>
              </w:rPr>
            </w:pPr>
            <w:r>
              <w:rPr>
                <w:lang w:eastAsia="ja-JP"/>
              </w:rPr>
              <w:t>CP Transport Layer Information</w:t>
            </w:r>
          </w:p>
          <w:p w14:paraId="39B86BBD" w14:textId="77777777" w:rsidR="00543FD0" w:rsidRPr="00EA5FA7" w:rsidDel="006B4279" w:rsidRDefault="00543FD0" w:rsidP="00877FE1">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30A0235" w14:textId="77777777" w:rsidR="00543FD0" w:rsidRPr="00EA5FA7" w:rsidDel="006B4279" w:rsidRDefault="00543FD0" w:rsidP="00877FE1">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62038F35"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99CA15" w14:textId="77777777" w:rsidR="00543FD0" w:rsidRPr="00EA5FA7" w:rsidRDefault="00543FD0" w:rsidP="00877FE1">
            <w:pPr>
              <w:pStyle w:val="TAC"/>
              <w:keepNext w:val="0"/>
              <w:keepLines w:val="0"/>
              <w:widowControl w:val="0"/>
              <w:rPr>
                <w:lang w:eastAsia="ja-JP"/>
              </w:rPr>
            </w:pPr>
          </w:p>
        </w:tc>
      </w:tr>
      <w:tr w:rsidR="00543FD0" w:rsidRPr="00EA5FA7" w14:paraId="100ED2DE" w14:textId="77777777" w:rsidTr="00A36D74">
        <w:tc>
          <w:tcPr>
            <w:tcW w:w="2160" w:type="dxa"/>
            <w:tcBorders>
              <w:top w:val="single" w:sz="4" w:space="0" w:color="auto"/>
              <w:left w:val="single" w:sz="4" w:space="0" w:color="auto"/>
              <w:bottom w:val="single" w:sz="4" w:space="0" w:color="auto"/>
              <w:right w:val="single" w:sz="4" w:space="0" w:color="auto"/>
            </w:tcBorders>
          </w:tcPr>
          <w:p w14:paraId="6CCCB439"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042AD284"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DAC354"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846241" w14:textId="77777777" w:rsidR="00543FD0" w:rsidRPr="00EA5FA7" w:rsidDel="006B4279" w:rsidRDefault="00543FD0" w:rsidP="00877FE1">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69BA3173" w14:textId="77777777" w:rsidR="00543FD0" w:rsidRPr="00EA5FA7" w:rsidRDefault="00543FD0" w:rsidP="00877FE1">
            <w:pPr>
              <w:pStyle w:val="TAL"/>
              <w:keepNext w:val="0"/>
              <w:keepLines w:val="0"/>
              <w:widowControl w:val="0"/>
              <w:rPr>
                <w:lang w:eastAsia="ja-JP"/>
              </w:rPr>
            </w:pPr>
            <w:r w:rsidRPr="00EA5FA7">
              <w:rPr>
                <w:lang w:eastAsia="ja-JP"/>
              </w:rPr>
              <w:t xml:space="preserve">Indicates whether the TNL association is only used for UE-associated signalling, or non-UE-associated signalling, or both. </w:t>
            </w:r>
            <w:r w:rsidRPr="00EA5FA7">
              <w:rPr>
                <w:lang w:eastAsia="ja-JP"/>
              </w:rPr>
              <w:lastRenderedPageBreak/>
              <w:t>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270800D0" w14:textId="77777777" w:rsidR="00543FD0" w:rsidRPr="00EA5FA7" w:rsidRDefault="00543FD0" w:rsidP="00877FE1">
            <w:pPr>
              <w:pStyle w:val="TAC"/>
              <w:keepNext w:val="0"/>
              <w:keepLines w:val="0"/>
              <w:widowControl w:val="0"/>
              <w:rPr>
                <w:lang w:eastAsia="ja-JP"/>
              </w:rPr>
            </w:pPr>
            <w:r w:rsidRPr="00EA5FA7">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91404F3" w14:textId="77777777" w:rsidR="00543FD0" w:rsidRPr="00EA5FA7" w:rsidRDefault="00543FD0" w:rsidP="00877FE1">
            <w:pPr>
              <w:pStyle w:val="TAC"/>
              <w:keepNext w:val="0"/>
              <w:keepLines w:val="0"/>
              <w:widowControl w:val="0"/>
              <w:rPr>
                <w:lang w:eastAsia="ja-JP"/>
              </w:rPr>
            </w:pPr>
          </w:p>
        </w:tc>
      </w:tr>
      <w:tr w:rsidR="00543FD0" w:rsidRPr="00EA5FA7" w14:paraId="10A0551F" w14:textId="77777777" w:rsidTr="00A36D74">
        <w:tc>
          <w:tcPr>
            <w:tcW w:w="2160" w:type="dxa"/>
            <w:tcBorders>
              <w:top w:val="single" w:sz="4" w:space="0" w:color="auto"/>
              <w:left w:val="single" w:sz="4" w:space="0" w:color="auto"/>
              <w:bottom w:val="single" w:sz="4" w:space="0" w:color="auto"/>
              <w:right w:val="single" w:sz="4" w:space="0" w:color="auto"/>
            </w:tcBorders>
          </w:tcPr>
          <w:p w14:paraId="23BC5A67" w14:textId="77777777" w:rsidR="00543FD0" w:rsidRPr="00EA5FA7" w:rsidRDefault="00543FD0" w:rsidP="00877FE1">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0BE4ED66"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741C92" w14:textId="77777777" w:rsidR="00543FD0" w:rsidRPr="00EA5FA7" w:rsidRDefault="00543FD0"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97907EC"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331BE61"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615A50"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D2AF6A"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6E17080C" w14:textId="77777777" w:rsidTr="00A36D74">
        <w:tc>
          <w:tcPr>
            <w:tcW w:w="2160" w:type="dxa"/>
            <w:tcBorders>
              <w:top w:val="single" w:sz="4" w:space="0" w:color="auto"/>
              <w:left w:val="single" w:sz="4" w:space="0" w:color="auto"/>
              <w:bottom w:val="single" w:sz="4" w:space="0" w:color="auto"/>
              <w:right w:val="single" w:sz="4" w:space="0" w:color="auto"/>
            </w:tcBorders>
          </w:tcPr>
          <w:p w14:paraId="71EE310B" w14:textId="77777777" w:rsidR="00543FD0" w:rsidRPr="00EA5FA7" w:rsidRDefault="00543FD0" w:rsidP="00877FE1">
            <w:pPr>
              <w:pStyle w:val="TAL"/>
              <w:keepNext w:val="0"/>
              <w:keepLines w:val="0"/>
              <w:widowControl w:val="0"/>
              <w:ind w:leftChars="50" w:left="10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-CU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59DC6855"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9B7019" w14:textId="77777777" w:rsidR="00543FD0" w:rsidRPr="00EA5FA7" w:rsidRDefault="00543FD0" w:rsidP="00877FE1">
            <w:pPr>
              <w:pStyle w:val="TAL"/>
              <w:keepNext w:val="0"/>
              <w:keepLines w:val="0"/>
              <w:widowControl w:val="0"/>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1286C84"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D7BA21"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0C43FA" w14:textId="77777777" w:rsidR="00543FD0" w:rsidRPr="00EA5FA7" w:rsidRDefault="00543FD0" w:rsidP="00877F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A98AC4F"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5B29DD07" w14:textId="77777777" w:rsidTr="00A36D74">
        <w:tc>
          <w:tcPr>
            <w:tcW w:w="2160" w:type="dxa"/>
            <w:tcBorders>
              <w:top w:val="single" w:sz="4" w:space="0" w:color="auto"/>
              <w:left w:val="single" w:sz="4" w:space="0" w:color="auto"/>
              <w:bottom w:val="single" w:sz="4" w:space="0" w:color="auto"/>
              <w:right w:val="single" w:sz="4" w:space="0" w:color="auto"/>
            </w:tcBorders>
          </w:tcPr>
          <w:p w14:paraId="049C9ACA"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6EAF68D"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01376A"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B7E68D" w14:textId="77777777" w:rsidR="00543FD0" w:rsidRDefault="00543FD0" w:rsidP="00877FE1">
            <w:pPr>
              <w:pStyle w:val="TAL"/>
              <w:keepNext w:val="0"/>
              <w:keepLines w:val="0"/>
              <w:widowControl w:val="0"/>
              <w:rPr>
                <w:lang w:eastAsia="ja-JP"/>
              </w:rPr>
            </w:pPr>
            <w:r>
              <w:rPr>
                <w:lang w:eastAsia="ja-JP"/>
              </w:rPr>
              <w:t>CP Transport Layer Information</w:t>
            </w:r>
          </w:p>
          <w:p w14:paraId="6614919A" w14:textId="77777777" w:rsidR="00543FD0" w:rsidRPr="00EA5FA7" w:rsidRDefault="00543FD0" w:rsidP="00877FE1">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3E22ADD1" w14:textId="77777777" w:rsidR="00543FD0" w:rsidRPr="00EA5FA7" w:rsidRDefault="00543FD0" w:rsidP="00877FE1">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537301D7"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1A89EA" w14:textId="77777777" w:rsidR="00543FD0" w:rsidRPr="00EA5FA7" w:rsidRDefault="00543FD0" w:rsidP="00877FE1">
            <w:pPr>
              <w:pStyle w:val="TAC"/>
              <w:keepNext w:val="0"/>
              <w:keepLines w:val="0"/>
              <w:widowControl w:val="0"/>
              <w:rPr>
                <w:lang w:eastAsia="ja-JP"/>
              </w:rPr>
            </w:pPr>
          </w:p>
        </w:tc>
      </w:tr>
      <w:tr w:rsidR="00543FD0" w:rsidRPr="00EA5FA7" w14:paraId="3B617ABB" w14:textId="77777777" w:rsidTr="00A36D74">
        <w:tc>
          <w:tcPr>
            <w:tcW w:w="2160" w:type="dxa"/>
            <w:tcBorders>
              <w:top w:val="single" w:sz="4" w:space="0" w:color="auto"/>
              <w:left w:val="single" w:sz="4" w:space="0" w:color="auto"/>
              <w:bottom w:val="single" w:sz="4" w:space="0" w:color="auto"/>
              <w:right w:val="single" w:sz="4" w:space="0" w:color="auto"/>
            </w:tcBorders>
          </w:tcPr>
          <w:p w14:paraId="70113BAB"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 xml:space="preserve">&gt;&gt;TNL Association Transport Layer Address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02AFF10" w14:textId="77777777" w:rsidR="00543FD0" w:rsidRPr="00EA5FA7" w:rsidRDefault="00543FD0" w:rsidP="00877FE1">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87F109" w14:textId="77777777" w:rsidR="00543FD0" w:rsidRPr="00EA5FA7" w:rsidRDefault="00543FD0"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36D983" w14:textId="77777777" w:rsidR="00543FD0" w:rsidRDefault="00543FD0" w:rsidP="00877FE1">
            <w:pPr>
              <w:pStyle w:val="TAL"/>
              <w:keepNext w:val="0"/>
              <w:keepLines w:val="0"/>
              <w:widowControl w:val="0"/>
              <w:rPr>
                <w:rFonts w:cs="Arial"/>
                <w:szCs w:val="18"/>
                <w:lang w:eastAsia="ja-JP"/>
              </w:rPr>
            </w:pPr>
            <w:r>
              <w:rPr>
                <w:rFonts w:cs="Arial"/>
                <w:szCs w:val="18"/>
                <w:lang w:eastAsia="ja-JP"/>
              </w:rPr>
              <w:t>CP Transport Layer Information</w:t>
            </w:r>
          </w:p>
          <w:p w14:paraId="71433826" w14:textId="77777777" w:rsidR="00543FD0" w:rsidRPr="00EA5FA7" w:rsidRDefault="00543FD0" w:rsidP="00877FE1">
            <w:pPr>
              <w:pStyle w:val="TAL"/>
              <w:keepNext w:val="0"/>
              <w:keepLines w:val="0"/>
              <w:widowControl w:val="0"/>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3ACE0789" w14:textId="77777777" w:rsidR="00543FD0" w:rsidRPr="00EA5FA7" w:rsidRDefault="00543FD0" w:rsidP="00877FE1">
            <w:pPr>
              <w:pStyle w:val="TAL"/>
              <w:keepNext w:val="0"/>
              <w:keepLines w:val="0"/>
              <w:widowControl w:val="0"/>
              <w:rPr>
                <w:rFonts w:cs="Arial"/>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0D03E4D2" w14:textId="77777777" w:rsidR="00543FD0" w:rsidRPr="00EA5FA7" w:rsidRDefault="00543FD0" w:rsidP="00877FE1">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6DFBCB" w14:textId="77777777" w:rsidR="00543FD0" w:rsidRPr="00EA5FA7" w:rsidRDefault="00543FD0" w:rsidP="00877FE1">
            <w:pPr>
              <w:pStyle w:val="TAC"/>
              <w:keepNext w:val="0"/>
              <w:keepLines w:val="0"/>
              <w:widowControl w:val="0"/>
              <w:rPr>
                <w:rFonts w:cs="Arial"/>
                <w:szCs w:val="18"/>
                <w:lang w:eastAsia="zh-CN"/>
              </w:rPr>
            </w:pPr>
            <w:r w:rsidRPr="00EA5FA7">
              <w:rPr>
                <w:rFonts w:cs="Arial"/>
                <w:szCs w:val="18"/>
                <w:lang w:eastAsia="zh-CN"/>
              </w:rPr>
              <w:t>reject</w:t>
            </w:r>
          </w:p>
        </w:tc>
      </w:tr>
      <w:tr w:rsidR="00543FD0" w:rsidRPr="00EA5FA7" w14:paraId="009E220F" w14:textId="77777777" w:rsidTr="00A36D74">
        <w:tc>
          <w:tcPr>
            <w:tcW w:w="2160" w:type="dxa"/>
            <w:tcBorders>
              <w:top w:val="single" w:sz="4" w:space="0" w:color="auto"/>
              <w:left w:val="single" w:sz="4" w:space="0" w:color="auto"/>
              <w:bottom w:val="single" w:sz="4" w:space="0" w:color="auto"/>
              <w:right w:val="single" w:sz="4" w:space="0" w:color="auto"/>
            </w:tcBorders>
          </w:tcPr>
          <w:p w14:paraId="25AE2590" w14:textId="77777777" w:rsidR="00543FD0" w:rsidRPr="00EA5FA7" w:rsidRDefault="00543FD0" w:rsidP="00877FE1">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To Update List </w:t>
            </w:r>
          </w:p>
        </w:tc>
        <w:tc>
          <w:tcPr>
            <w:tcW w:w="1080" w:type="dxa"/>
            <w:tcBorders>
              <w:top w:val="single" w:sz="4" w:space="0" w:color="auto"/>
              <w:left w:val="single" w:sz="4" w:space="0" w:color="auto"/>
              <w:bottom w:val="single" w:sz="4" w:space="0" w:color="auto"/>
              <w:right w:val="single" w:sz="4" w:space="0" w:color="auto"/>
            </w:tcBorders>
          </w:tcPr>
          <w:p w14:paraId="24E3BFAF"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3D6328" w14:textId="77777777" w:rsidR="00543FD0" w:rsidRPr="00EA5FA7" w:rsidRDefault="00543FD0"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E11D36A"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E87A33"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A4D790"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EE6B7B"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0D112525" w14:textId="77777777" w:rsidTr="00A36D74">
        <w:tc>
          <w:tcPr>
            <w:tcW w:w="2160" w:type="dxa"/>
            <w:tcBorders>
              <w:top w:val="single" w:sz="4" w:space="0" w:color="auto"/>
              <w:left w:val="single" w:sz="4" w:space="0" w:color="auto"/>
              <w:bottom w:val="single" w:sz="4" w:space="0" w:color="auto"/>
              <w:right w:val="single" w:sz="4" w:space="0" w:color="auto"/>
            </w:tcBorders>
          </w:tcPr>
          <w:p w14:paraId="4D8D3ACB" w14:textId="77777777" w:rsidR="00543FD0" w:rsidRPr="00EA5FA7" w:rsidRDefault="00543FD0" w:rsidP="00877FE1">
            <w:pPr>
              <w:pStyle w:val="TAL"/>
              <w:keepNext w:val="0"/>
              <w:keepLines w:val="0"/>
              <w:widowControl w:val="0"/>
              <w:ind w:leftChars="50" w:left="10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-CU TNL 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3E155111"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D3DDE1" w14:textId="77777777" w:rsidR="00543FD0" w:rsidRPr="00EA5FA7" w:rsidRDefault="00543FD0" w:rsidP="00877FE1">
            <w:pPr>
              <w:pStyle w:val="TAL"/>
              <w:keepNext w:val="0"/>
              <w:keepLines w:val="0"/>
              <w:widowControl w:val="0"/>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4F3DF60"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CD2929"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B0E814" w14:textId="77777777" w:rsidR="00543FD0" w:rsidRPr="00EA5FA7" w:rsidRDefault="00543FD0" w:rsidP="00877F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CC42D77"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094B13EE" w14:textId="77777777" w:rsidTr="00A36D74">
        <w:tc>
          <w:tcPr>
            <w:tcW w:w="2160" w:type="dxa"/>
            <w:tcBorders>
              <w:top w:val="single" w:sz="4" w:space="0" w:color="auto"/>
              <w:left w:val="single" w:sz="4" w:space="0" w:color="auto"/>
              <w:bottom w:val="single" w:sz="4" w:space="0" w:color="auto"/>
              <w:right w:val="single" w:sz="4" w:space="0" w:color="auto"/>
            </w:tcBorders>
          </w:tcPr>
          <w:p w14:paraId="65CABA1B"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2D528A75"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966C84"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CDDEC3" w14:textId="77777777" w:rsidR="00543FD0" w:rsidRDefault="00543FD0" w:rsidP="00877FE1">
            <w:pPr>
              <w:pStyle w:val="TAL"/>
              <w:keepNext w:val="0"/>
              <w:keepLines w:val="0"/>
              <w:widowControl w:val="0"/>
              <w:rPr>
                <w:lang w:eastAsia="ja-JP"/>
              </w:rPr>
            </w:pPr>
            <w:r>
              <w:rPr>
                <w:lang w:eastAsia="ja-JP"/>
              </w:rPr>
              <w:t>CP Transport Layer Information</w:t>
            </w:r>
          </w:p>
          <w:p w14:paraId="47E7E4BD" w14:textId="77777777" w:rsidR="00543FD0" w:rsidRPr="00EA5FA7" w:rsidRDefault="00543FD0" w:rsidP="00877FE1">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263EF0EA" w14:textId="77777777" w:rsidR="00543FD0" w:rsidRPr="00EA5FA7" w:rsidRDefault="00543FD0" w:rsidP="00877FE1">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57AD1B12"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F4681E" w14:textId="77777777" w:rsidR="00543FD0" w:rsidRPr="00EA5FA7" w:rsidRDefault="00543FD0" w:rsidP="00877FE1">
            <w:pPr>
              <w:pStyle w:val="TAC"/>
              <w:keepNext w:val="0"/>
              <w:keepLines w:val="0"/>
              <w:widowControl w:val="0"/>
              <w:rPr>
                <w:lang w:eastAsia="ja-JP"/>
              </w:rPr>
            </w:pPr>
          </w:p>
        </w:tc>
      </w:tr>
      <w:tr w:rsidR="00543FD0" w:rsidRPr="00EA5FA7" w14:paraId="289153DC" w14:textId="77777777" w:rsidTr="00A36D74">
        <w:tc>
          <w:tcPr>
            <w:tcW w:w="2160" w:type="dxa"/>
            <w:tcBorders>
              <w:top w:val="single" w:sz="4" w:space="0" w:color="auto"/>
              <w:left w:val="single" w:sz="4" w:space="0" w:color="auto"/>
              <w:bottom w:val="single" w:sz="4" w:space="0" w:color="auto"/>
              <w:right w:val="single" w:sz="4" w:space="0" w:color="auto"/>
            </w:tcBorders>
          </w:tcPr>
          <w:p w14:paraId="20483A73"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0DF70EF8" w14:textId="77777777" w:rsidR="00543FD0" w:rsidRPr="00EA5FA7" w:rsidRDefault="00543FD0" w:rsidP="00877F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05F49E"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8637E7" w14:textId="77777777" w:rsidR="00543FD0" w:rsidRPr="00EA5FA7" w:rsidRDefault="00543FD0" w:rsidP="00877FE1">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051B5EFB" w14:textId="77777777" w:rsidR="00543FD0" w:rsidRPr="00EA5FA7" w:rsidRDefault="00543FD0" w:rsidP="00877FE1">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0617704B"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3BAE0F" w14:textId="77777777" w:rsidR="00543FD0" w:rsidRPr="00EA5FA7" w:rsidRDefault="00543FD0" w:rsidP="00877FE1">
            <w:pPr>
              <w:pStyle w:val="TAC"/>
              <w:keepNext w:val="0"/>
              <w:keepLines w:val="0"/>
              <w:widowControl w:val="0"/>
              <w:rPr>
                <w:lang w:eastAsia="ja-JP"/>
              </w:rPr>
            </w:pPr>
          </w:p>
        </w:tc>
      </w:tr>
      <w:tr w:rsidR="00543FD0" w:rsidRPr="00EA5FA7" w14:paraId="2933B4CF" w14:textId="77777777" w:rsidTr="00A36D74">
        <w:tc>
          <w:tcPr>
            <w:tcW w:w="2160" w:type="dxa"/>
            <w:tcBorders>
              <w:top w:val="single" w:sz="4" w:space="0" w:color="auto"/>
              <w:left w:val="single" w:sz="4" w:space="0" w:color="auto"/>
              <w:bottom w:val="single" w:sz="4" w:space="0" w:color="auto"/>
              <w:right w:val="single" w:sz="4" w:space="0" w:color="auto"/>
            </w:tcBorders>
          </w:tcPr>
          <w:p w14:paraId="6A4AF3AA" w14:textId="77777777" w:rsidR="00543FD0" w:rsidRPr="00EA5FA7" w:rsidRDefault="00543FD0" w:rsidP="00877FE1">
            <w:pPr>
              <w:pStyle w:val="TAL"/>
              <w:keepNext w:val="0"/>
              <w:keepLines w:val="0"/>
              <w:widowControl w:val="0"/>
              <w:rPr>
                <w:rFonts w:cs="Arial"/>
                <w:b/>
                <w:szCs w:val="18"/>
                <w:lang w:eastAsia="ja-JP"/>
              </w:rPr>
            </w:pPr>
            <w:r w:rsidRPr="00EA5FA7">
              <w:rPr>
                <w:rFonts w:cs="Arial"/>
                <w:b/>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5872AB4E"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22B46A" w14:textId="77777777" w:rsidR="00543FD0" w:rsidRPr="00EA5FA7" w:rsidRDefault="00543FD0"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70219F"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C6A5CF" w14:textId="77777777" w:rsidR="00543FD0" w:rsidRPr="00EA5FA7" w:rsidRDefault="00543FD0" w:rsidP="00877FE1">
            <w:pPr>
              <w:pStyle w:val="TAL"/>
              <w:keepNext w:val="0"/>
              <w:keepLines w:val="0"/>
              <w:widowControl w:val="0"/>
              <w:rPr>
                <w:lang w:eastAsia="ja-JP"/>
              </w:rPr>
            </w:pPr>
            <w:r w:rsidRPr="00EA5FA7">
              <w:rPr>
                <w:lang w:eastAsia="ja-JP"/>
              </w:rPr>
              <w:t>List of cells to be barred.</w:t>
            </w:r>
          </w:p>
          <w:p w14:paraId="2FD3AFE5"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0FB8C9"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30D3A1"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44BF3157" w14:textId="77777777" w:rsidTr="00A36D74">
        <w:tc>
          <w:tcPr>
            <w:tcW w:w="2160" w:type="dxa"/>
            <w:tcBorders>
              <w:top w:val="single" w:sz="4" w:space="0" w:color="auto"/>
              <w:left w:val="single" w:sz="4" w:space="0" w:color="auto"/>
              <w:bottom w:val="single" w:sz="4" w:space="0" w:color="auto"/>
              <w:right w:val="single" w:sz="4" w:space="0" w:color="auto"/>
            </w:tcBorders>
          </w:tcPr>
          <w:p w14:paraId="3FAC4390" w14:textId="77777777" w:rsidR="00543FD0" w:rsidRPr="00EA5FA7" w:rsidRDefault="00543FD0" w:rsidP="00877FE1">
            <w:pPr>
              <w:pStyle w:val="TAL"/>
              <w:keepNext w:val="0"/>
              <w:keepLines w:val="0"/>
              <w:widowControl w:val="0"/>
              <w:ind w:leftChars="50" w:left="100"/>
              <w:rPr>
                <w:rFonts w:cs="Arial"/>
                <w:b/>
                <w:szCs w:val="18"/>
                <w:lang w:eastAsia="ja-JP"/>
              </w:rPr>
            </w:pPr>
            <w:r w:rsidRPr="00EA5FA7">
              <w:rPr>
                <w:rFonts w:cs="Arial"/>
                <w:b/>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4EA8C766"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F676F6" w14:textId="77777777" w:rsidR="00543FD0" w:rsidRPr="00EA5FA7" w:rsidRDefault="00543FD0" w:rsidP="00877FE1">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93E8C36"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F95F371"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A931C1" w14:textId="77777777" w:rsidR="00543FD0" w:rsidRPr="00EA5FA7" w:rsidRDefault="00543FD0" w:rsidP="00877F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3E6B520"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3E9605F9" w14:textId="77777777" w:rsidTr="00A36D74">
        <w:tc>
          <w:tcPr>
            <w:tcW w:w="2160" w:type="dxa"/>
            <w:tcBorders>
              <w:top w:val="single" w:sz="4" w:space="0" w:color="auto"/>
              <w:left w:val="single" w:sz="4" w:space="0" w:color="auto"/>
              <w:bottom w:val="single" w:sz="4" w:space="0" w:color="auto"/>
              <w:right w:val="single" w:sz="4" w:space="0" w:color="auto"/>
            </w:tcBorders>
          </w:tcPr>
          <w:p w14:paraId="75D4B097"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B8796D3"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B2142A"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BC5E4F" w14:textId="77777777" w:rsidR="00543FD0" w:rsidRPr="00EA5FA7" w:rsidRDefault="00543FD0" w:rsidP="00877FE1">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A7AC860"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65F640"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A4B3E3" w14:textId="77777777" w:rsidR="00543FD0" w:rsidRPr="00EA5FA7" w:rsidRDefault="00543FD0" w:rsidP="00877FE1">
            <w:pPr>
              <w:pStyle w:val="TAC"/>
              <w:keepNext w:val="0"/>
              <w:keepLines w:val="0"/>
              <w:widowControl w:val="0"/>
              <w:rPr>
                <w:lang w:eastAsia="ja-JP"/>
              </w:rPr>
            </w:pPr>
          </w:p>
        </w:tc>
      </w:tr>
      <w:tr w:rsidR="00543FD0" w:rsidRPr="00EA5FA7" w14:paraId="25754126" w14:textId="77777777" w:rsidTr="00A36D74">
        <w:tc>
          <w:tcPr>
            <w:tcW w:w="2160" w:type="dxa"/>
            <w:tcBorders>
              <w:top w:val="single" w:sz="4" w:space="0" w:color="auto"/>
              <w:left w:val="single" w:sz="4" w:space="0" w:color="auto"/>
              <w:bottom w:val="single" w:sz="4" w:space="0" w:color="auto"/>
              <w:right w:val="single" w:sz="4" w:space="0" w:color="auto"/>
            </w:tcBorders>
          </w:tcPr>
          <w:p w14:paraId="1C6FFAB3"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0EF16552"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C8A86B"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F20276" w14:textId="77777777" w:rsidR="00543FD0" w:rsidRPr="00EA5FA7" w:rsidRDefault="00543FD0" w:rsidP="00877FE1">
            <w:pPr>
              <w:pStyle w:val="TAL"/>
              <w:keepNext w:val="0"/>
              <w:keepLines w:val="0"/>
              <w:widowControl w:val="0"/>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605550CB"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095330"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C9314E" w14:textId="77777777" w:rsidR="00543FD0" w:rsidRPr="00EA5FA7" w:rsidRDefault="00543FD0" w:rsidP="00877FE1">
            <w:pPr>
              <w:pStyle w:val="TAC"/>
              <w:keepNext w:val="0"/>
              <w:keepLines w:val="0"/>
              <w:widowControl w:val="0"/>
              <w:rPr>
                <w:lang w:eastAsia="ja-JP"/>
              </w:rPr>
            </w:pPr>
          </w:p>
        </w:tc>
      </w:tr>
      <w:tr w:rsidR="00543FD0" w:rsidRPr="00EA5FA7" w14:paraId="59E2A62E" w14:textId="77777777" w:rsidTr="00A36D74">
        <w:tc>
          <w:tcPr>
            <w:tcW w:w="2160" w:type="dxa"/>
            <w:tcBorders>
              <w:top w:val="single" w:sz="4" w:space="0" w:color="auto"/>
              <w:left w:val="single" w:sz="4" w:space="0" w:color="auto"/>
              <w:bottom w:val="single" w:sz="4" w:space="0" w:color="auto"/>
              <w:right w:val="single" w:sz="4" w:space="0" w:color="auto"/>
            </w:tcBorders>
          </w:tcPr>
          <w:p w14:paraId="1E51110B" w14:textId="77777777" w:rsidR="00543FD0" w:rsidRPr="00FF7A2B" w:rsidRDefault="00543FD0" w:rsidP="00877FE1">
            <w:pPr>
              <w:pStyle w:val="TAL"/>
              <w:keepNext w:val="0"/>
              <w:keepLines w:val="0"/>
              <w:widowControl w:val="0"/>
              <w:ind w:leftChars="100" w:left="200"/>
              <w:rPr>
                <w:rFonts w:cs="Arial"/>
                <w:szCs w:val="18"/>
                <w:lang w:eastAsia="ja-JP"/>
              </w:rPr>
            </w:pPr>
            <w:r w:rsidRPr="002F0C5B">
              <w:rPr>
                <w:rFonts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27079C5A" w14:textId="77777777" w:rsidR="00543FD0" w:rsidRPr="00EA5FA7" w:rsidRDefault="00543FD0" w:rsidP="00877FE1">
            <w:pPr>
              <w:pStyle w:val="TAL"/>
              <w:keepNext w:val="0"/>
              <w:keepLines w:val="0"/>
              <w:widowControl w:val="0"/>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6A05FBDD"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9C3EF5" w14:textId="77777777" w:rsidR="00543FD0" w:rsidRPr="00EA5FA7" w:rsidRDefault="00543FD0" w:rsidP="00877FE1">
            <w:pPr>
              <w:pStyle w:val="TAL"/>
              <w:keepNext w:val="0"/>
              <w:keepLines w:val="0"/>
              <w:widowControl w:val="0"/>
              <w:rPr>
                <w:lang w:eastAsia="ja-JP"/>
              </w:rPr>
            </w:pPr>
            <w: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3F27DF2C" w14:textId="77777777" w:rsidR="00543FD0" w:rsidRDefault="00543FD0" w:rsidP="00877FE1">
            <w:pPr>
              <w:pStyle w:val="TAL"/>
              <w:keepNext w:val="0"/>
              <w:keepLines w:val="0"/>
              <w:widowControl w:val="0"/>
              <w:rPr>
                <w:lang w:eastAsia="zh-CN"/>
              </w:rPr>
            </w:pPr>
            <w:r>
              <w:rPr>
                <w:lang w:eastAsia="zh-CN"/>
              </w:rPr>
              <w:t xml:space="preserve">Corresponds to information provided in the </w:t>
            </w:r>
            <w:proofErr w:type="spellStart"/>
            <w:r>
              <w:rPr>
                <w:i/>
                <w:iCs/>
                <w:lang w:eastAsia="zh-CN"/>
              </w:rPr>
              <w:t>iab</w:t>
            </w:r>
            <w:proofErr w:type="spellEnd"/>
            <w:r>
              <w:rPr>
                <w:i/>
                <w:iCs/>
                <w:lang w:eastAsia="zh-CN"/>
              </w:rPr>
              <w:t>-Support</w:t>
            </w:r>
            <w:r>
              <w:rPr>
                <w:lang w:eastAsia="zh-CN"/>
              </w:rPr>
              <w:t xml:space="preserve"> contained in the </w:t>
            </w:r>
            <w:r>
              <w:rPr>
                <w:i/>
                <w:iCs/>
                <w:lang w:eastAsia="zh-CN"/>
              </w:rPr>
              <w:t>PLMN-</w:t>
            </w:r>
            <w:proofErr w:type="spellStart"/>
            <w:r>
              <w:rPr>
                <w:i/>
                <w:iCs/>
                <w:lang w:eastAsia="zh-CN"/>
              </w:rPr>
              <w:t>IdentityInfo</w:t>
            </w:r>
            <w:proofErr w:type="spellEnd"/>
            <w:r>
              <w:rPr>
                <w:i/>
                <w:iCs/>
                <w:lang w:eastAsia="zh-CN"/>
              </w:rPr>
              <w:t xml:space="preserve"> </w:t>
            </w:r>
            <w:r>
              <w:rPr>
                <w:lang w:eastAsia="zh-CN"/>
              </w:rPr>
              <w:t>IE or contained in</w:t>
            </w:r>
          </w:p>
          <w:p w14:paraId="77A96E3B" w14:textId="77777777" w:rsidR="00543FD0" w:rsidRPr="00EA5FA7" w:rsidRDefault="00543FD0" w:rsidP="00877FE1">
            <w:pPr>
              <w:pStyle w:val="TAL"/>
              <w:keepNext w:val="0"/>
              <w:keepLines w:val="0"/>
              <w:widowControl w:val="0"/>
              <w:rPr>
                <w:lang w:eastAsia="ja-JP"/>
              </w:rPr>
            </w:pPr>
            <w:r>
              <w:rPr>
                <w:lang w:eastAsia="zh-CN"/>
              </w:rPr>
              <w:t xml:space="preserve">the </w:t>
            </w:r>
            <w:r>
              <w:rPr>
                <w:i/>
                <w:iCs/>
                <w:lang w:eastAsia="zh-CN"/>
              </w:rPr>
              <w:t>NPN-</w:t>
            </w:r>
            <w:proofErr w:type="spellStart"/>
            <w:r>
              <w:rPr>
                <w:i/>
                <w:iCs/>
                <w:lang w:eastAsia="zh-CN"/>
              </w:rPr>
              <w:t>IdentityInfo</w:t>
            </w:r>
            <w:proofErr w:type="spellEnd"/>
            <w:r>
              <w:rPr>
                <w:lang w:eastAsia="zh-CN"/>
              </w:rPr>
              <w:t xml:space="preserve"> IE as defined in TS 38.331 [8].</w:t>
            </w:r>
            <w:r w:rsidRPr="00D54403">
              <w:t xml:space="preserve"> </w:t>
            </w:r>
            <w:r w:rsidRPr="0030753D">
              <w:t>The codepoint value “barred” indicates that the </w:t>
            </w:r>
            <w:proofErr w:type="spellStart"/>
            <w:r w:rsidRPr="0030753D">
              <w:rPr>
                <w:i/>
                <w:iCs/>
              </w:rPr>
              <w:t>iab</w:t>
            </w:r>
            <w:proofErr w:type="spellEnd"/>
            <w:r w:rsidRPr="0030753D">
              <w:rPr>
                <w:i/>
                <w:iCs/>
              </w:rPr>
              <w:t>-Support</w:t>
            </w:r>
            <w:r w:rsidRPr="0030753D">
              <w:t xml:space="preserve"> is not sent in SIB1, and the codepoint value “not-barred” </w:t>
            </w:r>
            <w:r w:rsidRPr="0030753D">
              <w:lastRenderedPageBreak/>
              <w:t>indicates that the </w:t>
            </w:r>
            <w:proofErr w:type="spellStart"/>
            <w:r w:rsidRPr="0030753D">
              <w:rPr>
                <w:i/>
                <w:iCs/>
              </w:rPr>
              <w:t>iab</w:t>
            </w:r>
            <w:proofErr w:type="spellEnd"/>
            <w:r w:rsidRPr="0030753D">
              <w:rPr>
                <w:i/>
                <w:iCs/>
              </w:rPr>
              <w:t>-Support</w:t>
            </w:r>
            <w:r w:rsidRPr="0030753D">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39F6B6B5" w14:textId="77777777" w:rsidR="00543FD0" w:rsidRPr="00EA5FA7" w:rsidRDefault="00543FD0" w:rsidP="00877FE1">
            <w:pPr>
              <w:pStyle w:val="TAC"/>
              <w:keepNext w:val="0"/>
              <w:keepLines w:val="0"/>
              <w:widowControl w:val="0"/>
              <w:rPr>
                <w:lang w:eastAsia="ja-JP"/>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48CC1F89" w14:textId="77777777" w:rsidR="00543FD0" w:rsidRPr="00EA5FA7" w:rsidRDefault="00543FD0" w:rsidP="00877FE1">
            <w:pPr>
              <w:pStyle w:val="TAC"/>
              <w:keepNext w:val="0"/>
              <w:keepLines w:val="0"/>
              <w:widowControl w:val="0"/>
              <w:rPr>
                <w:lang w:eastAsia="ja-JP"/>
              </w:rPr>
            </w:pPr>
          </w:p>
        </w:tc>
      </w:tr>
      <w:tr w:rsidR="00543FD0" w:rsidRPr="00EA5FA7" w14:paraId="34CDEE9D" w14:textId="77777777" w:rsidTr="00A36D74">
        <w:tc>
          <w:tcPr>
            <w:tcW w:w="2160" w:type="dxa"/>
            <w:tcBorders>
              <w:top w:val="single" w:sz="4" w:space="0" w:color="auto"/>
              <w:left w:val="single" w:sz="4" w:space="0" w:color="auto"/>
              <w:bottom w:val="single" w:sz="4" w:space="0" w:color="auto"/>
              <w:right w:val="single" w:sz="4" w:space="0" w:color="auto"/>
            </w:tcBorders>
          </w:tcPr>
          <w:p w14:paraId="670E23A0" w14:textId="77777777" w:rsidR="00543FD0" w:rsidRPr="002F0C5B" w:rsidRDefault="00543FD0" w:rsidP="00877FE1">
            <w:pPr>
              <w:pStyle w:val="TAL"/>
              <w:keepNext w:val="0"/>
              <w:keepLines w:val="0"/>
              <w:widowControl w:val="0"/>
              <w:ind w:leftChars="100" w:left="200"/>
              <w:rPr>
                <w:rFonts w:cs="Arial"/>
              </w:rPr>
            </w:pPr>
            <w:r w:rsidRPr="00EB463D">
              <w:rPr>
                <w:rFonts w:cs="Arial"/>
                <w:lang w:val="zh-CN" w:eastAsia="zh-CN"/>
              </w:rPr>
              <w:t>&gt;&gt;</w:t>
            </w:r>
            <w:r w:rsidRPr="00EB463D">
              <w:rPr>
                <w:rFonts w:eastAsia="SimSun" w:cs="Arial" w:hint="eastAsia"/>
                <w:lang w:val="en-US" w:eastAsia="zh-CN"/>
              </w:rPr>
              <w:t xml:space="preserve">Mobile </w:t>
            </w:r>
            <w:r w:rsidRPr="00EB463D">
              <w:rPr>
                <w:rFonts w:cs="Arial"/>
                <w:lang w:val="zh-CN" w:eastAsia="zh-CN"/>
              </w:rPr>
              <w:t>IAB Barred</w:t>
            </w:r>
          </w:p>
        </w:tc>
        <w:tc>
          <w:tcPr>
            <w:tcW w:w="1080" w:type="dxa"/>
            <w:tcBorders>
              <w:top w:val="single" w:sz="4" w:space="0" w:color="auto"/>
              <w:left w:val="single" w:sz="4" w:space="0" w:color="auto"/>
              <w:bottom w:val="single" w:sz="4" w:space="0" w:color="auto"/>
              <w:right w:val="single" w:sz="4" w:space="0" w:color="auto"/>
            </w:tcBorders>
          </w:tcPr>
          <w:p w14:paraId="2479A710" w14:textId="77777777" w:rsidR="00543FD0" w:rsidRPr="00C6458A" w:rsidRDefault="00543FD0" w:rsidP="00877FE1">
            <w:pPr>
              <w:pStyle w:val="TAL"/>
              <w:keepNext w:val="0"/>
              <w:keepLines w:val="0"/>
              <w:widowControl w:val="0"/>
            </w:pPr>
            <w:r w:rsidRPr="00EB463D">
              <w:rPr>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6A0AE6E7"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4920CE" w14:textId="77777777" w:rsidR="00543FD0" w:rsidRDefault="00543FD0" w:rsidP="00877FE1">
            <w:pPr>
              <w:pStyle w:val="TAL"/>
              <w:keepNext w:val="0"/>
              <w:keepLines w:val="0"/>
              <w:widowControl w:val="0"/>
            </w:pPr>
            <w:r w:rsidRPr="00EB463D">
              <w:rPr>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737C6675" w14:textId="77777777" w:rsidR="00543FD0" w:rsidRPr="000F0D6A" w:rsidRDefault="00543FD0" w:rsidP="00877FE1">
            <w:pPr>
              <w:pStyle w:val="TAL"/>
              <w:rPr>
                <w:lang w:val="en-US" w:eastAsia="zh-CN"/>
              </w:rPr>
            </w:pPr>
            <w:r w:rsidRPr="000F0D6A">
              <w:rPr>
                <w:lang w:val="en-US" w:eastAsia="zh-CN"/>
              </w:rPr>
              <w:t xml:space="preserve">Corresponds to information provided in 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contained in the </w:t>
            </w:r>
            <w:r w:rsidRPr="000F0D6A">
              <w:rPr>
                <w:i/>
                <w:iCs/>
                <w:lang w:val="en-US" w:eastAsia="zh-CN"/>
              </w:rPr>
              <w:t>PLMN-</w:t>
            </w:r>
            <w:proofErr w:type="spellStart"/>
            <w:r w:rsidRPr="000F0D6A">
              <w:rPr>
                <w:i/>
                <w:iCs/>
                <w:lang w:val="en-US" w:eastAsia="zh-CN"/>
              </w:rPr>
              <w:t>IdentityInfo</w:t>
            </w:r>
            <w:proofErr w:type="spellEnd"/>
            <w:r w:rsidRPr="000F0D6A">
              <w:rPr>
                <w:i/>
                <w:iCs/>
                <w:lang w:val="en-US" w:eastAsia="zh-CN"/>
              </w:rPr>
              <w:t xml:space="preserve"> </w:t>
            </w:r>
            <w:r w:rsidRPr="000F0D6A">
              <w:rPr>
                <w:lang w:val="en-US" w:eastAsia="zh-CN"/>
              </w:rPr>
              <w:t>IE or contained in</w:t>
            </w:r>
          </w:p>
          <w:p w14:paraId="06739EBA" w14:textId="77777777" w:rsidR="00543FD0" w:rsidRDefault="00543FD0" w:rsidP="00877FE1">
            <w:pPr>
              <w:pStyle w:val="TAL"/>
              <w:keepNext w:val="0"/>
              <w:keepLines w:val="0"/>
              <w:widowControl w:val="0"/>
              <w:rPr>
                <w:lang w:eastAsia="zh-CN"/>
              </w:rPr>
            </w:pPr>
            <w:r w:rsidRPr="000F0D6A">
              <w:rPr>
                <w:lang w:val="en-US" w:eastAsia="zh-CN"/>
              </w:rPr>
              <w:t xml:space="preserve">the </w:t>
            </w:r>
            <w:r w:rsidRPr="000F0D6A">
              <w:rPr>
                <w:i/>
                <w:iCs/>
                <w:lang w:val="en-US" w:eastAsia="zh-CN"/>
              </w:rPr>
              <w:t>NPN-</w:t>
            </w:r>
            <w:proofErr w:type="spellStart"/>
            <w:r w:rsidRPr="000F0D6A">
              <w:rPr>
                <w:i/>
                <w:iCs/>
                <w:lang w:val="en-US" w:eastAsia="zh-CN"/>
              </w:rPr>
              <w:t>IdentityInfo</w:t>
            </w:r>
            <w:proofErr w:type="spellEnd"/>
            <w:r w:rsidRPr="000F0D6A">
              <w:rPr>
                <w:lang w:val="en-US" w:eastAsia="zh-CN"/>
              </w:rPr>
              <w:t xml:space="preserve"> IE as defined in TS 38.331 [8]. The codepoint value “barred” indicates that</w:t>
            </w:r>
            <w:r w:rsidRPr="00EB463D">
              <w:rPr>
                <w:rFonts w:eastAsia="SimSun" w:hint="eastAsia"/>
                <w:lang w:val="en-US" w:eastAsia="zh-CN"/>
              </w:rPr>
              <w:t xml:space="preserve"> </w:t>
            </w:r>
            <w:r w:rsidRPr="000F0D6A">
              <w:rPr>
                <w:lang w:val="en-US" w:eastAsia="zh-CN"/>
              </w:rPr>
              <w:t>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is not sent in SIB1, and the codepoint value “not-barred” indicates that 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1C9D01BD" w14:textId="77777777" w:rsidR="00543FD0" w:rsidRDefault="00543FD0" w:rsidP="00877FE1">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588407" w14:textId="77777777" w:rsidR="00543FD0" w:rsidRPr="00EA5FA7" w:rsidRDefault="00543FD0" w:rsidP="00877FE1">
            <w:pPr>
              <w:pStyle w:val="TAC"/>
              <w:keepNext w:val="0"/>
              <w:keepLines w:val="0"/>
              <w:widowControl w:val="0"/>
              <w:rPr>
                <w:lang w:eastAsia="ja-JP"/>
              </w:rPr>
            </w:pPr>
          </w:p>
        </w:tc>
      </w:tr>
      <w:tr w:rsidR="00543FD0" w:rsidRPr="00EA5FA7" w14:paraId="5D11D835" w14:textId="77777777" w:rsidTr="00A36D74">
        <w:tc>
          <w:tcPr>
            <w:tcW w:w="2160" w:type="dxa"/>
            <w:tcBorders>
              <w:top w:val="single" w:sz="4" w:space="0" w:color="auto"/>
              <w:left w:val="single" w:sz="4" w:space="0" w:color="auto"/>
              <w:bottom w:val="single" w:sz="4" w:space="0" w:color="auto"/>
              <w:right w:val="single" w:sz="4" w:space="0" w:color="auto"/>
            </w:tcBorders>
          </w:tcPr>
          <w:p w14:paraId="5B47D05B" w14:textId="77777777" w:rsidR="00543FD0" w:rsidRPr="00EA5FA7" w:rsidRDefault="00543FD0" w:rsidP="00877FE1">
            <w:pPr>
              <w:pStyle w:val="TAL"/>
              <w:keepNext w:val="0"/>
              <w:keepLines w:val="0"/>
              <w:widowControl w:val="0"/>
              <w:rPr>
                <w:rFonts w:cs="Arial"/>
                <w:b/>
                <w:szCs w:val="18"/>
                <w:lang w:eastAsia="ja-JP"/>
              </w:rPr>
            </w:pPr>
            <w:r w:rsidRPr="00EA5FA7">
              <w:rPr>
                <w:rFonts w:cs="Arial"/>
                <w:b/>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6D110C4C"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11A643" w14:textId="77777777" w:rsidR="00543FD0" w:rsidRPr="00EA5FA7" w:rsidRDefault="00543FD0"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A242C7C"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CB6A37" w14:textId="77777777" w:rsidR="00543FD0" w:rsidRPr="00EA5FA7" w:rsidRDefault="00543FD0" w:rsidP="00877FE1">
            <w:pPr>
              <w:pStyle w:val="TAL"/>
              <w:keepNext w:val="0"/>
              <w:keepLines w:val="0"/>
              <w:widowControl w:val="0"/>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4EB6794D"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585717"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7A7FE33F" w14:textId="77777777" w:rsidTr="00A36D74">
        <w:tc>
          <w:tcPr>
            <w:tcW w:w="2160" w:type="dxa"/>
            <w:tcBorders>
              <w:top w:val="single" w:sz="4" w:space="0" w:color="auto"/>
              <w:left w:val="single" w:sz="4" w:space="0" w:color="auto"/>
              <w:bottom w:val="single" w:sz="4" w:space="0" w:color="auto"/>
              <w:right w:val="single" w:sz="4" w:space="0" w:color="auto"/>
            </w:tcBorders>
          </w:tcPr>
          <w:p w14:paraId="10A054B4" w14:textId="77777777" w:rsidR="00543FD0" w:rsidRPr="00EA5FA7" w:rsidRDefault="00543FD0" w:rsidP="00877FE1">
            <w:pPr>
              <w:pStyle w:val="TAL"/>
              <w:keepNext w:val="0"/>
              <w:keepLines w:val="0"/>
              <w:widowControl w:val="0"/>
              <w:ind w:leftChars="50" w:left="100"/>
              <w:rPr>
                <w:rFonts w:cs="Arial"/>
                <w:b/>
                <w:szCs w:val="18"/>
                <w:lang w:eastAsia="ja-JP"/>
              </w:rPr>
            </w:pPr>
            <w:r w:rsidRPr="00EA5FA7">
              <w:rPr>
                <w:rFonts w:cs="Arial"/>
                <w:b/>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71DE42FF" w14:textId="77777777" w:rsidR="00543FD0" w:rsidRPr="00EA5FA7" w:rsidRDefault="00543FD0"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BD2705" w14:textId="77777777" w:rsidR="00543FD0" w:rsidRPr="00EA5FA7" w:rsidRDefault="00543FD0" w:rsidP="00877FE1">
            <w:pPr>
              <w:pStyle w:val="TAL"/>
              <w:keepNext w:val="0"/>
              <w:keepLines w:val="0"/>
              <w:widowControl w:val="0"/>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8EEAB8"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CF7114"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31FD1C" w14:textId="77777777" w:rsidR="00543FD0" w:rsidRPr="00EA5FA7" w:rsidRDefault="00543FD0" w:rsidP="00877F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7C7E3ED"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13EE62E8" w14:textId="77777777" w:rsidTr="00A36D74">
        <w:tc>
          <w:tcPr>
            <w:tcW w:w="2160" w:type="dxa"/>
            <w:tcBorders>
              <w:top w:val="single" w:sz="4" w:space="0" w:color="auto"/>
              <w:left w:val="single" w:sz="4" w:space="0" w:color="auto"/>
              <w:bottom w:val="single" w:sz="4" w:space="0" w:color="auto"/>
              <w:right w:val="single" w:sz="4" w:space="0" w:color="auto"/>
            </w:tcBorders>
          </w:tcPr>
          <w:p w14:paraId="173DD429"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3A00EE81"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CA9AE3"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A4D002" w14:textId="77777777" w:rsidR="00543FD0" w:rsidRPr="00EA5FA7" w:rsidRDefault="00543FD0" w:rsidP="00877FE1">
            <w:pPr>
              <w:pStyle w:val="TAL"/>
              <w:keepNext w:val="0"/>
              <w:keepLines w:val="0"/>
              <w:widowControl w:val="0"/>
              <w:rPr>
                <w:lang w:eastAsia="ja-JP"/>
              </w:rPr>
            </w:pPr>
            <w:r w:rsidRPr="00EA5FA7">
              <w:rPr>
                <w:lang w:eastAsia="ja-JP"/>
              </w:rPr>
              <w:t xml:space="preserve">INTEGER (1.. </w:t>
            </w:r>
            <w:proofErr w:type="spellStart"/>
            <w:r w:rsidRPr="00EA5FA7">
              <w:rPr>
                <w:lang w:eastAsia="ja-JP"/>
              </w:rPr>
              <w:t>maxCellineNB</w:t>
            </w:r>
            <w:proofErr w:type="spellEnd"/>
            <w:r w:rsidRPr="00EA5FA7">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58CC9286" w14:textId="77777777" w:rsidR="00543FD0" w:rsidRPr="00EA5FA7" w:rsidRDefault="00543FD0" w:rsidP="00877FE1">
            <w:pPr>
              <w:pStyle w:val="TAL"/>
              <w:keepNext w:val="0"/>
              <w:keepLines w:val="0"/>
              <w:widowControl w:val="0"/>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3B1E088E"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3AFC51" w14:textId="77777777" w:rsidR="00543FD0" w:rsidRPr="00EA5FA7" w:rsidRDefault="00543FD0" w:rsidP="00877FE1">
            <w:pPr>
              <w:pStyle w:val="TAC"/>
              <w:keepNext w:val="0"/>
              <w:keepLines w:val="0"/>
              <w:widowControl w:val="0"/>
              <w:rPr>
                <w:lang w:eastAsia="ja-JP"/>
              </w:rPr>
            </w:pPr>
          </w:p>
        </w:tc>
      </w:tr>
      <w:tr w:rsidR="00543FD0" w:rsidRPr="00EA5FA7" w14:paraId="75B8DFB3" w14:textId="77777777" w:rsidTr="00A36D74">
        <w:tc>
          <w:tcPr>
            <w:tcW w:w="2160" w:type="dxa"/>
            <w:tcBorders>
              <w:top w:val="single" w:sz="4" w:space="0" w:color="auto"/>
              <w:left w:val="single" w:sz="4" w:space="0" w:color="auto"/>
              <w:bottom w:val="single" w:sz="4" w:space="0" w:color="auto"/>
              <w:right w:val="single" w:sz="4" w:space="0" w:color="auto"/>
            </w:tcBorders>
          </w:tcPr>
          <w:p w14:paraId="3B550997"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b/>
                <w:szCs w:val="18"/>
              </w:rPr>
              <w:t>&gt;&gt;E-UTRA Cells List</w:t>
            </w:r>
          </w:p>
        </w:tc>
        <w:tc>
          <w:tcPr>
            <w:tcW w:w="1080" w:type="dxa"/>
            <w:tcBorders>
              <w:top w:val="single" w:sz="4" w:space="0" w:color="auto"/>
              <w:left w:val="single" w:sz="4" w:space="0" w:color="auto"/>
              <w:bottom w:val="single" w:sz="4" w:space="0" w:color="auto"/>
              <w:right w:val="single" w:sz="4" w:space="0" w:color="auto"/>
            </w:tcBorders>
          </w:tcPr>
          <w:p w14:paraId="485DBF3F"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7EA21C" w14:textId="77777777" w:rsidR="00543FD0" w:rsidRPr="00EA5FA7" w:rsidRDefault="00543FD0" w:rsidP="00877FE1">
            <w:pPr>
              <w:pStyle w:val="TAL"/>
              <w:keepNext w:val="0"/>
              <w:keepLines w:val="0"/>
              <w:widowControl w:val="0"/>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481DFE4A"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B128DC" w14:textId="77777777" w:rsidR="00543FD0" w:rsidRPr="00EA5FA7" w:rsidRDefault="00543FD0" w:rsidP="00877FE1">
            <w:pPr>
              <w:pStyle w:val="TAL"/>
              <w:keepNext w:val="0"/>
              <w:keepLines w:val="0"/>
              <w:widowControl w:val="0"/>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447960CE" w14:textId="77777777" w:rsidR="00543FD0" w:rsidRPr="00EA5FA7" w:rsidRDefault="00543FD0" w:rsidP="00877FE1">
            <w:pPr>
              <w:pStyle w:val="TAC"/>
              <w:keepNext w:val="0"/>
              <w:keepLines w:val="0"/>
              <w:widowControl w:val="0"/>
              <w:rPr>
                <w:lang w:eastAsia="ja-JP"/>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83935A" w14:textId="77777777" w:rsidR="00543FD0" w:rsidRPr="00EA5FA7" w:rsidRDefault="00543FD0" w:rsidP="00877FE1">
            <w:pPr>
              <w:pStyle w:val="TAC"/>
              <w:keepNext w:val="0"/>
              <w:keepLines w:val="0"/>
              <w:widowControl w:val="0"/>
              <w:rPr>
                <w:lang w:eastAsia="ja-JP"/>
              </w:rPr>
            </w:pPr>
          </w:p>
        </w:tc>
      </w:tr>
      <w:tr w:rsidR="00543FD0" w:rsidRPr="00EA5FA7" w14:paraId="7E64509E" w14:textId="77777777" w:rsidTr="00A36D74">
        <w:tc>
          <w:tcPr>
            <w:tcW w:w="2160" w:type="dxa"/>
            <w:tcBorders>
              <w:top w:val="single" w:sz="4" w:space="0" w:color="auto"/>
              <w:left w:val="single" w:sz="4" w:space="0" w:color="auto"/>
              <w:bottom w:val="single" w:sz="4" w:space="0" w:color="auto"/>
              <w:right w:val="single" w:sz="4" w:space="0" w:color="auto"/>
            </w:tcBorders>
          </w:tcPr>
          <w:p w14:paraId="506AC78B" w14:textId="77777777" w:rsidR="00543FD0" w:rsidRPr="00EA5FA7" w:rsidRDefault="00543FD0" w:rsidP="00877FE1">
            <w:pPr>
              <w:pStyle w:val="TAL"/>
              <w:keepNext w:val="0"/>
              <w:keepLines w:val="0"/>
              <w:widowControl w:val="0"/>
              <w:ind w:leftChars="150" w:left="300"/>
              <w:rPr>
                <w:rFonts w:cs="Arial"/>
                <w:b/>
                <w:szCs w:val="18"/>
                <w:lang w:eastAsia="ja-JP"/>
              </w:rPr>
            </w:pPr>
            <w:r w:rsidRPr="00EA5FA7">
              <w:rPr>
                <w:rFonts w:cs="Arial"/>
                <w:b/>
                <w:szCs w:val="18"/>
                <w:lang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2B760088"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FF1D7F" w14:textId="77777777" w:rsidR="00543FD0" w:rsidRPr="00EA5FA7" w:rsidRDefault="00543FD0" w:rsidP="00877FE1">
            <w:pPr>
              <w:pStyle w:val="TAL"/>
              <w:keepNext w:val="0"/>
              <w:keepLines w:val="0"/>
              <w:widowControl w:val="0"/>
              <w:rPr>
                <w:i/>
                <w:lang w:eastAsia="ja-JP"/>
              </w:rPr>
            </w:pPr>
            <w:r w:rsidRPr="00EA5FA7">
              <w:rPr>
                <w:i/>
                <w:lang w:eastAsia="ja-JP"/>
              </w:rPr>
              <w:t>1 ..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E1B84E7"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C65DBF"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073B54"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7C08A4" w14:textId="77777777" w:rsidR="00543FD0" w:rsidRPr="00EA5FA7" w:rsidRDefault="00543FD0" w:rsidP="00877FE1">
            <w:pPr>
              <w:pStyle w:val="TAC"/>
              <w:keepNext w:val="0"/>
              <w:keepLines w:val="0"/>
              <w:widowControl w:val="0"/>
              <w:rPr>
                <w:lang w:eastAsia="ja-JP"/>
              </w:rPr>
            </w:pPr>
          </w:p>
        </w:tc>
      </w:tr>
      <w:tr w:rsidR="00543FD0" w:rsidRPr="00EA5FA7" w14:paraId="1959D21E" w14:textId="77777777" w:rsidTr="00A36D74">
        <w:tc>
          <w:tcPr>
            <w:tcW w:w="2160" w:type="dxa"/>
            <w:tcBorders>
              <w:top w:val="single" w:sz="4" w:space="0" w:color="auto"/>
              <w:left w:val="single" w:sz="4" w:space="0" w:color="auto"/>
              <w:bottom w:val="single" w:sz="4" w:space="0" w:color="auto"/>
              <w:right w:val="single" w:sz="4" w:space="0" w:color="auto"/>
            </w:tcBorders>
          </w:tcPr>
          <w:p w14:paraId="6975C3D1" w14:textId="77777777" w:rsidR="00543FD0" w:rsidRPr="00EA5FA7" w:rsidRDefault="00543FD0" w:rsidP="00877FE1">
            <w:pPr>
              <w:pStyle w:val="TAL"/>
              <w:keepNext w:val="0"/>
              <w:keepLines w:val="0"/>
              <w:widowControl w:val="0"/>
              <w:ind w:leftChars="200" w:left="400"/>
              <w:rPr>
                <w:rFonts w:cs="Arial"/>
                <w:szCs w:val="18"/>
                <w:lang w:eastAsia="ja-JP"/>
              </w:rPr>
            </w:pPr>
            <w:r w:rsidRPr="00EA5FA7">
              <w:rPr>
                <w:rFonts w:cs="Arial"/>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65E62408"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013174"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D31438" w14:textId="77777777" w:rsidR="00543FD0" w:rsidRPr="00EA5FA7" w:rsidRDefault="00543FD0" w:rsidP="00877FE1">
            <w:pPr>
              <w:pStyle w:val="TAL"/>
              <w:keepNext w:val="0"/>
              <w:keepLines w:val="0"/>
              <w:widowControl w:val="0"/>
              <w:rPr>
                <w:lang w:eastAsia="ja-JP"/>
              </w:rPr>
            </w:pPr>
            <w:r w:rsidRPr="00EA5FA7">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35BB8375" w14:textId="77777777" w:rsidR="00543FD0" w:rsidRPr="00EA5FA7" w:rsidRDefault="00543FD0" w:rsidP="00877FE1">
            <w:pPr>
              <w:pStyle w:val="TAL"/>
              <w:keepNext w:val="0"/>
              <w:keepLines w:val="0"/>
              <w:widowControl w:val="0"/>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75AEF48B" w14:textId="77777777" w:rsidR="00543FD0" w:rsidRPr="00EA5FA7" w:rsidRDefault="00543FD0" w:rsidP="00877FE1">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E87EEB" w14:textId="77777777" w:rsidR="00543FD0" w:rsidRPr="00EA5FA7" w:rsidRDefault="00543FD0" w:rsidP="00877FE1">
            <w:pPr>
              <w:pStyle w:val="TAC"/>
              <w:keepNext w:val="0"/>
              <w:keepLines w:val="0"/>
              <w:widowControl w:val="0"/>
              <w:rPr>
                <w:lang w:eastAsia="ja-JP"/>
              </w:rPr>
            </w:pPr>
          </w:p>
        </w:tc>
      </w:tr>
      <w:tr w:rsidR="00543FD0" w:rsidRPr="00EA5FA7" w14:paraId="1039A323" w14:textId="77777777" w:rsidTr="00A36D74">
        <w:tc>
          <w:tcPr>
            <w:tcW w:w="2160" w:type="dxa"/>
            <w:tcBorders>
              <w:top w:val="single" w:sz="4" w:space="0" w:color="auto"/>
              <w:left w:val="single" w:sz="4" w:space="0" w:color="auto"/>
              <w:bottom w:val="single" w:sz="4" w:space="0" w:color="auto"/>
              <w:right w:val="single" w:sz="4" w:space="0" w:color="auto"/>
            </w:tcBorders>
          </w:tcPr>
          <w:p w14:paraId="25DE8D16" w14:textId="77777777" w:rsidR="00543FD0" w:rsidRPr="00EA5FA7" w:rsidRDefault="00543FD0" w:rsidP="00877FE1">
            <w:pPr>
              <w:pStyle w:val="TAL"/>
              <w:keepNext w:val="0"/>
              <w:keepLines w:val="0"/>
              <w:widowControl w:val="0"/>
              <w:ind w:leftChars="200" w:left="400"/>
              <w:rPr>
                <w:rFonts w:cs="Arial"/>
                <w:szCs w:val="18"/>
                <w:lang w:eastAsia="ja-JP"/>
              </w:rPr>
            </w:pPr>
            <w:r w:rsidRPr="00EA5FA7">
              <w:rPr>
                <w:rFonts w:cs="Arial"/>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65D743B5"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4D51DF"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4A86B1" w14:textId="77777777" w:rsidR="00543FD0" w:rsidRPr="00EA5FA7" w:rsidRDefault="00543FD0" w:rsidP="00877FE1">
            <w:pPr>
              <w:pStyle w:val="TAL"/>
              <w:keepNext w:val="0"/>
              <w:keepLines w:val="0"/>
              <w:widowControl w:val="0"/>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111E145D"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FFE204" w14:textId="77777777" w:rsidR="00543FD0" w:rsidRPr="00EA5FA7" w:rsidRDefault="00543FD0" w:rsidP="00877FE1">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8E9010" w14:textId="77777777" w:rsidR="00543FD0" w:rsidRPr="00EA5FA7" w:rsidRDefault="00543FD0" w:rsidP="00877FE1">
            <w:pPr>
              <w:pStyle w:val="TAC"/>
              <w:keepNext w:val="0"/>
              <w:keepLines w:val="0"/>
              <w:widowControl w:val="0"/>
              <w:rPr>
                <w:lang w:eastAsia="ja-JP"/>
              </w:rPr>
            </w:pPr>
          </w:p>
        </w:tc>
      </w:tr>
      <w:tr w:rsidR="00543FD0" w:rsidRPr="00887D78" w14:paraId="5B6F430F" w14:textId="77777777" w:rsidTr="00A36D74">
        <w:tc>
          <w:tcPr>
            <w:tcW w:w="2160" w:type="dxa"/>
            <w:tcBorders>
              <w:top w:val="single" w:sz="4" w:space="0" w:color="auto"/>
              <w:left w:val="single" w:sz="4" w:space="0" w:color="auto"/>
              <w:bottom w:val="single" w:sz="4" w:space="0" w:color="auto"/>
              <w:right w:val="single" w:sz="4" w:space="0" w:color="auto"/>
            </w:tcBorders>
          </w:tcPr>
          <w:p w14:paraId="0E3429CB" w14:textId="77777777" w:rsidR="00543FD0" w:rsidRPr="00887D78" w:rsidRDefault="00543FD0" w:rsidP="00877FE1">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02340D71"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F46079" w14:textId="77777777" w:rsidR="00543FD0" w:rsidRPr="00EA5FA7" w:rsidRDefault="00543FD0" w:rsidP="00877FE1">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3725D32F"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2378A8"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D8A2EC" w14:textId="77777777" w:rsidR="00543FD0" w:rsidRPr="00EA5FA7" w:rsidRDefault="00543FD0" w:rsidP="00877FE1">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79EEDBB2" w14:textId="77777777" w:rsidR="00543FD0" w:rsidRPr="003F4ACD" w:rsidRDefault="00543FD0" w:rsidP="00877FE1">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543FD0" w:rsidRPr="00EA5FA7" w14:paraId="699C545F" w14:textId="77777777" w:rsidTr="00A36D74">
        <w:tc>
          <w:tcPr>
            <w:tcW w:w="2160" w:type="dxa"/>
            <w:tcBorders>
              <w:top w:val="single" w:sz="4" w:space="0" w:color="auto"/>
              <w:left w:val="single" w:sz="4" w:space="0" w:color="auto"/>
              <w:bottom w:val="single" w:sz="4" w:space="0" w:color="auto"/>
              <w:right w:val="single" w:sz="4" w:space="0" w:color="auto"/>
            </w:tcBorders>
          </w:tcPr>
          <w:p w14:paraId="566C78FB" w14:textId="77777777" w:rsidR="00543FD0" w:rsidRPr="00C95859" w:rsidRDefault="00543FD0" w:rsidP="00877FE1">
            <w:pPr>
              <w:pStyle w:val="TAL"/>
              <w:keepNext w:val="0"/>
              <w:keepLines w:val="0"/>
              <w:widowControl w:val="0"/>
              <w:ind w:leftChars="50" w:left="100"/>
              <w:rPr>
                <w:rFonts w:cs="Arial"/>
                <w:b/>
                <w:szCs w:val="18"/>
                <w:lang w:eastAsia="ja-JP"/>
              </w:rPr>
            </w:pPr>
            <w:r w:rsidRPr="00C95859">
              <w:rPr>
                <w:rFonts w:cs="Arial" w:hint="eastAsia"/>
                <w:b/>
                <w:szCs w:val="18"/>
                <w:lang w:eastAsia="ja-JP"/>
              </w:rPr>
              <w:t>&gt;</w:t>
            </w:r>
            <w:r w:rsidRPr="00887D78">
              <w:rPr>
                <w:rFonts w:cs="Arial"/>
                <w:b/>
                <w:szCs w:val="18"/>
                <w:lang w:eastAsia="ja-JP"/>
              </w:rPr>
              <w:t>Neighbour</w:t>
            </w:r>
            <w:r w:rsidRPr="00C95859">
              <w:rPr>
                <w:rFonts w:cs="Arial"/>
                <w:b/>
                <w:szCs w:val="18"/>
                <w:lang w:eastAsia="ja-JP"/>
              </w:rPr>
              <w:t xml:space="preserve"> </w:t>
            </w:r>
            <w:r w:rsidRPr="00C95859">
              <w:rPr>
                <w:rFonts w:cs="Arial" w:hint="eastAsia"/>
                <w:b/>
                <w:szCs w:val="18"/>
                <w:lang w:eastAsia="ja-JP"/>
              </w:rPr>
              <w:t xml:space="preserve">Cell Information </w:t>
            </w:r>
            <w:r w:rsidRPr="00C95859">
              <w:rPr>
                <w:rFonts w:cs="Arial"/>
                <w:b/>
                <w:szCs w:val="18"/>
                <w:lang w:eastAsia="ja-JP"/>
              </w:rPr>
              <w:t xml:space="preserve">List </w:t>
            </w:r>
            <w:r w:rsidRPr="00C95859">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1A6A098E"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FD544A" w14:textId="77777777" w:rsidR="00543FD0" w:rsidRPr="00EA5FA7" w:rsidRDefault="00543FD0" w:rsidP="00877FE1">
            <w:pPr>
              <w:pStyle w:val="TAL"/>
              <w:keepNext w:val="0"/>
              <w:keepLines w:val="0"/>
              <w:widowControl w:val="0"/>
              <w:rPr>
                <w:i/>
                <w:lang w:eastAsia="ja-JP"/>
              </w:rPr>
            </w:pPr>
            <w:r w:rsidRPr="00EA5FA7">
              <w:rPr>
                <w:rFonts w:eastAsia="Malgun Gothic" w:hint="eastAsia"/>
                <w:i/>
                <w:szCs w:val="18"/>
              </w:rPr>
              <w:t>1</w:t>
            </w:r>
            <w:r w:rsidRPr="00EA5FA7">
              <w:rPr>
                <w:rFonts w:eastAsia="Malgun Gothic"/>
                <w:i/>
                <w:szCs w:val="18"/>
              </w:rPr>
              <w:t xml:space="preserve"> .. &lt;</w:t>
            </w:r>
            <w:proofErr w:type="spellStart"/>
            <w:r w:rsidRPr="00EA5FA7">
              <w:rPr>
                <w:rFonts w:eastAsia="Malgun Gothic"/>
                <w:i/>
                <w:szCs w:val="18"/>
              </w:rPr>
              <w:t>maxCellingNBDU</w:t>
            </w:r>
            <w:proofErr w:type="spellEnd"/>
            <w:r w:rsidRPr="00EA5FA7">
              <w:rPr>
                <w:rFonts w:eastAsia="Malgun Gothic"/>
                <w:i/>
                <w:szCs w:val="18"/>
              </w:rPr>
              <w:t>&gt;</w:t>
            </w:r>
          </w:p>
        </w:tc>
        <w:tc>
          <w:tcPr>
            <w:tcW w:w="1512" w:type="dxa"/>
            <w:tcBorders>
              <w:top w:val="single" w:sz="4" w:space="0" w:color="auto"/>
              <w:left w:val="single" w:sz="4" w:space="0" w:color="auto"/>
              <w:bottom w:val="single" w:sz="4" w:space="0" w:color="auto"/>
              <w:right w:val="single" w:sz="4" w:space="0" w:color="auto"/>
            </w:tcBorders>
          </w:tcPr>
          <w:p w14:paraId="41979491"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F2B57EA"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D892A8" w14:textId="77777777" w:rsidR="00543FD0" w:rsidRPr="00EA5FA7" w:rsidRDefault="00543FD0" w:rsidP="00877FE1">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4B7F318A" w14:textId="77777777" w:rsidR="00543FD0" w:rsidRPr="00EA5FA7" w:rsidRDefault="00543FD0" w:rsidP="00877FE1">
            <w:pPr>
              <w:pStyle w:val="TAC"/>
              <w:keepNext w:val="0"/>
              <w:keepLines w:val="0"/>
              <w:widowControl w:val="0"/>
              <w:rPr>
                <w:lang w:eastAsia="ja-JP"/>
              </w:rPr>
            </w:pPr>
            <w:r w:rsidRPr="00EA5FA7">
              <w:rPr>
                <w:rFonts w:eastAsia="Malgun Gothic"/>
              </w:rPr>
              <w:t>ignore</w:t>
            </w:r>
          </w:p>
        </w:tc>
      </w:tr>
      <w:tr w:rsidR="00543FD0" w:rsidRPr="00EA5FA7" w14:paraId="0C44F26D" w14:textId="77777777" w:rsidTr="00A36D74">
        <w:tc>
          <w:tcPr>
            <w:tcW w:w="2160" w:type="dxa"/>
            <w:tcBorders>
              <w:top w:val="single" w:sz="4" w:space="0" w:color="auto"/>
              <w:left w:val="single" w:sz="4" w:space="0" w:color="auto"/>
              <w:bottom w:val="single" w:sz="4" w:space="0" w:color="auto"/>
              <w:right w:val="single" w:sz="4" w:space="0" w:color="auto"/>
            </w:tcBorders>
          </w:tcPr>
          <w:p w14:paraId="2D5DA72A" w14:textId="77777777" w:rsidR="00543FD0" w:rsidRPr="00EA5FA7" w:rsidRDefault="00543FD0" w:rsidP="00877FE1">
            <w:pPr>
              <w:pStyle w:val="TAL"/>
              <w:keepNext w:val="0"/>
              <w:keepLines w:val="0"/>
              <w:widowControl w:val="0"/>
              <w:ind w:leftChars="100" w:left="200"/>
              <w:rPr>
                <w:rFonts w:cs="Arial"/>
                <w:szCs w:val="18"/>
                <w:lang w:eastAsia="ja-JP"/>
              </w:rPr>
            </w:pPr>
            <w:r w:rsidRPr="00887D78">
              <w:rPr>
                <w:rFonts w:cs="Arial" w:hint="eastAsia"/>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CE2CA40" w14:textId="77777777" w:rsidR="00543FD0" w:rsidRPr="00EA5FA7" w:rsidRDefault="00543FD0" w:rsidP="00877FE1">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2375EAD8"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BF2207" w14:textId="77777777" w:rsidR="00543FD0" w:rsidRPr="00EA5FA7" w:rsidRDefault="00543FD0" w:rsidP="00877FE1">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28896446"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D8A37A" w14:textId="77777777" w:rsidR="00543FD0" w:rsidRPr="00EA5FA7" w:rsidRDefault="00543FD0" w:rsidP="00877FE1">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47045530" w14:textId="77777777" w:rsidR="00543FD0" w:rsidRPr="00EA5FA7" w:rsidRDefault="00543FD0" w:rsidP="00877FE1">
            <w:pPr>
              <w:pStyle w:val="TAC"/>
              <w:keepNext w:val="0"/>
              <w:keepLines w:val="0"/>
              <w:widowControl w:val="0"/>
              <w:rPr>
                <w:lang w:eastAsia="ja-JP"/>
              </w:rPr>
            </w:pPr>
          </w:p>
        </w:tc>
      </w:tr>
      <w:tr w:rsidR="00543FD0" w:rsidRPr="00EA5FA7" w14:paraId="582FE07F" w14:textId="77777777" w:rsidTr="00A36D74">
        <w:tc>
          <w:tcPr>
            <w:tcW w:w="2160" w:type="dxa"/>
            <w:tcBorders>
              <w:top w:val="single" w:sz="4" w:space="0" w:color="auto"/>
              <w:left w:val="single" w:sz="4" w:space="0" w:color="auto"/>
              <w:bottom w:val="single" w:sz="4" w:space="0" w:color="auto"/>
              <w:right w:val="single" w:sz="4" w:space="0" w:color="auto"/>
            </w:tcBorders>
          </w:tcPr>
          <w:p w14:paraId="4C14E6DC" w14:textId="77777777" w:rsidR="00543FD0" w:rsidRPr="00EA5FA7" w:rsidRDefault="00543FD0" w:rsidP="00877FE1">
            <w:pPr>
              <w:pStyle w:val="TAL"/>
              <w:keepNext w:val="0"/>
              <w:keepLines w:val="0"/>
              <w:widowControl w:val="0"/>
              <w:ind w:leftChars="100" w:left="200"/>
              <w:rPr>
                <w:rFonts w:cs="Arial"/>
                <w:szCs w:val="18"/>
                <w:lang w:eastAsia="ja-JP"/>
              </w:rPr>
            </w:pPr>
            <w:r w:rsidRPr="00887D78">
              <w:rPr>
                <w:rFonts w:cs="Arial" w:hint="eastAsia"/>
                <w:szCs w:val="18"/>
                <w:lang w:eastAsia="ja-JP"/>
              </w:rPr>
              <w:t>&gt;&gt;</w:t>
            </w:r>
            <w:r w:rsidRPr="00887D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58E966A7" w14:textId="77777777" w:rsidR="00543FD0" w:rsidRPr="00EA5FA7" w:rsidRDefault="00543FD0" w:rsidP="00877FE1">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D14019E"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8EC1EB" w14:textId="77777777" w:rsidR="00543FD0" w:rsidRPr="00EA5FA7" w:rsidRDefault="00543FD0" w:rsidP="00877FE1">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26B24511"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1057D9" w14:textId="77777777" w:rsidR="00543FD0" w:rsidRPr="00EA5FA7" w:rsidRDefault="00543FD0" w:rsidP="00877FE1">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2E06DBED" w14:textId="77777777" w:rsidR="00543FD0" w:rsidRPr="00EA5FA7" w:rsidRDefault="00543FD0" w:rsidP="00877FE1">
            <w:pPr>
              <w:pStyle w:val="TAC"/>
              <w:keepNext w:val="0"/>
              <w:keepLines w:val="0"/>
              <w:widowControl w:val="0"/>
              <w:rPr>
                <w:lang w:eastAsia="ja-JP"/>
              </w:rPr>
            </w:pPr>
          </w:p>
        </w:tc>
      </w:tr>
      <w:tr w:rsidR="00543FD0" w:rsidRPr="00EA5FA7" w14:paraId="048DF3AA" w14:textId="77777777" w:rsidTr="00A36D74">
        <w:tc>
          <w:tcPr>
            <w:tcW w:w="2160" w:type="dxa"/>
            <w:tcBorders>
              <w:top w:val="single" w:sz="4" w:space="0" w:color="auto"/>
              <w:left w:val="single" w:sz="4" w:space="0" w:color="auto"/>
              <w:bottom w:val="single" w:sz="4" w:space="0" w:color="auto"/>
              <w:right w:val="single" w:sz="4" w:space="0" w:color="auto"/>
            </w:tcBorders>
          </w:tcPr>
          <w:p w14:paraId="3FC45A54" w14:textId="77777777" w:rsidR="00543FD0" w:rsidRPr="00EA5FA7" w:rsidRDefault="00543FD0" w:rsidP="00877FE1">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6ACA1B75" w14:textId="77777777" w:rsidR="00543FD0" w:rsidRPr="00EA5FA7" w:rsidRDefault="00543FD0" w:rsidP="00877FE1">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8C5AA0"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7DA788" w14:textId="77777777" w:rsidR="00543FD0" w:rsidRPr="00EA5FA7" w:rsidRDefault="00543FD0" w:rsidP="00877FE1">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3C90EC77"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CC65D4" w14:textId="77777777" w:rsidR="00543FD0" w:rsidRPr="00EA5FA7" w:rsidRDefault="00543FD0" w:rsidP="00877FE1">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6B2C44" w14:textId="77777777" w:rsidR="00543FD0" w:rsidRPr="00EA5FA7" w:rsidRDefault="00543FD0" w:rsidP="00877FE1">
            <w:pPr>
              <w:pStyle w:val="TAC"/>
              <w:keepNext w:val="0"/>
              <w:keepLines w:val="0"/>
              <w:widowControl w:val="0"/>
              <w:rPr>
                <w:lang w:eastAsia="ja-JP"/>
              </w:rPr>
            </w:pPr>
            <w:r w:rsidRPr="00EA5FA7">
              <w:rPr>
                <w:lang w:eastAsia="zh-CN"/>
              </w:rPr>
              <w:t>ignore</w:t>
            </w:r>
          </w:p>
        </w:tc>
      </w:tr>
      <w:tr w:rsidR="00543FD0" w:rsidRPr="00EA5FA7" w14:paraId="40C2F4CA" w14:textId="77777777" w:rsidTr="00A36D74">
        <w:tc>
          <w:tcPr>
            <w:tcW w:w="2160" w:type="dxa"/>
            <w:tcBorders>
              <w:top w:val="single" w:sz="4" w:space="0" w:color="auto"/>
              <w:left w:val="single" w:sz="4" w:space="0" w:color="auto"/>
              <w:bottom w:val="single" w:sz="4" w:space="0" w:color="auto"/>
              <w:right w:val="single" w:sz="4" w:space="0" w:color="auto"/>
            </w:tcBorders>
          </w:tcPr>
          <w:p w14:paraId="54C974C2" w14:textId="77777777" w:rsidR="00543FD0" w:rsidRPr="00EA5FA7" w:rsidRDefault="00543FD0" w:rsidP="00877FE1">
            <w:pPr>
              <w:pStyle w:val="TAL"/>
              <w:keepNext w:val="0"/>
              <w:keepLines w:val="0"/>
              <w:widowControl w:val="0"/>
              <w:rPr>
                <w:rFonts w:cs="Arial"/>
                <w:noProof/>
                <w:szCs w:val="18"/>
                <w:lang w:eastAsia="ja-JP"/>
              </w:rPr>
            </w:pPr>
            <w:r w:rsidRPr="008F4100">
              <w:lastRenderedPageBreak/>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4F911290" w14:textId="77777777" w:rsidR="00543FD0" w:rsidRPr="00EA5FA7" w:rsidRDefault="00543FD0" w:rsidP="00877FE1">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0B820139"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759232" w14:textId="77777777" w:rsidR="00543FD0" w:rsidRPr="00EA5FA7" w:rsidRDefault="00543FD0" w:rsidP="00877FE1">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5A763B44"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CC74E7" w14:textId="77777777" w:rsidR="00543FD0" w:rsidRPr="00EA5FA7" w:rsidRDefault="00543FD0" w:rsidP="00877FE1">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32AD6330" w14:textId="77777777" w:rsidR="00543FD0" w:rsidRPr="00EA5FA7" w:rsidRDefault="00543FD0" w:rsidP="00877FE1">
            <w:pPr>
              <w:pStyle w:val="TAC"/>
              <w:keepNext w:val="0"/>
              <w:keepLines w:val="0"/>
              <w:widowControl w:val="0"/>
              <w:rPr>
                <w:lang w:eastAsia="zh-CN"/>
              </w:rPr>
            </w:pPr>
            <w:r w:rsidRPr="008F4100">
              <w:t>reject</w:t>
            </w:r>
          </w:p>
        </w:tc>
      </w:tr>
      <w:tr w:rsidR="00543FD0" w:rsidRPr="00EA5FA7" w14:paraId="74F88777" w14:textId="77777777" w:rsidTr="00A36D74">
        <w:tc>
          <w:tcPr>
            <w:tcW w:w="2160" w:type="dxa"/>
            <w:tcBorders>
              <w:top w:val="single" w:sz="4" w:space="0" w:color="auto"/>
              <w:left w:val="single" w:sz="4" w:space="0" w:color="auto"/>
              <w:bottom w:val="single" w:sz="4" w:space="0" w:color="auto"/>
              <w:right w:val="single" w:sz="4" w:space="0" w:color="auto"/>
            </w:tcBorders>
          </w:tcPr>
          <w:p w14:paraId="1235C6BF" w14:textId="77777777" w:rsidR="00543FD0" w:rsidRPr="008F4100" w:rsidRDefault="00543FD0" w:rsidP="00877FE1">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34164D4D" w14:textId="77777777" w:rsidR="00543FD0" w:rsidRPr="008F4100" w:rsidRDefault="00543FD0" w:rsidP="00877FE1">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A05A7D"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BC4D3E" w14:textId="77777777" w:rsidR="00543FD0" w:rsidRDefault="00543FD0" w:rsidP="00877FE1">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32EC2994" w14:textId="77777777" w:rsidR="00543FD0" w:rsidRPr="00EA5FA7" w:rsidRDefault="00543FD0" w:rsidP="00877FE1">
            <w:pPr>
              <w:pStyle w:val="TAL"/>
              <w:keepNext w:val="0"/>
              <w:keepLines w:val="0"/>
              <w:widowControl w:val="0"/>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2903D561" w14:textId="77777777" w:rsidR="00543FD0" w:rsidRPr="008F4100" w:rsidRDefault="00543FD0" w:rsidP="00877FE1">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1DB013" w14:textId="77777777" w:rsidR="00543FD0" w:rsidRPr="008F4100" w:rsidRDefault="00543FD0" w:rsidP="00877FE1">
            <w:pPr>
              <w:pStyle w:val="TAC"/>
              <w:keepNext w:val="0"/>
              <w:keepLines w:val="0"/>
              <w:widowControl w:val="0"/>
            </w:pPr>
            <w:r>
              <w:rPr>
                <w:noProof/>
                <w:lang w:eastAsia="ja-JP"/>
              </w:rPr>
              <w:t>ignore</w:t>
            </w:r>
          </w:p>
        </w:tc>
      </w:tr>
      <w:tr w:rsidR="00543FD0" w:rsidRPr="00EA5FA7" w14:paraId="784072B8" w14:textId="77777777" w:rsidTr="00A36D74">
        <w:tc>
          <w:tcPr>
            <w:tcW w:w="2160" w:type="dxa"/>
            <w:tcBorders>
              <w:top w:val="single" w:sz="4" w:space="0" w:color="auto"/>
              <w:left w:val="single" w:sz="4" w:space="0" w:color="auto"/>
              <w:bottom w:val="single" w:sz="4" w:space="0" w:color="auto"/>
              <w:right w:val="single" w:sz="4" w:space="0" w:color="auto"/>
            </w:tcBorders>
          </w:tcPr>
          <w:p w14:paraId="7D71D3C4" w14:textId="77777777" w:rsidR="00543FD0" w:rsidRDefault="00543FD0" w:rsidP="00877FE1">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12D60A01" w14:textId="77777777" w:rsidR="00543FD0" w:rsidRDefault="00543FD0" w:rsidP="00877FE1">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4A8F52"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691728" w14:textId="77777777" w:rsidR="00543FD0" w:rsidRDefault="00543FD0" w:rsidP="00877FE1">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1DAA0F42" w14:textId="77777777" w:rsidR="00543FD0" w:rsidRPr="00001A37" w:rsidRDefault="00543FD0" w:rsidP="00877FE1">
            <w:pPr>
              <w:pStyle w:val="TAL"/>
              <w:keepNext w:val="0"/>
              <w:keepLines w:val="0"/>
              <w:widowControl w:val="0"/>
              <w:rPr>
                <w:rFonts w:cs="Arial"/>
                <w:szCs w:val="16"/>
                <w:lang w:eastAsia="ja-JP"/>
              </w:rPr>
            </w:pPr>
            <w:r w:rsidRPr="006A6F20">
              <w:rPr>
                <w:rFonts w:cs="Arial"/>
                <w:szCs w:val="16"/>
                <w:lang w:eastAsia="ja-JP"/>
              </w:rPr>
              <w:t xml:space="preserve">Indicates CCO Assistance Information for cells and beams served by the </w:t>
            </w:r>
            <w:proofErr w:type="spellStart"/>
            <w:r w:rsidRPr="006A6F20">
              <w:rPr>
                <w:rFonts w:cs="Arial"/>
                <w:szCs w:val="16"/>
                <w:lang w:eastAsia="ja-JP"/>
              </w:rPr>
              <w:t>gNB</w:t>
            </w:r>
            <w:proofErr w:type="spellEnd"/>
            <w:r w:rsidRPr="006A6F20">
              <w:rPr>
                <w:rFonts w:cs="Arial"/>
                <w:szCs w:val="16"/>
                <w:lang w:eastAsia="ja-JP"/>
              </w:rPr>
              <w:t xml:space="preserve">-DU of the same NG-RAN node or for cells and beams not served by the </w:t>
            </w:r>
            <w:proofErr w:type="spellStart"/>
            <w:r w:rsidRPr="006A6F20">
              <w:rPr>
                <w:rFonts w:cs="Arial"/>
                <w:szCs w:val="16"/>
                <w:lang w:eastAsia="ja-JP"/>
              </w:rPr>
              <w:t>gNB</w:t>
            </w:r>
            <w:proofErr w:type="spellEnd"/>
            <w:r w:rsidRPr="006A6F20">
              <w:rPr>
                <w:rFonts w:cs="Arial"/>
                <w:szCs w:val="16"/>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20181385" w14:textId="77777777" w:rsidR="00543FD0" w:rsidRPr="00416B8E" w:rsidRDefault="00543FD0" w:rsidP="00877FE1">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B1A62A" w14:textId="77777777" w:rsidR="00543FD0" w:rsidRDefault="00543FD0" w:rsidP="00877FE1">
            <w:pPr>
              <w:pStyle w:val="TAC"/>
              <w:keepNext w:val="0"/>
              <w:keepLines w:val="0"/>
              <w:widowControl w:val="0"/>
              <w:rPr>
                <w:noProof/>
                <w:lang w:eastAsia="ja-JP"/>
              </w:rPr>
            </w:pPr>
            <w:r>
              <w:rPr>
                <w:lang w:eastAsia="ja-JP"/>
              </w:rPr>
              <w:t>ignore</w:t>
            </w:r>
          </w:p>
        </w:tc>
      </w:tr>
      <w:tr w:rsidR="00543FD0" w:rsidRPr="00EA5FA7" w14:paraId="3A167EBF" w14:textId="77777777" w:rsidTr="00A36D74">
        <w:tc>
          <w:tcPr>
            <w:tcW w:w="2160" w:type="dxa"/>
            <w:tcBorders>
              <w:top w:val="single" w:sz="4" w:space="0" w:color="auto"/>
              <w:left w:val="single" w:sz="4" w:space="0" w:color="auto"/>
              <w:bottom w:val="single" w:sz="4" w:space="0" w:color="auto"/>
              <w:right w:val="single" w:sz="4" w:space="0" w:color="auto"/>
            </w:tcBorders>
          </w:tcPr>
          <w:p w14:paraId="5B7DF866" w14:textId="77777777" w:rsidR="00543FD0" w:rsidRDefault="00543FD0" w:rsidP="00877FE1">
            <w:pPr>
              <w:pStyle w:val="TAL"/>
              <w:keepNext w:val="0"/>
              <w:keepLines w:val="0"/>
              <w:widowControl w:val="0"/>
              <w:rPr>
                <w:lang w:eastAsia="zh-CN"/>
              </w:rPr>
            </w:pPr>
            <w:bookmarkStart w:id="380" w:name="OLE_LINK26"/>
            <w:bookmarkStart w:id="381" w:name="OLE_LINK27"/>
            <w:r w:rsidRPr="006A6F20">
              <w:rPr>
                <w:lang w:eastAsia="zh-CN"/>
              </w:rPr>
              <w:t>Cells for SON List</w:t>
            </w:r>
            <w:bookmarkEnd w:id="380"/>
            <w:bookmarkEnd w:id="381"/>
          </w:p>
        </w:tc>
        <w:tc>
          <w:tcPr>
            <w:tcW w:w="1080" w:type="dxa"/>
            <w:tcBorders>
              <w:top w:val="single" w:sz="4" w:space="0" w:color="auto"/>
              <w:left w:val="single" w:sz="4" w:space="0" w:color="auto"/>
              <w:bottom w:val="single" w:sz="4" w:space="0" w:color="auto"/>
              <w:right w:val="single" w:sz="4" w:space="0" w:color="auto"/>
            </w:tcBorders>
          </w:tcPr>
          <w:p w14:paraId="0AAF4F21" w14:textId="77777777" w:rsidR="00543FD0" w:rsidRDefault="00543FD0" w:rsidP="00877FE1">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7B51F3"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038A27" w14:textId="77777777" w:rsidR="00543FD0" w:rsidRDefault="00543FD0" w:rsidP="00877FE1">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32D7E0D3" w14:textId="77777777" w:rsidR="00543FD0" w:rsidRPr="00001A37" w:rsidRDefault="00543FD0" w:rsidP="00877FE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ED8C34A" w14:textId="77777777" w:rsidR="00543FD0" w:rsidRPr="00416B8E" w:rsidRDefault="00543FD0" w:rsidP="00877FE1">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C8B00B" w14:textId="77777777" w:rsidR="00543FD0" w:rsidRDefault="00543FD0" w:rsidP="00877FE1">
            <w:pPr>
              <w:pStyle w:val="TAC"/>
              <w:keepNext w:val="0"/>
              <w:keepLines w:val="0"/>
              <w:widowControl w:val="0"/>
              <w:rPr>
                <w:noProof/>
                <w:lang w:eastAsia="ja-JP"/>
              </w:rPr>
            </w:pPr>
            <w:r w:rsidRPr="006A6F20">
              <w:rPr>
                <w:lang w:eastAsia="ja-JP"/>
              </w:rPr>
              <w:t>ignore</w:t>
            </w:r>
          </w:p>
        </w:tc>
      </w:tr>
      <w:tr w:rsidR="00543FD0" w:rsidRPr="00EA5FA7" w14:paraId="363FA5B3" w14:textId="77777777" w:rsidTr="00A36D74">
        <w:tc>
          <w:tcPr>
            <w:tcW w:w="2160" w:type="dxa"/>
            <w:tcBorders>
              <w:top w:val="single" w:sz="4" w:space="0" w:color="auto"/>
              <w:left w:val="single" w:sz="4" w:space="0" w:color="auto"/>
              <w:bottom w:val="single" w:sz="4" w:space="0" w:color="auto"/>
              <w:right w:val="single" w:sz="4" w:space="0" w:color="auto"/>
            </w:tcBorders>
          </w:tcPr>
          <w:p w14:paraId="0C093CD5" w14:textId="77777777" w:rsidR="00543FD0" w:rsidRPr="006A6F20" w:rsidRDefault="00543FD0" w:rsidP="00877FE1">
            <w:pPr>
              <w:pStyle w:val="TAL"/>
              <w:keepNext w:val="0"/>
              <w:keepLines w:val="0"/>
              <w:widowControl w:val="0"/>
              <w:rPr>
                <w:lang w:eastAsia="zh-CN"/>
              </w:rPr>
            </w:pP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596F69E1" w14:textId="77777777" w:rsidR="00543FD0" w:rsidRPr="006A6F20" w:rsidRDefault="00543FD0" w:rsidP="00877FE1">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3DC6EA"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04C13F" w14:textId="77777777" w:rsidR="00543FD0" w:rsidRPr="00E762A0" w:rsidRDefault="00543FD0" w:rsidP="00877FE1">
            <w:pPr>
              <w:pStyle w:val="TAL"/>
              <w:keepNext w:val="0"/>
              <w:keepLines w:val="0"/>
              <w:widowControl w:val="0"/>
              <w:rPr>
                <w:rFonts w:cs="Arial"/>
                <w:szCs w:val="18"/>
                <w:lang w:eastAsia="ja-JP"/>
              </w:rPr>
            </w:pPr>
            <w:proofErr w:type="spellStart"/>
            <w:r w:rsidRPr="009A2F02">
              <w:rPr>
                <w:lang w:eastAsia="zh-CN"/>
              </w:rPr>
              <w:t>PrintableString</w:t>
            </w:r>
            <w:proofErr w:type="spell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4C76573E" w14:textId="77777777" w:rsidR="00543FD0" w:rsidRPr="00001A37" w:rsidRDefault="00543FD0" w:rsidP="00877FE1">
            <w:pPr>
              <w:pStyle w:val="TAL"/>
              <w:keepNext w:val="0"/>
              <w:keepLines w:val="0"/>
              <w:widowControl w:val="0"/>
              <w:rPr>
                <w:rFonts w:cs="Arial"/>
                <w:szCs w:val="16"/>
                <w:lang w:eastAsia="ja-JP"/>
              </w:rPr>
            </w:pPr>
            <w:r w:rsidRPr="009A2F02">
              <w:rPr>
                <w:lang w:eastAsia="zh-CN"/>
              </w:rPr>
              <w:t xml:space="preserve">Human readable name of the </w:t>
            </w:r>
            <w:proofErr w:type="spellStart"/>
            <w:r w:rsidRPr="009A2F02">
              <w:rPr>
                <w:lang w:eastAsia="zh-CN"/>
              </w:rPr>
              <w:t>gNB</w:t>
            </w:r>
            <w:proofErr w:type="spellEnd"/>
            <w:r w:rsidRPr="009A2F02">
              <w:rPr>
                <w:lang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72FDB8B1" w14:textId="77777777" w:rsidR="00543FD0" w:rsidRPr="006A6F20" w:rsidRDefault="00543FD0" w:rsidP="00877FE1">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A34FF8" w14:textId="77777777" w:rsidR="00543FD0" w:rsidRPr="006A6F20" w:rsidRDefault="00543FD0" w:rsidP="00877FE1">
            <w:pPr>
              <w:pStyle w:val="TAC"/>
              <w:keepNext w:val="0"/>
              <w:keepLines w:val="0"/>
              <w:widowControl w:val="0"/>
              <w:rPr>
                <w:lang w:eastAsia="ja-JP"/>
              </w:rPr>
            </w:pPr>
            <w:r w:rsidRPr="009A2F02">
              <w:rPr>
                <w:lang w:eastAsia="zh-CN"/>
              </w:rPr>
              <w:t>ignore</w:t>
            </w:r>
          </w:p>
        </w:tc>
      </w:tr>
      <w:tr w:rsidR="00543FD0" w:rsidRPr="00EA5FA7" w14:paraId="7517033B" w14:textId="77777777" w:rsidTr="00A36D74">
        <w:tc>
          <w:tcPr>
            <w:tcW w:w="2160" w:type="dxa"/>
            <w:tcBorders>
              <w:top w:val="single" w:sz="4" w:space="0" w:color="auto"/>
              <w:left w:val="single" w:sz="4" w:space="0" w:color="auto"/>
              <w:bottom w:val="single" w:sz="4" w:space="0" w:color="auto"/>
              <w:right w:val="single" w:sz="4" w:space="0" w:color="auto"/>
            </w:tcBorders>
          </w:tcPr>
          <w:p w14:paraId="42C49E3E" w14:textId="77777777" w:rsidR="00543FD0" w:rsidRPr="006A6F20" w:rsidRDefault="00543FD0" w:rsidP="00877FE1">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0BF77EAD" w14:textId="77777777" w:rsidR="00543FD0" w:rsidRPr="006A6F20" w:rsidRDefault="00543FD0" w:rsidP="00877FE1">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C377A2"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D151F3" w14:textId="77777777" w:rsidR="00543FD0" w:rsidRPr="00E762A0" w:rsidRDefault="00543FD0" w:rsidP="00877FE1">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5A41B7C9" w14:textId="77777777" w:rsidR="00543FD0" w:rsidRPr="00001A37" w:rsidRDefault="00543FD0" w:rsidP="00877FE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6347210" w14:textId="77777777" w:rsidR="00543FD0" w:rsidRPr="006A6F20" w:rsidRDefault="00543FD0" w:rsidP="00877FE1">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0893B3" w14:textId="77777777" w:rsidR="00543FD0" w:rsidRPr="006A6F20" w:rsidRDefault="00543FD0" w:rsidP="00877FE1">
            <w:pPr>
              <w:pStyle w:val="TAC"/>
              <w:keepNext w:val="0"/>
              <w:keepLines w:val="0"/>
              <w:widowControl w:val="0"/>
              <w:rPr>
                <w:lang w:eastAsia="ja-JP"/>
              </w:rPr>
            </w:pPr>
            <w:r w:rsidRPr="009A2F02">
              <w:rPr>
                <w:lang w:eastAsia="zh-CN"/>
              </w:rPr>
              <w:t>ignore</w:t>
            </w:r>
          </w:p>
        </w:tc>
      </w:tr>
      <w:tr w:rsidR="00543FD0" w:rsidRPr="00EA5FA7" w14:paraId="33F04BED" w14:textId="77777777" w:rsidTr="00A36D74">
        <w:tc>
          <w:tcPr>
            <w:tcW w:w="2160" w:type="dxa"/>
            <w:tcBorders>
              <w:top w:val="single" w:sz="4" w:space="0" w:color="auto"/>
              <w:left w:val="single" w:sz="4" w:space="0" w:color="auto"/>
              <w:bottom w:val="single" w:sz="4" w:space="0" w:color="auto"/>
              <w:right w:val="single" w:sz="4" w:space="0" w:color="auto"/>
            </w:tcBorders>
          </w:tcPr>
          <w:p w14:paraId="0EE3DA09" w14:textId="77777777" w:rsidR="00543FD0" w:rsidRPr="009A2F02" w:rsidRDefault="00543FD0" w:rsidP="00877FE1">
            <w:pPr>
              <w:pStyle w:val="TAL"/>
              <w:keepNext w:val="0"/>
              <w:keepLines w:val="0"/>
              <w:widowControl w:val="0"/>
              <w:rPr>
                <w:lang w:eastAsia="zh-CN"/>
              </w:rPr>
            </w:pPr>
            <w:bookmarkStart w:id="382" w:name="_Hlk149744985"/>
            <w:r>
              <w:rPr>
                <w:b/>
                <w:bCs/>
                <w:lang w:eastAsia="zh-CN"/>
              </w:rPr>
              <w:t>Cells Allowed to be Deactivated List</w:t>
            </w:r>
            <w:bookmarkEnd w:id="382"/>
          </w:p>
        </w:tc>
        <w:tc>
          <w:tcPr>
            <w:tcW w:w="1080" w:type="dxa"/>
            <w:tcBorders>
              <w:top w:val="single" w:sz="4" w:space="0" w:color="auto"/>
              <w:left w:val="single" w:sz="4" w:space="0" w:color="auto"/>
              <w:bottom w:val="single" w:sz="4" w:space="0" w:color="auto"/>
              <w:right w:val="single" w:sz="4" w:space="0" w:color="auto"/>
            </w:tcBorders>
          </w:tcPr>
          <w:p w14:paraId="56303873" w14:textId="77777777" w:rsidR="00543FD0" w:rsidRPr="009A2F02" w:rsidRDefault="00543FD0" w:rsidP="00877F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F281ED" w14:textId="77777777" w:rsidR="00543FD0" w:rsidRPr="00EA5FA7" w:rsidRDefault="00543FD0" w:rsidP="00877FE1">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C6F1505" w14:textId="77777777" w:rsidR="00543FD0" w:rsidRPr="009A2F02" w:rsidRDefault="00543FD0" w:rsidP="00877FE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C865C4C" w14:textId="77777777" w:rsidR="00543FD0" w:rsidRPr="00001A37" w:rsidRDefault="00543FD0" w:rsidP="00877FE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98FB6A2" w14:textId="77777777" w:rsidR="00543FD0" w:rsidRPr="009A2F02" w:rsidRDefault="00543FD0" w:rsidP="00877FE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5E5BAF" w14:textId="77777777" w:rsidR="00543FD0" w:rsidRPr="009A2F02" w:rsidRDefault="00543FD0" w:rsidP="00877FE1">
            <w:pPr>
              <w:pStyle w:val="TAC"/>
              <w:keepNext w:val="0"/>
              <w:keepLines w:val="0"/>
              <w:widowControl w:val="0"/>
              <w:rPr>
                <w:lang w:eastAsia="zh-CN"/>
              </w:rPr>
            </w:pPr>
            <w:r>
              <w:rPr>
                <w:lang w:eastAsia="zh-CN"/>
              </w:rPr>
              <w:t>ignore</w:t>
            </w:r>
          </w:p>
        </w:tc>
      </w:tr>
      <w:tr w:rsidR="00543FD0" w:rsidRPr="00EA5FA7" w14:paraId="74533BE5" w14:textId="77777777" w:rsidTr="00A36D74">
        <w:tc>
          <w:tcPr>
            <w:tcW w:w="2160" w:type="dxa"/>
            <w:tcBorders>
              <w:top w:val="single" w:sz="4" w:space="0" w:color="auto"/>
              <w:left w:val="single" w:sz="4" w:space="0" w:color="auto"/>
              <w:bottom w:val="single" w:sz="4" w:space="0" w:color="auto"/>
              <w:right w:val="single" w:sz="4" w:space="0" w:color="auto"/>
            </w:tcBorders>
          </w:tcPr>
          <w:p w14:paraId="249D869C" w14:textId="77777777" w:rsidR="00543FD0" w:rsidRPr="009A2F02" w:rsidRDefault="00543FD0" w:rsidP="00877FE1">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4A41DB66" w14:textId="77777777" w:rsidR="00543FD0" w:rsidRPr="009A2F02" w:rsidRDefault="00543FD0" w:rsidP="00877F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8AB1E4" w14:textId="77777777" w:rsidR="00543FD0" w:rsidRPr="00EA5FA7" w:rsidRDefault="00543FD0" w:rsidP="00877FE1">
            <w:pPr>
              <w:pStyle w:val="TAL"/>
              <w:keepNext w:val="0"/>
              <w:keepLines w:val="0"/>
              <w:widowControl w:val="0"/>
              <w:rPr>
                <w:i/>
                <w:lang w:eastAsia="ja-JP"/>
              </w:rPr>
            </w:pPr>
            <w:r>
              <w:rPr>
                <w:rFonts w:hint="eastAsia"/>
                <w:i/>
                <w:lang w:eastAsia="ja-JP"/>
              </w:rPr>
              <w:t>1</w:t>
            </w:r>
            <w:r>
              <w:rPr>
                <w:i/>
                <w:lang w:eastAsia="ja-JP"/>
              </w:rPr>
              <w:t xml:space="preserve"> ..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2D76FDC" w14:textId="77777777" w:rsidR="00543FD0" w:rsidRPr="009A2F02" w:rsidRDefault="00543FD0" w:rsidP="00877FE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DEB4AAD" w14:textId="77777777" w:rsidR="00543FD0" w:rsidRPr="00001A37" w:rsidRDefault="00543FD0" w:rsidP="00877FE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69C9D26" w14:textId="77777777" w:rsidR="00543FD0" w:rsidRPr="009A2F02" w:rsidRDefault="00543FD0" w:rsidP="00877FE1">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1458D86" w14:textId="77777777" w:rsidR="00543FD0" w:rsidRPr="009A2F02" w:rsidRDefault="00543FD0" w:rsidP="00877FE1">
            <w:pPr>
              <w:pStyle w:val="TAC"/>
              <w:keepNext w:val="0"/>
              <w:keepLines w:val="0"/>
              <w:widowControl w:val="0"/>
              <w:rPr>
                <w:lang w:eastAsia="zh-CN"/>
              </w:rPr>
            </w:pPr>
            <w:r>
              <w:rPr>
                <w:lang w:eastAsia="zh-CN"/>
              </w:rPr>
              <w:t>ignore</w:t>
            </w:r>
          </w:p>
        </w:tc>
      </w:tr>
      <w:tr w:rsidR="00543FD0" w:rsidRPr="00EA5FA7" w14:paraId="70C98089" w14:textId="77777777" w:rsidTr="00A36D74">
        <w:tc>
          <w:tcPr>
            <w:tcW w:w="2160" w:type="dxa"/>
            <w:tcBorders>
              <w:top w:val="single" w:sz="4" w:space="0" w:color="auto"/>
              <w:left w:val="single" w:sz="4" w:space="0" w:color="auto"/>
              <w:bottom w:val="single" w:sz="4" w:space="0" w:color="auto"/>
              <w:right w:val="single" w:sz="4" w:space="0" w:color="auto"/>
            </w:tcBorders>
          </w:tcPr>
          <w:p w14:paraId="382DC7D0" w14:textId="77777777" w:rsidR="00543FD0" w:rsidRPr="009A2F02" w:rsidRDefault="00543FD0" w:rsidP="00877FE1">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4F5747B6" w14:textId="77777777" w:rsidR="00543FD0" w:rsidRPr="009A2F02" w:rsidRDefault="00543FD0" w:rsidP="00877FE1">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66E017"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AFBD6E" w14:textId="77777777" w:rsidR="00543FD0" w:rsidRPr="009A2F02" w:rsidRDefault="00543FD0" w:rsidP="00877FE1">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3402EE18" w14:textId="77777777" w:rsidR="00543FD0" w:rsidRPr="00001A37" w:rsidRDefault="00543FD0" w:rsidP="00877FE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F74CCFB" w14:textId="77777777" w:rsidR="00543FD0" w:rsidRPr="009A2F02" w:rsidRDefault="00543FD0" w:rsidP="00877FE1">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E8B736" w14:textId="77777777" w:rsidR="00543FD0" w:rsidRPr="009A2F02" w:rsidRDefault="00543FD0" w:rsidP="00877FE1">
            <w:pPr>
              <w:pStyle w:val="TAC"/>
              <w:keepNext w:val="0"/>
              <w:keepLines w:val="0"/>
              <w:widowControl w:val="0"/>
              <w:rPr>
                <w:lang w:eastAsia="zh-CN"/>
              </w:rPr>
            </w:pPr>
          </w:p>
        </w:tc>
      </w:tr>
      <w:tr w:rsidR="00304737" w:rsidRPr="00EA5FA7" w14:paraId="4C657A71" w14:textId="77777777" w:rsidTr="00A36D74">
        <w:trPr>
          <w:ins w:id="383" w:author="Ericsson" w:date="2024-10-01T21:09:00Z"/>
        </w:trPr>
        <w:tc>
          <w:tcPr>
            <w:tcW w:w="2160" w:type="dxa"/>
            <w:tcBorders>
              <w:top w:val="single" w:sz="4" w:space="0" w:color="auto"/>
              <w:left w:val="single" w:sz="4" w:space="0" w:color="auto"/>
              <w:bottom w:val="single" w:sz="4" w:space="0" w:color="auto"/>
              <w:right w:val="single" w:sz="4" w:space="0" w:color="auto"/>
            </w:tcBorders>
          </w:tcPr>
          <w:p w14:paraId="0D5F6DD2" w14:textId="11FDBB87" w:rsidR="00304737" w:rsidRDefault="00304737" w:rsidP="00304737">
            <w:pPr>
              <w:pStyle w:val="TAL"/>
              <w:keepNext w:val="0"/>
              <w:keepLines w:val="0"/>
              <w:widowControl w:val="0"/>
              <w:rPr>
                <w:ins w:id="384" w:author="Ericsson" w:date="2024-10-01T21:09:00Z"/>
                <w:lang w:eastAsia="zh-CN"/>
              </w:rPr>
            </w:pPr>
            <w:ins w:id="385" w:author="Ericsson" w:date="2024-10-01T21:10:00Z">
              <w:r>
                <w:rPr>
                  <w:b/>
                  <w:bCs/>
                  <w:lang w:eastAsia="zh-CN"/>
                </w:rPr>
                <w:t>Cells Allowed to Use OD-SIB1 Transmission List</w:t>
              </w:r>
            </w:ins>
          </w:p>
        </w:tc>
        <w:tc>
          <w:tcPr>
            <w:tcW w:w="1080" w:type="dxa"/>
            <w:tcBorders>
              <w:top w:val="single" w:sz="4" w:space="0" w:color="auto"/>
              <w:left w:val="single" w:sz="4" w:space="0" w:color="auto"/>
              <w:bottom w:val="single" w:sz="4" w:space="0" w:color="auto"/>
              <w:right w:val="single" w:sz="4" w:space="0" w:color="auto"/>
            </w:tcBorders>
          </w:tcPr>
          <w:p w14:paraId="2104C25F" w14:textId="77777777" w:rsidR="00304737" w:rsidRDefault="00304737" w:rsidP="00304737">
            <w:pPr>
              <w:pStyle w:val="TAL"/>
              <w:keepNext w:val="0"/>
              <w:keepLines w:val="0"/>
              <w:widowControl w:val="0"/>
              <w:rPr>
                <w:ins w:id="386" w:author="Ericsson" w:date="2024-10-01T21:09:00Z"/>
                <w:lang w:eastAsia="zh-CN"/>
              </w:rPr>
            </w:pPr>
          </w:p>
        </w:tc>
        <w:tc>
          <w:tcPr>
            <w:tcW w:w="1080" w:type="dxa"/>
            <w:tcBorders>
              <w:top w:val="single" w:sz="4" w:space="0" w:color="auto"/>
              <w:left w:val="single" w:sz="4" w:space="0" w:color="auto"/>
              <w:bottom w:val="single" w:sz="4" w:space="0" w:color="auto"/>
              <w:right w:val="single" w:sz="4" w:space="0" w:color="auto"/>
            </w:tcBorders>
          </w:tcPr>
          <w:p w14:paraId="4EA16903" w14:textId="4E0FE72F" w:rsidR="00304737" w:rsidRPr="00EA5FA7" w:rsidRDefault="00304737" w:rsidP="00304737">
            <w:pPr>
              <w:pStyle w:val="TAL"/>
              <w:keepNext w:val="0"/>
              <w:keepLines w:val="0"/>
              <w:widowControl w:val="0"/>
              <w:rPr>
                <w:ins w:id="387" w:author="Ericsson" w:date="2024-10-01T21:09:00Z"/>
                <w:i/>
                <w:lang w:eastAsia="ja-JP"/>
              </w:rPr>
            </w:pPr>
            <w:ins w:id="388" w:author="Ericsson" w:date="2024-10-01T21:10: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1468244" w14:textId="77777777" w:rsidR="00304737" w:rsidRDefault="00304737" w:rsidP="00304737">
            <w:pPr>
              <w:pStyle w:val="TAL"/>
              <w:keepNext w:val="0"/>
              <w:keepLines w:val="0"/>
              <w:widowControl w:val="0"/>
              <w:rPr>
                <w:ins w:id="389" w:author="Ericsson" w:date="2024-10-01T21:09:00Z"/>
                <w:lang w:eastAsia="zh-CN"/>
              </w:rPr>
            </w:pPr>
          </w:p>
        </w:tc>
        <w:tc>
          <w:tcPr>
            <w:tcW w:w="1728" w:type="dxa"/>
            <w:tcBorders>
              <w:top w:val="single" w:sz="4" w:space="0" w:color="auto"/>
              <w:left w:val="single" w:sz="4" w:space="0" w:color="auto"/>
              <w:bottom w:val="single" w:sz="4" w:space="0" w:color="auto"/>
              <w:right w:val="single" w:sz="4" w:space="0" w:color="auto"/>
            </w:tcBorders>
          </w:tcPr>
          <w:p w14:paraId="29002CF1" w14:textId="77777777" w:rsidR="00304737" w:rsidRPr="00001A37" w:rsidRDefault="00304737" w:rsidP="00304737">
            <w:pPr>
              <w:pStyle w:val="TAL"/>
              <w:keepNext w:val="0"/>
              <w:keepLines w:val="0"/>
              <w:widowControl w:val="0"/>
              <w:rPr>
                <w:ins w:id="390" w:author="Ericsson" w:date="2024-10-01T21:09: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6C8E2E9" w14:textId="5324D84E" w:rsidR="00304737" w:rsidRDefault="00304737" w:rsidP="00304737">
            <w:pPr>
              <w:pStyle w:val="TAC"/>
              <w:keepNext w:val="0"/>
              <w:keepLines w:val="0"/>
              <w:widowControl w:val="0"/>
              <w:rPr>
                <w:ins w:id="391" w:author="Ericsson" w:date="2024-10-01T21:09:00Z"/>
                <w:lang w:eastAsia="zh-CN"/>
              </w:rPr>
            </w:pPr>
            <w:ins w:id="392" w:author="Ericsson" w:date="2024-10-01T21:10: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3B5B173" w14:textId="478B0732" w:rsidR="00304737" w:rsidRPr="009A2F02" w:rsidRDefault="00304737" w:rsidP="00304737">
            <w:pPr>
              <w:pStyle w:val="TAC"/>
              <w:keepNext w:val="0"/>
              <w:keepLines w:val="0"/>
              <w:widowControl w:val="0"/>
              <w:rPr>
                <w:ins w:id="393" w:author="Ericsson" w:date="2024-10-01T21:09:00Z"/>
                <w:lang w:eastAsia="zh-CN"/>
              </w:rPr>
            </w:pPr>
            <w:ins w:id="394" w:author="Ericsson" w:date="2024-10-01T21:10:00Z">
              <w:r>
                <w:rPr>
                  <w:lang w:eastAsia="zh-CN"/>
                </w:rPr>
                <w:t>ignore</w:t>
              </w:r>
            </w:ins>
          </w:p>
        </w:tc>
      </w:tr>
      <w:tr w:rsidR="00304737" w:rsidRPr="00EA5FA7" w14:paraId="0525AC4E" w14:textId="77777777" w:rsidTr="00A36D74">
        <w:trPr>
          <w:ins w:id="395" w:author="Ericsson" w:date="2024-10-01T21:09:00Z"/>
        </w:trPr>
        <w:tc>
          <w:tcPr>
            <w:tcW w:w="2160" w:type="dxa"/>
            <w:tcBorders>
              <w:top w:val="single" w:sz="4" w:space="0" w:color="auto"/>
              <w:left w:val="single" w:sz="4" w:space="0" w:color="auto"/>
              <w:bottom w:val="single" w:sz="4" w:space="0" w:color="auto"/>
              <w:right w:val="single" w:sz="4" w:space="0" w:color="auto"/>
            </w:tcBorders>
          </w:tcPr>
          <w:p w14:paraId="1C1463DF" w14:textId="3B9FE15B" w:rsidR="00304737" w:rsidRDefault="00304737" w:rsidP="00304737">
            <w:pPr>
              <w:pStyle w:val="TAL"/>
              <w:keepNext w:val="0"/>
              <w:keepLines w:val="0"/>
              <w:widowControl w:val="0"/>
              <w:ind w:leftChars="100" w:left="200"/>
              <w:rPr>
                <w:ins w:id="396" w:author="Ericsson" w:date="2024-10-01T21:09:00Z"/>
                <w:lang w:eastAsia="zh-CN"/>
              </w:rPr>
            </w:pPr>
            <w:ins w:id="397" w:author="Ericsson" w:date="2024-10-01T21:10:00Z">
              <w:r>
                <w:rPr>
                  <w:rFonts w:hint="eastAsia"/>
                  <w:lang w:eastAsia="zh-CN"/>
                </w:rPr>
                <w:t>&gt;</w:t>
              </w:r>
              <w:r>
                <w:rPr>
                  <w:b/>
                  <w:bCs/>
                  <w:lang w:eastAsia="zh-CN"/>
                </w:rPr>
                <w:t xml:space="preserve"> Cells Allowed to Use OD-SIB1 Transmission List Item</w:t>
              </w:r>
            </w:ins>
          </w:p>
        </w:tc>
        <w:tc>
          <w:tcPr>
            <w:tcW w:w="1080" w:type="dxa"/>
            <w:tcBorders>
              <w:top w:val="single" w:sz="4" w:space="0" w:color="auto"/>
              <w:left w:val="single" w:sz="4" w:space="0" w:color="auto"/>
              <w:bottom w:val="single" w:sz="4" w:space="0" w:color="auto"/>
              <w:right w:val="single" w:sz="4" w:space="0" w:color="auto"/>
            </w:tcBorders>
          </w:tcPr>
          <w:p w14:paraId="55483209" w14:textId="77777777" w:rsidR="00304737" w:rsidRDefault="00304737" w:rsidP="00304737">
            <w:pPr>
              <w:pStyle w:val="TAL"/>
              <w:keepNext w:val="0"/>
              <w:keepLines w:val="0"/>
              <w:widowControl w:val="0"/>
              <w:rPr>
                <w:ins w:id="398" w:author="Ericsson" w:date="2024-10-01T21:09:00Z"/>
                <w:lang w:eastAsia="zh-CN"/>
              </w:rPr>
            </w:pPr>
          </w:p>
        </w:tc>
        <w:tc>
          <w:tcPr>
            <w:tcW w:w="1080" w:type="dxa"/>
            <w:tcBorders>
              <w:top w:val="single" w:sz="4" w:space="0" w:color="auto"/>
              <w:left w:val="single" w:sz="4" w:space="0" w:color="auto"/>
              <w:bottom w:val="single" w:sz="4" w:space="0" w:color="auto"/>
              <w:right w:val="single" w:sz="4" w:space="0" w:color="auto"/>
            </w:tcBorders>
          </w:tcPr>
          <w:p w14:paraId="4DB45CCF" w14:textId="7F9531E0" w:rsidR="00304737" w:rsidRPr="00EA5FA7" w:rsidRDefault="00304737" w:rsidP="00304737">
            <w:pPr>
              <w:pStyle w:val="TAL"/>
              <w:keepNext w:val="0"/>
              <w:keepLines w:val="0"/>
              <w:widowControl w:val="0"/>
              <w:rPr>
                <w:ins w:id="399" w:author="Ericsson" w:date="2024-10-01T21:09:00Z"/>
                <w:i/>
                <w:lang w:eastAsia="ja-JP"/>
              </w:rPr>
            </w:pPr>
            <w:ins w:id="400" w:author="Ericsson" w:date="2024-10-01T21:10:00Z">
              <w:r>
                <w:rPr>
                  <w:rFonts w:hint="eastAsia"/>
                  <w:i/>
                  <w:lang w:eastAsia="ja-JP"/>
                </w:rPr>
                <w:t>1</w:t>
              </w:r>
              <w:r>
                <w:rPr>
                  <w:i/>
                  <w:lang w:eastAsia="ja-JP"/>
                </w:rPr>
                <w:t xml:space="preserve"> .. &lt;</w:t>
              </w:r>
              <w:proofErr w:type="spellStart"/>
              <w:r>
                <w:rPr>
                  <w:i/>
                  <w:lang w:eastAsia="ja-JP"/>
                </w:rPr>
                <w:t>maxCellingNBDU</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B594D5D" w14:textId="77777777" w:rsidR="00304737" w:rsidRDefault="00304737" w:rsidP="00304737">
            <w:pPr>
              <w:pStyle w:val="TAL"/>
              <w:keepNext w:val="0"/>
              <w:keepLines w:val="0"/>
              <w:widowControl w:val="0"/>
              <w:rPr>
                <w:ins w:id="401" w:author="Ericsson" w:date="2024-10-01T21:09:00Z"/>
                <w:lang w:eastAsia="zh-CN"/>
              </w:rPr>
            </w:pPr>
          </w:p>
        </w:tc>
        <w:tc>
          <w:tcPr>
            <w:tcW w:w="1728" w:type="dxa"/>
            <w:tcBorders>
              <w:top w:val="single" w:sz="4" w:space="0" w:color="auto"/>
              <w:left w:val="single" w:sz="4" w:space="0" w:color="auto"/>
              <w:bottom w:val="single" w:sz="4" w:space="0" w:color="auto"/>
              <w:right w:val="single" w:sz="4" w:space="0" w:color="auto"/>
            </w:tcBorders>
          </w:tcPr>
          <w:p w14:paraId="4BF9AC4C" w14:textId="77777777" w:rsidR="00304737" w:rsidRPr="00001A37" w:rsidRDefault="00304737" w:rsidP="00304737">
            <w:pPr>
              <w:pStyle w:val="TAL"/>
              <w:keepNext w:val="0"/>
              <w:keepLines w:val="0"/>
              <w:widowControl w:val="0"/>
              <w:rPr>
                <w:ins w:id="402" w:author="Ericsson" w:date="2024-10-01T21:09: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453AC56" w14:textId="19A76C11" w:rsidR="00304737" w:rsidRDefault="00304737" w:rsidP="00304737">
            <w:pPr>
              <w:pStyle w:val="TAC"/>
              <w:keepNext w:val="0"/>
              <w:keepLines w:val="0"/>
              <w:widowControl w:val="0"/>
              <w:rPr>
                <w:ins w:id="403" w:author="Ericsson" w:date="2024-10-01T21:09:00Z"/>
                <w:lang w:eastAsia="zh-CN"/>
              </w:rPr>
            </w:pPr>
            <w:ins w:id="404" w:author="Ericsson" w:date="2024-10-01T21:10:00Z">
              <w:r>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59073914" w14:textId="46E98E3C" w:rsidR="00304737" w:rsidRPr="009A2F02" w:rsidRDefault="00304737" w:rsidP="00304737">
            <w:pPr>
              <w:pStyle w:val="TAC"/>
              <w:keepNext w:val="0"/>
              <w:keepLines w:val="0"/>
              <w:widowControl w:val="0"/>
              <w:rPr>
                <w:ins w:id="405" w:author="Ericsson" w:date="2024-10-01T21:09:00Z"/>
                <w:lang w:eastAsia="zh-CN"/>
              </w:rPr>
            </w:pPr>
            <w:ins w:id="406" w:author="Ericsson" w:date="2024-10-01T21:10:00Z">
              <w:r>
                <w:rPr>
                  <w:lang w:eastAsia="zh-CN"/>
                </w:rPr>
                <w:t>ignore</w:t>
              </w:r>
            </w:ins>
          </w:p>
        </w:tc>
      </w:tr>
      <w:tr w:rsidR="00304737" w:rsidRPr="00EA5FA7" w14:paraId="284940A0" w14:textId="77777777" w:rsidTr="00A36D74">
        <w:trPr>
          <w:ins w:id="407" w:author="Ericsson" w:date="2024-10-01T21:09:00Z"/>
        </w:trPr>
        <w:tc>
          <w:tcPr>
            <w:tcW w:w="2160" w:type="dxa"/>
            <w:tcBorders>
              <w:top w:val="single" w:sz="4" w:space="0" w:color="auto"/>
              <w:left w:val="single" w:sz="4" w:space="0" w:color="auto"/>
              <w:bottom w:val="single" w:sz="4" w:space="0" w:color="auto"/>
              <w:right w:val="single" w:sz="4" w:space="0" w:color="auto"/>
            </w:tcBorders>
          </w:tcPr>
          <w:p w14:paraId="59EA2840" w14:textId="5C71DD89" w:rsidR="00304737" w:rsidRDefault="00304737" w:rsidP="00304737">
            <w:pPr>
              <w:pStyle w:val="TAL"/>
              <w:keepNext w:val="0"/>
              <w:keepLines w:val="0"/>
              <w:widowControl w:val="0"/>
              <w:ind w:leftChars="100" w:left="200"/>
              <w:rPr>
                <w:ins w:id="408" w:author="Ericsson" w:date="2024-10-01T21:09:00Z"/>
                <w:lang w:eastAsia="zh-CN"/>
              </w:rPr>
            </w:pPr>
            <w:r>
              <w:rPr>
                <w:lang w:eastAsia="zh-CN"/>
              </w:rPr>
              <w:t xml:space="preserve"> </w:t>
            </w:r>
            <w:ins w:id="409" w:author="Ericsson" w:date="2024-10-01T21:10:00Z">
              <w:r>
                <w:rPr>
                  <w:rFonts w:hint="eastAsia"/>
                  <w:lang w:eastAsia="zh-CN"/>
                </w:rPr>
                <w:t>&gt;&gt;</w:t>
              </w:r>
              <w:r w:rsidRPr="000518B8">
                <w:rPr>
                  <w:rFonts w:cs="Arial" w:hint="eastAsia"/>
                  <w:szCs w:val="18"/>
                  <w:lang w:eastAsia="ja-JP"/>
                </w:rPr>
                <w:t>NR</w:t>
              </w:r>
              <w:r>
                <w:rPr>
                  <w:rFonts w:hint="eastAsia"/>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071712DE" w14:textId="3C4082E1" w:rsidR="00304737" w:rsidRDefault="00304737" w:rsidP="00304737">
            <w:pPr>
              <w:pStyle w:val="TAL"/>
              <w:keepNext w:val="0"/>
              <w:keepLines w:val="0"/>
              <w:widowControl w:val="0"/>
              <w:rPr>
                <w:ins w:id="410" w:author="Ericsson" w:date="2024-10-01T21:09:00Z"/>
                <w:lang w:eastAsia="zh-CN"/>
              </w:rPr>
            </w:pPr>
            <w:ins w:id="411" w:author="Ericsson" w:date="2024-10-01T21:10: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B3B8C8B" w14:textId="77777777" w:rsidR="00304737" w:rsidRPr="00EA5FA7" w:rsidRDefault="00304737" w:rsidP="00304737">
            <w:pPr>
              <w:pStyle w:val="TAL"/>
              <w:keepNext w:val="0"/>
              <w:keepLines w:val="0"/>
              <w:widowControl w:val="0"/>
              <w:rPr>
                <w:ins w:id="412" w:author="Ericsson" w:date="2024-10-01T21:0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8B6552" w14:textId="11E9D027" w:rsidR="00304737" w:rsidRDefault="00304737" w:rsidP="00304737">
            <w:pPr>
              <w:pStyle w:val="TAL"/>
              <w:keepNext w:val="0"/>
              <w:keepLines w:val="0"/>
              <w:widowControl w:val="0"/>
              <w:rPr>
                <w:ins w:id="413" w:author="Ericsson" w:date="2024-10-01T21:09:00Z"/>
                <w:lang w:eastAsia="zh-CN"/>
              </w:rPr>
            </w:pPr>
            <w:ins w:id="414" w:author="Ericsson" w:date="2024-10-01T21:10: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3CBAD6CD" w14:textId="77777777" w:rsidR="00304737" w:rsidRPr="00001A37" w:rsidRDefault="00304737" w:rsidP="00304737">
            <w:pPr>
              <w:pStyle w:val="TAL"/>
              <w:keepNext w:val="0"/>
              <w:keepLines w:val="0"/>
              <w:widowControl w:val="0"/>
              <w:rPr>
                <w:ins w:id="415" w:author="Ericsson" w:date="2024-10-01T21:09: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6CF5268" w14:textId="51E3168C" w:rsidR="00304737" w:rsidRDefault="00304737" w:rsidP="00304737">
            <w:pPr>
              <w:pStyle w:val="TAC"/>
              <w:keepNext w:val="0"/>
              <w:keepLines w:val="0"/>
              <w:widowControl w:val="0"/>
              <w:rPr>
                <w:ins w:id="416" w:author="Ericsson" w:date="2024-10-01T21:09:00Z"/>
                <w:lang w:eastAsia="zh-CN"/>
              </w:rPr>
            </w:pPr>
            <w:ins w:id="417" w:author="Ericsson" w:date="2024-10-01T21:10: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A995B1D" w14:textId="77777777" w:rsidR="00304737" w:rsidRPr="009A2F02" w:rsidRDefault="00304737" w:rsidP="00304737">
            <w:pPr>
              <w:pStyle w:val="TAC"/>
              <w:keepNext w:val="0"/>
              <w:keepLines w:val="0"/>
              <w:widowControl w:val="0"/>
              <w:rPr>
                <w:ins w:id="418" w:author="Ericsson" w:date="2024-10-01T21:09:00Z"/>
                <w:lang w:eastAsia="zh-CN"/>
              </w:rPr>
            </w:pPr>
          </w:p>
        </w:tc>
      </w:tr>
    </w:tbl>
    <w:p w14:paraId="7D54F397" w14:textId="77777777" w:rsidR="00543FD0" w:rsidRPr="00EA5FA7" w:rsidRDefault="00543FD0" w:rsidP="00543FD0">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3FD0" w:rsidRPr="00EA5FA7" w14:paraId="627FFE12" w14:textId="77777777" w:rsidTr="00877FE1">
        <w:tc>
          <w:tcPr>
            <w:tcW w:w="3686" w:type="dxa"/>
          </w:tcPr>
          <w:p w14:paraId="3F11D061" w14:textId="77777777" w:rsidR="00543FD0" w:rsidRPr="00EA5FA7" w:rsidRDefault="00543FD0" w:rsidP="00877FE1">
            <w:pPr>
              <w:pStyle w:val="TAH0"/>
              <w:keepNext w:val="0"/>
              <w:keepLines w:val="0"/>
              <w:widowControl w:val="0"/>
            </w:pPr>
            <w:r w:rsidRPr="00EA5FA7">
              <w:t>Range bound</w:t>
            </w:r>
          </w:p>
        </w:tc>
        <w:tc>
          <w:tcPr>
            <w:tcW w:w="5670" w:type="dxa"/>
          </w:tcPr>
          <w:p w14:paraId="29740211" w14:textId="77777777" w:rsidR="00543FD0" w:rsidRPr="00EA5FA7" w:rsidRDefault="00543FD0" w:rsidP="00877FE1">
            <w:pPr>
              <w:pStyle w:val="TAH0"/>
              <w:keepNext w:val="0"/>
              <w:keepLines w:val="0"/>
              <w:widowControl w:val="0"/>
            </w:pPr>
            <w:r w:rsidRPr="00EA5FA7">
              <w:t>Explanation</w:t>
            </w:r>
          </w:p>
        </w:tc>
      </w:tr>
      <w:tr w:rsidR="00543FD0" w:rsidRPr="00EA5FA7" w14:paraId="18F30FD4" w14:textId="77777777" w:rsidTr="00877FE1">
        <w:tc>
          <w:tcPr>
            <w:tcW w:w="3686" w:type="dxa"/>
          </w:tcPr>
          <w:p w14:paraId="6342E5B5" w14:textId="77777777" w:rsidR="00543FD0" w:rsidRPr="00EA5FA7" w:rsidRDefault="00543FD0" w:rsidP="00877FE1">
            <w:pPr>
              <w:pStyle w:val="TAL"/>
              <w:keepNext w:val="0"/>
              <w:keepLines w:val="0"/>
              <w:widowControl w:val="0"/>
            </w:pPr>
            <w:proofErr w:type="spellStart"/>
            <w:r w:rsidRPr="00EA5FA7">
              <w:t>maxCellingNBDU</w:t>
            </w:r>
            <w:proofErr w:type="spellEnd"/>
          </w:p>
        </w:tc>
        <w:tc>
          <w:tcPr>
            <w:tcW w:w="5670" w:type="dxa"/>
          </w:tcPr>
          <w:p w14:paraId="1873438C" w14:textId="77777777" w:rsidR="00543FD0" w:rsidRPr="00EA5FA7" w:rsidRDefault="00543FD0" w:rsidP="00877FE1">
            <w:pPr>
              <w:pStyle w:val="TAL"/>
              <w:keepNext w:val="0"/>
              <w:keepLines w:val="0"/>
              <w:widowControl w:val="0"/>
            </w:pPr>
            <w:r w:rsidRPr="00EA5FA7">
              <w:t>Maximum num</w:t>
            </w:r>
            <w:r>
              <w:t>b</w:t>
            </w:r>
            <w:r w:rsidRPr="00EA5FA7">
              <w:t xml:space="preserve">ers of cells that can be served by a </w:t>
            </w:r>
            <w:proofErr w:type="spellStart"/>
            <w:r w:rsidRPr="00EA5FA7">
              <w:t>gNB</w:t>
            </w:r>
            <w:proofErr w:type="spellEnd"/>
            <w:r w:rsidRPr="00EA5FA7">
              <w:t>-DU. Value is 512.</w:t>
            </w:r>
          </w:p>
        </w:tc>
      </w:tr>
      <w:tr w:rsidR="00543FD0" w:rsidRPr="00EA5FA7" w14:paraId="6AB562AA" w14:textId="77777777" w:rsidTr="00877FE1">
        <w:tc>
          <w:tcPr>
            <w:tcW w:w="3686" w:type="dxa"/>
          </w:tcPr>
          <w:p w14:paraId="3FB2F3CF" w14:textId="77777777" w:rsidR="00543FD0" w:rsidRPr="00EA5FA7" w:rsidRDefault="00543FD0" w:rsidP="00877FE1">
            <w:pPr>
              <w:pStyle w:val="TAL"/>
              <w:keepNext w:val="0"/>
              <w:keepLines w:val="0"/>
              <w:widowControl w:val="0"/>
            </w:pPr>
            <w:proofErr w:type="spellStart"/>
            <w:r w:rsidRPr="00EA5FA7">
              <w:t>maxnoofTNLAssociations</w:t>
            </w:r>
            <w:proofErr w:type="spellEnd"/>
          </w:p>
        </w:tc>
        <w:tc>
          <w:tcPr>
            <w:tcW w:w="5670" w:type="dxa"/>
          </w:tcPr>
          <w:p w14:paraId="4F402417" w14:textId="77777777" w:rsidR="00543FD0" w:rsidRPr="00EA5FA7" w:rsidRDefault="00543FD0" w:rsidP="00877FE1">
            <w:pPr>
              <w:pStyle w:val="TAL"/>
              <w:keepNext w:val="0"/>
              <w:keepLines w:val="0"/>
              <w:widowControl w:val="0"/>
            </w:pPr>
            <w:r w:rsidRPr="00EA5FA7">
              <w:t xml:space="preserve">Maximum numbers of TNL Associations between the </w:t>
            </w:r>
            <w:proofErr w:type="spellStart"/>
            <w:r w:rsidRPr="00EA5FA7">
              <w:t>gNB</w:t>
            </w:r>
            <w:proofErr w:type="spellEnd"/>
            <w:r w:rsidRPr="00EA5FA7">
              <w:t xml:space="preserve">-CU and the </w:t>
            </w:r>
            <w:proofErr w:type="spellStart"/>
            <w:r w:rsidRPr="00EA5FA7">
              <w:t>gNB</w:t>
            </w:r>
            <w:proofErr w:type="spellEnd"/>
            <w:r w:rsidRPr="00EA5FA7">
              <w:t>-DU. Value is 32.</w:t>
            </w:r>
          </w:p>
        </w:tc>
      </w:tr>
      <w:tr w:rsidR="00543FD0" w:rsidRPr="00EA5FA7" w14:paraId="2CEB8345" w14:textId="77777777" w:rsidTr="00877FE1">
        <w:tc>
          <w:tcPr>
            <w:tcW w:w="3686" w:type="dxa"/>
          </w:tcPr>
          <w:p w14:paraId="4B970B91" w14:textId="77777777" w:rsidR="00543FD0" w:rsidRPr="00EA5FA7" w:rsidRDefault="00543FD0" w:rsidP="00877FE1">
            <w:pPr>
              <w:pStyle w:val="TAL"/>
              <w:keepNext w:val="0"/>
              <w:keepLines w:val="0"/>
              <w:widowControl w:val="0"/>
            </w:pPr>
            <w:proofErr w:type="spellStart"/>
            <w:r w:rsidRPr="00EA5FA7">
              <w:t>maxCellineNB</w:t>
            </w:r>
            <w:proofErr w:type="spellEnd"/>
          </w:p>
        </w:tc>
        <w:tc>
          <w:tcPr>
            <w:tcW w:w="5670" w:type="dxa"/>
          </w:tcPr>
          <w:p w14:paraId="7CA3A485" w14:textId="77777777" w:rsidR="00543FD0" w:rsidRPr="00EA5FA7" w:rsidRDefault="00543FD0" w:rsidP="00877FE1">
            <w:pPr>
              <w:pStyle w:val="TAL"/>
              <w:keepNext w:val="0"/>
              <w:keepLines w:val="0"/>
              <w:widowControl w:val="0"/>
            </w:pPr>
            <w:r w:rsidRPr="00EA5FA7">
              <w:t xml:space="preserve">Maximum no. cells that can be served by an </w:t>
            </w:r>
            <w:proofErr w:type="spellStart"/>
            <w:r w:rsidRPr="00EA5FA7">
              <w:t>eNB</w:t>
            </w:r>
            <w:proofErr w:type="spellEnd"/>
            <w:r w:rsidRPr="00EA5FA7">
              <w:t>. Value is 256.</w:t>
            </w:r>
          </w:p>
        </w:tc>
      </w:tr>
      <w:tr w:rsidR="00543FD0" w:rsidRPr="00EA5FA7" w14:paraId="139F3C1F" w14:textId="77777777" w:rsidTr="00877FE1">
        <w:tc>
          <w:tcPr>
            <w:tcW w:w="3686" w:type="dxa"/>
          </w:tcPr>
          <w:p w14:paraId="6217B8C5" w14:textId="77777777" w:rsidR="00543FD0" w:rsidRPr="00EA5FA7" w:rsidRDefault="00543FD0" w:rsidP="00877FE1">
            <w:pPr>
              <w:pStyle w:val="TAL"/>
              <w:keepNext w:val="0"/>
              <w:keepLines w:val="0"/>
              <w:widowControl w:val="0"/>
            </w:pPr>
            <w:proofErr w:type="spellStart"/>
            <w:r>
              <w:rPr>
                <w:rFonts w:eastAsia="SimSun"/>
                <w:i/>
                <w:lang w:eastAsia="ja-JP"/>
              </w:rPr>
              <w:t>maxnoofSSBAreas</w:t>
            </w:r>
            <w:proofErr w:type="spellEnd"/>
          </w:p>
        </w:tc>
        <w:tc>
          <w:tcPr>
            <w:tcW w:w="5670" w:type="dxa"/>
          </w:tcPr>
          <w:p w14:paraId="43183B14" w14:textId="77777777" w:rsidR="00543FD0" w:rsidRPr="00EA5FA7" w:rsidRDefault="00543FD0" w:rsidP="00877FE1">
            <w:pPr>
              <w:pStyle w:val="TAL"/>
              <w:keepNext w:val="0"/>
              <w:keepLines w:val="0"/>
              <w:widowControl w:val="0"/>
            </w:pPr>
            <w:r>
              <w:rPr>
                <w:rFonts w:eastAsia="SimSun" w:cs="Arial"/>
                <w:lang w:val="en-US" w:eastAsia="ja-JP"/>
              </w:rPr>
              <w:t xml:space="preserve">Maximum no. SSB Areas that can be served by a cell. Value is 64. </w:t>
            </w:r>
          </w:p>
        </w:tc>
      </w:tr>
    </w:tbl>
    <w:p w14:paraId="2B60A9F7" w14:textId="77777777" w:rsidR="00543FD0" w:rsidRDefault="00543FD0" w:rsidP="0094704A">
      <w:pPr>
        <w:rPr>
          <w:b/>
          <w:bCs/>
          <w:color w:val="FF0000"/>
          <w:lang w:eastAsia="zh-CN"/>
        </w:rPr>
      </w:pPr>
    </w:p>
    <w:p w14:paraId="35DE5A24" w14:textId="7B55780A" w:rsidR="00022889" w:rsidRPr="00154C70" w:rsidRDefault="004128E5" w:rsidP="009469BF">
      <w:pPr>
        <w:jc w:val="center"/>
        <w:rPr>
          <w:rStyle w:val="IvDbodytextChar"/>
          <w:rFonts w:ascii="Times New Roman" w:eastAsiaTheme="minorEastAsia" w:hAnsi="Times New Roman"/>
          <w:spacing w:val="0"/>
        </w:rPr>
      </w:pPr>
      <w:r w:rsidRPr="004128E5">
        <w:rPr>
          <w:b/>
          <w:bCs/>
          <w:color w:val="FF0000"/>
          <w:highlight w:val="yellow"/>
          <w:lang w:eastAsia="zh-CN"/>
        </w:rPr>
        <w:t xml:space="preserve">*************** </w:t>
      </w:r>
      <w:r w:rsidR="00154C70" w:rsidRPr="004128E5">
        <w:rPr>
          <w:b/>
          <w:bCs/>
          <w:color w:val="FF0000"/>
          <w:highlight w:val="yellow"/>
          <w:lang w:eastAsia="zh-CN"/>
        </w:rPr>
        <w:t xml:space="preserve">End of </w:t>
      </w:r>
      <w:r w:rsidRPr="004128E5">
        <w:rPr>
          <w:b/>
          <w:bCs/>
          <w:color w:val="FF0000"/>
          <w:highlight w:val="yellow"/>
          <w:lang w:eastAsia="zh-CN"/>
        </w:rPr>
        <w:t>TP</w:t>
      </w:r>
      <w:r w:rsidR="00154C70" w:rsidRPr="004128E5">
        <w:rPr>
          <w:b/>
          <w:bCs/>
          <w:color w:val="FF0000"/>
          <w:highlight w:val="yellow"/>
          <w:lang w:eastAsia="zh-CN"/>
        </w:rPr>
        <w:t xml:space="preserve"> </w:t>
      </w:r>
      <w:r w:rsidRPr="004128E5">
        <w:rPr>
          <w:b/>
          <w:bCs/>
          <w:color w:val="FF0000"/>
          <w:highlight w:val="yellow"/>
          <w:lang w:eastAsia="zh-CN"/>
        </w:rPr>
        <w:t>***************</w:t>
      </w:r>
    </w:p>
    <w:p w14:paraId="2E34D618" w14:textId="7FEC4BF6" w:rsidR="00022889" w:rsidRDefault="00022889" w:rsidP="00022889">
      <w:pPr>
        <w:pStyle w:val="Heading1"/>
        <w:rPr>
          <w:lang w:eastAsia="zh-CN"/>
        </w:rPr>
      </w:pPr>
      <w:r>
        <w:rPr>
          <w:lang w:eastAsia="zh-CN"/>
        </w:rPr>
        <w:t>6</w:t>
      </w:r>
      <w:r>
        <w:rPr>
          <w:lang w:eastAsia="zh-CN"/>
        </w:rPr>
        <w:tab/>
        <w:t>References</w:t>
      </w:r>
    </w:p>
    <w:p w14:paraId="3C062758" w14:textId="77777777" w:rsidR="00022889" w:rsidRDefault="00022889" w:rsidP="00022889">
      <w:pPr>
        <w:rPr>
          <w:lang w:eastAsia="zh-CN"/>
        </w:rPr>
      </w:pPr>
      <w:r>
        <w:rPr>
          <w:lang w:eastAsia="zh-CN"/>
        </w:rPr>
        <w:t>[1]</w:t>
      </w:r>
      <w:r>
        <w:rPr>
          <w:lang w:eastAsia="zh-CN"/>
        </w:rPr>
        <w:tab/>
      </w:r>
      <w:r w:rsidRPr="004D6592">
        <w:rPr>
          <w:lang w:eastAsia="zh-CN"/>
        </w:rPr>
        <w:t>RP-234065</w:t>
      </w:r>
      <w:r>
        <w:rPr>
          <w:lang w:eastAsia="zh-CN"/>
        </w:rPr>
        <w:tab/>
      </w:r>
      <w:r w:rsidRPr="004D6592">
        <w:rPr>
          <w:lang w:eastAsia="zh-CN"/>
        </w:rPr>
        <w:t>New WID: Enhancements of network energy savings for NR</w:t>
      </w:r>
      <w:r>
        <w:rPr>
          <w:lang w:eastAsia="zh-CN"/>
        </w:rPr>
        <w:t xml:space="preserve"> </w:t>
      </w:r>
    </w:p>
    <w:p w14:paraId="548347DC" w14:textId="7F735494" w:rsidR="00A110B7" w:rsidRDefault="006C0C1D" w:rsidP="00022889">
      <w:pPr>
        <w:rPr>
          <w:lang w:eastAsia="zh-CN"/>
        </w:rPr>
      </w:pPr>
      <w:r>
        <w:rPr>
          <w:lang w:eastAsia="zh-CN"/>
        </w:rPr>
        <w:t>[2]</w:t>
      </w:r>
      <w:r>
        <w:rPr>
          <w:lang w:eastAsia="zh-CN"/>
        </w:rPr>
        <w:tab/>
      </w:r>
      <w:r w:rsidR="00114010" w:rsidRPr="00114010">
        <w:rPr>
          <w:lang w:eastAsia="zh-CN"/>
        </w:rPr>
        <w:t>RP-242354</w:t>
      </w:r>
      <w:r>
        <w:rPr>
          <w:lang w:eastAsia="zh-CN"/>
        </w:rPr>
        <w:tab/>
      </w:r>
      <w:r w:rsidRPr="006C0C1D">
        <w:rPr>
          <w:lang w:eastAsia="zh-CN"/>
        </w:rPr>
        <w:t>Revised WID: Enhancements of network energy savings for NR</w:t>
      </w:r>
    </w:p>
    <w:p w14:paraId="46E75A40" w14:textId="5DE1498D" w:rsidR="00722B36" w:rsidRDefault="00A43BC8" w:rsidP="009724C5">
      <w:pPr>
        <w:rPr>
          <w:lang w:eastAsia="zh-CN"/>
        </w:rPr>
      </w:pPr>
      <w:r>
        <w:rPr>
          <w:lang w:eastAsia="zh-CN"/>
        </w:rPr>
        <w:t>[</w:t>
      </w:r>
      <w:r w:rsidR="001331FC">
        <w:rPr>
          <w:lang w:eastAsia="zh-CN"/>
        </w:rPr>
        <w:t>3</w:t>
      </w:r>
      <w:r>
        <w:rPr>
          <w:lang w:eastAsia="zh-CN"/>
        </w:rPr>
        <w:t xml:space="preserve">] </w:t>
      </w:r>
      <w:r>
        <w:rPr>
          <w:lang w:eastAsia="zh-CN"/>
        </w:rPr>
        <w:tab/>
      </w:r>
      <w:r w:rsidRPr="00A43BC8">
        <w:rPr>
          <w:lang w:eastAsia="zh-CN"/>
        </w:rPr>
        <w:t>R3-</w:t>
      </w:r>
      <w:r w:rsidR="00E211E0" w:rsidRPr="00E211E0">
        <w:rPr>
          <w:lang w:eastAsia="zh-CN"/>
        </w:rPr>
        <w:t>244708</w:t>
      </w:r>
      <w:r>
        <w:rPr>
          <w:lang w:eastAsia="zh-CN"/>
        </w:rPr>
        <w:tab/>
      </w:r>
      <w:r w:rsidRPr="00A43BC8">
        <w:rPr>
          <w:lang w:eastAsia="zh-CN"/>
        </w:rPr>
        <w:t>Summary of offline disc</w:t>
      </w:r>
      <w:r>
        <w:rPr>
          <w:lang w:eastAsia="zh-CN"/>
        </w:rPr>
        <w:t>, Ericsson (Moderator)</w:t>
      </w:r>
    </w:p>
    <w:p w14:paraId="53C1AED5" w14:textId="6C8303E4" w:rsidR="00D149E0" w:rsidRPr="00022889" w:rsidRDefault="00D149E0" w:rsidP="009724C5">
      <w:pPr>
        <w:rPr>
          <w:lang w:eastAsia="zh-CN"/>
        </w:rPr>
      </w:pPr>
      <w:r>
        <w:rPr>
          <w:lang w:eastAsia="zh-CN"/>
        </w:rPr>
        <w:t>[4]</w:t>
      </w:r>
      <w:r>
        <w:rPr>
          <w:lang w:eastAsia="zh-CN"/>
        </w:rPr>
        <w:tab/>
      </w:r>
      <w:r w:rsidRPr="006802FF">
        <w:rPr>
          <w:lang w:eastAsia="zh-CN"/>
        </w:rPr>
        <w:t>R3-24</w:t>
      </w:r>
      <w:r w:rsidR="00A12F4F">
        <w:rPr>
          <w:lang w:eastAsia="zh-CN"/>
        </w:rPr>
        <w:t>5498</w:t>
      </w:r>
      <w:r>
        <w:rPr>
          <w:lang w:eastAsia="zh-CN"/>
        </w:rPr>
        <w:tab/>
      </w:r>
      <w:proofErr w:type="spellStart"/>
      <w:r w:rsidR="007D72D9" w:rsidRPr="007D72D9">
        <w:rPr>
          <w:lang w:eastAsia="zh-CN"/>
        </w:rPr>
        <w:t>Xn</w:t>
      </w:r>
      <w:proofErr w:type="spellEnd"/>
      <w:r w:rsidR="007D72D9" w:rsidRPr="007D72D9">
        <w:rPr>
          <w:lang w:eastAsia="zh-CN"/>
        </w:rPr>
        <w:t xml:space="preserve"> impact of On-demand SIB1 for UEs in idle/inactive mode</w:t>
      </w:r>
      <w:r>
        <w:rPr>
          <w:lang w:eastAsia="zh-CN"/>
        </w:rPr>
        <w:t>, Ericsson</w:t>
      </w:r>
    </w:p>
    <w:sectPr w:rsidR="00D149E0" w:rsidRPr="00022889"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1804B" w14:textId="77777777" w:rsidR="00B33FA9" w:rsidRDefault="00B33FA9">
      <w:pPr>
        <w:spacing w:after="0"/>
      </w:pPr>
      <w:r>
        <w:separator/>
      </w:r>
    </w:p>
  </w:endnote>
  <w:endnote w:type="continuationSeparator" w:id="0">
    <w:p w14:paraId="09E617B5" w14:textId="77777777" w:rsidR="00B33FA9" w:rsidRDefault="00B33FA9">
      <w:pPr>
        <w:spacing w:after="0"/>
      </w:pPr>
      <w:r>
        <w:continuationSeparator/>
      </w:r>
    </w:p>
  </w:endnote>
  <w:endnote w:type="continuationNotice" w:id="1">
    <w:p w14:paraId="2E2F2E5E" w14:textId="77777777" w:rsidR="00B33FA9" w:rsidRDefault="00B33F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algun Gothic Semilight"/>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B6762" w14:textId="77777777" w:rsidR="00B33FA9" w:rsidRDefault="00B33FA9">
      <w:pPr>
        <w:spacing w:after="0"/>
      </w:pPr>
      <w:r>
        <w:separator/>
      </w:r>
    </w:p>
  </w:footnote>
  <w:footnote w:type="continuationSeparator" w:id="0">
    <w:p w14:paraId="3AB33937" w14:textId="77777777" w:rsidR="00B33FA9" w:rsidRDefault="00B33FA9">
      <w:pPr>
        <w:spacing w:after="0"/>
      </w:pPr>
      <w:r>
        <w:continuationSeparator/>
      </w:r>
    </w:p>
  </w:footnote>
  <w:footnote w:type="continuationNotice" w:id="1">
    <w:p w14:paraId="7EC22BDA" w14:textId="77777777" w:rsidR="00B33FA9" w:rsidRDefault="00B33F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561B3"/>
    <w:multiLevelType w:val="hybridMultilevel"/>
    <w:tmpl w:val="BCD8205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0"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1"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8"/>
  </w:num>
  <w:num w:numId="2" w16cid:durableId="1938246355">
    <w:abstractNumId w:val="35"/>
  </w:num>
  <w:num w:numId="3" w16cid:durableId="1645623878">
    <w:abstractNumId w:val="22"/>
  </w:num>
  <w:num w:numId="4" w16cid:durableId="797142164">
    <w:abstractNumId w:val="9"/>
  </w:num>
  <w:num w:numId="5" w16cid:durableId="634801629">
    <w:abstractNumId w:val="6"/>
  </w:num>
  <w:num w:numId="6" w16cid:durableId="936248803">
    <w:abstractNumId w:val="31"/>
  </w:num>
  <w:num w:numId="7" w16cid:durableId="569466953">
    <w:abstractNumId w:val="7"/>
  </w:num>
  <w:num w:numId="8" w16cid:durableId="1103571716">
    <w:abstractNumId w:val="19"/>
  </w:num>
  <w:num w:numId="9" w16cid:durableId="855534864">
    <w:abstractNumId w:val="18"/>
  </w:num>
  <w:num w:numId="10" w16cid:durableId="521744643">
    <w:abstractNumId w:val="30"/>
  </w:num>
  <w:num w:numId="11" w16cid:durableId="1646932450">
    <w:abstractNumId w:val="24"/>
  </w:num>
  <w:num w:numId="12" w16cid:durableId="1248884774">
    <w:abstractNumId w:val="0"/>
  </w:num>
  <w:num w:numId="13" w16cid:durableId="1589852383">
    <w:abstractNumId w:val="32"/>
  </w:num>
  <w:num w:numId="14" w16cid:durableId="555700125">
    <w:abstractNumId w:val="44"/>
  </w:num>
  <w:num w:numId="15" w16cid:durableId="1733697230">
    <w:abstractNumId w:val="37"/>
  </w:num>
  <w:num w:numId="16" w16cid:durableId="1638100303">
    <w:abstractNumId w:val="27"/>
  </w:num>
  <w:num w:numId="17" w16cid:durableId="1610427219">
    <w:abstractNumId w:val="8"/>
  </w:num>
  <w:num w:numId="18" w16cid:durableId="1737821928">
    <w:abstractNumId w:val="11"/>
  </w:num>
  <w:num w:numId="19" w16cid:durableId="1715689298">
    <w:abstractNumId w:val="36"/>
  </w:num>
  <w:num w:numId="20" w16cid:durableId="823738552">
    <w:abstractNumId w:val="34"/>
  </w:num>
  <w:num w:numId="21" w16cid:durableId="2139639649">
    <w:abstractNumId w:val="5"/>
    <w:lvlOverride w:ilvl="0">
      <w:startOverride w:val="1"/>
    </w:lvlOverride>
  </w:num>
  <w:num w:numId="22" w16cid:durableId="13006447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8"/>
  </w:num>
  <w:num w:numId="24" w16cid:durableId="993142987">
    <w:abstractNumId w:val="29"/>
  </w:num>
  <w:num w:numId="25" w16cid:durableId="95641989">
    <w:abstractNumId w:val="42"/>
  </w:num>
  <w:num w:numId="26" w16cid:durableId="1441998329">
    <w:abstractNumId w:val="20"/>
    <w:lvlOverride w:ilvl="0">
      <w:startOverride w:val="1"/>
    </w:lvlOverride>
  </w:num>
  <w:num w:numId="27" w16cid:durableId="1564575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2"/>
  </w:num>
  <w:num w:numId="29" w16cid:durableId="1025982881">
    <w:abstractNumId w:val="2"/>
  </w:num>
  <w:num w:numId="30" w16cid:durableId="197548613">
    <w:abstractNumId w:val="4"/>
  </w:num>
  <w:num w:numId="31" w16cid:durableId="316500590">
    <w:abstractNumId w:val="40"/>
  </w:num>
  <w:num w:numId="32" w16cid:durableId="17217071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3"/>
  </w:num>
  <w:num w:numId="34" w16cid:durableId="2036883364">
    <w:abstractNumId w:val="23"/>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4"/>
  </w:num>
  <w:num w:numId="36" w16cid:durableId="1718702224">
    <w:abstractNumId w:val="17"/>
  </w:num>
  <w:num w:numId="37" w16cid:durableId="493841232">
    <w:abstractNumId w:val="15"/>
  </w:num>
  <w:num w:numId="38" w16cid:durableId="1831674156">
    <w:abstractNumId w:val="21"/>
  </w:num>
  <w:num w:numId="39" w16cid:durableId="1943294634">
    <w:abstractNumId w:val="39"/>
  </w:num>
  <w:num w:numId="40" w16cid:durableId="1322352412">
    <w:abstractNumId w:val="13"/>
  </w:num>
  <w:num w:numId="41" w16cid:durableId="692996902">
    <w:abstractNumId w:val="10"/>
  </w:num>
  <w:num w:numId="42" w16cid:durableId="964388278">
    <w:abstractNumId w:val="1"/>
  </w:num>
  <w:num w:numId="43" w16cid:durableId="668337979">
    <w:abstractNumId w:val="3"/>
  </w:num>
  <w:num w:numId="44" w16cid:durableId="1348631439">
    <w:abstractNumId w:val="41"/>
    <w:lvlOverride w:ilvl="0">
      <w:startOverride w:val="1"/>
    </w:lvlOverride>
    <w:lvlOverride w:ilvl="1"/>
    <w:lvlOverride w:ilvl="2"/>
    <w:lvlOverride w:ilvl="3"/>
    <w:lvlOverride w:ilvl="4"/>
    <w:lvlOverride w:ilvl="5"/>
    <w:lvlOverride w:ilvl="6"/>
    <w:lvlOverride w:ilvl="7"/>
    <w:lvlOverride w:ilvl="8"/>
  </w:num>
  <w:num w:numId="45" w16cid:durableId="852300334">
    <w:abstractNumId w:val="16"/>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36E"/>
    <w:rsid w:val="000008BA"/>
    <w:rsid w:val="0000116C"/>
    <w:rsid w:val="000015E8"/>
    <w:rsid w:val="000016A7"/>
    <w:rsid w:val="00001772"/>
    <w:rsid w:val="00001BF8"/>
    <w:rsid w:val="000020A8"/>
    <w:rsid w:val="0000252B"/>
    <w:rsid w:val="0000270D"/>
    <w:rsid w:val="00002880"/>
    <w:rsid w:val="00002A38"/>
    <w:rsid w:val="0000344E"/>
    <w:rsid w:val="00004081"/>
    <w:rsid w:val="0000431A"/>
    <w:rsid w:val="00005FDB"/>
    <w:rsid w:val="00006186"/>
    <w:rsid w:val="00006236"/>
    <w:rsid w:val="00006BAC"/>
    <w:rsid w:val="0000715B"/>
    <w:rsid w:val="000071AF"/>
    <w:rsid w:val="00007949"/>
    <w:rsid w:val="00007C94"/>
    <w:rsid w:val="000104C6"/>
    <w:rsid w:val="000114F5"/>
    <w:rsid w:val="0001193A"/>
    <w:rsid w:val="0001272E"/>
    <w:rsid w:val="000128E0"/>
    <w:rsid w:val="0001320F"/>
    <w:rsid w:val="00014411"/>
    <w:rsid w:val="0001447C"/>
    <w:rsid w:val="000144A2"/>
    <w:rsid w:val="00014A21"/>
    <w:rsid w:val="000152BF"/>
    <w:rsid w:val="0001554D"/>
    <w:rsid w:val="00015561"/>
    <w:rsid w:val="000158FD"/>
    <w:rsid w:val="00015AC6"/>
    <w:rsid w:val="0001612F"/>
    <w:rsid w:val="0001626E"/>
    <w:rsid w:val="00016881"/>
    <w:rsid w:val="00016BD5"/>
    <w:rsid w:val="00016F2D"/>
    <w:rsid w:val="00017EF3"/>
    <w:rsid w:val="00017F23"/>
    <w:rsid w:val="00021499"/>
    <w:rsid w:val="0002166D"/>
    <w:rsid w:val="00022889"/>
    <w:rsid w:val="00023372"/>
    <w:rsid w:val="00023376"/>
    <w:rsid w:val="000238CF"/>
    <w:rsid w:val="000245B1"/>
    <w:rsid w:val="000249EE"/>
    <w:rsid w:val="00025480"/>
    <w:rsid w:val="00025E02"/>
    <w:rsid w:val="00026835"/>
    <w:rsid w:val="00026B67"/>
    <w:rsid w:val="0002710A"/>
    <w:rsid w:val="00027ED1"/>
    <w:rsid w:val="0003069D"/>
    <w:rsid w:val="000306BF"/>
    <w:rsid w:val="00030819"/>
    <w:rsid w:val="00030DFF"/>
    <w:rsid w:val="000313EC"/>
    <w:rsid w:val="00031898"/>
    <w:rsid w:val="00031E09"/>
    <w:rsid w:val="00032188"/>
    <w:rsid w:val="00032316"/>
    <w:rsid w:val="00032475"/>
    <w:rsid w:val="00032724"/>
    <w:rsid w:val="000329FC"/>
    <w:rsid w:val="00032A3D"/>
    <w:rsid w:val="0003318D"/>
    <w:rsid w:val="00033409"/>
    <w:rsid w:val="00033DF9"/>
    <w:rsid w:val="000344F0"/>
    <w:rsid w:val="00034594"/>
    <w:rsid w:val="00034600"/>
    <w:rsid w:val="00034B7E"/>
    <w:rsid w:val="00034F96"/>
    <w:rsid w:val="00035138"/>
    <w:rsid w:val="000352E6"/>
    <w:rsid w:val="000356E6"/>
    <w:rsid w:val="00035AE0"/>
    <w:rsid w:val="00036372"/>
    <w:rsid w:val="0003653A"/>
    <w:rsid w:val="0003668B"/>
    <w:rsid w:val="00037418"/>
    <w:rsid w:val="000375B1"/>
    <w:rsid w:val="00040335"/>
    <w:rsid w:val="00040839"/>
    <w:rsid w:val="00040DC4"/>
    <w:rsid w:val="0004170C"/>
    <w:rsid w:val="00041B47"/>
    <w:rsid w:val="00041BCE"/>
    <w:rsid w:val="000423C8"/>
    <w:rsid w:val="000429F1"/>
    <w:rsid w:val="00042E45"/>
    <w:rsid w:val="0004378D"/>
    <w:rsid w:val="00043A56"/>
    <w:rsid w:val="00043D68"/>
    <w:rsid w:val="00043E2B"/>
    <w:rsid w:val="00043E70"/>
    <w:rsid w:val="00043FA3"/>
    <w:rsid w:val="00044409"/>
    <w:rsid w:val="00045418"/>
    <w:rsid w:val="00045986"/>
    <w:rsid w:val="00045F00"/>
    <w:rsid w:val="000463B2"/>
    <w:rsid w:val="000465F7"/>
    <w:rsid w:val="00046B68"/>
    <w:rsid w:val="00047121"/>
    <w:rsid w:val="000479A6"/>
    <w:rsid w:val="00047E8A"/>
    <w:rsid w:val="00050364"/>
    <w:rsid w:val="00050520"/>
    <w:rsid w:val="00050AF9"/>
    <w:rsid w:val="00051EF1"/>
    <w:rsid w:val="00052481"/>
    <w:rsid w:val="00052ACC"/>
    <w:rsid w:val="00052C2A"/>
    <w:rsid w:val="00052C92"/>
    <w:rsid w:val="00053581"/>
    <w:rsid w:val="00053622"/>
    <w:rsid w:val="00054418"/>
    <w:rsid w:val="00054910"/>
    <w:rsid w:val="00055D38"/>
    <w:rsid w:val="00056CA6"/>
    <w:rsid w:val="00056CE2"/>
    <w:rsid w:val="00056D6C"/>
    <w:rsid w:val="000570B0"/>
    <w:rsid w:val="00057D99"/>
    <w:rsid w:val="00060097"/>
    <w:rsid w:val="000600EA"/>
    <w:rsid w:val="000603E4"/>
    <w:rsid w:val="00060788"/>
    <w:rsid w:val="0006150D"/>
    <w:rsid w:val="00062235"/>
    <w:rsid w:val="000626A6"/>
    <w:rsid w:val="00062808"/>
    <w:rsid w:val="00064369"/>
    <w:rsid w:val="000646FF"/>
    <w:rsid w:val="00064D28"/>
    <w:rsid w:val="00065200"/>
    <w:rsid w:val="00065E7F"/>
    <w:rsid w:val="000660B9"/>
    <w:rsid w:val="00066263"/>
    <w:rsid w:val="00066282"/>
    <w:rsid w:val="00066616"/>
    <w:rsid w:val="0006710A"/>
    <w:rsid w:val="0006778A"/>
    <w:rsid w:val="0007038D"/>
    <w:rsid w:val="00070747"/>
    <w:rsid w:val="00071784"/>
    <w:rsid w:val="00071A0F"/>
    <w:rsid w:val="00071BC5"/>
    <w:rsid w:val="00071F1D"/>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9DB"/>
    <w:rsid w:val="000773DF"/>
    <w:rsid w:val="00077485"/>
    <w:rsid w:val="00077829"/>
    <w:rsid w:val="00077FC5"/>
    <w:rsid w:val="000800E3"/>
    <w:rsid w:val="00081450"/>
    <w:rsid w:val="000815F3"/>
    <w:rsid w:val="0008167B"/>
    <w:rsid w:val="00081978"/>
    <w:rsid w:val="00081CE6"/>
    <w:rsid w:val="00081FC6"/>
    <w:rsid w:val="00082186"/>
    <w:rsid w:val="0008229D"/>
    <w:rsid w:val="00082AEA"/>
    <w:rsid w:val="00082C13"/>
    <w:rsid w:val="00083237"/>
    <w:rsid w:val="0008330E"/>
    <w:rsid w:val="0008470A"/>
    <w:rsid w:val="00084976"/>
    <w:rsid w:val="00084A1A"/>
    <w:rsid w:val="00084DF8"/>
    <w:rsid w:val="00084FF1"/>
    <w:rsid w:val="00085158"/>
    <w:rsid w:val="00085C27"/>
    <w:rsid w:val="00086F1C"/>
    <w:rsid w:val="00090BFA"/>
    <w:rsid w:val="00090EC8"/>
    <w:rsid w:val="00090F1D"/>
    <w:rsid w:val="00090F63"/>
    <w:rsid w:val="00091169"/>
    <w:rsid w:val="00091598"/>
    <w:rsid w:val="000918EE"/>
    <w:rsid w:val="000926A8"/>
    <w:rsid w:val="00092E5A"/>
    <w:rsid w:val="000933D3"/>
    <w:rsid w:val="00093B1E"/>
    <w:rsid w:val="00093D46"/>
    <w:rsid w:val="00094E8E"/>
    <w:rsid w:val="0009585A"/>
    <w:rsid w:val="00095918"/>
    <w:rsid w:val="00095AB7"/>
    <w:rsid w:val="00095F23"/>
    <w:rsid w:val="0009640E"/>
    <w:rsid w:val="00096A54"/>
    <w:rsid w:val="00096F96"/>
    <w:rsid w:val="000978F9"/>
    <w:rsid w:val="00097AFE"/>
    <w:rsid w:val="000A0597"/>
    <w:rsid w:val="000A0696"/>
    <w:rsid w:val="000A0FFB"/>
    <w:rsid w:val="000A1487"/>
    <w:rsid w:val="000A18C9"/>
    <w:rsid w:val="000A1CB6"/>
    <w:rsid w:val="000A1CD0"/>
    <w:rsid w:val="000A26CC"/>
    <w:rsid w:val="000A2815"/>
    <w:rsid w:val="000A3095"/>
    <w:rsid w:val="000A31C9"/>
    <w:rsid w:val="000A3292"/>
    <w:rsid w:val="000A3CEC"/>
    <w:rsid w:val="000A41AE"/>
    <w:rsid w:val="000A44D2"/>
    <w:rsid w:val="000A4924"/>
    <w:rsid w:val="000A4BFF"/>
    <w:rsid w:val="000A5737"/>
    <w:rsid w:val="000A5804"/>
    <w:rsid w:val="000A7197"/>
    <w:rsid w:val="000A7670"/>
    <w:rsid w:val="000A76C4"/>
    <w:rsid w:val="000A76FD"/>
    <w:rsid w:val="000A79B3"/>
    <w:rsid w:val="000A7A01"/>
    <w:rsid w:val="000B0645"/>
    <w:rsid w:val="000B0B8F"/>
    <w:rsid w:val="000B13AB"/>
    <w:rsid w:val="000B180C"/>
    <w:rsid w:val="000B260D"/>
    <w:rsid w:val="000B2C42"/>
    <w:rsid w:val="000B30B1"/>
    <w:rsid w:val="000B3699"/>
    <w:rsid w:val="000B3A1B"/>
    <w:rsid w:val="000B3E2C"/>
    <w:rsid w:val="000B491E"/>
    <w:rsid w:val="000B4B13"/>
    <w:rsid w:val="000B5CAE"/>
    <w:rsid w:val="000B6070"/>
    <w:rsid w:val="000B67CB"/>
    <w:rsid w:val="000B7589"/>
    <w:rsid w:val="000B75D3"/>
    <w:rsid w:val="000C0003"/>
    <w:rsid w:val="000C0771"/>
    <w:rsid w:val="000C091C"/>
    <w:rsid w:val="000C0B85"/>
    <w:rsid w:val="000C10D1"/>
    <w:rsid w:val="000C1ED8"/>
    <w:rsid w:val="000C20FC"/>
    <w:rsid w:val="000C2503"/>
    <w:rsid w:val="000C26F5"/>
    <w:rsid w:val="000C2B8B"/>
    <w:rsid w:val="000C2D96"/>
    <w:rsid w:val="000C355C"/>
    <w:rsid w:val="000C3C9C"/>
    <w:rsid w:val="000C3FCD"/>
    <w:rsid w:val="000C4397"/>
    <w:rsid w:val="000C49B6"/>
    <w:rsid w:val="000C4BEC"/>
    <w:rsid w:val="000C56D1"/>
    <w:rsid w:val="000C5AB1"/>
    <w:rsid w:val="000C6010"/>
    <w:rsid w:val="000C6343"/>
    <w:rsid w:val="000C676A"/>
    <w:rsid w:val="000C6F57"/>
    <w:rsid w:val="000C6FFA"/>
    <w:rsid w:val="000C703E"/>
    <w:rsid w:val="000C70DF"/>
    <w:rsid w:val="000C73A1"/>
    <w:rsid w:val="000D0030"/>
    <w:rsid w:val="000D05AC"/>
    <w:rsid w:val="000D0B63"/>
    <w:rsid w:val="000D1930"/>
    <w:rsid w:val="000D1AAB"/>
    <w:rsid w:val="000D2493"/>
    <w:rsid w:val="000D2894"/>
    <w:rsid w:val="000D2F0D"/>
    <w:rsid w:val="000D33F1"/>
    <w:rsid w:val="000D3E31"/>
    <w:rsid w:val="000D4836"/>
    <w:rsid w:val="000D4FA7"/>
    <w:rsid w:val="000D51B2"/>
    <w:rsid w:val="000D58BB"/>
    <w:rsid w:val="000D5F0B"/>
    <w:rsid w:val="000D60D7"/>
    <w:rsid w:val="000D69E9"/>
    <w:rsid w:val="000D6A09"/>
    <w:rsid w:val="000D6EA7"/>
    <w:rsid w:val="000D7853"/>
    <w:rsid w:val="000D7B99"/>
    <w:rsid w:val="000D7D55"/>
    <w:rsid w:val="000E06AF"/>
    <w:rsid w:val="000E0D50"/>
    <w:rsid w:val="000E0E5F"/>
    <w:rsid w:val="000E1A14"/>
    <w:rsid w:val="000E287D"/>
    <w:rsid w:val="000E2A97"/>
    <w:rsid w:val="000E38DA"/>
    <w:rsid w:val="000E4197"/>
    <w:rsid w:val="000E43A8"/>
    <w:rsid w:val="000E47EF"/>
    <w:rsid w:val="000E4C25"/>
    <w:rsid w:val="000E4D17"/>
    <w:rsid w:val="000E5058"/>
    <w:rsid w:val="000E5A3B"/>
    <w:rsid w:val="000E6A32"/>
    <w:rsid w:val="000E72A4"/>
    <w:rsid w:val="000F01DB"/>
    <w:rsid w:val="000F0B78"/>
    <w:rsid w:val="000F17FF"/>
    <w:rsid w:val="000F1DD4"/>
    <w:rsid w:val="000F1E92"/>
    <w:rsid w:val="000F2411"/>
    <w:rsid w:val="000F2452"/>
    <w:rsid w:val="000F2E40"/>
    <w:rsid w:val="000F3001"/>
    <w:rsid w:val="000F32B7"/>
    <w:rsid w:val="000F4084"/>
    <w:rsid w:val="000F433E"/>
    <w:rsid w:val="000F44B4"/>
    <w:rsid w:val="000F498C"/>
    <w:rsid w:val="000F4BF3"/>
    <w:rsid w:val="000F4FFB"/>
    <w:rsid w:val="000F5F2D"/>
    <w:rsid w:val="000F6242"/>
    <w:rsid w:val="000F6274"/>
    <w:rsid w:val="000F676B"/>
    <w:rsid w:val="000F71EB"/>
    <w:rsid w:val="000F73D4"/>
    <w:rsid w:val="000F7521"/>
    <w:rsid w:val="000F7971"/>
    <w:rsid w:val="000F7D31"/>
    <w:rsid w:val="0010019A"/>
    <w:rsid w:val="00100C61"/>
    <w:rsid w:val="00100CB6"/>
    <w:rsid w:val="00100D01"/>
    <w:rsid w:val="00101777"/>
    <w:rsid w:val="00101856"/>
    <w:rsid w:val="00101EE9"/>
    <w:rsid w:val="00102032"/>
    <w:rsid w:val="001024E8"/>
    <w:rsid w:val="00102845"/>
    <w:rsid w:val="00102D7D"/>
    <w:rsid w:val="001033B4"/>
    <w:rsid w:val="001039EF"/>
    <w:rsid w:val="00103E58"/>
    <w:rsid w:val="00104FF1"/>
    <w:rsid w:val="0010529D"/>
    <w:rsid w:val="00105302"/>
    <w:rsid w:val="00105741"/>
    <w:rsid w:val="00105ED9"/>
    <w:rsid w:val="00105FBE"/>
    <w:rsid w:val="001061B5"/>
    <w:rsid w:val="001078FF"/>
    <w:rsid w:val="0011026A"/>
    <w:rsid w:val="00110327"/>
    <w:rsid w:val="001107E5"/>
    <w:rsid w:val="001110A7"/>
    <w:rsid w:val="001112DF"/>
    <w:rsid w:val="001123BF"/>
    <w:rsid w:val="00112B52"/>
    <w:rsid w:val="00112B53"/>
    <w:rsid w:val="00114010"/>
    <w:rsid w:val="00114108"/>
    <w:rsid w:val="001145F1"/>
    <w:rsid w:val="001155D8"/>
    <w:rsid w:val="00115724"/>
    <w:rsid w:val="00115A5A"/>
    <w:rsid w:val="00115EB2"/>
    <w:rsid w:val="00115F52"/>
    <w:rsid w:val="001164F9"/>
    <w:rsid w:val="00120199"/>
    <w:rsid w:val="001203DA"/>
    <w:rsid w:val="00121063"/>
    <w:rsid w:val="001217E0"/>
    <w:rsid w:val="00121A14"/>
    <w:rsid w:val="001228B0"/>
    <w:rsid w:val="00123066"/>
    <w:rsid w:val="0012389C"/>
    <w:rsid w:val="00123FF4"/>
    <w:rsid w:val="001247F8"/>
    <w:rsid w:val="001248AC"/>
    <w:rsid w:val="00125E1B"/>
    <w:rsid w:val="001266FD"/>
    <w:rsid w:val="00126733"/>
    <w:rsid w:val="0012769A"/>
    <w:rsid w:val="00127EC8"/>
    <w:rsid w:val="001304BB"/>
    <w:rsid w:val="001307B0"/>
    <w:rsid w:val="0013096F"/>
    <w:rsid w:val="00131266"/>
    <w:rsid w:val="0013141A"/>
    <w:rsid w:val="00131CC0"/>
    <w:rsid w:val="00131D38"/>
    <w:rsid w:val="00131DD5"/>
    <w:rsid w:val="0013236C"/>
    <w:rsid w:val="0013281A"/>
    <w:rsid w:val="00132849"/>
    <w:rsid w:val="00132C6B"/>
    <w:rsid w:val="001331FC"/>
    <w:rsid w:val="00133746"/>
    <w:rsid w:val="00133F8A"/>
    <w:rsid w:val="001340F6"/>
    <w:rsid w:val="001346E6"/>
    <w:rsid w:val="0013505D"/>
    <w:rsid w:val="001358F0"/>
    <w:rsid w:val="00135B14"/>
    <w:rsid w:val="00136125"/>
    <w:rsid w:val="0013624D"/>
    <w:rsid w:val="001367AD"/>
    <w:rsid w:val="00136B1D"/>
    <w:rsid w:val="001372F5"/>
    <w:rsid w:val="00137304"/>
    <w:rsid w:val="00137462"/>
    <w:rsid w:val="001400A7"/>
    <w:rsid w:val="00140E2B"/>
    <w:rsid w:val="00141227"/>
    <w:rsid w:val="00141482"/>
    <w:rsid w:val="00141CDF"/>
    <w:rsid w:val="00141FA0"/>
    <w:rsid w:val="001423AA"/>
    <w:rsid w:val="001429C4"/>
    <w:rsid w:val="001431E8"/>
    <w:rsid w:val="0014330A"/>
    <w:rsid w:val="00143DEC"/>
    <w:rsid w:val="00144919"/>
    <w:rsid w:val="001454FD"/>
    <w:rsid w:val="001455D9"/>
    <w:rsid w:val="00145903"/>
    <w:rsid w:val="001460E3"/>
    <w:rsid w:val="0014617A"/>
    <w:rsid w:val="001463F9"/>
    <w:rsid w:val="00147072"/>
    <w:rsid w:val="001479C9"/>
    <w:rsid w:val="00147C0E"/>
    <w:rsid w:val="00150518"/>
    <w:rsid w:val="00151672"/>
    <w:rsid w:val="001524A5"/>
    <w:rsid w:val="001525B5"/>
    <w:rsid w:val="00152874"/>
    <w:rsid w:val="00153161"/>
    <w:rsid w:val="001535A5"/>
    <w:rsid w:val="001538A2"/>
    <w:rsid w:val="00153FD3"/>
    <w:rsid w:val="001542D2"/>
    <w:rsid w:val="0015440A"/>
    <w:rsid w:val="00154C70"/>
    <w:rsid w:val="00154EFB"/>
    <w:rsid w:val="00156A9B"/>
    <w:rsid w:val="00156DFF"/>
    <w:rsid w:val="001575A9"/>
    <w:rsid w:val="00157A82"/>
    <w:rsid w:val="0016000B"/>
    <w:rsid w:val="001607E5"/>
    <w:rsid w:val="00161886"/>
    <w:rsid w:val="00161B7D"/>
    <w:rsid w:val="00163739"/>
    <w:rsid w:val="00163EF4"/>
    <w:rsid w:val="001644B8"/>
    <w:rsid w:val="00164B5F"/>
    <w:rsid w:val="00164BC6"/>
    <w:rsid w:val="0016597F"/>
    <w:rsid w:val="001665AD"/>
    <w:rsid w:val="0016724C"/>
    <w:rsid w:val="001674FE"/>
    <w:rsid w:val="00167893"/>
    <w:rsid w:val="0017021F"/>
    <w:rsid w:val="00170416"/>
    <w:rsid w:val="00170825"/>
    <w:rsid w:val="00170B88"/>
    <w:rsid w:val="001714C1"/>
    <w:rsid w:val="00171E9E"/>
    <w:rsid w:val="00172A2E"/>
    <w:rsid w:val="00172E8E"/>
    <w:rsid w:val="00174529"/>
    <w:rsid w:val="001746AD"/>
    <w:rsid w:val="001747D2"/>
    <w:rsid w:val="001747FE"/>
    <w:rsid w:val="001751D0"/>
    <w:rsid w:val="00175F0C"/>
    <w:rsid w:val="00176691"/>
    <w:rsid w:val="00176D18"/>
    <w:rsid w:val="00176FF9"/>
    <w:rsid w:val="0017726B"/>
    <w:rsid w:val="00180085"/>
    <w:rsid w:val="001806B7"/>
    <w:rsid w:val="00180BE7"/>
    <w:rsid w:val="001813AD"/>
    <w:rsid w:val="00181484"/>
    <w:rsid w:val="00182767"/>
    <w:rsid w:val="00182C64"/>
    <w:rsid w:val="0018332A"/>
    <w:rsid w:val="001835CB"/>
    <w:rsid w:val="00183C1A"/>
    <w:rsid w:val="00184014"/>
    <w:rsid w:val="00184FF9"/>
    <w:rsid w:val="00185C8F"/>
    <w:rsid w:val="001860B5"/>
    <w:rsid w:val="001870C1"/>
    <w:rsid w:val="00187DC1"/>
    <w:rsid w:val="00190632"/>
    <w:rsid w:val="001909AC"/>
    <w:rsid w:val="00191666"/>
    <w:rsid w:val="001919A5"/>
    <w:rsid w:val="00192578"/>
    <w:rsid w:val="00192C72"/>
    <w:rsid w:val="001934DB"/>
    <w:rsid w:val="00193548"/>
    <w:rsid w:val="00193CBA"/>
    <w:rsid w:val="001943E7"/>
    <w:rsid w:val="00194427"/>
    <w:rsid w:val="001944C0"/>
    <w:rsid w:val="00194EB0"/>
    <w:rsid w:val="001959BB"/>
    <w:rsid w:val="00195E7A"/>
    <w:rsid w:val="00196008"/>
    <w:rsid w:val="00196009"/>
    <w:rsid w:val="0019622C"/>
    <w:rsid w:val="00196BEF"/>
    <w:rsid w:val="00196DFD"/>
    <w:rsid w:val="00196FC8"/>
    <w:rsid w:val="00197212"/>
    <w:rsid w:val="0019755B"/>
    <w:rsid w:val="00197815"/>
    <w:rsid w:val="00197BD9"/>
    <w:rsid w:val="00197FB3"/>
    <w:rsid w:val="001A06F8"/>
    <w:rsid w:val="001A0A68"/>
    <w:rsid w:val="001A1DC1"/>
    <w:rsid w:val="001A23E5"/>
    <w:rsid w:val="001A2E98"/>
    <w:rsid w:val="001A30B0"/>
    <w:rsid w:val="001A368D"/>
    <w:rsid w:val="001A4232"/>
    <w:rsid w:val="001A42A7"/>
    <w:rsid w:val="001A4727"/>
    <w:rsid w:val="001A4E48"/>
    <w:rsid w:val="001A53F4"/>
    <w:rsid w:val="001A6339"/>
    <w:rsid w:val="001A6570"/>
    <w:rsid w:val="001A6B09"/>
    <w:rsid w:val="001A77C1"/>
    <w:rsid w:val="001A7893"/>
    <w:rsid w:val="001B02A1"/>
    <w:rsid w:val="001B0549"/>
    <w:rsid w:val="001B07D3"/>
    <w:rsid w:val="001B0933"/>
    <w:rsid w:val="001B0D62"/>
    <w:rsid w:val="001B1320"/>
    <w:rsid w:val="001B1DB2"/>
    <w:rsid w:val="001B212E"/>
    <w:rsid w:val="001B2295"/>
    <w:rsid w:val="001B274C"/>
    <w:rsid w:val="001B331D"/>
    <w:rsid w:val="001B334C"/>
    <w:rsid w:val="001B3B91"/>
    <w:rsid w:val="001B492B"/>
    <w:rsid w:val="001B4EA6"/>
    <w:rsid w:val="001B5212"/>
    <w:rsid w:val="001B58EF"/>
    <w:rsid w:val="001B69E9"/>
    <w:rsid w:val="001B6E72"/>
    <w:rsid w:val="001B778A"/>
    <w:rsid w:val="001B7B1A"/>
    <w:rsid w:val="001B7E93"/>
    <w:rsid w:val="001C01D2"/>
    <w:rsid w:val="001C067F"/>
    <w:rsid w:val="001C069D"/>
    <w:rsid w:val="001C0CB6"/>
    <w:rsid w:val="001C0F96"/>
    <w:rsid w:val="001C140C"/>
    <w:rsid w:val="001C1BE8"/>
    <w:rsid w:val="001C21B6"/>
    <w:rsid w:val="001C289A"/>
    <w:rsid w:val="001C341F"/>
    <w:rsid w:val="001C453F"/>
    <w:rsid w:val="001C45CD"/>
    <w:rsid w:val="001C55F0"/>
    <w:rsid w:val="001C5CB0"/>
    <w:rsid w:val="001C5E25"/>
    <w:rsid w:val="001C6672"/>
    <w:rsid w:val="001C6A81"/>
    <w:rsid w:val="001C6B66"/>
    <w:rsid w:val="001C6FCB"/>
    <w:rsid w:val="001C718C"/>
    <w:rsid w:val="001C7603"/>
    <w:rsid w:val="001C78CE"/>
    <w:rsid w:val="001D1128"/>
    <w:rsid w:val="001D173C"/>
    <w:rsid w:val="001D17FA"/>
    <w:rsid w:val="001D190A"/>
    <w:rsid w:val="001D2049"/>
    <w:rsid w:val="001D23DC"/>
    <w:rsid w:val="001D2903"/>
    <w:rsid w:val="001D2C5C"/>
    <w:rsid w:val="001D35C6"/>
    <w:rsid w:val="001D3949"/>
    <w:rsid w:val="001D3D44"/>
    <w:rsid w:val="001D4681"/>
    <w:rsid w:val="001D4D6D"/>
    <w:rsid w:val="001D606E"/>
    <w:rsid w:val="001D62A4"/>
    <w:rsid w:val="001D6988"/>
    <w:rsid w:val="001D71AC"/>
    <w:rsid w:val="001D73DD"/>
    <w:rsid w:val="001D7919"/>
    <w:rsid w:val="001D79B1"/>
    <w:rsid w:val="001E0432"/>
    <w:rsid w:val="001E0616"/>
    <w:rsid w:val="001E0DEF"/>
    <w:rsid w:val="001E0DF4"/>
    <w:rsid w:val="001E1197"/>
    <w:rsid w:val="001E11DA"/>
    <w:rsid w:val="001E1790"/>
    <w:rsid w:val="001E1F5C"/>
    <w:rsid w:val="001E2093"/>
    <w:rsid w:val="001E33DF"/>
    <w:rsid w:val="001E3554"/>
    <w:rsid w:val="001E3F0F"/>
    <w:rsid w:val="001E411B"/>
    <w:rsid w:val="001E4E86"/>
    <w:rsid w:val="001E51A7"/>
    <w:rsid w:val="001E53FF"/>
    <w:rsid w:val="001E65EF"/>
    <w:rsid w:val="001E69CD"/>
    <w:rsid w:val="001E6EA8"/>
    <w:rsid w:val="001F0621"/>
    <w:rsid w:val="001F11D6"/>
    <w:rsid w:val="001F124E"/>
    <w:rsid w:val="001F1589"/>
    <w:rsid w:val="001F15F4"/>
    <w:rsid w:val="001F1A9C"/>
    <w:rsid w:val="001F1D2C"/>
    <w:rsid w:val="001F252A"/>
    <w:rsid w:val="001F2797"/>
    <w:rsid w:val="001F3E66"/>
    <w:rsid w:val="001F405D"/>
    <w:rsid w:val="001F437B"/>
    <w:rsid w:val="001F5B2E"/>
    <w:rsid w:val="001F5FA5"/>
    <w:rsid w:val="001F6063"/>
    <w:rsid w:val="001F60D7"/>
    <w:rsid w:val="001F6378"/>
    <w:rsid w:val="001F65A7"/>
    <w:rsid w:val="001F6AEB"/>
    <w:rsid w:val="001F6BD3"/>
    <w:rsid w:val="001F7393"/>
    <w:rsid w:val="0020030C"/>
    <w:rsid w:val="002003AE"/>
    <w:rsid w:val="002008FD"/>
    <w:rsid w:val="002017A2"/>
    <w:rsid w:val="00201AE9"/>
    <w:rsid w:val="00201FD2"/>
    <w:rsid w:val="00202520"/>
    <w:rsid w:val="0020252F"/>
    <w:rsid w:val="0020311B"/>
    <w:rsid w:val="00203579"/>
    <w:rsid w:val="00203654"/>
    <w:rsid w:val="002037AA"/>
    <w:rsid w:val="0020389E"/>
    <w:rsid w:val="00203E4F"/>
    <w:rsid w:val="0020423E"/>
    <w:rsid w:val="0020436A"/>
    <w:rsid w:val="00204752"/>
    <w:rsid w:val="0020492C"/>
    <w:rsid w:val="00204BFA"/>
    <w:rsid w:val="002051D3"/>
    <w:rsid w:val="0020529A"/>
    <w:rsid w:val="002059A2"/>
    <w:rsid w:val="0020602C"/>
    <w:rsid w:val="00206576"/>
    <w:rsid w:val="00206876"/>
    <w:rsid w:val="00206DDC"/>
    <w:rsid w:val="00206F90"/>
    <w:rsid w:val="0020712E"/>
    <w:rsid w:val="002077A8"/>
    <w:rsid w:val="0021030A"/>
    <w:rsid w:val="00210E72"/>
    <w:rsid w:val="002111DD"/>
    <w:rsid w:val="0021180A"/>
    <w:rsid w:val="00211C15"/>
    <w:rsid w:val="00212092"/>
    <w:rsid w:val="002120BD"/>
    <w:rsid w:val="00212BE9"/>
    <w:rsid w:val="00214A0E"/>
    <w:rsid w:val="00214C55"/>
    <w:rsid w:val="00214E61"/>
    <w:rsid w:val="002152A9"/>
    <w:rsid w:val="00215CD3"/>
    <w:rsid w:val="00216D4C"/>
    <w:rsid w:val="00217979"/>
    <w:rsid w:val="00217AE3"/>
    <w:rsid w:val="00217C91"/>
    <w:rsid w:val="002201A1"/>
    <w:rsid w:val="0022072C"/>
    <w:rsid w:val="00221126"/>
    <w:rsid w:val="0022186A"/>
    <w:rsid w:val="00221DA4"/>
    <w:rsid w:val="00221DC2"/>
    <w:rsid w:val="00221F21"/>
    <w:rsid w:val="002220CC"/>
    <w:rsid w:val="00222190"/>
    <w:rsid w:val="00223609"/>
    <w:rsid w:val="0022363A"/>
    <w:rsid w:val="00223A82"/>
    <w:rsid w:val="00223BF6"/>
    <w:rsid w:val="00223E25"/>
    <w:rsid w:val="002241A5"/>
    <w:rsid w:val="00224374"/>
    <w:rsid w:val="00224C08"/>
    <w:rsid w:val="002250DF"/>
    <w:rsid w:val="002263EC"/>
    <w:rsid w:val="00226521"/>
    <w:rsid w:val="002265C7"/>
    <w:rsid w:val="0022661C"/>
    <w:rsid w:val="00226662"/>
    <w:rsid w:val="00226A65"/>
    <w:rsid w:val="00226B56"/>
    <w:rsid w:val="00226BBE"/>
    <w:rsid w:val="00226BEB"/>
    <w:rsid w:val="00230104"/>
    <w:rsid w:val="0023047C"/>
    <w:rsid w:val="00231520"/>
    <w:rsid w:val="00231571"/>
    <w:rsid w:val="002315BC"/>
    <w:rsid w:val="00231827"/>
    <w:rsid w:val="00231864"/>
    <w:rsid w:val="00231A34"/>
    <w:rsid w:val="002325E7"/>
    <w:rsid w:val="00232F6B"/>
    <w:rsid w:val="00232FE5"/>
    <w:rsid w:val="00232FEA"/>
    <w:rsid w:val="00233608"/>
    <w:rsid w:val="00233880"/>
    <w:rsid w:val="00233D34"/>
    <w:rsid w:val="00234D38"/>
    <w:rsid w:val="00234D81"/>
    <w:rsid w:val="00234D8B"/>
    <w:rsid w:val="0023723A"/>
    <w:rsid w:val="002375A2"/>
    <w:rsid w:val="00237E17"/>
    <w:rsid w:val="00240BF4"/>
    <w:rsid w:val="00240CEC"/>
    <w:rsid w:val="00242059"/>
    <w:rsid w:val="00242685"/>
    <w:rsid w:val="00242AB4"/>
    <w:rsid w:val="00242DFC"/>
    <w:rsid w:val="00244263"/>
    <w:rsid w:val="002448BE"/>
    <w:rsid w:val="00245596"/>
    <w:rsid w:val="00245CFA"/>
    <w:rsid w:val="00245E59"/>
    <w:rsid w:val="00246389"/>
    <w:rsid w:val="0024681C"/>
    <w:rsid w:val="00247113"/>
    <w:rsid w:val="002473ED"/>
    <w:rsid w:val="00247821"/>
    <w:rsid w:val="00247CB4"/>
    <w:rsid w:val="00247D30"/>
    <w:rsid w:val="00247F1E"/>
    <w:rsid w:val="00250B03"/>
    <w:rsid w:val="00251466"/>
    <w:rsid w:val="00252409"/>
    <w:rsid w:val="00252542"/>
    <w:rsid w:val="00252A13"/>
    <w:rsid w:val="00253005"/>
    <w:rsid w:val="00253517"/>
    <w:rsid w:val="00253997"/>
    <w:rsid w:val="00253DBD"/>
    <w:rsid w:val="0025412E"/>
    <w:rsid w:val="0025450E"/>
    <w:rsid w:val="00254CD1"/>
    <w:rsid w:val="002551B4"/>
    <w:rsid w:val="002565D2"/>
    <w:rsid w:val="002574F6"/>
    <w:rsid w:val="002575EF"/>
    <w:rsid w:val="00257B72"/>
    <w:rsid w:val="0026013F"/>
    <w:rsid w:val="002603ED"/>
    <w:rsid w:val="00260EE4"/>
    <w:rsid w:val="002623E8"/>
    <w:rsid w:val="00262CFC"/>
    <w:rsid w:val="00263D3E"/>
    <w:rsid w:val="002640C8"/>
    <w:rsid w:val="00264263"/>
    <w:rsid w:val="00264280"/>
    <w:rsid w:val="002645E2"/>
    <w:rsid w:val="00264AD8"/>
    <w:rsid w:val="00264C3A"/>
    <w:rsid w:val="00264D3A"/>
    <w:rsid w:val="00265959"/>
    <w:rsid w:val="00265F4A"/>
    <w:rsid w:val="002672F8"/>
    <w:rsid w:val="00267A07"/>
    <w:rsid w:val="00270094"/>
    <w:rsid w:val="002701EE"/>
    <w:rsid w:val="002705C3"/>
    <w:rsid w:val="002705F6"/>
    <w:rsid w:val="00270BD2"/>
    <w:rsid w:val="00271815"/>
    <w:rsid w:val="00271B50"/>
    <w:rsid w:val="002725CB"/>
    <w:rsid w:val="00272623"/>
    <w:rsid w:val="00272D74"/>
    <w:rsid w:val="0027305B"/>
    <w:rsid w:val="00273123"/>
    <w:rsid w:val="0027312C"/>
    <w:rsid w:val="00273456"/>
    <w:rsid w:val="00273645"/>
    <w:rsid w:val="002738A6"/>
    <w:rsid w:val="00273DA9"/>
    <w:rsid w:val="0027465B"/>
    <w:rsid w:val="002749E9"/>
    <w:rsid w:val="00274EE1"/>
    <w:rsid w:val="0027575A"/>
    <w:rsid w:val="00275ABF"/>
    <w:rsid w:val="00276605"/>
    <w:rsid w:val="00276F7B"/>
    <w:rsid w:val="0027754A"/>
    <w:rsid w:val="0027763E"/>
    <w:rsid w:val="00277CC9"/>
    <w:rsid w:val="00277FF6"/>
    <w:rsid w:val="00280289"/>
    <w:rsid w:val="00280E34"/>
    <w:rsid w:val="00281C9C"/>
    <w:rsid w:val="00281F7A"/>
    <w:rsid w:val="002824C1"/>
    <w:rsid w:val="002824D5"/>
    <w:rsid w:val="00282A2E"/>
    <w:rsid w:val="00282CA1"/>
    <w:rsid w:val="00282E68"/>
    <w:rsid w:val="00283650"/>
    <w:rsid w:val="0028383C"/>
    <w:rsid w:val="00283BBD"/>
    <w:rsid w:val="002842CA"/>
    <w:rsid w:val="00284936"/>
    <w:rsid w:val="00285073"/>
    <w:rsid w:val="0028528D"/>
    <w:rsid w:val="00285740"/>
    <w:rsid w:val="0028593E"/>
    <w:rsid w:val="00285966"/>
    <w:rsid w:val="00285E37"/>
    <w:rsid w:val="00286120"/>
    <w:rsid w:val="0028721A"/>
    <w:rsid w:val="00287404"/>
    <w:rsid w:val="00287DB2"/>
    <w:rsid w:val="002903B5"/>
    <w:rsid w:val="0029046C"/>
    <w:rsid w:val="002906F8"/>
    <w:rsid w:val="00290DA5"/>
    <w:rsid w:val="00290E4D"/>
    <w:rsid w:val="00291427"/>
    <w:rsid w:val="002916F4"/>
    <w:rsid w:val="0029190E"/>
    <w:rsid w:val="00291A94"/>
    <w:rsid w:val="00291CBA"/>
    <w:rsid w:val="002921CE"/>
    <w:rsid w:val="00292430"/>
    <w:rsid w:val="002924A4"/>
    <w:rsid w:val="0029298F"/>
    <w:rsid w:val="00293013"/>
    <w:rsid w:val="00293236"/>
    <w:rsid w:val="00293377"/>
    <w:rsid w:val="0029341E"/>
    <w:rsid w:val="002934B8"/>
    <w:rsid w:val="00293858"/>
    <w:rsid w:val="00293A54"/>
    <w:rsid w:val="00295261"/>
    <w:rsid w:val="00295878"/>
    <w:rsid w:val="00295AE4"/>
    <w:rsid w:val="00295F68"/>
    <w:rsid w:val="00296159"/>
    <w:rsid w:val="002967A2"/>
    <w:rsid w:val="002970F6"/>
    <w:rsid w:val="002A038F"/>
    <w:rsid w:val="002A03B6"/>
    <w:rsid w:val="002A0404"/>
    <w:rsid w:val="002A067B"/>
    <w:rsid w:val="002A18A9"/>
    <w:rsid w:val="002A18FF"/>
    <w:rsid w:val="002A1E04"/>
    <w:rsid w:val="002A2E3E"/>
    <w:rsid w:val="002A31B1"/>
    <w:rsid w:val="002A45E4"/>
    <w:rsid w:val="002A49B0"/>
    <w:rsid w:val="002A4BA7"/>
    <w:rsid w:val="002A51FB"/>
    <w:rsid w:val="002A66DA"/>
    <w:rsid w:val="002A6BA4"/>
    <w:rsid w:val="002A6E64"/>
    <w:rsid w:val="002B012B"/>
    <w:rsid w:val="002B023A"/>
    <w:rsid w:val="002B212F"/>
    <w:rsid w:val="002B2177"/>
    <w:rsid w:val="002B3ACF"/>
    <w:rsid w:val="002B3B74"/>
    <w:rsid w:val="002B79A6"/>
    <w:rsid w:val="002B7ABA"/>
    <w:rsid w:val="002C0355"/>
    <w:rsid w:val="002C0B03"/>
    <w:rsid w:val="002C12BD"/>
    <w:rsid w:val="002C2B6A"/>
    <w:rsid w:val="002C491F"/>
    <w:rsid w:val="002C4A45"/>
    <w:rsid w:val="002C4CD3"/>
    <w:rsid w:val="002C6350"/>
    <w:rsid w:val="002C6487"/>
    <w:rsid w:val="002C649B"/>
    <w:rsid w:val="002C686C"/>
    <w:rsid w:val="002C722B"/>
    <w:rsid w:val="002C74F7"/>
    <w:rsid w:val="002C7721"/>
    <w:rsid w:val="002C7804"/>
    <w:rsid w:val="002D031D"/>
    <w:rsid w:val="002D0506"/>
    <w:rsid w:val="002D0AEF"/>
    <w:rsid w:val="002D1332"/>
    <w:rsid w:val="002D1FBB"/>
    <w:rsid w:val="002D2189"/>
    <w:rsid w:val="002D3106"/>
    <w:rsid w:val="002D344A"/>
    <w:rsid w:val="002D42BA"/>
    <w:rsid w:val="002D46F8"/>
    <w:rsid w:val="002D4945"/>
    <w:rsid w:val="002D4A6C"/>
    <w:rsid w:val="002D4D29"/>
    <w:rsid w:val="002D4E67"/>
    <w:rsid w:val="002D4FF9"/>
    <w:rsid w:val="002D5866"/>
    <w:rsid w:val="002D5C17"/>
    <w:rsid w:val="002D5F1A"/>
    <w:rsid w:val="002D6601"/>
    <w:rsid w:val="002D67F3"/>
    <w:rsid w:val="002D6BA2"/>
    <w:rsid w:val="002D76BC"/>
    <w:rsid w:val="002D7F54"/>
    <w:rsid w:val="002E0F93"/>
    <w:rsid w:val="002E1CEF"/>
    <w:rsid w:val="002E2618"/>
    <w:rsid w:val="002E26AC"/>
    <w:rsid w:val="002E2DB8"/>
    <w:rsid w:val="002E3177"/>
    <w:rsid w:val="002E31D7"/>
    <w:rsid w:val="002E3D4A"/>
    <w:rsid w:val="002E400B"/>
    <w:rsid w:val="002E43B0"/>
    <w:rsid w:val="002E4DF2"/>
    <w:rsid w:val="002E4F44"/>
    <w:rsid w:val="002E5E40"/>
    <w:rsid w:val="002E6450"/>
    <w:rsid w:val="002E682D"/>
    <w:rsid w:val="002E6E2F"/>
    <w:rsid w:val="002E79B0"/>
    <w:rsid w:val="002E79E3"/>
    <w:rsid w:val="002E7D34"/>
    <w:rsid w:val="002E7EC8"/>
    <w:rsid w:val="002F00F4"/>
    <w:rsid w:val="002F017C"/>
    <w:rsid w:val="002F0B2B"/>
    <w:rsid w:val="002F0B97"/>
    <w:rsid w:val="002F12AF"/>
    <w:rsid w:val="002F1425"/>
    <w:rsid w:val="002F1712"/>
    <w:rsid w:val="002F1940"/>
    <w:rsid w:val="002F1ACD"/>
    <w:rsid w:val="002F1B98"/>
    <w:rsid w:val="002F2159"/>
    <w:rsid w:val="002F2526"/>
    <w:rsid w:val="002F2C55"/>
    <w:rsid w:val="002F2D4A"/>
    <w:rsid w:val="002F3127"/>
    <w:rsid w:val="002F315B"/>
    <w:rsid w:val="002F33C9"/>
    <w:rsid w:val="002F39AA"/>
    <w:rsid w:val="002F39B5"/>
    <w:rsid w:val="002F3FB2"/>
    <w:rsid w:val="002F6C55"/>
    <w:rsid w:val="002F73B4"/>
    <w:rsid w:val="002F7BC7"/>
    <w:rsid w:val="002F7CA1"/>
    <w:rsid w:val="00300261"/>
    <w:rsid w:val="00300C52"/>
    <w:rsid w:val="003012A4"/>
    <w:rsid w:val="003016B2"/>
    <w:rsid w:val="00301FCF"/>
    <w:rsid w:val="0030224D"/>
    <w:rsid w:val="003026A8"/>
    <w:rsid w:val="00302FD8"/>
    <w:rsid w:val="003033E0"/>
    <w:rsid w:val="0030344A"/>
    <w:rsid w:val="00303C37"/>
    <w:rsid w:val="003041C7"/>
    <w:rsid w:val="00304253"/>
    <w:rsid w:val="00304737"/>
    <w:rsid w:val="003052CF"/>
    <w:rsid w:val="00305A3F"/>
    <w:rsid w:val="003068EB"/>
    <w:rsid w:val="00306994"/>
    <w:rsid w:val="00306E10"/>
    <w:rsid w:val="00307162"/>
    <w:rsid w:val="0030717C"/>
    <w:rsid w:val="003071A9"/>
    <w:rsid w:val="0030723B"/>
    <w:rsid w:val="0030733B"/>
    <w:rsid w:val="003075BE"/>
    <w:rsid w:val="003106E0"/>
    <w:rsid w:val="00310D09"/>
    <w:rsid w:val="00310D49"/>
    <w:rsid w:val="0031139C"/>
    <w:rsid w:val="00311454"/>
    <w:rsid w:val="003115ED"/>
    <w:rsid w:val="003116F4"/>
    <w:rsid w:val="00311953"/>
    <w:rsid w:val="003121BF"/>
    <w:rsid w:val="00312232"/>
    <w:rsid w:val="003128A7"/>
    <w:rsid w:val="00313F40"/>
    <w:rsid w:val="00314DF0"/>
    <w:rsid w:val="0031619A"/>
    <w:rsid w:val="003164ED"/>
    <w:rsid w:val="00316929"/>
    <w:rsid w:val="0031776D"/>
    <w:rsid w:val="0032055A"/>
    <w:rsid w:val="003211A5"/>
    <w:rsid w:val="00321CF2"/>
    <w:rsid w:val="00322A0A"/>
    <w:rsid w:val="00322CEF"/>
    <w:rsid w:val="00323675"/>
    <w:rsid w:val="00323738"/>
    <w:rsid w:val="00323931"/>
    <w:rsid w:val="00323950"/>
    <w:rsid w:val="00323AB0"/>
    <w:rsid w:val="00323C0D"/>
    <w:rsid w:val="0032473D"/>
    <w:rsid w:val="003256F0"/>
    <w:rsid w:val="00325844"/>
    <w:rsid w:val="00325C9E"/>
    <w:rsid w:val="00326430"/>
    <w:rsid w:val="00327320"/>
    <w:rsid w:val="00327913"/>
    <w:rsid w:val="003301E8"/>
    <w:rsid w:val="00330791"/>
    <w:rsid w:val="00330880"/>
    <w:rsid w:val="00330980"/>
    <w:rsid w:val="003309D9"/>
    <w:rsid w:val="00330C73"/>
    <w:rsid w:val="00330D81"/>
    <w:rsid w:val="0033153B"/>
    <w:rsid w:val="003317CD"/>
    <w:rsid w:val="00331977"/>
    <w:rsid w:val="00331EDB"/>
    <w:rsid w:val="0033223B"/>
    <w:rsid w:val="0033251F"/>
    <w:rsid w:val="00332A76"/>
    <w:rsid w:val="00332E67"/>
    <w:rsid w:val="0033452C"/>
    <w:rsid w:val="0033466C"/>
    <w:rsid w:val="00334A39"/>
    <w:rsid w:val="00334F13"/>
    <w:rsid w:val="00335347"/>
    <w:rsid w:val="003355AC"/>
    <w:rsid w:val="00335754"/>
    <w:rsid w:val="00335AA4"/>
    <w:rsid w:val="00336399"/>
    <w:rsid w:val="003364A7"/>
    <w:rsid w:val="0033735B"/>
    <w:rsid w:val="0034038A"/>
    <w:rsid w:val="00340CD3"/>
    <w:rsid w:val="00340EFD"/>
    <w:rsid w:val="00341129"/>
    <w:rsid w:val="00342265"/>
    <w:rsid w:val="00342267"/>
    <w:rsid w:val="003441DF"/>
    <w:rsid w:val="0034420F"/>
    <w:rsid w:val="0034456F"/>
    <w:rsid w:val="00344CD0"/>
    <w:rsid w:val="00344E1B"/>
    <w:rsid w:val="00344EB8"/>
    <w:rsid w:val="00345030"/>
    <w:rsid w:val="003452E1"/>
    <w:rsid w:val="00345499"/>
    <w:rsid w:val="003457BA"/>
    <w:rsid w:val="00345A09"/>
    <w:rsid w:val="00345E50"/>
    <w:rsid w:val="00346BCC"/>
    <w:rsid w:val="00346FDC"/>
    <w:rsid w:val="0034700E"/>
    <w:rsid w:val="00347650"/>
    <w:rsid w:val="00347AAD"/>
    <w:rsid w:val="00350D11"/>
    <w:rsid w:val="00351B8B"/>
    <w:rsid w:val="0035246E"/>
    <w:rsid w:val="0035355B"/>
    <w:rsid w:val="00355054"/>
    <w:rsid w:val="0035514A"/>
    <w:rsid w:val="00355672"/>
    <w:rsid w:val="00355A58"/>
    <w:rsid w:val="00355E5C"/>
    <w:rsid w:val="0035614A"/>
    <w:rsid w:val="003569BD"/>
    <w:rsid w:val="00356BD9"/>
    <w:rsid w:val="0035712A"/>
    <w:rsid w:val="00357A30"/>
    <w:rsid w:val="00357ADA"/>
    <w:rsid w:val="00360198"/>
    <w:rsid w:val="0036099E"/>
    <w:rsid w:val="003612DD"/>
    <w:rsid w:val="00361391"/>
    <w:rsid w:val="003614B0"/>
    <w:rsid w:val="00361B7C"/>
    <w:rsid w:val="00361F76"/>
    <w:rsid w:val="00362313"/>
    <w:rsid w:val="00362BDE"/>
    <w:rsid w:val="00362CD3"/>
    <w:rsid w:val="00362D02"/>
    <w:rsid w:val="0036349A"/>
    <w:rsid w:val="0036354C"/>
    <w:rsid w:val="00363A1B"/>
    <w:rsid w:val="00363E36"/>
    <w:rsid w:val="00363F4D"/>
    <w:rsid w:val="00363FB0"/>
    <w:rsid w:val="0036425E"/>
    <w:rsid w:val="0036434C"/>
    <w:rsid w:val="00364BD3"/>
    <w:rsid w:val="0036531B"/>
    <w:rsid w:val="00365804"/>
    <w:rsid w:val="00367986"/>
    <w:rsid w:val="00367D36"/>
    <w:rsid w:val="00367F7D"/>
    <w:rsid w:val="003700F5"/>
    <w:rsid w:val="00370D55"/>
    <w:rsid w:val="00371697"/>
    <w:rsid w:val="00371AD1"/>
    <w:rsid w:val="00372518"/>
    <w:rsid w:val="00372A38"/>
    <w:rsid w:val="00372BDD"/>
    <w:rsid w:val="00372BE2"/>
    <w:rsid w:val="00372C18"/>
    <w:rsid w:val="003731E0"/>
    <w:rsid w:val="00373AA8"/>
    <w:rsid w:val="00375BF7"/>
    <w:rsid w:val="00375FFB"/>
    <w:rsid w:val="00376077"/>
    <w:rsid w:val="0037612A"/>
    <w:rsid w:val="0037619C"/>
    <w:rsid w:val="00376678"/>
    <w:rsid w:val="00376BA4"/>
    <w:rsid w:val="00377C97"/>
    <w:rsid w:val="00377FD9"/>
    <w:rsid w:val="00380003"/>
    <w:rsid w:val="00380BFB"/>
    <w:rsid w:val="00382B0F"/>
    <w:rsid w:val="00383345"/>
    <w:rsid w:val="00383545"/>
    <w:rsid w:val="00384100"/>
    <w:rsid w:val="00386415"/>
    <w:rsid w:val="0038675F"/>
    <w:rsid w:val="00386C0B"/>
    <w:rsid w:val="00387194"/>
    <w:rsid w:val="00387446"/>
    <w:rsid w:val="0038768F"/>
    <w:rsid w:val="0039003F"/>
    <w:rsid w:val="00390164"/>
    <w:rsid w:val="00390735"/>
    <w:rsid w:val="00390986"/>
    <w:rsid w:val="00390CB1"/>
    <w:rsid w:val="003912AF"/>
    <w:rsid w:val="00391443"/>
    <w:rsid w:val="00392AEB"/>
    <w:rsid w:val="00392C7B"/>
    <w:rsid w:val="00393447"/>
    <w:rsid w:val="00393F0E"/>
    <w:rsid w:val="0039545B"/>
    <w:rsid w:val="00395EBF"/>
    <w:rsid w:val="00395F36"/>
    <w:rsid w:val="00396932"/>
    <w:rsid w:val="0039698A"/>
    <w:rsid w:val="00396E2E"/>
    <w:rsid w:val="0039713F"/>
    <w:rsid w:val="00397B74"/>
    <w:rsid w:val="00397FC3"/>
    <w:rsid w:val="00397FDA"/>
    <w:rsid w:val="003A0F5D"/>
    <w:rsid w:val="003A11C5"/>
    <w:rsid w:val="003A1674"/>
    <w:rsid w:val="003A18D4"/>
    <w:rsid w:val="003A2FB7"/>
    <w:rsid w:val="003A33B4"/>
    <w:rsid w:val="003A3906"/>
    <w:rsid w:val="003A403B"/>
    <w:rsid w:val="003A4144"/>
    <w:rsid w:val="003A4497"/>
    <w:rsid w:val="003A483A"/>
    <w:rsid w:val="003A4C6E"/>
    <w:rsid w:val="003A4F35"/>
    <w:rsid w:val="003A5382"/>
    <w:rsid w:val="003A5512"/>
    <w:rsid w:val="003A5CD9"/>
    <w:rsid w:val="003A5E0F"/>
    <w:rsid w:val="003A635A"/>
    <w:rsid w:val="003A665E"/>
    <w:rsid w:val="003A7CC4"/>
    <w:rsid w:val="003B05B1"/>
    <w:rsid w:val="003B158D"/>
    <w:rsid w:val="003B1D12"/>
    <w:rsid w:val="003B34A4"/>
    <w:rsid w:val="003B3818"/>
    <w:rsid w:val="003B4879"/>
    <w:rsid w:val="003B4D8B"/>
    <w:rsid w:val="003B514F"/>
    <w:rsid w:val="003B5451"/>
    <w:rsid w:val="003B5C11"/>
    <w:rsid w:val="003B6047"/>
    <w:rsid w:val="003B6329"/>
    <w:rsid w:val="003B64C2"/>
    <w:rsid w:val="003B697D"/>
    <w:rsid w:val="003B6D6E"/>
    <w:rsid w:val="003B6DEC"/>
    <w:rsid w:val="003B7DAB"/>
    <w:rsid w:val="003C0215"/>
    <w:rsid w:val="003C042A"/>
    <w:rsid w:val="003C06CC"/>
    <w:rsid w:val="003C0FE7"/>
    <w:rsid w:val="003C108B"/>
    <w:rsid w:val="003C16B6"/>
    <w:rsid w:val="003C182A"/>
    <w:rsid w:val="003C1886"/>
    <w:rsid w:val="003C2025"/>
    <w:rsid w:val="003C21E3"/>
    <w:rsid w:val="003C2B8A"/>
    <w:rsid w:val="003C2F49"/>
    <w:rsid w:val="003C3036"/>
    <w:rsid w:val="003C3835"/>
    <w:rsid w:val="003C3872"/>
    <w:rsid w:val="003C3D9F"/>
    <w:rsid w:val="003C4057"/>
    <w:rsid w:val="003C41FE"/>
    <w:rsid w:val="003C43EF"/>
    <w:rsid w:val="003C452D"/>
    <w:rsid w:val="003C4CCF"/>
    <w:rsid w:val="003C54C9"/>
    <w:rsid w:val="003C6582"/>
    <w:rsid w:val="003C6856"/>
    <w:rsid w:val="003C7040"/>
    <w:rsid w:val="003D00A2"/>
    <w:rsid w:val="003D05D4"/>
    <w:rsid w:val="003D09A1"/>
    <w:rsid w:val="003D15BE"/>
    <w:rsid w:val="003D15D8"/>
    <w:rsid w:val="003D1AC2"/>
    <w:rsid w:val="003D201C"/>
    <w:rsid w:val="003D207E"/>
    <w:rsid w:val="003D23CD"/>
    <w:rsid w:val="003D26B5"/>
    <w:rsid w:val="003D2956"/>
    <w:rsid w:val="003D38A5"/>
    <w:rsid w:val="003D3C72"/>
    <w:rsid w:val="003D3E5B"/>
    <w:rsid w:val="003D3F18"/>
    <w:rsid w:val="003D457D"/>
    <w:rsid w:val="003D4B99"/>
    <w:rsid w:val="003D5271"/>
    <w:rsid w:val="003D6350"/>
    <w:rsid w:val="003D704C"/>
    <w:rsid w:val="003D7E13"/>
    <w:rsid w:val="003D7E6B"/>
    <w:rsid w:val="003D7F48"/>
    <w:rsid w:val="003E03F6"/>
    <w:rsid w:val="003E0764"/>
    <w:rsid w:val="003E11D0"/>
    <w:rsid w:val="003E1570"/>
    <w:rsid w:val="003E1832"/>
    <w:rsid w:val="003E1901"/>
    <w:rsid w:val="003E1B11"/>
    <w:rsid w:val="003E223A"/>
    <w:rsid w:val="003E3516"/>
    <w:rsid w:val="003E3695"/>
    <w:rsid w:val="003E3B07"/>
    <w:rsid w:val="003E3EB8"/>
    <w:rsid w:val="003E4261"/>
    <w:rsid w:val="003E4337"/>
    <w:rsid w:val="003E4FD7"/>
    <w:rsid w:val="003E52EB"/>
    <w:rsid w:val="003E5A71"/>
    <w:rsid w:val="003E5DBD"/>
    <w:rsid w:val="003E639C"/>
    <w:rsid w:val="003E66F7"/>
    <w:rsid w:val="003E6891"/>
    <w:rsid w:val="003E6944"/>
    <w:rsid w:val="003E6949"/>
    <w:rsid w:val="003E6A26"/>
    <w:rsid w:val="003E7759"/>
    <w:rsid w:val="003E7B53"/>
    <w:rsid w:val="003F01B9"/>
    <w:rsid w:val="003F031C"/>
    <w:rsid w:val="003F1678"/>
    <w:rsid w:val="003F1C21"/>
    <w:rsid w:val="003F24B2"/>
    <w:rsid w:val="003F27AB"/>
    <w:rsid w:val="003F2AA2"/>
    <w:rsid w:val="003F2C2C"/>
    <w:rsid w:val="003F2DCE"/>
    <w:rsid w:val="003F2FC4"/>
    <w:rsid w:val="003F3687"/>
    <w:rsid w:val="003F403A"/>
    <w:rsid w:val="003F41D0"/>
    <w:rsid w:val="003F42F0"/>
    <w:rsid w:val="003F4968"/>
    <w:rsid w:val="003F4AF4"/>
    <w:rsid w:val="003F4B95"/>
    <w:rsid w:val="003F4E03"/>
    <w:rsid w:val="003F5277"/>
    <w:rsid w:val="003F5389"/>
    <w:rsid w:val="003F6601"/>
    <w:rsid w:val="003F6D9A"/>
    <w:rsid w:val="003F7808"/>
    <w:rsid w:val="0040002A"/>
    <w:rsid w:val="00400165"/>
    <w:rsid w:val="00400CF3"/>
    <w:rsid w:val="00402011"/>
    <w:rsid w:val="0040211B"/>
    <w:rsid w:val="00402474"/>
    <w:rsid w:val="00402881"/>
    <w:rsid w:val="004029CA"/>
    <w:rsid w:val="004029E8"/>
    <w:rsid w:val="00402D75"/>
    <w:rsid w:val="00403294"/>
    <w:rsid w:val="00403311"/>
    <w:rsid w:val="00403CD5"/>
    <w:rsid w:val="00403E58"/>
    <w:rsid w:val="00403F00"/>
    <w:rsid w:val="00403F15"/>
    <w:rsid w:val="00404686"/>
    <w:rsid w:val="00405099"/>
    <w:rsid w:val="00406C42"/>
    <w:rsid w:val="0040707E"/>
    <w:rsid w:val="00407411"/>
    <w:rsid w:val="00411B62"/>
    <w:rsid w:val="00411C50"/>
    <w:rsid w:val="00411E2D"/>
    <w:rsid w:val="00411F13"/>
    <w:rsid w:val="00412350"/>
    <w:rsid w:val="00412495"/>
    <w:rsid w:val="00412518"/>
    <w:rsid w:val="004128E5"/>
    <w:rsid w:val="0041364A"/>
    <w:rsid w:val="004137DB"/>
    <w:rsid w:val="004142DF"/>
    <w:rsid w:val="00414527"/>
    <w:rsid w:val="00414C0C"/>
    <w:rsid w:val="00415183"/>
    <w:rsid w:val="00415426"/>
    <w:rsid w:val="004156CD"/>
    <w:rsid w:val="004157AC"/>
    <w:rsid w:val="0041593A"/>
    <w:rsid w:val="004160AF"/>
    <w:rsid w:val="0041628D"/>
    <w:rsid w:val="004169EF"/>
    <w:rsid w:val="004170E0"/>
    <w:rsid w:val="00417297"/>
    <w:rsid w:val="00417391"/>
    <w:rsid w:val="0041762E"/>
    <w:rsid w:val="00420454"/>
    <w:rsid w:val="004213FC"/>
    <w:rsid w:val="00421C24"/>
    <w:rsid w:val="00421CEA"/>
    <w:rsid w:val="00422174"/>
    <w:rsid w:val="0042380D"/>
    <w:rsid w:val="00423E17"/>
    <w:rsid w:val="00424105"/>
    <w:rsid w:val="00424650"/>
    <w:rsid w:val="0042544B"/>
    <w:rsid w:val="00425B9A"/>
    <w:rsid w:val="00425E97"/>
    <w:rsid w:val="00425EF4"/>
    <w:rsid w:val="00425FAD"/>
    <w:rsid w:val="00425FCA"/>
    <w:rsid w:val="004263AD"/>
    <w:rsid w:val="00427205"/>
    <w:rsid w:val="00427A11"/>
    <w:rsid w:val="00427CC6"/>
    <w:rsid w:val="00430481"/>
    <w:rsid w:val="00430A27"/>
    <w:rsid w:val="004311F1"/>
    <w:rsid w:val="00431404"/>
    <w:rsid w:val="0043153F"/>
    <w:rsid w:val="0043179F"/>
    <w:rsid w:val="00431969"/>
    <w:rsid w:val="00431B5A"/>
    <w:rsid w:val="00431CCA"/>
    <w:rsid w:val="00431DD4"/>
    <w:rsid w:val="00432003"/>
    <w:rsid w:val="00432C3F"/>
    <w:rsid w:val="00433500"/>
    <w:rsid w:val="0043359D"/>
    <w:rsid w:val="004335E1"/>
    <w:rsid w:val="00433E6B"/>
    <w:rsid w:val="00433F71"/>
    <w:rsid w:val="00434499"/>
    <w:rsid w:val="0043583A"/>
    <w:rsid w:val="004360A7"/>
    <w:rsid w:val="00436101"/>
    <w:rsid w:val="0043626D"/>
    <w:rsid w:val="004364D3"/>
    <w:rsid w:val="004376E8"/>
    <w:rsid w:val="00437F4D"/>
    <w:rsid w:val="00440BB4"/>
    <w:rsid w:val="00441087"/>
    <w:rsid w:val="00441295"/>
    <w:rsid w:val="004413AA"/>
    <w:rsid w:val="00441CE9"/>
    <w:rsid w:val="00441F50"/>
    <w:rsid w:val="00442222"/>
    <w:rsid w:val="0044246A"/>
    <w:rsid w:val="004424FC"/>
    <w:rsid w:val="00442F36"/>
    <w:rsid w:val="0044326A"/>
    <w:rsid w:val="00444369"/>
    <w:rsid w:val="00444609"/>
    <w:rsid w:val="0044493D"/>
    <w:rsid w:val="00444AD4"/>
    <w:rsid w:val="00444D46"/>
    <w:rsid w:val="0044534F"/>
    <w:rsid w:val="00446298"/>
    <w:rsid w:val="0044747F"/>
    <w:rsid w:val="00447C61"/>
    <w:rsid w:val="004500F0"/>
    <w:rsid w:val="00450F7A"/>
    <w:rsid w:val="004511EF"/>
    <w:rsid w:val="00451F80"/>
    <w:rsid w:val="0045298F"/>
    <w:rsid w:val="0045424B"/>
    <w:rsid w:val="00454EB1"/>
    <w:rsid w:val="00455454"/>
    <w:rsid w:val="0045547E"/>
    <w:rsid w:val="004559D0"/>
    <w:rsid w:val="004563E8"/>
    <w:rsid w:val="00456652"/>
    <w:rsid w:val="0045684F"/>
    <w:rsid w:val="00456885"/>
    <w:rsid w:val="00456AD3"/>
    <w:rsid w:val="004570FC"/>
    <w:rsid w:val="00457104"/>
    <w:rsid w:val="004571D9"/>
    <w:rsid w:val="00457235"/>
    <w:rsid w:val="00457C4D"/>
    <w:rsid w:val="004604C5"/>
    <w:rsid w:val="0046166E"/>
    <w:rsid w:val="0046167D"/>
    <w:rsid w:val="00461912"/>
    <w:rsid w:val="004628AD"/>
    <w:rsid w:val="00462A10"/>
    <w:rsid w:val="004630CD"/>
    <w:rsid w:val="004636E0"/>
    <w:rsid w:val="00463C79"/>
    <w:rsid w:val="004644A5"/>
    <w:rsid w:val="00464728"/>
    <w:rsid w:val="00464D1C"/>
    <w:rsid w:val="00464D9F"/>
    <w:rsid w:val="0046511B"/>
    <w:rsid w:val="00465977"/>
    <w:rsid w:val="004659B5"/>
    <w:rsid w:val="00465E78"/>
    <w:rsid w:val="00465FDF"/>
    <w:rsid w:val="00466284"/>
    <w:rsid w:val="00466645"/>
    <w:rsid w:val="004673AB"/>
    <w:rsid w:val="00467679"/>
    <w:rsid w:val="004676AD"/>
    <w:rsid w:val="004677D3"/>
    <w:rsid w:val="00467B9C"/>
    <w:rsid w:val="00467DB8"/>
    <w:rsid w:val="00467F13"/>
    <w:rsid w:val="004706F9"/>
    <w:rsid w:val="00470CA4"/>
    <w:rsid w:val="00471152"/>
    <w:rsid w:val="00471218"/>
    <w:rsid w:val="00471287"/>
    <w:rsid w:val="004718D4"/>
    <w:rsid w:val="004721CA"/>
    <w:rsid w:val="0047222A"/>
    <w:rsid w:val="00472666"/>
    <w:rsid w:val="00472AE9"/>
    <w:rsid w:val="00472E3F"/>
    <w:rsid w:val="004734DA"/>
    <w:rsid w:val="004739C7"/>
    <w:rsid w:val="0047413D"/>
    <w:rsid w:val="0047543D"/>
    <w:rsid w:val="0047601E"/>
    <w:rsid w:val="00476195"/>
    <w:rsid w:val="00476308"/>
    <w:rsid w:val="0047664A"/>
    <w:rsid w:val="004768AF"/>
    <w:rsid w:val="00476E03"/>
    <w:rsid w:val="004770CF"/>
    <w:rsid w:val="004770F9"/>
    <w:rsid w:val="00477F29"/>
    <w:rsid w:val="004817E4"/>
    <w:rsid w:val="00481F35"/>
    <w:rsid w:val="00482AA1"/>
    <w:rsid w:val="00482D05"/>
    <w:rsid w:val="004832DD"/>
    <w:rsid w:val="00483398"/>
    <w:rsid w:val="00483F29"/>
    <w:rsid w:val="00484529"/>
    <w:rsid w:val="00485492"/>
    <w:rsid w:val="00485B27"/>
    <w:rsid w:val="00485D5D"/>
    <w:rsid w:val="00485DF9"/>
    <w:rsid w:val="004861E3"/>
    <w:rsid w:val="004865D9"/>
    <w:rsid w:val="004872F6"/>
    <w:rsid w:val="00487550"/>
    <w:rsid w:val="00487915"/>
    <w:rsid w:val="004900C6"/>
    <w:rsid w:val="004900CD"/>
    <w:rsid w:val="00490EFC"/>
    <w:rsid w:val="0049139D"/>
    <w:rsid w:val="00491C77"/>
    <w:rsid w:val="00491E7E"/>
    <w:rsid w:val="00491EA7"/>
    <w:rsid w:val="004922BB"/>
    <w:rsid w:val="00493209"/>
    <w:rsid w:val="00493613"/>
    <w:rsid w:val="0049412B"/>
    <w:rsid w:val="0049421D"/>
    <w:rsid w:val="004947FD"/>
    <w:rsid w:val="00494816"/>
    <w:rsid w:val="00494A24"/>
    <w:rsid w:val="00494AFE"/>
    <w:rsid w:val="00495B87"/>
    <w:rsid w:val="00495F69"/>
    <w:rsid w:val="00496480"/>
    <w:rsid w:val="004975F4"/>
    <w:rsid w:val="004A001C"/>
    <w:rsid w:val="004A033A"/>
    <w:rsid w:val="004A04E5"/>
    <w:rsid w:val="004A0F54"/>
    <w:rsid w:val="004A118D"/>
    <w:rsid w:val="004A12A4"/>
    <w:rsid w:val="004A15B4"/>
    <w:rsid w:val="004A1644"/>
    <w:rsid w:val="004A1741"/>
    <w:rsid w:val="004A179D"/>
    <w:rsid w:val="004A1CB2"/>
    <w:rsid w:val="004A2339"/>
    <w:rsid w:val="004A2457"/>
    <w:rsid w:val="004A2D2F"/>
    <w:rsid w:val="004A30C6"/>
    <w:rsid w:val="004A3A60"/>
    <w:rsid w:val="004A40B4"/>
    <w:rsid w:val="004A43D1"/>
    <w:rsid w:val="004A443E"/>
    <w:rsid w:val="004A4489"/>
    <w:rsid w:val="004A48DE"/>
    <w:rsid w:val="004A5668"/>
    <w:rsid w:val="004A5FA8"/>
    <w:rsid w:val="004A5FF7"/>
    <w:rsid w:val="004A637B"/>
    <w:rsid w:val="004A683F"/>
    <w:rsid w:val="004A706C"/>
    <w:rsid w:val="004A7100"/>
    <w:rsid w:val="004A72A8"/>
    <w:rsid w:val="004A7798"/>
    <w:rsid w:val="004A7E20"/>
    <w:rsid w:val="004B0165"/>
    <w:rsid w:val="004B01B0"/>
    <w:rsid w:val="004B0279"/>
    <w:rsid w:val="004B087D"/>
    <w:rsid w:val="004B0BB0"/>
    <w:rsid w:val="004B1200"/>
    <w:rsid w:val="004B1370"/>
    <w:rsid w:val="004B14AF"/>
    <w:rsid w:val="004B15AC"/>
    <w:rsid w:val="004B1B8C"/>
    <w:rsid w:val="004B209C"/>
    <w:rsid w:val="004B2438"/>
    <w:rsid w:val="004B2823"/>
    <w:rsid w:val="004B2B5C"/>
    <w:rsid w:val="004B2DBC"/>
    <w:rsid w:val="004B3070"/>
    <w:rsid w:val="004B38E0"/>
    <w:rsid w:val="004B3F0D"/>
    <w:rsid w:val="004B4612"/>
    <w:rsid w:val="004B5DFB"/>
    <w:rsid w:val="004B62F9"/>
    <w:rsid w:val="004B697F"/>
    <w:rsid w:val="004B73A2"/>
    <w:rsid w:val="004B74D5"/>
    <w:rsid w:val="004B7621"/>
    <w:rsid w:val="004C01A5"/>
    <w:rsid w:val="004C09B0"/>
    <w:rsid w:val="004C1750"/>
    <w:rsid w:val="004C1921"/>
    <w:rsid w:val="004C2071"/>
    <w:rsid w:val="004C283C"/>
    <w:rsid w:val="004C2ED1"/>
    <w:rsid w:val="004C3E0F"/>
    <w:rsid w:val="004C423E"/>
    <w:rsid w:val="004C4436"/>
    <w:rsid w:val="004C50F7"/>
    <w:rsid w:val="004C53EA"/>
    <w:rsid w:val="004C5F68"/>
    <w:rsid w:val="004D053E"/>
    <w:rsid w:val="004D1017"/>
    <w:rsid w:val="004D15DB"/>
    <w:rsid w:val="004D17A0"/>
    <w:rsid w:val="004D1C2D"/>
    <w:rsid w:val="004D1ED0"/>
    <w:rsid w:val="004D242E"/>
    <w:rsid w:val="004D29C6"/>
    <w:rsid w:val="004D3958"/>
    <w:rsid w:val="004D430B"/>
    <w:rsid w:val="004D4338"/>
    <w:rsid w:val="004D485E"/>
    <w:rsid w:val="004D566E"/>
    <w:rsid w:val="004D56FF"/>
    <w:rsid w:val="004D5B59"/>
    <w:rsid w:val="004D616F"/>
    <w:rsid w:val="004D6222"/>
    <w:rsid w:val="004D64E6"/>
    <w:rsid w:val="004D6592"/>
    <w:rsid w:val="004D70E3"/>
    <w:rsid w:val="004D72F9"/>
    <w:rsid w:val="004D78D3"/>
    <w:rsid w:val="004E0967"/>
    <w:rsid w:val="004E0FE2"/>
    <w:rsid w:val="004E1275"/>
    <w:rsid w:val="004E1322"/>
    <w:rsid w:val="004E1EE7"/>
    <w:rsid w:val="004E1F75"/>
    <w:rsid w:val="004E3686"/>
    <w:rsid w:val="004E3939"/>
    <w:rsid w:val="004E3C2D"/>
    <w:rsid w:val="004E4682"/>
    <w:rsid w:val="004E488B"/>
    <w:rsid w:val="004E5801"/>
    <w:rsid w:val="004E5CD0"/>
    <w:rsid w:val="004E5DDF"/>
    <w:rsid w:val="004E6612"/>
    <w:rsid w:val="004E66BB"/>
    <w:rsid w:val="004E6B28"/>
    <w:rsid w:val="004E6C13"/>
    <w:rsid w:val="004E7BAF"/>
    <w:rsid w:val="004E7EE4"/>
    <w:rsid w:val="004F0209"/>
    <w:rsid w:val="004F06CC"/>
    <w:rsid w:val="004F0B84"/>
    <w:rsid w:val="004F15E4"/>
    <w:rsid w:val="004F1A05"/>
    <w:rsid w:val="004F2F8C"/>
    <w:rsid w:val="004F3B8C"/>
    <w:rsid w:val="004F3FD1"/>
    <w:rsid w:val="004F435D"/>
    <w:rsid w:val="004F43AB"/>
    <w:rsid w:val="004F4B44"/>
    <w:rsid w:val="004F4C13"/>
    <w:rsid w:val="004F53A2"/>
    <w:rsid w:val="004F53BF"/>
    <w:rsid w:val="004F54D6"/>
    <w:rsid w:val="004F61B1"/>
    <w:rsid w:val="004F6B3E"/>
    <w:rsid w:val="004F6BBA"/>
    <w:rsid w:val="004F6CCB"/>
    <w:rsid w:val="004F7116"/>
    <w:rsid w:val="004F78AE"/>
    <w:rsid w:val="004F7A84"/>
    <w:rsid w:val="004F7D83"/>
    <w:rsid w:val="00500027"/>
    <w:rsid w:val="005001DE"/>
    <w:rsid w:val="005009FA"/>
    <w:rsid w:val="00501B06"/>
    <w:rsid w:val="00501CBC"/>
    <w:rsid w:val="00501EF3"/>
    <w:rsid w:val="00502CA9"/>
    <w:rsid w:val="0050360F"/>
    <w:rsid w:val="00503F31"/>
    <w:rsid w:val="005042F4"/>
    <w:rsid w:val="005045C3"/>
    <w:rsid w:val="00504BEB"/>
    <w:rsid w:val="00504F5D"/>
    <w:rsid w:val="0050544D"/>
    <w:rsid w:val="00506305"/>
    <w:rsid w:val="00506DA8"/>
    <w:rsid w:val="005073AA"/>
    <w:rsid w:val="00507E84"/>
    <w:rsid w:val="00507F23"/>
    <w:rsid w:val="005108F0"/>
    <w:rsid w:val="00510BA8"/>
    <w:rsid w:val="00511214"/>
    <w:rsid w:val="00511820"/>
    <w:rsid w:val="00511A56"/>
    <w:rsid w:val="0051227E"/>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943"/>
    <w:rsid w:val="00517A15"/>
    <w:rsid w:val="00517E75"/>
    <w:rsid w:val="00520035"/>
    <w:rsid w:val="005204DC"/>
    <w:rsid w:val="00520562"/>
    <w:rsid w:val="00520766"/>
    <w:rsid w:val="00520AB0"/>
    <w:rsid w:val="0052127C"/>
    <w:rsid w:val="0052185B"/>
    <w:rsid w:val="005218C4"/>
    <w:rsid w:val="0052370D"/>
    <w:rsid w:val="005237E7"/>
    <w:rsid w:val="005240E7"/>
    <w:rsid w:val="00524389"/>
    <w:rsid w:val="005243DD"/>
    <w:rsid w:val="005261D5"/>
    <w:rsid w:val="005264F7"/>
    <w:rsid w:val="00526754"/>
    <w:rsid w:val="0052708E"/>
    <w:rsid w:val="00527312"/>
    <w:rsid w:val="00527B21"/>
    <w:rsid w:val="00527B6F"/>
    <w:rsid w:val="005301ED"/>
    <w:rsid w:val="00530E9B"/>
    <w:rsid w:val="00530F4E"/>
    <w:rsid w:val="005312C1"/>
    <w:rsid w:val="00531D3C"/>
    <w:rsid w:val="0053262B"/>
    <w:rsid w:val="00532B8C"/>
    <w:rsid w:val="00533960"/>
    <w:rsid w:val="00533A98"/>
    <w:rsid w:val="00533DAA"/>
    <w:rsid w:val="005349A0"/>
    <w:rsid w:val="00534BA6"/>
    <w:rsid w:val="0053565A"/>
    <w:rsid w:val="005364EC"/>
    <w:rsid w:val="00537628"/>
    <w:rsid w:val="0053793A"/>
    <w:rsid w:val="0054043D"/>
    <w:rsid w:val="00540660"/>
    <w:rsid w:val="00540B68"/>
    <w:rsid w:val="0054146E"/>
    <w:rsid w:val="00541ED0"/>
    <w:rsid w:val="005422EF"/>
    <w:rsid w:val="00542AC9"/>
    <w:rsid w:val="0054377F"/>
    <w:rsid w:val="00543893"/>
    <w:rsid w:val="00543A43"/>
    <w:rsid w:val="00543BA1"/>
    <w:rsid w:val="00543CA3"/>
    <w:rsid w:val="00543FD0"/>
    <w:rsid w:val="005441FF"/>
    <w:rsid w:val="005449E6"/>
    <w:rsid w:val="00544F61"/>
    <w:rsid w:val="005465EC"/>
    <w:rsid w:val="00546DDA"/>
    <w:rsid w:val="00546E77"/>
    <w:rsid w:val="00546F03"/>
    <w:rsid w:val="0054720F"/>
    <w:rsid w:val="0054731F"/>
    <w:rsid w:val="005475F6"/>
    <w:rsid w:val="005477E5"/>
    <w:rsid w:val="0055007C"/>
    <w:rsid w:val="00550A9B"/>
    <w:rsid w:val="00550CAB"/>
    <w:rsid w:val="005512C9"/>
    <w:rsid w:val="0055132D"/>
    <w:rsid w:val="005513A4"/>
    <w:rsid w:val="0055165A"/>
    <w:rsid w:val="00551678"/>
    <w:rsid w:val="00552313"/>
    <w:rsid w:val="005529EB"/>
    <w:rsid w:val="00552FA4"/>
    <w:rsid w:val="005532F2"/>
    <w:rsid w:val="00553921"/>
    <w:rsid w:val="005542C2"/>
    <w:rsid w:val="00554547"/>
    <w:rsid w:val="00554B7B"/>
    <w:rsid w:val="00554B84"/>
    <w:rsid w:val="00554BEA"/>
    <w:rsid w:val="0055584B"/>
    <w:rsid w:val="00555A03"/>
    <w:rsid w:val="0055636A"/>
    <w:rsid w:val="005576A6"/>
    <w:rsid w:val="0055787B"/>
    <w:rsid w:val="005602CA"/>
    <w:rsid w:val="005605D6"/>
    <w:rsid w:val="0056095A"/>
    <w:rsid w:val="005610DB"/>
    <w:rsid w:val="00561138"/>
    <w:rsid w:val="00561375"/>
    <w:rsid w:val="0056167C"/>
    <w:rsid w:val="00562838"/>
    <w:rsid w:val="00562D60"/>
    <w:rsid w:val="00562FF8"/>
    <w:rsid w:val="00563333"/>
    <w:rsid w:val="00564970"/>
    <w:rsid w:val="0056534A"/>
    <w:rsid w:val="00565A71"/>
    <w:rsid w:val="005665D0"/>
    <w:rsid w:val="00567267"/>
    <w:rsid w:val="005675C3"/>
    <w:rsid w:val="00567842"/>
    <w:rsid w:val="005679BD"/>
    <w:rsid w:val="00567A3E"/>
    <w:rsid w:val="005706DE"/>
    <w:rsid w:val="00570CB7"/>
    <w:rsid w:val="00570E77"/>
    <w:rsid w:val="00571043"/>
    <w:rsid w:val="00571A75"/>
    <w:rsid w:val="00571E21"/>
    <w:rsid w:val="005727FD"/>
    <w:rsid w:val="00572AC7"/>
    <w:rsid w:val="00572B35"/>
    <w:rsid w:val="00573519"/>
    <w:rsid w:val="005737B9"/>
    <w:rsid w:val="00573891"/>
    <w:rsid w:val="00573C0F"/>
    <w:rsid w:val="00573DED"/>
    <w:rsid w:val="005744AD"/>
    <w:rsid w:val="005746EE"/>
    <w:rsid w:val="005749C4"/>
    <w:rsid w:val="00574DB8"/>
    <w:rsid w:val="00574EBA"/>
    <w:rsid w:val="00575731"/>
    <w:rsid w:val="00575B1E"/>
    <w:rsid w:val="0057626A"/>
    <w:rsid w:val="00576FF0"/>
    <w:rsid w:val="00580326"/>
    <w:rsid w:val="00580457"/>
    <w:rsid w:val="00580544"/>
    <w:rsid w:val="0058074D"/>
    <w:rsid w:val="005807B6"/>
    <w:rsid w:val="005807E8"/>
    <w:rsid w:val="00580FD3"/>
    <w:rsid w:val="005817F3"/>
    <w:rsid w:val="00581927"/>
    <w:rsid w:val="00581C4C"/>
    <w:rsid w:val="00581F2C"/>
    <w:rsid w:val="005828DD"/>
    <w:rsid w:val="00582C5A"/>
    <w:rsid w:val="00583201"/>
    <w:rsid w:val="00583359"/>
    <w:rsid w:val="00583B0F"/>
    <w:rsid w:val="00583CEE"/>
    <w:rsid w:val="00585930"/>
    <w:rsid w:val="005859EC"/>
    <w:rsid w:val="00587508"/>
    <w:rsid w:val="00590510"/>
    <w:rsid w:val="00590551"/>
    <w:rsid w:val="00590932"/>
    <w:rsid w:val="0059095A"/>
    <w:rsid w:val="005911CD"/>
    <w:rsid w:val="005918DC"/>
    <w:rsid w:val="00591B69"/>
    <w:rsid w:val="005925D9"/>
    <w:rsid w:val="00592978"/>
    <w:rsid w:val="00592AC6"/>
    <w:rsid w:val="00593057"/>
    <w:rsid w:val="0059306A"/>
    <w:rsid w:val="00593987"/>
    <w:rsid w:val="00593D85"/>
    <w:rsid w:val="0059441C"/>
    <w:rsid w:val="00594A89"/>
    <w:rsid w:val="005952C6"/>
    <w:rsid w:val="005959D7"/>
    <w:rsid w:val="00596A2E"/>
    <w:rsid w:val="00596EE3"/>
    <w:rsid w:val="00597648"/>
    <w:rsid w:val="005977FD"/>
    <w:rsid w:val="00597987"/>
    <w:rsid w:val="00597B8D"/>
    <w:rsid w:val="00597E92"/>
    <w:rsid w:val="005A1015"/>
    <w:rsid w:val="005A1B30"/>
    <w:rsid w:val="005A205E"/>
    <w:rsid w:val="005A2A85"/>
    <w:rsid w:val="005A41A1"/>
    <w:rsid w:val="005A4B45"/>
    <w:rsid w:val="005A525C"/>
    <w:rsid w:val="005A5C4B"/>
    <w:rsid w:val="005A5D9A"/>
    <w:rsid w:val="005A72CB"/>
    <w:rsid w:val="005A757B"/>
    <w:rsid w:val="005A7864"/>
    <w:rsid w:val="005A7FAB"/>
    <w:rsid w:val="005B034B"/>
    <w:rsid w:val="005B0D57"/>
    <w:rsid w:val="005B0E5B"/>
    <w:rsid w:val="005B1BA5"/>
    <w:rsid w:val="005B26C4"/>
    <w:rsid w:val="005B2DE5"/>
    <w:rsid w:val="005B3F65"/>
    <w:rsid w:val="005B4457"/>
    <w:rsid w:val="005B4E65"/>
    <w:rsid w:val="005B5477"/>
    <w:rsid w:val="005B5A40"/>
    <w:rsid w:val="005B5A5D"/>
    <w:rsid w:val="005B6879"/>
    <w:rsid w:val="005B6C27"/>
    <w:rsid w:val="005B6EDD"/>
    <w:rsid w:val="005B6FA8"/>
    <w:rsid w:val="005B7A59"/>
    <w:rsid w:val="005B7A8F"/>
    <w:rsid w:val="005B7CBC"/>
    <w:rsid w:val="005C016A"/>
    <w:rsid w:val="005C0AF8"/>
    <w:rsid w:val="005C15C9"/>
    <w:rsid w:val="005C1E42"/>
    <w:rsid w:val="005C1E95"/>
    <w:rsid w:val="005C325A"/>
    <w:rsid w:val="005C32E8"/>
    <w:rsid w:val="005C32EB"/>
    <w:rsid w:val="005C34C8"/>
    <w:rsid w:val="005C36CF"/>
    <w:rsid w:val="005C4680"/>
    <w:rsid w:val="005C492F"/>
    <w:rsid w:val="005C49C3"/>
    <w:rsid w:val="005C4C73"/>
    <w:rsid w:val="005C54FF"/>
    <w:rsid w:val="005C6260"/>
    <w:rsid w:val="005C6C77"/>
    <w:rsid w:val="005C749F"/>
    <w:rsid w:val="005C7B43"/>
    <w:rsid w:val="005C7EDC"/>
    <w:rsid w:val="005C7FFB"/>
    <w:rsid w:val="005D062F"/>
    <w:rsid w:val="005D0F79"/>
    <w:rsid w:val="005D1606"/>
    <w:rsid w:val="005D1E81"/>
    <w:rsid w:val="005D28B4"/>
    <w:rsid w:val="005D3EF7"/>
    <w:rsid w:val="005D4184"/>
    <w:rsid w:val="005D495F"/>
    <w:rsid w:val="005D4BB6"/>
    <w:rsid w:val="005D4E98"/>
    <w:rsid w:val="005D6299"/>
    <w:rsid w:val="005D6305"/>
    <w:rsid w:val="005D6619"/>
    <w:rsid w:val="005D762D"/>
    <w:rsid w:val="005D796A"/>
    <w:rsid w:val="005D7C33"/>
    <w:rsid w:val="005E063F"/>
    <w:rsid w:val="005E091D"/>
    <w:rsid w:val="005E0A0F"/>
    <w:rsid w:val="005E2A8F"/>
    <w:rsid w:val="005E2CBA"/>
    <w:rsid w:val="005E33FF"/>
    <w:rsid w:val="005E39D6"/>
    <w:rsid w:val="005E3B9E"/>
    <w:rsid w:val="005E3C94"/>
    <w:rsid w:val="005E4973"/>
    <w:rsid w:val="005E566D"/>
    <w:rsid w:val="005E5E6E"/>
    <w:rsid w:val="005E6907"/>
    <w:rsid w:val="005E709E"/>
    <w:rsid w:val="005E7F6D"/>
    <w:rsid w:val="005F0098"/>
    <w:rsid w:val="005F0150"/>
    <w:rsid w:val="005F08BB"/>
    <w:rsid w:val="005F1FA5"/>
    <w:rsid w:val="005F23D1"/>
    <w:rsid w:val="005F2866"/>
    <w:rsid w:val="005F3055"/>
    <w:rsid w:val="005F3E16"/>
    <w:rsid w:val="005F4679"/>
    <w:rsid w:val="005F50A3"/>
    <w:rsid w:val="005F5D82"/>
    <w:rsid w:val="005F66DB"/>
    <w:rsid w:val="005F6B54"/>
    <w:rsid w:val="005F7328"/>
    <w:rsid w:val="005F7344"/>
    <w:rsid w:val="005F7A61"/>
    <w:rsid w:val="005F7BC7"/>
    <w:rsid w:val="005F7BDF"/>
    <w:rsid w:val="0060079B"/>
    <w:rsid w:val="00600E15"/>
    <w:rsid w:val="00601497"/>
    <w:rsid w:val="00602106"/>
    <w:rsid w:val="00602C4C"/>
    <w:rsid w:val="00602DB3"/>
    <w:rsid w:val="006033AC"/>
    <w:rsid w:val="00603553"/>
    <w:rsid w:val="00603685"/>
    <w:rsid w:val="00603888"/>
    <w:rsid w:val="00603C97"/>
    <w:rsid w:val="00603DF5"/>
    <w:rsid w:val="00604447"/>
    <w:rsid w:val="00605B86"/>
    <w:rsid w:val="00605BF0"/>
    <w:rsid w:val="00606CD8"/>
    <w:rsid w:val="0060796B"/>
    <w:rsid w:val="00610055"/>
    <w:rsid w:val="006101A0"/>
    <w:rsid w:val="0061025C"/>
    <w:rsid w:val="00610288"/>
    <w:rsid w:val="00610614"/>
    <w:rsid w:val="00610E1F"/>
    <w:rsid w:val="006110D9"/>
    <w:rsid w:val="006122F5"/>
    <w:rsid w:val="00612BDF"/>
    <w:rsid w:val="00612EA9"/>
    <w:rsid w:val="00613107"/>
    <w:rsid w:val="0061390D"/>
    <w:rsid w:val="00613CF0"/>
    <w:rsid w:val="00613F59"/>
    <w:rsid w:val="00614833"/>
    <w:rsid w:val="006149FE"/>
    <w:rsid w:val="00614F8D"/>
    <w:rsid w:val="00615357"/>
    <w:rsid w:val="00615761"/>
    <w:rsid w:val="00615EF1"/>
    <w:rsid w:val="00616210"/>
    <w:rsid w:val="00616F02"/>
    <w:rsid w:val="00617048"/>
    <w:rsid w:val="00620855"/>
    <w:rsid w:val="0062148A"/>
    <w:rsid w:val="00621799"/>
    <w:rsid w:val="006218BE"/>
    <w:rsid w:val="00621C87"/>
    <w:rsid w:val="00621FBD"/>
    <w:rsid w:val="00622113"/>
    <w:rsid w:val="006222C4"/>
    <w:rsid w:val="0062244D"/>
    <w:rsid w:val="00622674"/>
    <w:rsid w:val="00622E74"/>
    <w:rsid w:val="006230B6"/>
    <w:rsid w:val="00623931"/>
    <w:rsid w:val="00623E58"/>
    <w:rsid w:val="006245C3"/>
    <w:rsid w:val="006246F4"/>
    <w:rsid w:val="00624EF1"/>
    <w:rsid w:val="006254A4"/>
    <w:rsid w:val="00625618"/>
    <w:rsid w:val="006258D5"/>
    <w:rsid w:val="00626093"/>
    <w:rsid w:val="0062624A"/>
    <w:rsid w:val="00626488"/>
    <w:rsid w:val="00626C57"/>
    <w:rsid w:val="00626CF9"/>
    <w:rsid w:val="00626D02"/>
    <w:rsid w:val="006272ED"/>
    <w:rsid w:val="00627797"/>
    <w:rsid w:val="0062790C"/>
    <w:rsid w:val="00627BC6"/>
    <w:rsid w:val="00627C01"/>
    <w:rsid w:val="00627F21"/>
    <w:rsid w:val="006302A9"/>
    <w:rsid w:val="006304BD"/>
    <w:rsid w:val="00630B52"/>
    <w:rsid w:val="00630BC9"/>
    <w:rsid w:val="006312B8"/>
    <w:rsid w:val="00631364"/>
    <w:rsid w:val="006314D5"/>
    <w:rsid w:val="00631EC3"/>
    <w:rsid w:val="00632CE6"/>
    <w:rsid w:val="00632DBD"/>
    <w:rsid w:val="00633421"/>
    <w:rsid w:val="00633451"/>
    <w:rsid w:val="0063346B"/>
    <w:rsid w:val="006337C0"/>
    <w:rsid w:val="0063433C"/>
    <w:rsid w:val="00634780"/>
    <w:rsid w:val="00635ADE"/>
    <w:rsid w:val="0063601A"/>
    <w:rsid w:val="006360FF"/>
    <w:rsid w:val="00636EAB"/>
    <w:rsid w:val="00640F09"/>
    <w:rsid w:val="00641026"/>
    <w:rsid w:val="0064118E"/>
    <w:rsid w:val="00641725"/>
    <w:rsid w:val="006419C3"/>
    <w:rsid w:val="00641F37"/>
    <w:rsid w:val="0064206E"/>
    <w:rsid w:val="0064273E"/>
    <w:rsid w:val="00642921"/>
    <w:rsid w:val="006437AC"/>
    <w:rsid w:val="0064389C"/>
    <w:rsid w:val="006445E3"/>
    <w:rsid w:val="006453CC"/>
    <w:rsid w:val="00645AF9"/>
    <w:rsid w:val="00646F4C"/>
    <w:rsid w:val="0064784F"/>
    <w:rsid w:val="006500C3"/>
    <w:rsid w:val="006501EE"/>
    <w:rsid w:val="006509CC"/>
    <w:rsid w:val="00652767"/>
    <w:rsid w:val="00654086"/>
    <w:rsid w:val="0065425F"/>
    <w:rsid w:val="00655AD0"/>
    <w:rsid w:val="00655B91"/>
    <w:rsid w:val="00655D26"/>
    <w:rsid w:val="00655DC0"/>
    <w:rsid w:val="0065647C"/>
    <w:rsid w:val="00656C76"/>
    <w:rsid w:val="006574A8"/>
    <w:rsid w:val="00657653"/>
    <w:rsid w:val="006622F6"/>
    <w:rsid w:val="0066272C"/>
    <w:rsid w:val="00662A4F"/>
    <w:rsid w:val="006637CB"/>
    <w:rsid w:val="006639F3"/>
    <w:rsid w:val="00663DD2"/>
    <w:rsid w:val="00663EED"/>
    <w:rsid w:val="006643EE"/>
    <w:rsid w:val="006645E3"/>
    <w:rsid w:val="006652EF"/>
    <w:rsid w:val="0066563F"/>
    <w:rsid w:val="006659C1"/>
    <w:rsid w:val="00665B05"/>
    <w:rsid w:val="00665BF6"/>
    <w:rsid w:val="0066604C"/>
    <w:rsid w:val="0066626D"/>
    <w:rsid w:val="00666432"/>
    <w:rsid w:val="00667AA5"/>
    <w:rsid w:val="00670633"/>
    <w:rsid w:val="00670696"/>
    <w:rsid w:val="00670D2D"/>
    <w:rsid w:val="00670FEE"/>
    <w:rsid w:val="006711DC"/>
    <w:rsid w:val="0067155C"/>
    <w:rsid w:val="00671719"/>
    <w:rsid w:val="00671DD2"/>
    <w:rsid w:val="0067249C"/>
    <w:rsid w:val="00672626"/>
    <w:rsid w:val="00672821"/>
    <w:rsid w:val="00672D48"/>
    <w:rsid w:val="00673669"/>
    <w:rsid w:val="00673A7F"/>
    <w:rsid w:val="00673C3C"/>
    <w:rsid w:val="00673F3F"/>
    <w:rsid w:val="00673F64"/>
    <w:rsid w:val="0067420F"/>
    <w:rsid w:val="00674294"/>
    <w:rsid w:val="0067505B"/>
    <w:rsid w:val="0067551B"/>
    <w:rsid w:val="006755E5"/>
    <w:rsid w:val="0067562A"/>
    <w:rsid w:val="006759A3"/>
    <w:rsid w:val="00675FE2"/>
    <w:rsid w:val="00676596"/>
    <w:rsid w:val="006765B6"/>
    <w:rsid w:val="00676D47"/>
    <w:rsid w:val="00677934"/>
    <w:rsid w:val="00677A42"/>
    <w:rsid w:val="00677E14"/>
    <w:rsid w:val="006802FF"/>
    <w:rsid w:val="006814B1"/>
    <w:rsid w:val="006822A5"/>
    <w:rsid w:val="0068260B"/>
    <w:rsid w:val="00682753"/>
    <w:rsid w:val="006835D2"/>
    <w:rsid w:val="00683A66"/>
    <w:rsid w:val="00684D52"/>
    <w:rsid w:val="00685872"/>
    <w:rsid w:val="00685DFD"/>
    <w:rsid w:val="006865DE"/>
    <w:rsid w:val="006868A8"/>
    <w:rsid w:val="006868B8"/>
    <w:rsid w:val="00687673"/>
    <w:rsid w:val="00687D39"/>
    <w:rsid w:val="006900C4"/>
    <w:rsid w:val="006902C1"/>
    <w:rsid w:val="0069044A"/>
    <w:rsid w:val="006922A2"/>
    <w:rsid w:val="006924B6"/>
    <w:rsid w:val="0069304E"/>
    <w:rsid w:val="00693426"/>
    <w:rsid w:val="006938C5"/>
    <w:rsid w:val="00693D32"/>
    <w:rsid w:val="00693DDC"/>
    <w:rsid w:val="00695837"/>
    <w:rsid w:val="00695979"/>
    <w:rsid w:val="00695E82"/>
    <w:rsid w:val="00695EEC"/>
    <w:rsid w:val="00696C82"/>
    <w:rsid w:val="0069707C"/>
    <w:rsid w:val="006973B7"/>
    <w:rsid w:val="006979D1"/>
    <w:rsid w:val="006A009A"/>
    <w:rsid w:val="006A02D5"/>
    <w:rsid w:val="006A2E0F"/>
    <w:rsid w:val="006A30D8"/>
    <w:rsid w:val="006A31C8"/>
    <w:rsid w:val="006A391A"/>
    <w:rsid w:val="006A3C8F"/>
    <w:rsid w:val="006A4235"/>
    <w:rsid w:val="006A43E6"/>
    <w:rsid w:val="006A464E"/>
    <w:rsid w:val="006A46F3"/>
    <w:rsid w:val="006A4795"/>
    <w:rsid w:val="006A47B3"/>
    <w:rsid w:val="006A520D"/>
    <w:rsid w:val="006A58AF"/>
    <w:rsid w:val="006A5E2A"/>
    <w:rsid w:val="006A5F4F"/>
    <w:rsid w:val="006A63F4"/>
    <w:rsid w:val="006A73EE"/>
    <w:rsid w:val="006B09EC"/>
    <w:rsid w:val="006B1027"/>
    <w:rsid w:val="006B14E7"/>
    <w:rsid w:val="006B17F4"/>
    <w:rsid w:val="006B25BA"/>
    <w:rsid w:val="006B286C"/>
    <w:rsid w:val="006B2B07"/>
    <w:rsid w:val="006B2CF1"/>
    <w:rsid w:val="006B309B"/>
    <w:rsid w:val="006B30D7"/>
    <w:rsid w:val="006B3547"/>
    <w:rsid w:val="006B3818"/>
    <w:rsid w:val="006B4A30"/>
    <w:rsid w:val="006B4C7C"/>
    <w:rsid w:val="006B60DC"/>
    <w:rsid w:val="006B6ACD"/>
    <w:rsid w:val="006B71B9"/>
    <w:rsid w:val="006B7BD3"/>
    <w:rsid w:val="006B7D88"/>
    <w:rsid w:val="006C06A3"/>
    <w:rsid w:val="006C0A56"/>
    <w:rsid w:val="006C0B0C"/>
    <w:rsid w:val="006C0C1D"/>
    <w:rsid w:val="006C10D2"/>
    <w:rsid w:val="006C234E"/>
    <w:rsid w:val="006C36ED"/>
    <w:rsid w:val="006C4365"/>
    <w:rsid w:val="006C55A5"/>
    <w:rsid w:val="006C5A8E"/>
    <w:rsid w:val="006C5DF7"/>
    <w:rsid w:val="006C651A"/>
    <w:rsid w:val="006C7467"/>
    <w:rsid w:val="006C7788"/>
    <w:rsid w:val="006C7DB8"/>
    <w:rsid w:val="006D044B"/>
    <w:rsid w:val="006D091A"/>
    <w:rsid w:val="006D0BDD"/>
    <w:rsid w:val="006D273A"/>
    <w:rsid w:val="006D2765"/>
    <w:rsid w:val="006D28C7"/>
    <w:rsid w:val="006D349A"/>
    <w:rsid w:val="006D4117"/>
    <w:rsid w:val="006D43E6"/>
    <w:rsid w:val="006D46A6"/>
    <w:rsid w:val="006D47ED"/>
    <w:rsid w:val="006D4D67"/>
    <w:rsid w:val="006D5125"/>
    <w:rsid w:val="006D58FD"/>
    <w:rsid w:val="006D5AF9"/>
    <w:rsid w:val="006D5C7F"/>
    <w:rsid w:val="006D601A"/>
    <w:rsid w:val="006D62EE"/>
    <w:rsid w:val="006D6A34"/>
    <w:rsid w:val="006D6DE3"/>
    <w:rsid w:val="006D6F59"/>
    <w:rsid w:val="006D70BC"/>
    <w:rsid w:val="006E0145"/>
    <w:rsid w:val="006E0158"/>
    <w:rsid w:val="006E078B"/>
    <w:rsid w:val="006E11C3"/>
    <w:rsid w:val="006E149D"/>
    <w:rsid w:val="006E151D"/>
    <w:rsid w:val="006E1DD6"/>
    <w:rsid w:val="006E2882"/>
    <w:rsid w:val="006E2D40"/>
    <w:rsid w:val="006E31C7"/>
    <w:rsid w:val="006E31D3"/>
    <w:rsid w:val="006E3AC5"/>
    <w:rsid w:val="006E415C"/>
    <w:rsid w:val="006E4F95"/>
    <w:rsid w:val="006E53DB"/>
    <w:rsid w:val="006E5ECE"/>
    <w:rsid w:val="006E6460"/>
    <w:rsid w:val="006E68F5"/>
    <w:rsid w:val="006E701A"/>
    <w:rsid w:val="006E70E9"/>
    <w:rsid w:val="006E786E"/>
    <w:rsid w:val="006E7CFD"/>
    <w:rsid w:val="006E7E45"/>
    <w:rsid w:val="006F01B8"/>
    <w:rsid w:val="006F1E08"/>
    <w:rsid w:val="006F2106"/>
    <w:rsid w:val="006F2EAF"/>
    <w:rsid w:val="006F5A9E"/>
    <w:rsid w:val="006F5C26"/>
    <w:rsid w:val="006F5D4D"/>
    <w:rsid w:val="006F6144"/>
    <w:rsid w:val="006F6684"/>
    <w:rsid w:val="006F6CCA"/>
    <w:rsid w:val="006F75F5"/>
    <w:rsid w:val="006F7C13"/>
    <w:rsid w:val="006F7D4F"/>
    <w:rsid w:val="00700102"/>
    <w:rsid w:val="00701925"/>
    <w:rsid w:val="00701B6D"/>
    <w:rsid w:val="00701E6D"/>
    <w:rsid w:val="007028C4"/>
    <w:rsid w:val="007029CF"/>
    <w:rsid w:val="00702E47"/>
    <w:rsid w:val="007036DE"/>
    <w:rsid w:val="00703737"/>
    <w:rsid w:val="00703B5D"/>
    <w:rsid w:val="00703C88"/>
    <w:rsid w:val="007043AD"/>
    <w:rsid w:val="00704572"/>
    <w:rsid w:val="007053E3"/>
    <w:rsid w:val="00705659"/>
    <w:rsid w:val="00706209"/>
    <w:rsid w:val="00706920"/>
    <w:rsid w:val="00706DC7"/>
    <w:rsid w:val="007079B9"/>
    <w:rsid w:val="00707B2E"/>
    <w:rsid w:val="00707DDE"/>
    <w:rsid w:val="00707E14"/>
    <w:rsid w:val="00707F04"/>
    <w:rsid w:val="0071008B"/>
    <w:rsid w:val="00710194"/>
    <w:rsid w:val="0071064C"/>
    <w:rsid w:val="00710D0F"/>
    <w:rsid w:val="007115D4"/>
    <w:rsid w:val="00711677"/>
    <w:rsid w:val="00711889"/>
    <w:rsid w:val="007119BC"/>
    <w:rsid w:val="00712739"/>
    <w:rsid w:val="007129A1"/>
    <w:rsid w:val="007130F9"/>
    <w:rsid w:val="00715706"/>
    <w:rsid w:val="00715808"/>
    <w:rsid w:val="0071590D"/>
    <w:rsid w:val="00715C10"/>
    <w:rsid w:val="00715E93"/>
    <w:rsid w:val="0071604B"/>
    <w:rsid w:val="00716514"/>
    <w:rsid w:val="00716C8A"/>
    <w:rsid w:val="00716FDE"/>
    <w:rsid w:val="00717678"/>
    <w:rsid w:val="00717A41"/>
    <w:rsid w:val="00717B31"/>
    <w:rsid w:val="00717E52"/>
    <w:rsid w:val="00720D1E"/>
    <w:rsid w:val="00720ECD"/>
    <w:rsid w:val="00721D98"/>
    <w:rsid w:val="0072257F"/>
    <w:rsid w:val="00722AB3"/>
    <w:rsid w:val="00722B36"/>
    <w:rsid w:val="00722C59"/>
    <w:rsid w:val="007231C6"/>
    <w:rsid w:val="007233A7"/>
    <w:rsid w:val="00723E52"/>
    <w:rsid w:val="00724291"/>
    <w:rsid w:val="0072459F"/>
    <w:rsid w:val="00724695"/>
    <w:rsid w:val="0072495A"/>
    <w:rsid w:val="007249F4"/>
    <w:rsid w:val="00724B4D"/>
    <w:rsid w:val="00724F6A"/>
    <w:rsid w:val="00725B63"/>
    <w:rsid w:val="00725D79"/>
    <w:rsid w:val="0072606E"/>
    <w:rsid w:val="00726853"/>
    <w:rsid w:val="007269A8"/>
    <w:rsid w:val="00726B99"/>
    <w:rsid w:val="007278B6"/>
    <w:rsid w:val="00727CA4"/>
    <w:rsid w:val="00727D5D"/>
    <w:rsid w:val="00727F8A"/>
    <w:rsid w:val="0073029A"/>
    <w:rsid w:val="00730624"/>
    <w:rsid w:val="00730AA4"/>
    <w:rsid w:val="00730F3E"/>
    <w:rsid w:val="00731158"/>
    <w:rsid w:val="00731898"/>
    <w:rsid w:val="007318D3"/>
    <w:rsid w:val="00731A11"/>
    <w:rsid w:val="00731B4F"/>
    <w:rsid w:val="00732143"/>
    <w:rsid w:val="007323A5"/>
    <w:rsid w:val="00733E4F"/>
    <w:rsid w:val="007342CA"/>
    <w:rsid w:val="00734651"/>
    <w:rsid w:val="00734B20"/>
    <w:rsid w:val="00734D58"/>
    <w:rsid w:val="00735126"/>
    <w:rsid w:val="00735293"/>
    <w:rsid w:val="007355AC"/>
    <w:rsid w:val="007357F3"/>
    <w:rsid w:val="0073585B"/>
    <w:rsid w:val="00735CA3"/>
    <w:rsid w:val="00735E43"/>
    <w:rsid w:val="007368F1"/>
    <w:rsid w:val="00736D34"/>
    <w:rsid w:val="007370BF"/>
    <w:rsid w:val="00737298"/>
    <w:rsid w:val="00737D0C"/>
    <w:rsid w:val="00740154"/>
    <w:rsid w:val="007407A5"/>
    <w:rsid w:val="00740AC6"/>
    <w:rsid w:val="007413C2"/>
    <w:rsid w:val="007417E6"/>
    <w:rsid w:val="00741C8A"/>
    <w:rsid w:val="00741EAC"/>
    <w:rsid w:val="0074202A"/>
    <w:rsid w:val="00742630"/>
    <w:rsid w:val="00742A4F"/>
    <w:rsid w:val="0074382B"/>
    <w:rsid w:val="00744093"/>
    <w:rsid w:val="00744644"/>
    <w:rsid w:val="00745AFC"/>
    <w:rsid w:val="00745EF3"/>
    <w:rsid w:val="00746156"/>
    <w:rsid w:val="0074658B"/>
    <w:rsid w:val="00747010"/>
    <w:rsid w:val="0074752A"/>
    <w:rsid w:val="0075024C"/>
    <w:rsid w:val="0075077E"/>
    <w:rsid w:val="00750894"/>
    <w:rsid w:val="00750B86"/>
    <w:rsid w:val="00751164"/>
    <w:rsid w:val="00751DAA"/>
    <w:rsid w:val="007531DC"/>
    <w:rsid w:val="007533E9"/>
    <w:rsid w:val="00753AB5"/>
    <w:rsid w:val="00753D26"/>
    <w:rsid w:val="00753F87"/>
    <w:rsid w:val="00754D43"/>
    <w:rsid w:val="00754D5F"/>
    <w:rsid w:val="0075573A"/>
    <w:rsid w:val="00755B1C"/>
    <w:rsid w:val="007571F6"/>
    <w:rsid w:val="00757280"/>
    <w:rsid w:val="0075733D"/>
    <w:rsid w:val="00757884"/>
    <w:rsid w:val="00757C14"/>
    <w:rsid w:val="00760A00"/>
    <w:rsid w:val="00760A52"/>
    <w:rsid w:val="007614DF"/>
    <w:rsid w:val="007617D4"/>
    <w:rsid w:val="007619B6"/>
    <w:rsid w:val="00761C46"/>
    <w:rsid w:val="00762B56"/>
    <w:rsid w:val="00762CAE"/>
    <w:rsid w:val="00762CE3"/>
    <w:rsid w:val="00762D40"/>
    <w:rsid w:val="007633A3"/>
    <w:rsid w:val="0076375F"/>
    <w:rsid w:val="0076378F"/>
    <w:rsid w:val="00763F08"/>
    <w:rsid w:val="0076508D"/>
    <w:rsid w:val="00765401"/>
    <w:rsid w:val="00765596"/>
    <w:rsid w:val="00766420"/>
    <w:rsid w:val="0076695B"/>
    <w:rsid w:val="007671CB"/>
    <w:rsid w:val="007677F9"/>
    <w:rsid w:val="00770AC4"/>
    <w:rsid w:val="00770D6B"/>
    <w:rsid w:val="00771A74"/>
    <w:rsid w:val="007722B9"/>
    <w:rsid w:val="00772475"/>
    <w:rsid w:val="00772F84"/>
    <w:rsid w:val="00773EF9"/>
    <w:rsid w:val="00773F93"/>
    <w:rsid w:val="0077407C"/>
    <w:rsid w:val="007746E2"/>
    <w:rsid w:val="00774973"/>
    <w:rsid w:val="00774FCA"/>
    <w:rsid w:val="0077502F"/>
    <w:rsid w:val="007752A4"/>
    <w:rsid w:val="007759C7"/>
    <w:rsid w:val="007759D2"/>
    <w:rsid w:val="00775A02"/>
    <w:rsid w:val="00776255"/>
    <w:rsid w:val="00776526"/>
    <w:rsid w:val="0077673F"/>
    <w:rsid w:val="00776D16"/>
    <w:rsid w:val="0077791A"/>
    <w:rsid w:val="00780373"/>
    <w:rsid w:val="00780B2E"/>
    <w:rsid w:val="00780E1E"/>
    <w:rsid w:val="00780F74"/>
    <w:rsid w:val="00782D87"/>
    <w:rsid w:val="00783180"/>
    <w:rsid w:val="0078383F"/>
    <w:rsid w:val="00784895"/>
    <w:rsid w:val="00784EE4"/>
    <w:rsid w:val="0078553A"/>
    <w:rsid w:val="0078580F"/>
    <w:rsid w:val="00785E4D"/>
    <w:rsid w:val="007862A3"/>
    <w:rsid w:val="00786339"/>
    <w:rsid w:val="007868AE"/>
    <w:rsid w:val="00786B12"/>
    <w:rsid w:val="00787025"/>
    <w:rsid w:val="007873ED"/>
    <w:rsid w:val="00787850"/>
    <w:rsid w:val="007904A7"/>
    <w:rsid w:val="00791065"/>
    <w:rsid w:val="00791283"/>
    <w:rsid w:val="00791FCA"/>
    <w:rsid w:val="00792AC0"/>
    <w:rsid w:val="0079324C"/>
    <w:rsid w:val="00793437"/>
    <w:rsid w:val="007934DB"/>
    <w:rsid w:val="00793520"/>
    <w:rsid w:val="00793698"/>
    <w:rsid w:val="0079468F"/>
    <w:rsid w:val="00795128"/>
    <w:rsid w:val="0079529D"/>
    <w:rsid w:val="00795534"/>
    <w:rsid w:val="007957EC"/>
    <w:rsid w:val="00795BC0"/>
    <w:rsid w:val="00796761"/>
    <w:rsid w:val="00796ADA"/>
    <w:rsid w:val="00796B4E"/>
    <w:rsid w:val="00796C0A"/>
    <w:rsid w:val="00797308"/>
    <w:rsid w:val="0079763B"/>
    <w:rsid w:val="00797BFE"/>
    <w:rsid w:val="00797CD1"/>
    <w:rsid w:val="007A0080"/>
    <w:rsid w:val="007A0678"/>
    <w:rsid w:val="007A0AA6"/>
    <w:rsid w:val="007A1636"/>
    <w:rsid w:val="007A2A89"/>
    <w:rsid w:val="007A2D80"/>
    <w:rsid w:val="007A2F2E"/>
    <w:rsid w:val="007A3652"/>
    <w:rsid w:val="007A3C78"/>
    <w:rsid w:val="007A3E34"/>
    <w:rsid w:val="007A4050"/>
    <w:rsid w:val="007A44FA"/>
    <w:rsid w:val="007A4A3E"/>
    <w:rsid w:val="007A5112"/>
    <w:rsid w:val="007A5F4A"/>
    <w:rsid w:val="007A5FF6"/>
    <w:rsid w:val="007A668A"/>
    <w:rsid w:val="007A66F3"/>
    <w:rsid w:val="007A6ADA"/>
    <w:rsid w:val="007A6F89"/>
    <w:rsid w:val="007B0268"/>
    <w:rsid w:val="007B05B7"/>
    <w:rsid w:val="007B0CED"/>
    <w:rsid w:val="007B1527"/>
    <w:rsid w:val="007B2418"/>
    <w:rsid w:val="007B26BE"/>
    <w:rsid w:val="007B2818"/>
    <w:rsid w:val="007B2DD5"/>
    <w:rsid w:val="007B3EF8"/>
    <w:rsid w:val="007B3EFD"/>
    <w:rsid w:val="007B41B0"/>
    <w:rsid w:val="007B4CDD"/>
    <w:rsid w:val="007B4FD2"/>
    <w:rsid w:val="007B5927"/>
    <w:rsid w:val="007B6A22"/>
    <w:rsid w:val="007B6AC4"/>
    <w:rsid w:val="007B6BA5"/>
    <w:rsid w:val="007B70F1"/>
    <w:rsid w:val="007C0072"/>
    <w:rsid w:val="007C04FC"/>
    <w:rsid w:val="007C071B"/>
    <w:rsid w:val="007C127F"/>
    <w:rsid w:val="007C191E"/>
    <w:rsid w:val="007C24E0"/>
    <w:rsid w:val="007C2625"/>
    <w:rsid w:val="007C2CAD"/>
    <w:rsid w:val="007C2DA2"/>
    <w:rsid w:val="007C352B"/>
    <w:rsid w:val="007C3C99"/>
    <w:rsid w:val="007C4191"/>
    <w:rsid w:val="007C4FCD"/>
    <w:rsid w:val="007C5005"/>
    <w:rsid w:val="007C6C8F"/>
    <w:rsid w:val="007C74BB"/>
    <w:rsid w:val="007C7824"/>
    <w:rsid w:val="007C7F4C"/>
    <w:rsid w:val="007D0284"/>
    <w:rsid w:val="007D0902"/>
    <w:rsid w:val="007D0D94"/>
    <w:rsid w:val="007D17A6"/>
    <w:rsid w:val="007D189C"/>
    <w:rsid w:val="007D1BE5"/>
    <w:rsid w:val="007D22EF"/>
    <w:rsid w:val="007D2518"/>
    <w:rsid w:val="007D2AB8"/>
    <w:rsid w:val="007D349F"/>
    <w:rsid w:val="007D48F7"/>
    <w:rsid w:val="007D4A3F"/>
    <w:rsid w:val="007D4BC2"/>
    <w:rsid w:val="007D53B9"/>
    <w:rsid w:val="007D6363"/>
    <w:rsid w:val="007D669D"/>
    <w:rsid w:val="007D693D"/>
    <w:rsid w:val="007D6BE0"/>
    <w:rsid w:val="007D711E"/>
    <w:rsid w:val="007D72D9"/>
    <w:rsid w:val="007D7340"/>
    <w:rsid w:val="007D7A40"/>
    <w:rsid w:val="007D7F0E"/>
    <w:rsid w:val="007E05C6"/>
    <w:rsid w:val="007E08A9"/>
    <w:rsid w:val="007E0982"/>
    <w:rsid w:val="007E0AC1"/>
    <w:rsid w:val="007E0B59"/>
    <w:rsid w:val="007E1018"/>
    <w:rsid w:val="007E10B5"/>
    <w:rsid w:val="007E15A1"/>
    <w:rsid w:val="007E165D"/>
    <w:rsid w:val="007E2C56"/>
    <w:rsid w:val="007E3A26"/>
    <w:rsid w:val="007E3A2E"/>
    <w:rsid w:val="007E3C31"/>
    <w:rsid w:val="007E3F0A"/>
    <w:rsid w:val="007E4AED"/>
    <w:rsid w:val="007E4D72"/>
    <w:rsid w:val="007E4FAF"/>
    <w:rsid w:val="007E50F4"/>
    <w:rsid w:val="007E57AE"/>
    <w:rsid w:val="007E5B46"/>
    <w:rsid w:val="007E6494"/>
    <w:rsid w:val="007E6941"/>
    <w:rsid w:val="007E6A97"/>
    <w:rsid w:val="007E6AC0"/>
    <w:rsid w:val="007E6AEB"/>
    <w:rsid w:val="007E6D82"/>
    <w:rsid w:val="007E722E"/>
    <w:rsid w:val="007E7764"/>
    <w:rsid w:val="007E7B6D"/>
    <w:rsid w:val="007F0B8C"/>
    <w:rsid w:val="007F0F5A"/>
    <w:rsid w:val="007F2A9A"/>
    <w:rsid w:val="007F36A7"/>
    <w:rsid w:val="007F38F3"/>
    <w:rsid w:val="007F394C"/>
    <w:rsid w:val="007F3D1B"/>
    <w:rsid w:val="007F449E"/>
    <w:rsid w:val="007F47DD"/>
    <w:rsid w:val="007F4F0E"/>
    <w:rsid w:val="007F4F92"/>
    <w:rsid w:val="007F5630"/>
    <w:rsid w:val="007F6E15"/>
    <w:rsid w:val="007F6EB2"/>
    <w:rsid w:val="007F6F4A"/>
    <w:rsid w:val="007F72BD"/>
    <w:rsid w:val="007F77B2"/>
    <w:rsid w:val="007F7A0E"/>
    <w:rsid w:val="007F7B5B"/>
    <w:rsid w:val="007F7B6D"/>
    <w:rsid w:val="007F7BDB"/>
    <w:rsid w:val="0080076D"/>
    <w:rsid w:val="00800853"/>
    <w:rsid w:val="00800891"/>
    <w:rsid w:val="00801223"/>
    <w:rsid w:val="00801374"/>
    <w:rsid w:val="0080142E"/>
    <w:rsid w:val="008015C8"/>
    <w:rsid w:val="008018E0"/>
    <w:rsid w:val="00801EE2"/>
    <w:rsid w:val="0080278C"/>
    <w:rsid w:val="00803319"/>
    <w:rsid w:val="0080351A"/>
    <w:rsid w:val="008036CF"/>
    <w:rsid w:val="00803B03"/>
    <w:rsid w:val="00803B8B"/>
    <w:rsid w:val="0080491B"/>
    <w:rsid w:val="00804A90"/>
    <w:rsid w:val="00804E79"/>
    <w:rsid w:val="008051AE"/>
    <w:rsid w:val="0080528F"/>
    <w:rsid w:val="0080590D"/>
    <w:rsid w:val="00805D93"/>
    <w:rsid w:val="0080643B"/>
    <w:rsid w:val="00806ACB"/>
    <w:rsid w:val="00806C9B"/>
    <w:rsid w:val="00806EB2"/>
    <w:rsid w:val="00807103"/>
    <w:rsid w:val="0080740B"/>
    <w:rsid w:val="0080744C"/>
    <w:rsid w:val="00807B9F"/>
    <w:rsid w:val="00807D48"/>
    <w:rsid w:val="008101C2"/>
    <w:rsid w:val="00810BEA"/>
    <w:rsid w:val="00810FDD"/>
    <w:rsid w:val="00812F02"/>
    <w:rsid w:val="00813263"/>
    <w:rsid w:val="00813334"/>
    <w:rsid w:val="00813765"/>
    <w:rsid w:val="008137C5"/>
    <w:rsid w:val="00814386"/>
    <w:rsid w:val="008143C1"/>
    <w:rsid w:val="008143FC"/>
    <w:rsid w:val="008146AD"/>
    <w:rsid w:val="00814AFA"/>
    <w:rsid w:val="00814BC3"/>
    <w:rsid w:val="008161E4"/>
    <w:rsid w:val="00816895"/>
    <w:rsid w:val="00816F71"/>
    <w:rsid w:val="008177CB"/>
    <w:rsid w:val="0081793E"/>
    <w:rsid w:val="00820829"/>
    <w:rsid w:val="00820AB5"/>
    <w:rsid w:val="00820CDC"/>
    <w:rsid w:val="00820D4B"/>
    <w:rsid w:val="00820E0E"/>
    <w:rsid w:val="00821465"/>
    <w:rsid w:val="00821BDB"/>
    <w:rsid w:val="00821D91"/>
    <w:rsid w:val="008226FE"/>
    <w:rsid w:val="00822F53"/>
    <w:rsid w:val="00823189"/>
    <w:rsid w:val="00823541"/>
    <w:rsid w:val="008236FA"/>
    <w:rsid w:val="00823DD7"/>
    <w:rsid w:val="00823E8C"/>
    <w:rsid w:val="0082427D"/>
    <w:rsid w:val="00824882"/>
    <w:rsid w:val="00824B03"/>
    <w:rsid w:val="0082504A"/>
    <w:rsid w:val="008251E5"/>
    <w:rsid w:val="008254F7"/>
    <w:rsid w:val="00826D2B"/>
    <w:rsid w:val="00826E24"/>
    <w:rsid w:val="008275B5"/>
    <w:rsid w:val="00827E45"/>
    <w:rsid w:val="00827FDC"/>
    <w:rsid w:val="00830582"/>
    <w:rsid w:val="008307F2"/>
    <w:rsid w:val="00830D83"/>
    <w:rsid w:val="00830F6F"/>
    <w:rsid w:val="008316F1"/>
    <w:rsid w:val="00833386"/>
    <w:rsid w:val="00833DDE"/>
    <w:rsid w:val="00834335"/>
    <w:rsid w:val="008344BB"/>
    <w:rsid w:val="008346AC"/>
    <w:rsid w:val="00835A6B"/>
    <w:rsid w:val="00835DF5"/>
    <w:rsid w:val="008360F6"/>
    <w:rsid w:val="00836128"/>
    <w:rsid w:val="00836DA1"/>
    <w:rsid w:val="00837A2F"/>
    <w:rsid w:val="00837C02"/>
    <w:rsid w:val="00840289"/>
    <w:rsid w:val="008402C0"/>
    <w:rsid w:val="00840C5B"/>
    <w:rsid w:val="00841095"/>
    <w:rsid w:val="008417F8"/>
    <w:rsid w:val="008418D6"/>
    <w:rsid w:val="00841FD0"/>
    <w:rsid w:val="0084237E"/>
    <w:rsid w:val="0084268B"/>
    <w:rsid w:val="00842933"/>
    <w:rsid w:val="00842C27"/>
    <w:rsid w:val="00842F6C"/>
    <w:rsid w:val="0084334B"/>
    <w:rsid w:val="00843485"/>
    <w:rsid w:val="00843D96"/>
    <w:rsid w:val="00844C35"/>
    <w:rsid w:val="00844CFE"/>
    <w:rsid w:val="00845303"/>
    <w:rsid w:val="00845C0C"/>
    <w:rsid w:val="00845F81"/>
    <w:rsid w:val="00846279"/>
    <w:rsid w:val="00846B0F"/>
    <w:rsid w:val="008471A8"/>
    <w:rsid w:val="00847E13"/>
    <w:rsid w:val="00847FF5"/>
    <w:rsid w:val="008507B5"/>
    <w:rsid w:val="00850DAA"/>
    <w:rsid w:val="008511B2"/>
    <w:rsid w:val="008512F1"/>
    <w:rsid w:val="00851FF9"/>
    <w:rsid w:val="0085214B"/>
    <w:rsid w:val="00852889"/>
    <w:rsid w:val="00852FEF"/>
    <w:rsid w:val="0085331B"/>
    <w:rsid w:val="0085416D"/>
    <w:rsid w:val="00854342"/>
    <w:rsid w:val="0085475C"/>
    <w:rsid w:val="008547C7"/>
    <w:rsid w:val="0085497C"/>
    <w:rsid w:val="00854DD4"/>
    <w:rsid w:val="0085521E"/>
    <w:rsid w:val="00855356"/>
    <w:rsid w:val="00855428"/>
    <w:rsid w:val="008557E8"/>
    <w:rsid w:val="00855AE6"/>
    <w:rsid w:val="00855FC6"/>
    <w:rsid w:val="008563E4"/>
    <w:rsid w:val="00856CB3"/>
    <w:rsid w:val="008571AF"/>
    <w:rsid w:val="008579E9"/>
    <w:rsid w:val="00857A48"/>
    <w:rsid w:val="00860024"/>
    <w:rsid w:val="00860031"/>
    <w:rsid w:val="00860B3E"/>
    <w:rsid w:val="008617D9"/>
    <w:rsid w:val="00861BF6"/>
    <w:rsid w:val="00861EE9"/>
    <w:rsid w:val="00862119"/>
    <w:rsid w:val="008626CB"/>
    <w:rsid w:val="00862888"/>
    <w:rsid w:val="0086306C"/>
    <w:rsid w:val="008634D2"/>
    <w:rsid w:val="00863A2B"/>
    <w:rsid w:val="0086406C"/>
    <w:rsid w:val="00864605"/>
    <w:rsid w:val="00864C64"/>
    <w:rsid w:val="0086509D"/>
    <w:rsid w:val="0086510F"/>
    <w:rsid w:val="00865A14"/>
    <w:rsid w:val="0086692B"/>
    <w:rsid w:val="00866B74"/>
    <w:rsid w:val="00866D68"/>
    <w:rsid w:val="00866E54"/>
    <w:rsid w:val="0087038C"/>
    <w:rsid w:val="00870E2F"/>
    <w:rsid w:val="00870FDA"/>
    <w:rsid w:val="00870FEE"/>
    <w:rsid w:val="0087132C"/>
    <w:rsid w:val="008715DE"/>
    <w:rsid w:val="008716EE"/>
    <w:rsid w:val="00871773"/>
    <w:rsid w:val="00871FE0"/>
    <w:rsid w:val="0087229F"/>
    <w:rsid w:val="0087265C"/>
    <w:rsid w:val="008728D3"/>
    <w:rsid w:val="00873376"/>
    <w:rsid w:val="00873B78"/>
    <w:rsid w:val="00873C6B"/>
    <w:rsid w:val="00873C9C"/>
    <w:rsid w:val="008742F5"/>
    <w:rsid w:val="00874B96"/>
    <w:rsid w:val="00874D90"/>
    <w:rsid w:val="00874FFC"/>
    <w:rsid w:val="00875018"/>
    <w:rsid w:val="0087516C"/>
    <w:rsid w:val="00875317"/>
    <w:rsid w:val="00875593"/>
    <w:rsid w:val="008756E6"/>
    <w:rsid w:val="00876073"/>
    <w:rsid w:val="008772DB"/>
    <w:rsid w:val="008773CC"/>
    <w:rsid w:val="00877494"/>
    <w:rsid w:val="008775A4"/>
    <w:rsid w:val="008776F1"/>
    <w:rsid w:val="0087770C"/>
    <w:rsid w:val="00877B0B"/>
    <w:rsid w:val="00877FE1"/>
    <w:rsid w:val="00880047"/>
    <w:rsid w:val="00880114"/>
    <w:rsid w:val="00880780"/>
    <w:rsid w:val="00880B6A"/>
    <w:rsid w:val="00880D3B"/>
    <w:rsid w:val="00881031"/>
    <w:rsid w:val="0088114E"/>
    <w:rsid w:val="0088154C"/>
    <w:rsid w:val="0088190C"/>
    <w:rsid w:val="00881DCE"/>
    <w:rsid w:val="00883080"/>
    <w:rsid w:val="008833AF"/>
    <w:rsid w:val="008836A0"/>
    <w:rsid w:val="00883C38"/>
    <w:rsid w:val="00883C42"/>
    <w:rsid w:val="00884251"/>
    <w:rsid w:val="008842A4"/>
    <w:rsid w:val="0088430D"/>
    <w:rsid w:val="008843A4"/>
    <w:rsid w:val="00884BC8"/>
    <w:rsid w:val="00884BE4"/>
    <w:rsid w:val="00884F61"/>
    <w:rsid w:val="00885A8D"/>
    <w:rsid w:val="0088650B"/>
    <w:rsid w:val="008865FE"/>
    <w:rsid w:val="008867D6"/>
    <w:rsid w:val="00886B76"/>
    <w:rsid w:val="00886CE5"/>
    <w:rsid w:val="00887AB2"/>
    <w:rsid w:val="00887ABA"/>
    <w:rsid w:val="00890172"/>
    <w:rsid w:val="0089074F"/>
    <w:rsid w:val="00890EA9"/>
    <w:rsid w:val="008913F2"/>
    <w:rsid w:val="008919F7"/>
    <w:rsid w:val="008927E8"/>
    <w:rsid w:val="008927F9"/>
    <w:rsid w:val="00893908"/>
    <w:rsid w:val="008942C4"/>
    <w:rsid w:val="0089439B"/>
    <w:rsid w:val="008954C7"/>
    <w:rsid w:val="00895C6D"/>
    <w:rsid w:val="00896457"/>
    <w:rsid w:val="0089674B"/>
    <w:rsid w:val="00896754"/>
    <w:rsid w:val="00896A5B"/>
    <w:rsid w:val="00896D28"/>
    <w:rsid w:val="008975F4"/>
    <w:rsid w:val="008A04E1"/>
    <w:rsid w:val="008A10D1"/>
    <w:rsid w:val="008A1673"/>
    <w:rsid w:val="008A19CF"/>
    <w:rsid w:val="008A1A79"/>
    <w:rsid w:val="008A1B15"/>
    <w:rsid w:val="008A1B94"/>
    <w:rsid w:val="008A1D7B"/>
    <w:rsid w:val="008A1FF6"/>
    <w:rsid w:val="008A21B4"/>
    <w:rsid w:val="008A26D4"/>
    <w:rsid w:val="008A2BAD"/>
    <w:rsid w:val="008A2C5F"/>
    <w:rsid w:val="008A3765"/>
    <w:rsid w:val="008A3A82"/>
    <w:rsid w:val="008A3BD8"/>
    <w:rsid w:val="008A3EE6"/>
    <w:rsid w:val="008A455F"/>
    <w:rsid w:val="008A4B6F"/>
    <w:rsid w:val="008A59D9"/>
    <w:rsid w:val="008A63DC"/>
    <w:rsid w:val="008A6449"/>
    <w:rsid w:val="008A7EDC"/>
    <w:rsid w:val="008A7FCC"/>
    <w:rsid w:val="008A7FD3"/>
    <w:rsid w:val="008B0E43"/>
    <w:rsid w:val="008B0EFB"/>
    <w:rsid w:val="008B19ED"/>
    <w:rsid w:val="008B2C3C"/>
    <w:rsid w:val="008B3AE0"/>
    <w:rsid w:val="008B3D18"/>
    <w:rsid w:val="008B46C8"/>
    <w:rsid w:val="008B4744"/>
    <w:rsid w:val="008B491B"/>
    <w:rsid w:val="008B4964"/>
    <w:rsid w:val="008B4CBF"/>
    <w:rsid w:val="008B4E33"/>
    <w:rsid w:val="008B4FF2"/>
    <w:rsid w:val="008B5060"/>
    <w:rsid w:val="008B5455"/>
    <w:rsid w:val="008B591E"/>
    <w:rsid w:val="008B5CA7"/>
    <w:rsid w:val="008B6707"/>
    <w:rsid w:val="008B6F2E"/>
    <w:rsid w:val="008B70CB"/>
    <w:rsid w:val="008B7D72"/>
    <w:rsid w:val="008B7DA5"/>
    <w:rsid w:val="008C0A30"/>
    <w:rsid w:val="008C0FB8"/>
    <w:rsid w:val="008C11C5"/>
    <w:rsid w:val="008C1C16"/>
    <w:rsid w:val="008C1EE7"/>
    <w:rsid w:val="008C2B7B"/>
    <w:rsid w:val="008C30BE"/>
    <w:rsid w:val="008C31AF"/>
    <w:rsid w:val="008C32B6"/>
    <w:rsid w:val="008C3488"/>
    <w:rsid w:val="008C37BE"/>
    <w:rsid w:val="008C3F15"/>
    <w:rsid w:val="008C42BD"/>
    <w:rsid w:val="008C49E9"/>
    <w:rsid w:val="008C4C73"/>
    <w:rsid w:val="008C4F29"/>
    <w:rsid w:val="008C4FC8"/>
    <w:rsid w:val="008C5142"/>
    <w:rsid w:val="008C5330"/>
    <w:rsid w:val="008C5D2C"/>
    <w:rsid w:val="008C5F57"/>
    <w:rsid w:val="008C7EC5"/>
    <w:rsid w:val="008D05C4"/>
    <w:rsid w:val="008D0976"/>
    <w:rsid w:val="008D09F7"/>
    <w:rsid w:val="008D13A5"/>
    <w:rsid w:val="008D1DFB"/>
    <w:rsid w:val="008D1ED9"/>
    <w:rsid w:val="008D2023"/>
    <w:rsid w:val="008D2F79"/>
    <w:rsid w:val="008D340D"/>
    <w:rsid w:val="008D352A"/>
    <w:rsid w:val="008D3FFE"/>
    <w:rsid w:val="008D4498"/>
    <w:rsid w:val="008D47CC"/>
    <w:rsid w:val="008D4A93"/>
    <w:rsid w:val="008D4FCC"/>
    <w:rsid w:val="008D5AD3"/>
    <w:rsid w:val="008D650D"/>
    <w:rsid w:val="008D6936"/>
    <w:rsid w:val="008D70B1"/>
    <w:rsid w:val="008D772F"/>
    <w:rsid w:val="008D7B44"/>
    <w:rsid w:val="008D7C06"/>
    <w:rsid w:val="008E1021"/>
    <w:rsid w:val="008E134B"/>
    <w:rsid w:val="008E1686"/>
    <w:rsid w:val="008E1966"/>
    <w:rsid w:val="008E1BAC"/>
    <w:rsid w:val="008E2113"/>
    <w:rsid w:val="008E32D1"/>
    <w:rsid w:val="008E3491"/>
    <w:rsid w:val="008E4EDB"/>
    <w:rsid w:val="008E5AEA"/>
    <w:rsid w:val="008E5BCB"/>
    <w:rsid w:val="008E6A5F"/>
    <w:rsid w:val="008E7485"/>
    <w:rsid w:val="008F0B68"/>
    <w:rsid w:val="008F0E9D"/>
    <w:rsid w:val="008F1986"/>
    <w:rsid w:val="008F1C13"/>
    <w:rsid w:val="008F201E"/>
    <w:rsid w:val="008F2347"/>
    <w:rsid w:val="008F251B"/>
    <w:rsid w:val="008F2880"/>
    <w:rsid w:val="008F32D0"/>
    <w:rsid w:val="008F34F6"/>
    <w:rsid w:val="008F35B6"/>
    <w:rsid w:val="008F45F0"/>
    <w:rsid w:val="008F4E55"/>
    <w:rsid w:val="008F4F08"/>
    <w:rsid w:val="008F51BA"/>
    <w:rsid w:val="008F5635"/>
    <w:rsid w:val="008F6913"/>
    <w:rsid w:val="008F777E"/>
    <w:rsid w:val="008F784F"/>
    <w:rsid w:val="008F79BB"/>
    <w:rsid w:val="008F7A36"/>
    <w:rsid w:val="0090068C"/>
    <w:rsid w:val="009016FE"/>
    <w:rsid w:val="009018F7"/>
    <w:rsid w:val="00901F3F"/>
    <w:rsid w:val="009023EC"/>
    <w:rsid w:val="00902985"/>
    <w:rsid w:val="00903460"/>
    <w:rsid w:val="009035F3"/>
    <w:rsid w:val="00903F35"/>
    <w:rsid w:val="00904117"/>
    <w:rsid w:val="00906126"/>
    <w:rsid w:val="00906138"/>
    <w:rsid w:val="00906315"/>
    <w:rsid w:val="0090646C"/>
    <w:rsid w:val="00906EC9"/>
    <w:rsid w:val="009076DF"/>
    <w:rsid w:val="00907B47"/>
    <w:rsid w:val="00907F64"/>
    <w:rsid w:val="0091046F"/>
    <w:rsid w:val="00910953"/>
    <w:rsid w:val="00910A46"/>
    <w:rsid w:val="00910A88"/>
    <w:rsid w:val="00911509"/>
    <w:rsid w:val="0091156A"/>
    <w:rsid w:val="00912844"/>
    <w:rsid w:val="00912CD2"/>
    <w:rsid w:val="00913D3D"/>
    <w:rsid w:val="00913FEB"/>
    <w:rsid w:val="00914248"/>
    <w:rsid w:val="0091480D"/>
    <w:rsid w:val="0091485B"/>
    <w:rsid w:val="00914E09"/>
    <w:rsid w:val="00914EA7"/>
    <w:rsid w:val="0091505C"/>
    <w:rsid w:val="009158A2"/>
    <w:rsid w:val="009212B6"/>
    <w:rsid w:val="009213C0"/>
    <w:rsid w:val="00922153"/>
    <w:rsid w:val="0092219F"/>
    <w:rsid w:val="009223E8"/>
    <w:rsid w:val="00922BE1"/>
    <w:rsid w:val="00922D2D"/>
    <w:rsid w:val="00922D7D"/>
    <w:rsid w:val="00922E9E"/>
    <w:rsid w:val="00922FC7"/>
    <w:rsid w:val="0092324C"/>
    <w:rsid w:val="009248BD"/>
    <w:rsid w:val="00924B01"/>
    <w:rsid w:val="00924FEC"/>
    <w:rsid w:val="00925174"/>
    <w:rsid w:val="009251D7"/>
    <w:rsid w:val="009253BB"/>
    <w:rsid w:val="00925D6E"/>
    <w:rsid w:val="00926053"/>
    <w:rsid w:val="009260C9"/>
    <w:rsid w:val="0092666A"/>
    <w:rsid w:val="00926F78"/>
    <w:rsid w:val="00927304"/>
    <w:rsid w:val="009313C7"/>
    <w:rsid w:val="00931F04"/>
    <w:rsid w:val="00931FA5"/>
    <w:rsid w:val="00932802"/>
    <w:rsid w:val="009328D0"/>
    <w:rsid w:val="009333D8"/>
    <w:rsid w:val="00934AA7"/>
    <w:rsid w:val="00934BAC"/>
    <w:rsid w:val="00934C0F"/>
    <w:rsid w:val="00935576"/>
    <w:rsid w:val="00935577"/>
    <w:rsid w:val="009357CD"/>
    <w:rsid w:val="0093597B"/>
    <w:rsid w:val="00935FE4"/>
    <w:rsid w:val="009367C3"/>
    <w:rsid w:val="00936854"/>
    <w:rsid w:val="00936D4C"/>
    <w:rsid w:val="00936D51"/>
    <w:rsid w:val="00937D4C"/>
    <w:rsid w:val="00940413"/>
    <w:rsid w:val="00940BCE"/>
    <w:rsid w:val="009413C6"/>
    <w:rsid w:val="00941511"/>
    <w:rsid w:val="009415D0"/>
    <w:rsid w:val="00941FE4"/>
    <w:rsid w:val="00942559"/>
    <w:rsid w:val="00943245"/>
    <w:rsid w:val="009434D7"/>
    <w:rsid w:val="00943963"/>
    <w:rsid w:val="009444BB"/>
    <w:rsid w:val="00944A0F"/>
    <w:rsid w:val="00944D3F"/>
    <w:rsid w:val="00945443"/>
    <w:rsid w:val="0094547B"/>
    <w:rsid w:val="009455FD"/>
    <w:rsid w:val="00945791"/>
    <w:rsid w:val="00945EA8"/>
    <w:rsid w:val="00946336"/>
    <w:rsid w:val="009465CA"/>
    <w:rsid w:val="009469BF"/>
    <w:rsid w:val="0094704A"/>
    <w:rsid w:val="00947351"/>
    <w:rsid w:val="00947CEF"/>
    <w:rsid w:val="00950500"/>
    <w:rsid w:val="009518A0"/>
    <w:rsid w:val="00951E55"/>
    <w:rsid w:val="00952668"/>
    <w:rsid w:val="00952A76"/>
    <w:rsid w:val="00952BE3"/>
    <w:rsid w:val="00952C88"/>
    <w:rsid w:val="00952DE1"/>
    <w:rsid w:val="00952FC4"/>
    <w:rsid w:val="0095394D"/>
    <w:rsid w:val="00954347"/>
    <w:rsid w:val="00954621"/>
    <w:rsid w:val="0095467E"/>
    <w:rsid w:val="009556EE"/>
    <w:rsid w:val="00956627"/>
    <w:rsid w:val="009567C7"/>
    <w:rsid w:val="00956F7F"/>
    <w:rsid w:val="00956FCF"/>
    <w:rsid w:val="009572AB"/>
    <w:rsid w:val="00957387"/>
    <w:rsid w:val="009574B6"/>
    <w:rsid w:val="0095760C"/>
    <w:rsid w:val="0096030E"/>
    <w:rsid w:val="0096188A"/>
    <w:rsid w:val="00961F9B"/>
    <w:rsid w:val="009623A5"/>
    <w:rsid w:val="0096240D"/>
    <w:rsid w:val="00962DD8"/>
    <w:rsid w:val="009634C9"/>
    <w:rsid w:val="009636BD"/>
    <w:rsid w:val="00963ED0"/>
    <w:rsid w:val="0096404F"/>
    <w:rsid w:val="00964E25"/>
    <w:rsid w:val="00964E8A"/>
    <w:rsid w:val="00964F30"/>
    <w:rsid w:val="009653C8"/>
    <w:rsid w:val="00966799"/>
    <w:rsid w:val="00966940"/>
    <w:rsid w:val="009672CA"/>
    <w:rsid w:val="0097091A"/>
    <w:rsid w:val="00971F04"/>
    <w:rsid w:val="00972390"/>
    <w:rsid w:val="009724C5"/>
    <w:rsid w:val="0097272A"/>
    <w:rsid w:val="0097295A"/>
    <w:rsid w:val="00972B30"/>
    <w:rsid w:val="00972EA6"/>
    <w:rsid w:val="0097354E"/>
    <w:rsid w:val="00974110"/>
    <w:rsid w:val="009748AA"/>
    <w:rsid w:val="00974B2D"/>
    <w:rsid w:val="00974E62"/>
    <w:rsid w:val="009757A9"/>
    <w:rsid w:val="0097790F"/>
    <w:rsid w:val="00977CBD"/>
    <w:rsid w:val="009809D5"/>
    <w:rsid w:val="00980A12"/>
    <w:rsid w:val="00982076"/>
    <w:rsid w:val="009821F4"/>
    <w:rsid w:val="00982588"/>
    <w:rsid w:val="009833F3"/>
    <w:rsid w:val="009834C8"/>
    <w:rsid w:val="00983957"/>
    <w:rsid w:val="00983F16"/>
    <w:rsid w:val="00984192"/>
    <w:rsid w:val="0098497C"/>
    <w:rsid w:val="00985DCE"/>
    <w:rsid w:val="00986616"/>
    <w:rsid w:val="00986A1E"/>
    <w:rsid w:val="00987368"/>
    <w:rsid w:val="0098750F"/>
    <w:rsid w:val="00987540"/>
    <w:rsid w:val="00987BE9"/>
    <w:rsid w:val="009902FF"/>
    <w:rsid w:val="00990A89"/>
    <w:rsid w:val="009912F3"/>
    <w:rsid w:val="00991A37"/>
    <w:rsid w:val="00991E52"/>
    <w:rsid w:val="00991ECE"/>
    <w:rsid w:val="009928DD"/>
    <w:rsid w:val="00992974"/>
    <w:rsid w:val="009937F1"/>
    <w:rsid w:val="00993D31"/>
    <w:rsid w:val="00994A5A"/>
    <w:rsid w:val="00994E6C"/>
    <w:rsid w:val="0099518D"/>
    <w:rsid w:val="0099577A"/>
    <w:rsid w:val="0099585E"/>
    <w:rsid w:val="00995DA7"/>
    <w:rsid w:val="0099644C"/>
    <w:rsid w:val="00996F32"/>
    <w:rsid w:val="00997077"/>
    <w:rsid w:val="0099764C"/>
    <w:rsid w:val="00997975"/>
    <w:rsid w:val="009A0036"/>
    <w:rsid w:val="009A0F29"/>
    <w:rsid w:val="009A0F7B"/>
    <w:rsid w:val="009A16C4"/>
    <w:rsid w:val="009A16EA"/>
    <w:rsid w:val="009A1E30"/>
    <w:rsid w:val="009A290D"/>
    <w:rsid w:val="009A2DA9"/>
    <w:rsid w:val="009A3BBA"/>
    <w:rsid w:val="009A3E8F"/>
    <w:rsid w:val="009A4564"/>
    <w:rsid w:val="009A4C20"/>
    <w:rsid w:val="009A4CEA"/>
    <w:rsid w:val="009A4EDA"/>
    <w:rsid w:val="009A4F5F"/>
    <w:rsid w:val="009A5576"/>
    <w:rsid w:val="009A5682"/>
    <w:rsid w:val="009A5EB3"/>
    <w:rsid w:val="009A6197"/>
    <w:rsid w:val="009A62C1"/>
    <w:rsid w:val="009A72D3"/>
    <w:rsid w:val="009B013F"/>
    <w:rsid w:val="009B1269"/>
    <w:rsid w:val="009B216B"/>
    <w:rsid w:val="009B245B"/>
    <w:rsid w:val="009B28D1"/>
    <w:rsid w:val="009B2B26"/>
    <w:rsid w:val="009B2EF6"/>
    <w:rsid w:val="009B3DB9"/>
    <w:rsid w:val="009B4E0F"/>
    <w:rsid w:val="009B5773"/>
    <w:rsid w:val="009B62B4"/>
    <w:rsid w:val="009B6788"/>
    <w:rsid w:val="009B7038"/>
    <w:rsid w:val="009B707B"/>
    <w:rsid w:val="009B735D"/>
    <w:rsid w:val="009B76B1"/>
    <w:rsid w:val="009B792A"/>
    <w:rsid w:val="009B7FBB"/>
    <w:rsid w:val="009C067A"/>
    <w:rsid w:val="009C1580"/>
    <w:rsid w:val="009C1C60"/>
    <w:rsid w:val="009C1EFA"/>
    <w:rsid w:val="009C1F9C"/>
    <w:rsid w:val="009C248E"/>
    <w:rsid w:val="009C2C7B"/>
    <w:rsid w:val="009C2E92"/>
    <w:rsid w:val="009C2EF4"/>
    <w:rsid w:val="009C343C"/>
    <w:rsid w:val="009C3459"/>
    <w:rsid w:val="009C3C7B"/>
    <w:rsid w:val="009C46BD"/>
    <w:rsid w:val="009C479C"/>
    <w:rsid w:val="009C4AB5"/>
    <w:rsid w:val="009C4B8A"/>
    <w:rsid w:val="009C4D8A"/>
    <w:rsid w:val="009C60CC"/>
    <w:rsid w:val="009C6147"/>
    <w:rsid w:val="009C726E"/>
    <w:rsid w:val="009C7377"/>
    <w:rsid w:val="009C7A93"/>
    <w:rsid w:val="009C7DD3"/>
    <w:rsid w:val="009C7FED"/>
    <w:rsid w:val="009D16F5"/>
    <w:rsid w:val="009D1E63"/>
    <w:rsid w:val="009D2118"/>
    <w:rsid w:val="009D2170"/>
    <w:rsid w:val="009D328C"/>
    <w:rsid w:val="009D3E65"/>
    <w:rsid w:val="009D3E7B"/>
    <w:rsid w:val="009D413F"/>
    <w:rsid w:val="009D4204"/>
    <w:rsid w:val="009D4B2D"/>
    <w:rsid w:val="009D4C05"/>
    <w:rsid w:val="009D5A34"/>
    <w:rsid w:val="009D6D15"/>
    <w:rsid w:val="009D6E26"/>
    <w:rsid w:val="009D7070"/>
    <w:rsid w:val="009D7C41"/>
    <w:rsid w:val="009E0BC3"/>
    <w:rsid w:val="009E1ACE"/>
    <w:rsid w:val="009E1DAC"/>
    <w:rsid w:val="009E25F2"/>
    <w:rsid w:val="009E3711"/>
    <w:rsid w:val="009E3A54"/>
    <w:rsid w:val="009E3EF9"/>
    <w:rsid w:val="009E502B"/>
    <w:rsid w:val="009E50DC"/>
    <w:rsid w:val="009E54BD"/>
    <w:rsid w:val="009E5606"/>
    <w:rsid w:val="009E5669"/>
    <w:rsid w:val="009E64DF"/>
    <w:rsid w:val="009E6928"/>
    <w:rsid w:val="009E6F41"/>
    <w:rsid w:val="009E6F83"/>
    <w:rsid w:val="009E711F"/>
    <w:rsid w:val="009E7503"/>
    <w:rsid w:val="009E79AB"/>
    <w:rsid w:val="009F0375"/>
    <w:rsid w:val="009F0420"/>
    <w:rsid w:val="009F0E33"/>
    <w:rsid w:val="009F0FE2"/>
    <w:rsid w:val="009F10E8"/>
    <w:rsid w:val="009F13C5"/>
    <w:rsid w:val="009F175D"/>
    <w:rsid w:val="009F1B43"/>
    <w:rsid w:val="009F2384"/>
    <w:rsid w:val="009F2B62"/>
    <w:rsid w:val="009F2D4C"/>
    <w:rsid w:val="009F40D4"/>
    <w:rsid w:val="009F4344"/>
    <w:rsid w:val="009F4867"/>
    <w:rsid w:val="009F49B3"/>
    <w:rsid w:val="009F53CF"/>
    <w:rsid w:val="009F652F"/>
    <w:rsid w:val="009F65D1"/>
    <w:rsid w:val="009F6DC6"/>
    <w:rsid w:val="009F7CF1"/>
    <w:rsid w:val="009F7F39"/>
    <w:rsid w:val="00A0083C"/>
    <w:rsid w:val="00A00960"/>
    <w:rsid w:val="00A00B82"/>
    <w:rsid w:val="00A00BE1"/>
    <w:rsid w:val="00A00C70"/>
    <w:rsid w:val="00A01538"/>
    <w:rsid w:val="00A01549"/>
    <w:rsid w:val="00A019C9"/>
    <w:rsid w:val="00A02289"/>
    <w:rsid w:val="00A0255C"/>
    <w:rsid w:val="00A026E7"/>
    <w:rsid w:val="00A02BED"/>
    <w:rsid w:val="00A03A12"/>
    <w:rsid w:val="00A0402F"/>
    <w:rsid w:val="00A043E8"/>
    <w:rsid w:val="00A046F7"/>
    <w:rsid w:val="00A04FE0"/>
    <w:rsid w:val="00A05367"/>
    <w:rsid w:val="00A0580F"/>
    <w:rsid w:val="00A062F4"/>
    <w:rsid w:val="00A063B3"/>
    <w:rsid w:val="00A06721"/>
    <w:rsid w:val="00A069E3"/>
    <w:rsid w:val="00A06D5E"/>
    <w:rsid w:val="00A07087"/>
    <w:rsid w:val="00A10143"/>
    <w:rsid w:val="00A10145"/>
    <w:rsid w:val="00A1022C"/>
    <w:rsid w:val="00A110B7"/>
    <w:rsid w:val="00A11296"/>
    <w:rsid w:val="00A12332"/>
    <w:rsid w:val="00A128BC"/>
    <w:rsid w:val="00A12F4F"/>
    <w:rsid w:val="00A13098"/>
    <w:rsid w:val="00A137FC"/>
    <w:rsid w:val="00A13C9C"/>
    <w:rsid w:val="00A14387"/>
    <w:rsid w:val="00A1446E"/>
    <w:rsid w:val="00A14986"/>
    <w:rsid w:val="00A14F27"/>
    <w:rsid w:val="00A1595F"/>
    <w:rsid w:val="00A15C63"/>
    <w:rsid w:val="00A15E56"/>
    <w:rsid w:val="00A162CA"/>
    <w:rsid w:val="00A1637E"/>
    <w:rsid w:val="00A17248"/>
    <w:rsid w:val="00A204C5"/>
    <w:rsid w:val="00A206FC"/>
    <w:rsid w:val="00A207F1"/>
    <w:rsid w:val="00A20AA4"/>
    <w:rsid w:val="00A2272D"/>
    <w:rsid w:val="00A228BC"/>
    <w:rsid w:val="00A22B28"/>
    <w:rsid w:val="00A22DD7"/>
    <w:rsid w:val="00A22DFF"/>
    <w:rsid w:val="00A23626"/>
    <w:rsid w:val="00A24479"/>
    <w:rsid w:val="00A24EA9"/>
    <w:rsid w:val="00A25CBD"/>
    <w:rsid w:val="00A25E44"/>
    <w:rsid w:val="00A25EE1"/>
    <w:rsid w:val="00A262BA"/>
    <w:rsid w:val="00A26467"/>
    <w:rsid w:val="00A26952"/>
    <w:rsid w:val="00A276BB"/>
    <w:rsid w:val="00A276FD"/>
    <w:rsid w:val="00A27733"/>
    <w:rsid w:val="00A27984"/>
    <w:rsid w:val="00A30AEF"/>
    <w:rsid w:val="00A30E56"/>
    <w:rsid w:val="00A311D5"/>
    <w:rsid w:val="00A31C64"/>
    <w:rsid w:val="00A31D5B"/>
    <w:rsid w:val="00A31F9F"/>
    <w:rsid w:val="00A3216B"/>
    <w:rsid w:val="00A32ACA"/>
    <w:rsid w:val="00A32C56"/>
    <w:rsid w:val="00A32CBF"/>
    <w:rsid w:val="00A33459"/>
    <w:rsid w:val="00A33581"/>
    <w:rsid w:val="00A339D0"/>
    <w:rsid w:val="00A33BB9"/>
    <w:rsid w:val="00A33D96"/>
    <w:rsid w:val="00A34270"/>
    <w:rsid w:val="00A349F7"/>
    <w:rsid w:val="00A34CA6"/>
    <w:rsid w:val="00A353DC"/>
    <w:rsid w:val="00A35AA8"/>
    <w:rsid w:val="00A35C42"/>
    <w:rsid w:val="00A35FAC"/>
    <w:rsid w:val="00A36674"/>
    <w:rsid w:val="00A36D13"/>
    <w:rsid w:val="00A36D74"/>
    <w:rsid w:val="00A37D25"/>
    <w:rsid w:val="00A40310"/>
    <w:rsid w:val="00A40A7E"/>
    <w:rsid w:val="00A40B83"/>
    <w:rsid w:val="00A41520"/>
    <w:rsid w:val="00A41AA9"/>
    <w:rsid w:val="00A41E6A"/>
    <w:rsid w:val="00A41FE6"/>
    <w:rsid w:val="00A421CE"/>
    <w:rsid w:val="00A423E5"/>
    <w:rsid w:val="00A42478"/>
    <w:rsid w:val="00A42D54"/>
    <w:rsid w:val="00A43BC8"/>
    <w:rsid w:val="00A450B6"/>
    <w:rsid w:val="00A4534E"/>
    <w:rsid w:val="00A457B0"/>
    <w:rsid w:val="00A4704A"/>
    <w:rsid w:val="00A4795F"/>
    <w:rsid w:val="00A50E7F"/>
    <w:rsid w:val="00A51129"/>
    <w:rsid w:val="00A512E9"/>
    <w:rsid w:val="00A51971"/>
    <w:rsid w:val="00A51F46"/>
    <w:rsid w:val="00A522CB"/>
    <w:rsid w:val="00A524AE"/>
    <w:rsid w:val="00A52A31"/>
    <w:rsid w:val="00A53733"/>
    <w:rsid w:val="00A53AC2"/>
    <w:rsid w:val="00A53BB0"/>
    <w:rsid w:val="00A53E0B"/>
    <w:rsid w:val="00A54D5F"/>
    <w:rsid w:val="00A55D1F"/>
    <w:rsid w:val="00A55D23"/>
    <w:rsid w:val="00A55EF3"/>
    <w:rsid w:val="00A56501"/>
    <w:rsid w:val="00A5722C"/>
    <w:rsid w:val="00A57A59"/>
    <w:rsid w:val="00A60763"/>
    <w:rsid w:val="00A607ED"/>
    <w:rsid w:val="00A60B4B"/>
    <w:rsid w:val="00A61715"/>
    <w:rsid w:val="00A61BD7"/>
    <w:rsid w:val="00A6210A"/>
    <w:rsid w:val="00A62874"/>
    <w:rsid w:val="00A62AF0"/>
    <w:rsid w:val="00A62E32"/>
    <w:rsid w:val="00A63719"/>
    <w:rsid w:val="00A6382C"/>
    <w:rsid w:val="00A63C2C"/>
    <w:rsid w:val="00A63D09"/>
    <w:rsid w:val="00A63EF4"/>
    <w:rsid w:val="00A64237"/>
    <w:rsid w:val="00A647EF"/>
    <w:rsid w:val="00A65134"/>
    <w:rsid w:val="00A65781"/>
    <w:rsid w:val="00A6769A"/>
    <w:rsid w:val="00A67A1A"/>
    <w:rsid w:val="00A67D38"/>
    <w:rsid w:val="00A70FC6"/>
    <w:rsid w:val="00A72815"/>
    <w:rsid w:val="00A72A1B"/>
    <w:rsid w:val="00A730C1"/>
    <w:rsid w:val="00A73F68"/>
    <w:rsid w:val="00A73FFB"/>
    <w:rsid w:val="00A746A9"/>
    <w:rsid w:val="00A747DE"/>
    <w:rsid w:val="00A748D0"/>
    <w:rsid w:val="00A74D97"/>
    <w:rsid w:val="00A75C39"/>
    <w:rsid w:val="00A75C3B"/>
    <w:rsid w:val="00A76283"/>
    <w:rsid w:val="00A76893"/>
    <w:rsid w:val="00A76E52"/>
    <w:rsid w:val="00A770A1"/>
    <w:rsid w:val="00A808A5"/>
    <w:rsid w:val="00A81008"/>
    <w:rsid w:val="00A8186E"/>
    <w:rsid w:val="00A81ED3"/>
    <w:rsid w:val="00A827F2"/>
    <w:rsid w:val="00A82835"/>
    <w:rsid w:val="00A832D2"/>
    <w:rsid w:val="00A835A8"/>
    <w:rsid w:val="00A838F3"/>
    <w:rsid w:val="00A841CB"/>
    <w:rsid w:val="00A8435B"/>
    <w:rsid w:val="00A84A21"/>
    <w:rsid w:val="00A84A53"/>
    <w:rsid w:val="00A852A5"/>
    <w:rsid w:val="00A853B9"/>
    <w:rsid w:val="00A8676F"/>
    <w:rsid w:val="00A86A42"/>
    <w:rsid w:val="00A903A4"/>
    <w:rsid w:val="00A90B66"/>
    <w:rsid w:val="00A9146E"/>
    <w:rsid w:val="00A9149A"/>
    <w:rsid w:val="00A917D6"/>
    <w:rsid w:val="00A91C3B"/>
    <w:rsid w:val="00A91F43"/>
    <w:rsid w:val="00A92389"/>
    <w:rsid w:val="00A92667"/>
    <w:rsid w:val="00A92E8E"/>
    <w:rsid w:val="00A92EE6"/>
    <w:rsid w:val="00A9324F"/>
    <w:rsid w:val="00A9367D"/>
    <w:rsid w:val="00A93CA2"/>
    <w:rsid w:val="00A93FFE"/>
    <w:rsid w:val="00A94E2B"/>
    <w:rsid w:val="00A954D2"/>
    <w:rsid w:val="00A95578"/>
    <w:rsid w:val="00A96740"/>
    <w:rsid w:val="00A9682A"/>
    <w:rsid w:val="00A97671"/>
    <w:rsid w:val="00A97C95"/>
    <w:rsid w:val="00AA02A8"/>
    <w:rsid w:val="00AA0A81"/>
    <w:rsid w:val="00AA0B83"/>
    <w:rsid w:val="00AA0CA1"/>
    <w:rsid w:val="00AA1A83"/>
    <w:rsid w:val="00AA1AD9"/>
    <w:rsid w:val="00AA2391"/>
    <w:rsid w:val="00AA2398"/>
    <w:rsid w:val="00AA26A7"/>
    <w:rsid w:val="00AA3373"/>
    <w:rsid w:val="00AA36D1"/>
    <w:rsid w:val="00AA4219"/>
    <w:rsid w:val="00AA45BA"/>
    <w:rsid w:val="00AA64E7"/>
    <w:rsid w:val="00AA6822"/>
    <w:rsid w:val="00AA688A"/>
    <w:rsid w:val="00AA759A"/>
    <w:rsid w:val="00AA7BA6"/>
    <w:rsid w:val="00AB1297"/>
    <w:rsid w:val="00AB1948"/>
    <w:rsid w:val="00AB1BBD"/>
    <w:rsid w:val="00AB2217"/>
    <w:rsid w:val="00AB238C"/>
    <w:rsid w:val="00AB250B"/>
    <w:rsid w:val="00AB3029"/>
    <w:rsid w:val="00AB3374"/>
    <w:rsid w:val="00AB359C"/>
    <w:rsid w:val="00AB4410"/>
    <w:rsid w:val="00AB49DB"/>
    <w:rsid w:val="00AB4E4D"/>
    <w:rsid w:val="00AB554B"/>
    <w:rsid w:val="00AB624B"/>
    <w:rsid w:val="00AB737C"/>
    <w:rsid w:val="00AC090D"/>
    <w:rsid w:val="00AC0E93"/>
    <w:rsid w:val="00AC140E"/>
    <w:rsid w:val="00AC1942"/>
    <w:rsid w:val="00AC21C4"/>
    <w:rsid w:val="00AC2B82"/>
    <w:rsid w:val="00AC3050"/>
    <w:rsid w:val="00AC32D1"/>
    <w:rsid w:val="00AC37CB"/>
    <w:rsid w:val="00AC394D"/>
    <w:rsid w:val="00AC4067"/>
    <w:rsid w:val="00AC48DF"/>
    <w:rsid w:val="00AC566D"/>
    <w:rsid w:val="00AC5AB9"/>
    <w:rsid w:val="00AC5C0D"/>
    <w:rsid w:val="00AC5C6C"/>
    <w:rsid w:val="00AC62BE"/>
    <w:rsid w:val="00AC69F4"/>
    <w:rsid w:val="00AC6AF6"/>
    <w:rsid w:val="00AC6FB3"/>
    <w:rsid w:val="00AC746F"/>
    <w:rsid w:val="00AC7B84"/>
    <w:rsid w:val="00AD013C"/>
    <w:rsid w:val="00AD098E"/>
    <w:rsid w:val="00AD0C03"/>
    <w:rsid w:val="00AD0F15"/>
    <w:rsid w:val="00AD173C"/>
    <w:rsid w:val="00AD199F"/>
    <w:rsid w:val="00AD26EF"/>
    <w:rsid w:val="00AD2B44"/>
    <w:rsid w:val="00AD2C0D"/>
    <w:rsid w:val="00AD3B45"/>
    <w:rsid w:val="00AD3C38"/>
    <w:rsid w:val="00AD4020"/>
    <w:rsid w:val="00AD4393"/>
    <w:rsid w:val="00AD4A4D"/>
    <w:rsid w:val="00AD4B8A"/>
    <w:rsid w:val="00AD50B6"/>
    <w:rsid w:val="00AD52CD"/>
    <w:rsid w:val="00AD5662"/>
    <w:rsid w:val="00AD5C85"/>
    <w:rsid w:val="00AD5FF0"/>
    <w:rsid w:val="00AD6A49"/>
    <w:rsid w:val="00AD70C6"/>
    <w:rsid w:val="00AD70FD"/>
    <w:rsid w:val="00AD7776"/>
    <w:rsid w:val="00AD7DC3"/>
    <w:rsid w:val="00AE098B"/>
    <w:rsid w:val="00AE0F89"/>
    <w:rsid w:val="00AE1143"/>
    <w:rsid w:val="00AE11E4"/>
    <w:rsid w:val="00AE132D"/>
    <w:rsid w:val="00AE13C9"/>
    <w:rsid w:val="00AE2588"/>
    <w:rsid w:val="00AE2C1F"/>
    <w:rsid w:val="00AE2F59"/>
    <w:rsid w:val="00AE3E73"/>
    <w:rsid w:val="00AE45FA"/>
    <w:rsid w:val="00AE4A57"/>
    <w:rsid w:val="00AE6449"/>
    <w:rsid w:val="00AE6550"/>
    <w:rsid w:val="00AE6B31"/>
    <w:rsid w:val="00AE6BFB"/>
    <w:rsid w:val="00AE7198"/>
    <w:rsid w:val="00AE7CD6"/>
    <w:rsid w:val="00AF0211"/>
    <w:rsid w:val="00AF0B8B"/>
    <w:rsid w:val="00AF0E6A"/>
    <w:rsid w:val="00AF0E90"/>
    <w:rsid w:val="00AF14A0"/>
    <w:rsid w:val="00AF16D0"/>
    <w:rsid w:val="00AF1D8D"/>
    <w:rsid w:val="00AF1EE7"/>
    <w:rsid w:val="00AF2474"/>
    <w:rsid w:val="00AF2A86"/>
    <w:rsid w:val="00AF365D"/>
    <w:rsid w:val="00AF3B16"/>
    <w:rsid w:val="00AF4737"/>
    <w:rsid w:val="00AF4AAF"/>
    <w:rsid w:val="00AF5584"/>
    <w:rsid w:val="00AF5B7B"/>
    <w:rsid w:val="00AF5F0B"/>
    <w:rsid w:val="00AF7731"/>
    <w:rsid w:val="00AF7991"/>
    <w:rsid w:val="00AF7A81"/>
    <w:rsid w:val="00B0081F"/>
    <w:rsid w:val="00B00CD2"/>
    <w:rsid w:val="00B01690"/>
    <w:rsid w:val="00B01781"/>
    <w:rsid w:val="00B01D4C"/>
    <w:rsid w:val="00B01E42"/>
    <w:rsid w:val="00B02A2E"/>
    <w:rsid w:val="00B031C8"/>
    <w:rsid w:val="00B03D7B"/>
    <w:rsid w:val="00B0440D"/>
    <w:rsid w:val="00B0480D"/>
    <w:rsid w:val="00B05536"/>
    <w:rsid w:val="00B0594A"/>
    <w:rsid w:val="00B05CA6"/>
    <w:rsid w:val="00B05D98"/>
    <w:rsid w:val="00B05DC3"/>
    <w:rsid w:val="00B05FE2"/>
    <w:rsid w:val="00B06626"/>
    <w:rsid w:val="00B0671D"/>
    <w:rsid w:val="00B071FE"/>
    <w:rsid w:val="00B07A30"/>
    <w:rsid w:val="00B105F3"/>
    <w:rsid w:val="00B10AD3"/>
    <w:rsid w:val="00B114E8"/>
    <w:rsid w:val="00B12926"/>
    <w:rsid w:val="00B12FF0"/>
    <w:rsid w:val="00B13104"/>
    <w:rsid w:val="00B13699"/>
    <w:rsid w:val="00B138EC"/>
    <w:rsid w:val="00B1393A"/>
    <w:rsid w:val="00B13A63"/>
    <w:rsid w:val="00B13F23"/>
    <w:rsid w:val="00B13F7D"/>
    <w:rsid w:val="00B15145"/>
    <w:rsid w:val="00B1521B"/>
    <w:rsid w:val="00B1598C"/>
    <w:rsid w:val="00B15F41"/>
    <w:rsid w:val="00B160B1"/>
    <w:rsid w:val="00B160FB"/>
    <w:rsid w:val="00B16D64"/>
    <w:rsid w:val="00B17782"/>
    <w:rsid w:val="00B17C6A"/>
    <w:rsid w:val="00B17CD4"/>
    <w:rsid w:val="00B20C5A"/>
    <w:rsid w:val="00B21466"/>
    <w:rsid w:val="00B21B42"/>
    <w:rsid w:val="00B221A6"/>
    <w:rsid w:val="00B221C5"/>
    <w:rsid w:val="00B2233B"/>
    <w:rsid w:val="00B2282C"/>
    <w:rsid w:val="00B228A3"/>
    <w:rsid w:val="00B22FA3"/>
    <w:rsid w:val="00B231E3"/>
    <w:rsid w:val="00B23208"/>
    <w:rsid w:val="00B24583"/>
    <w:rsid w:val="00B25D5E"/>
    <w:rsid w:val="00B25D65"/>
    <w:rsid w:val="00B26460"/>
    <w:rsid w:val="00B26B7D"/>
    <w:rsid w:val="00B277CD"/>
    <w:rsid w:val="00B2791E"/>
    <w:rsid w:val="00B300C1"/>
    <w:rsid w:val="00B30975"/>
    <w:rsid w:val="00B3097D"/>
    <w:rsid w:val="00B30BE2"/>
    <w:rsid w:val="00B30C9B"/>
    <w:rsid w:val="00B30F5B"/>
    <w:rsid w:val="00B31BAB"/>
    <w:rsid w:val="00B32905"/>
    <w:rsid w:val="00B3325A"/>
    <w:rsid w:val="00B334EE"/>
    <w:rsid w:val="00B338D9"/>
    <w:rsid w:val="00B33ADD"/>
    <w:rsid w:val="00B33F2E"/>
    <w:rsid w:val="00B33FA9"/>
    <w:rsid w:val="00B34410"/>
    <w:rsid w:val="00B34FFF"/>
    <w:rsid w:val="00B363FE"/>
    <w:rsid w:val="00B36786"/>
    <w:rsid w:val="00B37503"/>
    <w:rsid w:val="00B37EB8"/>
    <w:rsid w:val="00B40030"/>
    <w:rsid w:val="00B40396"/>
    <w:rsid w:val="00B40519"/>
    <w:rsid w:val="00B40E68"/>
    <w:rsid w:val="00B427D4"/>
    <w:rsid w:val="00B42914"/>
    <w:rsid w:val="00B42EF4"/>
    <w:rsid w:val="00B433C6"/>
    <w:rsid w:val="00B4346F"/>
    <w:rsid w:val="00B4364F"/>
    <w:rsid w:val="00B43CD7"/>
    <w:rsid w:val="00B44392"/>
    <w:rsid w:val="00B448E9"/>
    <w:rsid w:val="00B44C26"/>
    <w:rsid w:val="00B458BE"/>
    <w:rsid w:val="00B45E9A"/>
    <w:rsid w:val="00B4619B"/>
    <w:rsid w:val="00B4638E"/>
    <w:rsid w:val="00B465D4"/>
    <w:rsid w:val="00B46623"/>
    <w:rsid w:val="00B47B6A"/>
    <w:rsid w:val="00B5251A"/>
    <w:rsid w:val="00B53B55"/>
    <w:rsid w:val="00B53DE7"/>
    <w:rsid w:val="00B546FF"/>
    <w:rsid w:val="00B54A4C"/>
    <w:rsid w:val="00B54E0E"/>
    <w:rsid w:val="00B55244"/>
    <w:rsid w:val="00B5666B"/>
    <w:rsid w:val="00B6124B"/>
    <w:rsid w:val="00B61B1A"/>
    <w:rsid w:val="00B61C55"/>
    <w:rsid w:val="00B61F85"/>
    <w:rsid w:val="00B620B9"/>
    <w:rsid w:val="00B62509"/>
    <w:rsid w:val="00B62A87"/>
    <w:rsid w:val="00B63671"/>
    <w:rsid w:val="00B638FA"/>
    <w:rsid w:val="00B643E7"/>
    <w:rsid w:val="00B64A1D"/>
    <w:rsid w:val="00B64E69"/>
    <w:rsid w:val="00B6509B"/>
    <w:rsid w:val="00B6527A"/>
    <w:rsid w:val="00B655F2"/>
    <w:rsid w:val="00B65C5E"/>
    <w:rsid w:val="00B66035"/>
    <w:rsid w:val="00B664FF"/>
    <w:rsid w:val="00B669B2"/>
    <w:rsid w:val="00B66BF8"/>
    <w:rsid w:val="00B66EAA"/>
    <w:rsid w:val="00B66EB5"/>
    <w:rsid w:val="00B6746D"/>
    <w:rsid w:val="00B67637"/>
    <w:rsid w:val="00B67668"/>
    <w:rsid w:val="00B6774B"/>
    <w:rsid w:val="00B67EAC"/>
    <w:rsid w:val="00B67F57"/>
    <w:rsid w:val="00B7021F"/>
    <w:rsid w:val="00B70372"/>
    <w:rsid w:val="00B70BAD"/>
    <w:rsid w:val="00B70BE5"/>
    <w:rsid w:val="00B70E41"/>
    <w:rsid w:val="00B71039"/>
    <w:rsid w:val="00B71251"/>
    <w:rsid w:val="00B71300"/>
    <w:rsid w:val="00B7142C"/>
    <w:rsid w:val="00B717C7"/>
    <w:rsid w:val="00B71874"/>
    <w:rsid w:val="00B718A5"/>
    <w:rsid w:val="00B71AF8"/>
    <w:rsid w:val="00B72045"/>
    <w:rsid w:val="00B720CE"/>
    <w:rsid w:val="00B726BD"/>
    <w:rsid w:val="00B72AEE"/>
    <w:rsid w:val="00B72B5D"/>
    <w:rsid w:val="00B72E80"/>
    <w:rsid w:val="00B73516"/>
    <w:rsid w:val="00B7450A"/>
    <w:rsid w:val="00B7457C"/>
    <w:rsid w:val="00B75210"/>
    <w:rsid w:val="00B75411"/>
    <w:rsid w:val="00B75DED"/>
    <w:rsid w:val="00B770AA"/>
    <w:rsid w:val="00B7737C"/>
    <w:rsid w:val="00B77781"/>
    <w:rsid w:val="00B77A68"/>
    <w:rsid w:val="00B77A6E"/>
    <w:rsid w:val="00B77E26"/>
    <w:rsid w:val="00B800C4"/>
    <w:rsid w:val="00B806F6"/>
    <w:rsid w:val="00B8194A"/>
    <w:rsid w:val="00B81D0F"/>
    <w:rsid w:val="00B81D7C"/>
    <w:rsid w:val="00B82207"/>
    <w:rsid w:val="00B8252D"/>
    <w:rsid w:val="00B82947"/>
    <w:rsid w:val="00B82D07"/>
    <w:rsid w:val="00B82D5C"/>
    <w:rsid w:val="00B830C4"/>
    <w:rsid w:val="00B8315D"/>
    <w:rsid w:val="00B84599"/>
    <w:rsid w:val="00B845F5"/>
    <w:rsid w:val="00B84C08"/>
    <w:rsid w:val="00B84EBD"/>
    <w:rsid w:val="00B85CAB"/>
    <w:rsid w:val="00B85CDC"/>
    <w:rsid w:val="00B86196"/>
    <w:rsid w:val="00B86598"/>
    <w:rsid w:val="00B86695"/>
    <w:rsid w:val="00B86784"/>
    <w:rsid w:val="00B869C7"/>
    <w:rsid w:val="00B86CDC"/>
    <w:rsid w:val="00B8710B"/>
    <w:rsid w:val="00B87399"/>
    <w:rsid w:val="00B87596"/>
    <w:rsid w:val="00B87F99"/>
    <w:rsid w:val="00B87FCE"/>
    <w:rsid w:val="00B90102"/>
    <w:rsid w:val="00B90233"/>
    <w:rsid w:val="00B90971"/>
    <w:rsid w:val="00B915AE"/>
    <w:rsid w:val="00B91D51"/>
    <w:rsid w:val="00B91EA7"/>
    <w:rsid w:val="00B9219C"/>
    <w:rsid w:val="00B93203"/>
    <w:rsid w:val="00B93435"/>
    <w:rsid w:val="00B9403D"/>
    <w:rsid w:val="00B94705"/>
    <w:rsid w:val="00B94F25"/>
    <w:rsid w:val="00B9509F"/>
    <w:rsid w:val="00B95B6E"/>
    <w:rsid w:val="00B961F4"/>
    <w:rsid w:val="00B96609"/>
    <w:rsid w:val="00B96BA2"/>
    <w:rsid w:val="00B97103"/>
    <w:rsid w:val="00B973F1"/>
    <w:rsid w:val="00B97703"/>
    <w:rsid w:val="00B97960"/>
    <w:rsid w:val="00BA03F1"/>
    <w:rsid w:val="00BA0B62"/>
    <w:rsid w:val="00BA147F"/>
    <w:rsid w:val="00BA1DED"/>
    <w:rsid w:val="00BA2299"/>
    <w:rsid w:val="00BA2EF9"/>
    <w:rsid w:val="00BA3F57"/>
    <w:rsid w:val="00BA5244"/>
    <w:rsid w:val="00BA5CBD"/>
    <w:rsid w:val="00BA5E12"/>
    <w:rsid w:val="00BA6C25"/>
    <w:rsid w:val="00BB10DC"/>
    <w:rsid w:val="00BB18D5"/>
    <w:rsid w:val="00BB19E1"/>
    <w:rsid w:val="00BB211B"/>
    <w:rsid w:val="00BB2671"/>
    <w:rsid w:val="00BB289B"/>
    <w:rsid w:val="00BB2A3B"/>
    <w:rsid w:val="00BB30CA"/>
    <w:rsid w:val="00BB30D3"/>
    <w:rsid w:val="00BB32D7"/>
    <w:rsid w:val="00BB3417"/>
    <w:rsid w:val="00BB3755"/>
    <w:rsid w:val="00BB451A"/>
    <w:rsid w:val="00BB593B"/>
    <w:rsid w:val="00BB636B"/>
    <w:rsid w:val="00BB6A23"/>
    <w:rsid w:val="00BB6BDE"/>
    <w:rsid w:val="00BB793D"/>
    <w:rsid w:val="00BB797B"/>
    <w:rsid w:val="00BB7C51"/>
    <w:rsid w:val="00BC007C"/>
    <w:rsid w:val="00BC01BA"/>
    <w:rsid w:val="00BC0DC0"/>
    <w:rsid w:val="00BC11F0"/>
    <w:rsid w:val="00BC172B"/>
    <w:rsid w:val="00BC17CE"/>
    <w:rsid w:val="00BC192A"/>
    <w:rsid w:val="00BC257F"/>
    <w:rsid w:val="00BC27B0"/>
    <w:rsid w:val="00BC2D5C"/>
    <w:rsid w:val="00BC3094"/>
    <w:rsid w:val="00BC3183"/>
    <w:rsid w:val="00BC32E2"/>
    <w:rsid w:val="00BC3521"/>
    <w:rsid w:val="00BC3561"/>
    <w:rsid w:val="00BC389A"/>
    <w:rsid w:val="00BC3D0F"/>
    <w:rsid w:val="00BC442C"/>
    <w:rsid w:val="00BC45E4"/>
    <w:rsid w:val="00BC4813"/>
    <w:rsid w:val="00BC68DF"/>
    <w:rsid w:val="00BC74EE"/>
    <w:rsid w:val="00BC78EE"/>
    <w:rsid w:val="00BC795A"/>
    <w:rsid w:val="00BC7E9C"/>
    <w:rsid w:val="00BD06A7"/>
    <w:rsid w:val="00BD0C4F"/>
    <w:rsid w:val="00BD1F4F"/>
    <w:rsid w:val="00BD2739"/>
    <w:rsid w:val="00BD2D61"/>
    <w:rsid w:val="00BD2D83"/>
    <w:rsid w:val="00BD2E1A"/>
    <w:rsid w:val="00BD2EF5"/>
    <w:rsid w:val="00BD309B"/>
    <w:rsid w:val="00BD33E2"/>
    <w:rsid w:val="00BD3F84"/>
    <w:rsid w:val="00BD4F51"/>
    <w:rsid w:val="00BD5059"/>
    <w:rsid w:val="00BD5649"/>
    <w:rsid w:val="00BD5A61"/>
    <w:rsid w:val="00BD5F00"/>
    <w:rsid w:val="00BD5F5C"/>
    <w:rsid w:val="00BD6323"/>
    <w:rsid w:val="00BD688D"/>
    <w:rsid w:val="00BD6CF6"/>
    <w:rsid w:val="00BD712B"/>
    <w:rsid w:val="00BD792C"/>
    <w:rsid w:val="00BD7CFB"/>
    <w:rsid w:val="00BD7E15"/>
    <w:rsid w:val="00BE08B1"/>
    <w:rsid w:val="00BE0C55"/>
    <w:rsid w:val="00BE0F57"/>
    <w:rsid w:val="00BE16A5"/>
    <w:rsid w:val="00BE1B0F"/>
    <w:rsid w:val="00BE1F13"/>
    <w:rsid w:val="00BE205F"/>
    <w:rsid w:val="00BE291F"/>
    <w:rsid w:val="00BE2BE3"/>
    <w:rsid w:val="00BE2C65"/>
    <w:rsid w:val="00BE3FB9"/>
    <w:rsid w:val="00BE4282"/>
    <w:rsid w:val="00BE4294"/>
    <w:rsid w:val="00BE49EB"/>
    <w:rsid w:val="00BE5161"/>
    <w:rsid w:val="00BE519D"/>
    <w:rsid w:val="00BE5928"/>
    <w:rsid w:val="00BE6181"/>
    <w:rsid w:val="00BE667F"/>
    <w:rsid w:val="00BE66F4"/>
    <w:rsid w:val="00BE6857"/>
    <w:rsid w:val="00BE6C24"/>
    <w:rsid w:val="00BE6DF5"/>
    <w:rsid w:val="00BF0CFA"/>
    <w:rsid w:val="00BF10A9"/>
    <w:rsid w:val="00BF16B5"/>
    <w:rsid w:val="00BF2B7B"/>
    <w:rsid w:val="00BF3777"/>
    <w:rsid w:val="00BF39A1"/>
    <w:rsid w:val="00BF4178"/>
    <w:rsid w:val="00BF45AE"/>
    <w:rsid w:val="00BF487B"/>
    <w:rsid w:val="00BF51E3"/>
    <w:rsid w:val="00BF526D"/>
    <w:rsid w:val="00BF5779"/>
    <w:rsid w:val="00BF5C68"/>
    <w:rsid w:val="00BF61D5"/>
    <w:rsid w:val="00BF6597"/>
    <w:rsid w:val="00BF6CC9"/>
    <w:rsid w:val="00C0101F"/>
    <w:rsid w:val="00C01507"/>
    <w:rsid w:val="00C01FE6"/>
    <w:rsid w:val="00C0261E"/>
    <w:rsid w:val="00C02939"/>
    <w:rsid w:val="00C029EA"/>
    <w:rsid w:val="00C02AE4"/>
    <w:rsid w:val="00C035F2"/>
    <w:rsid w:val="00C04674"/>
    <w:rsid w:val="00C05556"/>
    <w:rsid w:val="00C0564F"/>
    <w:rsid w:val="00C06ACF"/>
    <w:rsid w:val="00C06B65"/>
    <w:rsid w:val="00C07E94"/>
    <w:rsid w:val="00C106D2"/>
    <w:rsid w:val="00C1130F"/>
    <w:rsid w:val="00C1138E"/>
    <w:rsid w:val="00C11471"/>
    <w:rsid w:val="00C11F91"/>
    <w:rsid w:val="00C120B6"/>
    <w:rsid w:val="00C1216B"/>
    <w:rsid w:val="00C128EA"/>
    <w:rsid w:val="00C13005"/>
    <w:rsid w:val="00C14105"/>
    <w:rsid w:val="00C14B33"/>
    <w:rsid w:val="00C14C88"/>
    <w:rsid w:val="00C14D99"/>
    <w:rsid w:val="00C15BED"/>
    <w:rsid w:val="00C166DA"/>
    <w:rsid w:val="00C167F8"/>
    <w:rsid w:val="00C16B1A"/>
    <w:rsid w:val="00C16CB4"/>
    <w:rsid w:val="00C177C2"/>
    <w:rsid w:val="00C200AD"/>
    <w:rsid w:val="00C201E7"/>
    <w:rsid w:val="00C20EAB"/>
    <w:rsid w:val="00C21846"/>
    <w:rsid w:val="00C21CEB"/>
    <w:rsid w:val="00C21DBD"/>
    <w:rsid w:val="00C2274D"/>
    <w:rsid w:val="00C2278A"/>
    <w:rsid w:val="00C23071"/>
    <w:rsid w:val="00C23986"/>
    <w:rsid w:val="00C23C17"/>
    <w:rsid w:val="00C23CB9"/>
    <w:rsid w:val="00C23F50"/>
    <w:rsid w:val="00C23FD1"/>
    <w:rsid w:val="00C2414B"/>
    <w:rsid w:val="00C241C9"/>
    <w:rsid w:val="00C2462D"/>
    <w:rsid w:val="00C246C2"/>
    <w:rsid w:val="00C24F3D"/>
    <w:rsid w:val="00C250DF"/>
    <w:rsid w:val="00C251E6"/>
    <w:rsid w:val="00C25423"/>
    <w:rsid w:val="00C2644A"/>
    <w:rsid w:val="00C26A14"/>
    <w:rsid w:val="00C300EE"/>
    <w:rsid w:val="00C30CB8"/>
    <w:rsid w:val="00C31497"/>
    <w:rsid w:val="00C33777"/>
    <w:rsid w:val="00C33B62"/>
    <w:rsid w:val="00C33F35"/>
    <w:rsid w:val="00C34017"/>
    <w:rsid w:val="00C3414E"/>
    <w:rsid w:val="00C341E4"/>
    <w:rsid w:val="00C35322"/>
    <w:rsid w:val="00C357FC"/>
    <w:rsid w:val="00C35876"/>
    <w:rsid w:val="00C36A35"/>
    <w:rsid w:val="00C36BC1"/>
    <w:rsid w:val="00C36D31"/>
    <w:rsid w:val="00C36F73"/>
    <w:rsid w:val="00C37F2C"/>
    <w:rsid w:val="00C405F3"/>
    <w:rsid w:val="00C40FCD"/>
    <w:rsid w:val="00C41130"/>
    <w:rsid w:val="00C4207A"/>
    <w:rsid w:val="00C4265E"/>
    <w:rsid w:val="00C429F6"/>
    <w:rsid w:val="00C42B96"/>
    <w:rsid w:val="00C433CE"/>
    <w:rsid w:val="00C4396A"/>
    <w:rsid w:val="00C43A33"/>
    <w:rsid w:val="00C43BA5"/>
    <w:rsid w:val="00C448EA"/>
    <w:rsid w:val="00C44D07"/>
    <w:rsid w:val="00C4500B"/>
    <w:rsid w:val="00C4509D"/>
    <w:rsid w:val="00C450BC"/>
    <w:rsid w:val="00C45290"/>
    <w:rsid w:val="00C45368"/>
    <w:rsid w:val="00C45DB5"/>
    <w:rsid w:val="00C462C3"/>
    <w:rsid w:val="00C46669"/>
    <w:rsid w:val="00C4754D"/>
    <w:rsid w:val="00C50016"/>
    <w:rsid w:val="00C502F6"/>
    <w:rsid w:val="00C5080D"/>
    <w:rsid w:val="00C50AD1"/>
    <w:rsid w:val="00C50C92"/>
    <w:rsid w:val="00C50EF4"/>
    <w:rsid w:val="00C51900"/>
    <w:rsid w:val="00C5250E"/>
    <w:rsid w:val="00C5297D"/>
    <w:rsid w:val="00C5311B"/>
    <w:rsid w:val="00C5426E"/>
    <w:rsid w:val="00C54612"/>
    <w:rsid w:val="00C55263"/>
    <w:rsid w:val="00C5599A"/>
    <w:rsid w:val="00C55DDF"/>
    <w:rsid w:val="00C56672"/>
    <w:rsid w:val="00C57846"/>
    <w:rsid w:val="00C57BF6"/>
    <w:rsid w:val="00C603B3"/>
    <w:rsid w:val="00C603F7"/>
    <w:rsid w:val="00C6044B"/>
    <w:rsid w:val="00C61938"/>
    <w:rsid w:val="00C6248A"/>
    <w:rsid w:val="00C62702"/>
    <w:rsid w:val="00C62893"/>
    <w:rsid w:val="00C629DC"/>
    <w:rsid w:val="00C62A2E"/>
    <w:rsid w:val="00C62FB4"/>
    <w:rsid w:val="00C631D9"/>
    <w:rsid w:val="00C633EA"/>
    <w:rsid w:val="00C6351A"/>
    <w:rsid w:val="00C6351D"/>
    <w:rsid w:val="00C63789"/>
    <w:rsid w:val="00C64655"/>
    <w:rsid w:val="00C65D0A"/>
    <w:rsid w:val="00C65F9F"/>
    <w:rsid w:val="00C665EC"/>
    <w:rsid w:val="00C66929"/>
    <w:rsid w:val="00C66FA2"/>
    <w:rsid w:val="00C67861"/>
    <w:rsid w:val="00C678C3"/>
    <w:rsid w:val="00C67A4A"/>
    <w:rsid w:val="00C67EEA"/>
    <w:rsid w:val="00C67EFC"/>
    <w:rsid w:val="00C70215"/>
    <w:rsid w:val="00C70A4D"/>
    <w:rsid w:val="00C70BBC"/>
    <w:rsid w:val="00C7226A"/>
    <w:rsid w:val="00C7255A"/>
    <w:rsid w:val="00C72D6F"/>
    <w:rsid w:val="00C73671"/>
    <w:rsid w:val="00C73F07"/>
    <w:rsid w:val="00C7436A"/>
    <w:rsid w:val="00C74509"/>
    <w:rsid w:val="00C745A8"/>
    <w:rsid w:val="00C74AC3"/>
    <w:rsid w:val="00C755B0"/>
    <w:rsid w:val="00C75C50"/>
    <w:rsid w:val="00C75EDD"/>
    <w:rsid w:val="00C76D98"/>
    <w:rsid w:val="00C76F62"/>
    <w:rsid w:val="00C775A7"/>
    <w:rsid w:val="00C77A3A"/>
    <w:rsid w:val="00C77C8F"/>
    <w:rsid w:val="00C77CD8"/>
    <w:rsid w:val="00C77E89"/>
    <w:rsid w:val="00C806EA"/>
    <w:rsid w:val="00C8209F"/>
    <w:rsid w:val="00C820BF"/>
    <w:rsid w:val="00C82232"/>
    <w:rsid w:val="00C822C4"/>
    <w:rsid w:val="00C82486"/>
    <w:rsid w:val="00C8287E"/>
    <w:rsid w:val="00C82985"/>
    <w:rsid w:val="00C82A24"/>
    <w:rsid w:val="00C82B2A"/>
    <w:rsid w:val="00C83384"/>
    <w:rsid w:val="00C83D34"/>
    <w:rsid w:val="00C8482E"/>
    <w:rsid w:val="00C84939"/>
    <w:rsid w:val="00C850AB"/>
    <w:rsid w:val="00C8514D"/>
    <w:rsid w:val="00C85166"/>
    <w:rsid w:val="00C853DA"/>
    <w:rsid w:val="00C85888"/>
    <w:rsid w:val="00C86C2E"/>
    <w:rsid w:val="00C871C8"/>
    <w:rsid w:val="00C87DD9"/>
    <w:rsid w:val="00C914A2"/>
    <w:rsid w:val="00C916DC"/>
    <w:rsid w:val="00C92760"/>
    <w:rsid w:val="00C932CF"/>
    <w:rsid w:val="00C9373C"/>
    <w:rsid w:val="00C93A99"/>
    <w:rsid w:val="00C93B77"/>
    <w:rsid w:val="00C93BA6"/>
    <w:rsid w:val="00C9493F"/>
    <w:rsid w:val="00C94F36"/>
    <w:rsid w:val="00C950DF"/>
    <w:rsid w:val="00C95648"/>
    <w:rsid w:val="00C97018"/>
    <w:rsid w:val="00C97B87"/>
    <w:rsid w:val="00CA0C6D"/>
    <w:rsid w:val="00CA0F67"/>
    <w:rsid w:val="00CA13C0"/>
    <w:rsid w:val="00CA1CF5"/>
    <w:rsid w:val="00CA1E7B"/>
    <w:rsid w:val="00CA2065"/>
    <w:rsid w:val="00CA2B00"/>
    <w:rsid w:val="00CA2F64"/>
    <w:rsid w:val="00CA35C5"/>
    <w:rsid w:val="00CA4CA2"/>
    <w:rsid w:val="00CA5004"/>
    <w:rsid w:val="00CA5143"/>
    <w:rsid w:val="00CA5206"/>
    <w:rsid w:val="00CA5414"/>
    <w:rsid w:val="00CA58AF"/>
    <w:rsid w:val="00CA5FA8"/>
    <w:rsid w:val="00CA6E3D"/>
    <w:rsid w:val="00CA6EB9"/>
    <w:rsid w:val="00CA719D"/>
    <w:rsid w:val="00CB01D8"/>
    <w:rsid w:val="00CB078B"/>
    <w:rsid w:val="00CB08E6"/>
    <w:rsid w:val="00CB1357"/>
    <w:rsid w:val="00CB1F7D"/>
    <w:rsid w:val="00CB21FE"/>
    <w:rsid w:val="00CB2BEB"/>
    <w:rsid w:val="00CB4D63"/>
    <w:rsid w:val="00CB56DC"/>
    <w:rsid w:val="00CB6AC8"/>
    <w:rsid w:val="00CC0015"/>
    <w:rsid w:val="00CC0A9C"/>
    <w:rsid w:val="00CC136E"/>
    <w:rsid w:val="00CC1555"/>
    <w:rsid w:val="00CC1643"/>
    <w:rsid w:val="00CC235B"/>
    <w:rsid w:val="00CC253B"/>
    <w:rsid w:val="00CC2B5B"/>
    <w:rsid w:val="00CC2C34"/>
    <w:rsid w:val="00CC2E27"/>
    <w:rsid w:val="00CC30EC"/>
    <w:rsid w:val="00CC408A"/>
    <w:rsid w:val="00CC4700"/>
    <w:rsid w:val="00CC4836"/>
    <w:rsid w:val="00CC51E2"/>
    <w:rsid w:val="00CC5AD4"/>
    <w:rsid w:val="00CC5DFA"/>
    <w:rsid w:val="00CC67A1"/>
    <w:rsid w:val="00CC6A9A"/>
    <w:rsid w:val="00CC6B55"/>
    <w:rsid w:val="00CC6BCC"/>
    <w:rsid w:val="00CC7588"/>
    <w:rsid w:val="00CC7D7C"/>
    <w:rsid w:val="00CC7E2B"/>
    <w:rsid w:val="00CD0260"/>
    <w:rsid w:val="00CD06CF"/>
    <w:rsid w:val="00CD0BF1"/>
    <w:rsid w:val="00CD16E6"/>
    <w:rsid w:val="00CD2001"/>
    <w:rsid w:val="00CD2144"/>
    <w:rsid w:val="00CD24C7"/>
    <w:rsid w:val="00CD2C3A"/>
    <w:rsid w:val="00CD3607"/>
    <w:rsid w:val="00CD4139"/>
    <w:rsid w:val="00CD41D4"/>
    <w:rsid w:val="00CD4403"/>
    <w:rsid w:val="00CD45D3"/>
    <w:rsid w:val="00CD4F9B"/>
    <w:rsid w:val="00CD5042"/>
    <w:rsid w:val="00CD50C9"/>
    <w:rsid w:val="00CD6B68"/>
    <w:rsid w:val="00CD6F79"/>
    <w:rsid w:val="00CD7509"/>
    <w:rsid w:val="00CD7ECD"/>
    <w:rsid w:val="00CE008C"/>
    <w:rsid w:val="00CE03D1"/>
    <w:rsid w:val="00CE06EC"/>
    <w:rsid w:val="00CE07E2"/>
    <w:rsid w:val="00CE1150"/>
    <w:rsid w:val="00CE1363"/>
    <w:rsid w:val="00CE13D4"/>
    <w:rsid w:val="00CE1453"/>
    <w:rsid w:val="00CE15FB"/>
    <w:rsid w:val="00CE185D"/>
    <w:rsid w:val="00CE1C05"/>
    <w:rsid w:val="00CE1C32"/>
    <w:rsid w:val="00CE20C6"/>
    <w:rsid w:val="00CE2FC6"/>
    <w:rsid w:val="00CE34D1"/>
    <w:rsid w:val="00CE3F6D"/>
    <w:rsid w:val="00CE4049"/>
    <w:rsid w:val="00CE429C"/>
    <w:rsid w:val="00CE4460"/>
    <w:rsid w:val="00CE4A0A"/>
    <w:rsid w:val="00CE4A32"/>
    <w:rsid w:val="00CE504F"/>
    <w:rsid w:val="00CE5266"/>
    <w:rsid w:val="00CE54AD"/>
    <w:rsid w:val="00CE59B3"/>
    <w:rsid w:val="00CE5E94"/>
    <w:rsid w:val="00CE63C1"/>
    <w:rsid w:val="00CE6727"/>
    <w:rsid w:val="00CE6950"/>
    <w:rsid w:val="00CE6A0F"/>
    <w:rsid w:val="00CE731A"/>
    <w:rsid w:val="00CE7F16"/>
    <w:rsid w:val="00CF03F6"/>
    <w:rsid w:val="00CF0B28"/>
    <w:rsid w:val="00CF1BC8"/>
    <w:rsid w:val="00CF2013"/>
    <w:rsid w:val="00CF220E"/>
    <w:rsid w:val="00CF237F"/>
    <w:rsid w:val="00CF24BA"/>
    <w:rsid w:val="00CF2659"/>
    <w:rsid w:val="00CF28DB"/>
    <w:rsid w:val="00CF39B6"/>
    <w:rsid w:val="00CF3B36"/>
    <w:rsid w:val="00CF458D"/>
    <w:rsid w:val="00CF5548"/>
    <w:rsid w:val="00CF59A1"/>
    <w:rsid w:val="00CF6B47"/>
    <w:rsid w:val="00CF7F21"/>
    <w:rsid w:val="00D003E2"/>
    <w:rsid w:val="00D00B0E"/>
    <w:rsid w:val="00D01282"/>
    <w:rsid w:val="00D02195"/>
    <w:rsid w:val="00D027D8"/>
    <w:rsid w:val="00D034D3"/>
    <w:rsid w:val="00D03EF0"/>
    <w:rsid w:val="00D03F21"/>
    <w:rsid w:val="00D049B1"/>
    <w:rsid w:val="00D04CAF"/>
    <w:rsid w:val="00D04ED4"/>
    <w:rsid w:val="00D04F26"/>
    <w:rsid w:val="00D055A2"/>
    <w:rsid w:val="00D05657"/>
    <w:rsid w:val="00D059E3"/>
    <w:rsid w:val="00D05AD5"/>
    <w:rsid w:val="00D05EA1"/>
    <w:rsid w:val="00D064F8"/>
    <w:rsid w:val="00D078BA"/>
    <w:rsid w:val="00D07D5A"/>
    <w:rsid w:val="00D10320"/>
    <w:rsid w:val="00D104F3"/>
    <w:rsid w:val="00D10C04"/>
    <w:rsid w:val="00D10D3C"/>
    <w:rsid w:val="00D10FE9"/>
    <w:rsid w:val="00D112C6"/>
    <w:rsid w:val="00D117D3"/>
    <w:rsid w:val="00D121E7"/>
    <w:rsid w:val="00D12572"/>
    <w:rsid w:val="00D13682"/>
    <w:rsid w:val="00D13724"/>
    <w:rsid w:val="00D1374A"/>
    <w:rsid w:val="00D13B6D"/>
    <w:rsid w:val="00D13C78"/>
    <w:rsid w:val="00D149E0"/>
    <w:rsid w:val="00D14AB9"/>
    <w:rsid w:val="00D14C08"/>
    <w:rsid w:val="00D156E5"/>
    <w:rsid w:val="00D15C06"/>
    <w:rsid w:val="00D15DA1"/>
    <w:rsid w:val="00D16076"/>
    <w:rsid w:val="00D1699C"/>
    <w:rsid w:val="00D16C9A"/>
    <w:rsid w:val="00D16E69"/>
    <w:rsid w:val="00D16E7C"/>
    <w:rsid w:val="00D17335"/>
    <w:rsid w:val="00D20375"/>
    <w:rsid w:val="00D204D0"/>
    <w:rsid w:val="00D206BD"/>
    <w:rsid w:val="00D20F39"/>
    <w:rsid w:val="00D21035"/>
    <w:rsid w:val="00D21176"/>
    <w:rsid w:val="00D217D3"/>
    <w:rsid w:val="00D234FA"/>
    <w:rsid w:val="00D23587"/>
    <w:rsid w:val="00D2414F"/>
    <w:rsid w:val="00D25192"/>
    <w:rsid w:val="00D2558A"/>
    <w:rsid w:val="00D256AB"/>
    <w:rsid w:val="00D25A76"/>
    <w:rsid w:val="00D25C90"/>
    <w:rsid w:val="00D26E10"/>
    <w:rsid w:val="00D276D8"/>
    <w:rsid w:val="00D2774A"/>
    <w:rsid w:val="00D27BFE"/>
    <w:rsid w:val="00D27F97"/>
    <w:rsid w:val="00D3102B"/>
    <w:rsid w:val="00D313F6"/>
    <w:rsid w:val="00D3191F"/>
    <w:rsid w:val="00D32D20"/>
    <w:rsid w:val="00D32F7B"/>
    <w:rsid w:val="00D33156"/>
    <w:rsid w:val="00D3339A"/>
    <w:rsid w:val="00D333E4"/>
    <w:rsid w:val="00D335DB"/>
    <w:rsid w:val="00D34FBB"/>
    <w:rsid w:val="00D358CA"/>
    <w:rsid w:val="00D36052"/>
    <w:rsid w:val="00D363F0"/>
    <w:rsid w:val="00D3652B"/>
    <w:rsid w:val="00D36688"/>
    <w:rsid w:val="00D36728"/>
    <w:rsid w:val="00D36937"/>
    <w:rsid w:val="00D36E54"/>
    <w:rsid w:val="00D37F1E"/>
    <w:rsid w:val="00D4036D"/>
    <w:rsid w:val="00D40942"/>
    <w:rsid w:val="00D415C8"/>
    <w:rsid w:val="00D41708"/>
    <w:rsid w:val="00D42754"/>
    <w:rsid w:val="00D427E1"/>
    <w:rsid w:val="00D42B5E"/>
    <w:rsid w:val="00D42F49"/>
    <w:rsid w:val="00D43B9C"/>
    <w:rsid w:val="00D441DA"/>
    <w:rsid w:val="00D44CEE"/>
    <w:rsid w:val="00D45D6D"/>
    <w:rsid w:val="00D477E9"/>
    <w:rsid w:val="00D507E6"/>
    <w:rsid w:val="00D50F0A"/>
    <w:rsid w:val="00D51081"/>
    <w:rsid w:val="00D5146A"/>
    <w:rsid w:val="00D518CD"/>
    <w:rsid w:val="00D51F4E"/>
    <w:rsid w:val="00D5221E"/>
    <w:rsid w:val="00D52F4A"/>
    <w:rsid w:val="00D54591"/>
    <w:rsid w:val="00D54782"/>
    <w:rsid w:val="00D54A17"/>
    <w:rsid w:val="00D54B53"/>
    <w:rsid w:val="00D5553B"/>
    <w:rsid w:val="00D55ABA"/>
    <w:rsid w:val="00D55C06"/>
    <w:rsid w:val="00D55E7A"/>
    <w:rsid w:val="00D56A8D"/>
    <w:rsid w:val="00D56C03"/>
    <w:rsid w:val="00D56CD0"/>
    <w:rsid w:val="00D56F51"/>
    <w:rsid w:val="00D575F3"/>
    <w:rsid w:val="00D57DF3"/>
    <w:rsid w:val="00D57E58"/>
    <w:rsid w:val="00D60757"/>
    <w:rsid w:val="00D61EA3"/>
    <w:rsid w:val="00D61EEF"/>
    <w:rsid w:val="00D627E2"/>
    <w:rsid w:val="00D62980"/>
    <w:rsid w:val="00D63A77"/>
    <w:rsid w:val="00D63E18"/>
    <w:rsid w:val="00D6447B"/>
    <w:rsid w:val="00D64BEF"/>
    <w:rsid w:val="00D66019"/>
    <w:rsid w:val="00D6607D"/>
    <w:rsid w:val="00D66B44"/>
    <w:rsid w:val="00D66F1C"/>
    <w:rsid w:val="00D676AC"/>
    <w:rsid w:val="00D67844"/>
    <w:rsid w:val="00D67F1B"/>
    <w:rsid w:val="00D7056B"/>
    <w:rsid w:val="00D7130C"/>
    <w:rsid w:val="00D71652"/>
    <w:rsid w:val="00D71C8E"/>
    <w:rsid w:val="00D72E7A"/>
    <w:rsid w:val="00D72F2B"/>
    <w:rsid w:val="00D737AE"/>
    <w:rsid w:val="00D74E37"/>
    <w:rsid w:val="00D761AD"/>
    <w:rsid w:val="00D76954"/>
    <w:rsid w:val="00D76BD6"/>
    <w:rsid w:val="00D77492"/>
    <w:rsid w:val="00D80026"/>
    <w:rsid w:val="00D802B9"/>
    <w:rsid w:val="00D809A4"/>
    <w:rsid w:val="00D80F91"/>
    <w:rsid w:val="00D81B8C"/>
    <w:rsid w:val="00D82E0A"/>
    <w:rsid w:val="00D83F77"/>
    <w:rsid w:val="00D8466F"/>
    <w:rsid w:val="00D8492A"/>
    <w:rsid w:val="00D84E0B"/>
    <w:rsid w:val="00D850B7"/>
    <w:rsid w:val="00D852AF"/>
    <w:rsid w:val="00D85CEF"/>
    <w:rsid w:val="00D8643E"/>
    <w:rsid w:val="00D86479"/>
    <w:rsid w:val="00D86535"/>
    <w:rsid w:val="00D874D6"/>
    <w:rsid w:val="00D900E3"/>
    <w:rsid w:val="00D90392"/>
    <w:rsid w:val="00D9096F"/>
    <w:rsid w:val="00D90C48"/>
    <w:rsid w:val="00D90C65"/>
    <w:rsid w:val="00D917EA"/>
    <w:rsid w:val="00D92A4E"/>
    <w:rsid w:val="00D92DE9"/>
    <w:rsid w:val="00D9372C"/>
    <w:rsid w:val="00D937E4"/>
    <w:rsid w:val="00D94876"/>
    <w:rsid w:val="00D94976"/>
    <w:rsid w:val="00D95257"/>
    <w:rsid w:val="00D9564D"/>
    <w:rsid w:val="00D957C4"/>
    <w:rsid w:val="00D95947"/>
    <w:rsid w:val="00D9631B"/>
    <w:rsid w:val="00D96794"/>
    <w:rsid w:val="00D96F68"/>
    <w:rsid w:val="00D97173"/>
    <w:rsid w:val="00D972FA"/>
    <w:rsid w:val="00D97B58"/>
    <w:rsid w:val="00D97E23"/>
    <w:rsid w:val="00DA0082"/>
    <w:rsid w:val="00DA0CD7"/>
    <w:rsid w:val="00DA0E89"/>
    <w:rsid w:val="00DA1676"/>
    <w:rsid w:val="00DA195B"/>
    <w:rsid w:val="00DA1E3E"/>
    <w:rsid w:val="00DA21D5"/>
    <w:rsid w:val="00DA2AF7"/>
    <w:rsid w:val="00DA2C2B"/>
    <w:rsid w:val="00DA3520"/>
    <w:rsid w:val="00DA3D15"/>
    <w:rsid w:val="00DA4960"/>
    <w:rsid w:val="00DA4A5C"/>
    <w:rsid w:val="00DA5348"/>
    <w:rsid w:val="00DA61D5"/>
    <w:rsid w:val="00DA66A1"/>
    <w:rsid w:val="00DA79ED"/>
    <w:rsid w:val="00DB006E"/>
    <w:rsid w:val="00DB010D"/>
    <w:rsid w:val="00DB01FD"/>
    <w:rsid w:val="00DB0245"/>
    <w:rsid w:val="00DB0815"/>
    <w:rsid w:val="00DB0B5F"/>
    <w:rsid w:val="00DB1035"/>
    <w:rsid w:val="00DB1B2E"/>
    <w:rsid w:val="00DB291A"/>
    <w:rsid w:val="00DB34D5"/>
    <w:rsid w:val="00DB3A39"/>
    <w:rsid w:val="00DB40E8"/>
    <w:rsid w:val="00DB45BB"/>
    <w:rsid w:val="00DB46A0"/>
    <w:rsid w:val="00DB480B"/>
    <w:rsid w:val="00DB4A7A"/>
    <w:rsid w:val="00DB4E0C"/>
    <w:rsid w:val="00DB5B13"/>
    <w:rsid w:val="00DB6795"/>
    <w:rsid w:val="00DB6CF2"/>
    <w:rsid w:val="00DB793D"/>
    <w:rsid w:val="00DB7F3D"/>
    <w:rsid w:val="00DC0262"/>
    <w:rsid w:val="00DC048C"/>
    <w:rsid w:val="00DC1283"/>
    <w:rsid w:val="00DC16E9"/>
    <w:rsid w:val="00DC1A82"/>
    <w:rsid w:val="00DC1DB1"/>
    <w:rsid w:val="00DC21CC"/>
    <w:rsid w:val="00DC2B06"/>
    <w:rsid w:val="00DC320C"/>
    <w:rsid w:val="00DC3A4B"/>
    <w:rsid w:val="00DC3B82"/>
    <w:rsid w:val="00DC3C27"/>
    <w:rsid w:val="00DC3FC7"/>
    <w:rsid w:val="00DC46DC"/>
    <w:rsid w:val="00DC4DBB"/>
    <w:rsid w:val="00DC54C9"/>
    <w:rsid w:val="00DC5F4E"/>
    <w:rsid w:val="00DC7567"/>
    <w:rsid w:val="00DD01BC"/>
    <w:rsid w:val="00DD0341"/>
    <w:rsid w:val="00DD041B"/>
    <w:rsid w:val="00DD0B5E"/>
    <w:rsid w:val="00DD0B6D"/>
    <w:rsid w:val="00DD0B96"/>
    <w:rsid w:val="00DD0BC4"/>
    <w:rsid w:val="00DD0EBB"/>
    <w:rsid w:val="00DD1B2E"/>
    <w:rsid w:val="00DD1D59"/>
    <w:rsid w:val="00DD1EF7"/>
    <w:rsid w:val="00DD2380"/>
    <w:rsid w:val="00DD24FF"/>
    <w:rsid w:val="00DD27D8"/>
    <w:rsid w:val="00DD4EA3"/>
    <w:rsid w:val="00DD51C5"/>
    <w:rsid w:val="00DD5F54"/>
    <w:rsid w:val="00DD6043"/>
    <w:rsid w:val="00DD6516"/>
    <w:rsid w:val="00DD6A4B"/>
    <w:rsid w:val="00DD718D"/>
    <w:rsid w:val="00DD71B5"/>
    <w:rsid w:val="00DD72F7"/>
    <w:rsid w:val="00DD7B6B"/>
    <w:rsid w:val="00DE01BD"/>
    <w:rsid w:val="00DE1E95"/>
    <w:rsid w:val="00DE1EAF"/>
    <w:rsid w:val="00DE1FCB"/>
    <w:rsid w:val="00DE21F8"/>
    <w:rsid w:val="00DE23EE"/>
    <w:rsid w:val="00DE26E9"/>
    <w:rsid w:val="00DE2D1B"/>
    <w:rsid w:val="00DE35F6"/>
    <w:rsid w:val="00DE3D03"/>
    <w:rsid w:val="00DE3DCB"/>
    <w:rsid w:val="00DE41D5"/>
    <w:rsid w:val="00DE4DDD"/>
    <w:rsid w:val="00DE55F9"/>
    <w:rsid w:val="00DE64C5"/>
    <w:rsid w:val="00DE6BB0"/>
    <w:rsid w:val="00DE771C"/>
    <w:rsid w:val="00DF01C7"/>
    <w:rsid w:val="00DF0B73"/>
    <w:rsid w:val="00DF0CB7"/>
    <w:rsid w:val="00DF2097"/>
    <w:rsid w:val="00DF279F"/>
    <w:rsid w:val="00DF282D"/>
    <w:rsid w:val="00DF297C"/>
    <w:rsid w:val="00DF3323"/>
    <w:rsid w:val="00DF3488"/>
    <w:rsid w:val="00DF34FA"/>
    <w:rsid w:val="00DF35E0"/>
    <w:rsid w:val="00DF39CB"/>
    <w:rsid w:val="00DF426C"/>
    <w:rsid w:val="00DF46A3"/>
    <w:rsid w:val="00DF48DE"/>
    <w:rsid w:val="00DF4B2F"/>
    <w:rsid w:val="00DF51E2"/>
    <w:rsid w:val="00DF5C71"/>
    <w:rsid w:val="00DF6F52"/>
    <w:rsid w:val="00DF769C"/>
    <w:rsid w:val="00E00262"/>
    <w:rsid w:val="00E00D5E"/>
    <w:rsid w:val="00E010ED"/>
    <w:rsid w:val="00E015CE"/>
    <w:rsid w:val="00E018A3"/>
    <w:rsid w:val="00E018FE"/>
    <w:rsid w:val="00E01E3D"/>
    <w:rsid w:val="00E02321"/>
    <w:rsid w:val="00E03354"/>
    <w:rsid w:val="00E033BD"/>
    <w:rsid w:val="00E03407"/>
    <w:rsid w:val="00E03C01"/>
    <w:rsid w:val="00E04125"/>
    <w:rsid w:val="00E044AB"/>
    <w:rsid w:val="00E04898"/>
    <w:rsid w:val="00E06327"/>
    <w:rsid w:val="00E10DDA"/>
    <w:rsid w:val="00E129B4"/>
    <w:rsid w:val="00E12FA8"/>
    <w:rsid w:val="00E134BA"/>
    <w:rsid w:val="00E1361D"/>
    <w:rsid w:val="00E13D65"/>
    <w:rsid w:val="00E13E88"/>
    <w:rsid w:val="00E1453B"/>
    <w:rsid w:val="00E14EBC"/>
    <w:rsid w:val="00E15147"/>
    <w:rsid w:val="00E158A6"/>
    <w:rsid w:val="00E15A03"/>
    <w:rsid w:val="00E163BC"/>
    <w:rsid w:val="00E1650D"/>
    <w:rsid w:val="00E173A9"/>
    <w:rsid w:val="00E174A4"/>
    <w:rsid w:val="00E17FF8"/>
    <w:rsid w:val="00E200FC"/>
    <w:rsid w:val="00E20282"/>
    <w:rsid w:val="00E20397"/>
    <w:rsid w:val="00E20462"/>
    <w:rsid w:val="00E2076D"/>
    <w:rsid w:val="00E20A84"/>
    <w:rsid w:val="00E20AA2"/>
    <w:rsid w:val="00E20B70"/>
    <w:rsid w:val="00E211E0"/>
    <w:rsid w:val="00E21396"/>
    <w:rsid w:val="00E21AB7"/>
    <w:rsid w:val="00E2249A"/>
    <w:rsid w:val="00E226F3"/>
    <w:rsid w:val="00E23059"/>
    <w:rsid w:val="00E23615"/>
    <w:rsid w:val="00E236F5"/>
    <w:rsid w:val="00E246ED"/>
    <w:rsid w:val="00E25460"/>
    <w:rsid w:val="00E25E25"/>
    <w:rsid w:val="00E25F76"/>
    <w:rsid w:val="00E26A68"/>
    <w:rsid w:val="00E2778D"/>
    <w:rsid w:val="00E27D94"/>
    <w:rsid w:val="00E27F37"/>
    <w:rsid w:val="00E30325"/>
    <w:rsid w:val="00E31D6F"/>
    <w:rsid w:val="00E322B0"/>
    <w:rsid w:val="00E324F1"/>
    <w:rsid w:val="00E33A9F"/>
    <w:rsid w:val="00E35688"/>
    <w:rsid w:val="00E35A02"/>
    <w:rsid w:val="00E35A48"/>
    <w:rsid w:val="00E36F4D"/>
    <w:rsid w:val="00E370D4"/>
    <w:rsid w:val="00E3726F"/>
    <w:rsid w:val="00E3735E"/>
    <w:rsid w:val="00E377AD"/>
    <w:rsid w:val="00E379A6"/>
    <w:rsid w:val="00E37E35"/>
    <w:rsid w:val="00E37F64"/>
    <w:rsid w:val="00E401FA"/>
    <w:rsid w:val="00E4057E"/>
    <w:rsid w:val="00E40E04"/>
    <w:rsid w:val="00E417BE"/>
    <w:rsid w:val="00E41A0E"/>
    <w:rsid w:val="00E41BC0"/>
    <w:rsid w:val="00E42E37"/>
    <w:rsid w:val="00E43941"/>
    <w:rsid w:val="00E43AD8"/>
    <w:rsid w:val="00E43AD9"/>
    <w:rsid w:val="00E4506A"/>
    <w:rsid w:val="00E45422"/>
    <w:rsid w:val="00E468DA"/>
    <w:rsid w:val="00E46C15"/>
    <w:rsid w:val="00E47315"/>
    <w:rsid w:val="00E47440"/>
    <w:rsid w:val="00E50F0D"/>
    <w:rsid w:val="00E50FAE"/>
    <w:rsid w:val="00E527CC"/>
    <w:rsid w:val="00E52838"/>
    <w:rsid w:val="00E52A58"/>
    <w:rsid w:val="00E52C49"/>
    <w:rsid w:val="00E5317A"/>
    <w:rsid w:val="00E53DD2"/>
    <w:rsid w:val="00E545F5"/>
    <w:rsid w:val="00E549FA"/>
    <w:rsid w:val="00E552A0"/>
    <w:rsid w:val="00E5548B"/>
    <w:rsid w:val="00E558FF"/>
    <w:rsid w:val="00E5631C"/>
    <w:rsid w:val="00E56555"/>
    <w:rsid w:val="00E56678"/>
    <w:rsid w:val="00E56CF0"/>
    <w:rsid w:val="00E57237"/>
    <w:rsid w:val="00E5724B"/>
    <w:rsid w:val="00E57491"/>
    <w:rsid w:val="00E57B0B"/>
    <w:rsid w:val="00E57CD8"/>
    <w:rsid w:val="00E61064"/>
    <w:rsid w:val="00E61327"/>
    <w:rsid w:val="00E616B4"/>
    <w:rsid w:val="00E62238"/>
    <w:rsid w:val="00E62921"/>
    <w:rsid w:val="00E63CE7"/>
    <w:rsid w:val="00E63FCC"/>
    <w:rsid w:val="00E6418D"/>
    <w:rsid w:val="00E64519"/>
    <w:rsid w:val="00E64B92"/>
    <w:rsid w:val="00E65B7C"/>
    <w:rsid w:val="00E65FF0"/>
    <w:rsid w:val="00E6647B"/>
    <w:rsid w:val="00E6672F"/>
    <w:rsid w:val="00E674E7"/>
    <w:rsid w:val="00E67569"/>
    <w:rsid w:val="00E675CC"/>
    <w:rsid w:val="00E67627"/>
    <w:rsid w:val="00E67930"/>
    <w:rsid w:val="00E6797F"/>
    <w:rsid w:val="00E67999"/>
    <w:rsid w:val="00E70131"/>
    <w:rsid w:val="00E70156"/>
    <w:rsid w:val="00E70375"/>
    <w:rsid w:val="00E705EF"/>
    <w:rsid w:val="00E70607"/>
    <w:rsid w:val="00E706F2"/>
    <w:rsid w:val="00E70734"/>
    <w:rsid w:val="00E70D9E"/>
    <w:rsid w:val="00E71063"/>
    <w:rsid w:val="00E7168D"/>
    <w:rsid w:val="00E7264B"/>
    <w:rsid w:val="00E72F31"/>
    <w:rsid w:val="00E73D1C"/>
    <w:rsid w:val="00E73E7A"/>
    <w:rsid w:val="00E74CA6"/>
    <w:rsid w:val="00E753B9"/>
    <w:rsid w:val="00E75532"/>
    <w:rsid w:val="00E75619"/>
    <w:rsid w:val="00E7572F"/>
    <w:rsid w:val="00E75C35"/>
    <w:rsid w:val="00E75DF9"/>
    <w:rsid w:val="00E75EA7"/>
    <w:rsid w:val="00E75F5E"/>
    <w:rsid w:val="00E762BC"/>
    <w:rsid w:val="00E76CF2"/>
    <w:rsid w:val="00E76E21"/>
    <w:rsid w:val="00E7788B"/>
    <w:rsid w:val="00E80755"/>
    <w:rsid w:val="00E80CAE"/>
    <w:rsid w:val="00E80D4B"/>
    <w:rsid w:val="00E8139F"/>
    <w:rsid w:val="00E81968"/>
    <w:rsid w:val="00E81BD9"/>
    <w:rsid w:val="00E81F8D"/>
    <w:rsid w:val="00E82A9B"/>
    <w:rsid w:val="00E82AE6"/>
    <w:rsid w:val="00E8326C"/>
    <w:rsid w:val="00E84338"/>
    <w:rsid w:val="00E84597"/>
    <w:rsid w:val="00E86345"/>
    <w:rsid w:val="00E8670A"/>
    <w:rsid w:val="00E867C8"/>
    <w:rsid w:val="00E86E25"/>
    <w:rsid w:val="00E87F61"/>
    <w:rsid w:val="00E90A26"/>
    <w:rsid w:val="00E90C26"/>
    <w:rsid w:val="00E92303"/>
    <w:rsid w:val="00E930AC"/>
    <w:rsid w:val="00E93206"/>
    <w:rsid w:val="00E93B04"/>
    <w:rsid w:val="00E9599A"/>
    <w:rsid w:val="00E96316"/>
    <w:rsid w:val="00E9660E"/>
    <w:rsid w:val="00E96681"/>
    <w:rsid w:val="00E966AA"/>
    <w:rsid w:val="00E96759"/>
    <w:rsid w:val="00E97117"/>
    <w:rsid w:val="00E97A36"/>
    <w:rsid w:val="00E97D30"/>
    <w:rsid w:val="00EA100B"/>
    <w:rsid w:val="00EA10EC"/>
    <w:rsid w:val="00EA124F"/>
    <w:rsid w:val="00EA17FE"/>
    <w:rsid w:val="00EA3183"/>
    <w:rsid w:val="00EA3450"/>
    <w:rsid w:val="00EA346A"/>
    <w:rsid w:val="00EA34B4"/>
    <w:rsid w:val="00EA35C9"/>
    <w:rsid w:val="00EA37B2"/>
    <w:rsid w:val="00EA40CA"/>
    <w:rsid w:val="00EA4132"/>
    <w:rsid w:val="00EA4AB6"/>
    <w:rsid w:val="00EA546E"/>
    <w:rsid w:val="00EA55A8"/>
    <w:rsid w:val="00EA58A1"/>
    <w:rsid w:val="00EA68E1"/>
    <w:rsid w:val="00EA7399"/>
    <w:rsid w:val="00EA7F25"/>
    <w:rsid w:val="00EB01C2"/>
    <w:rsid w:val="00EB0DF8"/>
    <w:rsid w:val="00EB12B5"/>
    <w:rsid w:val="00EB13F6"/>
    <w:rsid w:val="00EB1729"/>
    <w:rsid w:val="00EB294C"/>
    <w:rsid w:val="00EB2CC9"/>
    <w:rsid w:val="00EB368D"/>
    <w:rsid w:val="00EB44FE"/>
    <w:rsid w:val="00EB55CF"/>
    <w:rsid w:val="00EB560F"/>
    <w:rsid w:val="00EB5659"/>
    <w:rsid w:val="00EB5A9F"/>
    <w:rsid w:val="00EB5AE5"/>
    <w:rsid w:val="00EB61AD"/>
    <w:rsid w:val="00EB643B"/>
    <w:rsid w:val="00EB685F"/>
    <w:rsid w:val="00EB70D9"/>
    <w:rsid w:val="00EB7C04"/>
    <w:rsid w:val="00EC04CE"/>
    <w:rsid w:val="00EC0791"/>
    <w:rsid w:val="00EC12DF"/>
    <w:rsid w:val="00EC1735"/>
    <w:rsid w:val="00EC279E"/>
    <w:rsid w:val="00EC35C2"/>
    <w:rsid w:val="00EC3F0B"/>
    <w:rsid w:val="00EC5D7D"/>
    <w:rsid w:val="00EC6097"/>
    <w:rsid w:val="00EC68F7"/>
    <w:rsid w:val="00EC6A61"/>
    <w:rsid w:val="00EC6F5B"/>
    <w:rsid w:val="00EC7356"/>
    <w:rsid w:val="00EC77EF"/>
    <w:rsid w:val="00EC78FA"/>
    <w:rsid w:val="00EC7DCB"/>
    <w:rsid w:val="00EC7F43"/>
    <w:rsid w:val="00EC7F6C"/>
    <w:rsid w:val="00ED0275"/>
    <w:rsid w:val="00ED02B5"/>
    <w:rsid w:val="00ED068D"/>
    <w:rsid w:val="00ED1168"/>
    <w:rsid w:val="00ED182C"/>
    <w:rsid w:val="00ED1ADF"/>
    <w:rsid w:val="00ED2586"/>
    <w:rsid w:val="00ED2DE4"/>
    <w:rsid w:val="00ED31AE"/>
    <w:rsid w:val="00ED3920"/>
    <w:rsid w:val="00ED4C9A"/>
    <w:rsid w:val="00ED4DDC"/>
    <w:rsid w:val="00ED5020"/>
    <w:rsid w:val="00ED5350"/>
    <w:rsid w:val="00ED5949"/>
    <w:rsid w:val="00ED6A8E"/>
    <w:rsid w:val="00ED6AB7"/>
    <w:rsid w:val="00ED7E41"/>
    <w:rsid w:val="00EE0441"/>
    <w:rsid w:val="00EE0B70"/>
    <w:rsid w:val="00EE19C3"/>
    <w:rsid w:val="00EE1E05"/>
    <w:rsid w:val="00EE2AE3"/>
    <w:rsid w:val="00EE2DB0"/>
    <w:rsid w:val="00EE3792"/>
    <w:rsid w:val="00EE3BC1"/>
    <w:rsid w:val="00EE4279"/>
    <w:rsid w:val="00EE45E0"/>
    <w:rsid w:val="00EE4740"/>
    <w:rsid w:val="00EE4A84"/>
    <w:rsid w:val="00EE4A8B"/>
    <w:rsid w:val="00EE4F87"/>
    <w:rsid w:val="00EE5225"/>
    <w:rsid w:val="00EE582C"/>
    <w:rsid w:val="00EE5AB4"/>
    <w:rsid w:val="00EE602B"/>
    <w:rsid w:val="00EE61D8"/>
    <w:rsid w:val="00EE645B"/>
    <w:rsid w:val="00EE7CE9"/>
    <w:rsid w:val="00EE7F73"/>
    <w:rsid w:val="00EF08EE"/>
    <w:rsid w:val="00EF0E3B"/>
    <w:rsid w:val="00EF1339"/>
    <w:rsid w:val="00EF18CE"/>
    <w:rsid w:val="00EF1DB5"/>
    <w:rsid w:val="00EF1E73"/>
    <w:rsid w:val="00EF1EB0"/>
    <w:rsid w:val="00EF20E6"/>
    <w:rsid w:val="00EF24CD"/>
    <w:rsid w:val="00EF2719"/>
    <w:rsid w:val="00EF2EF0"/>
    <w:rsid w:val="00EF2F1B"/>
    <w:rsid w:val="00EF3912"/>
    <w:rsid w:val="00EF3963"/>
    <w:rsid w:val="00EF3C80"/>
    <w:rsid w:val="00EF402D"/>
    <w:rsid w:val="00EF4296"/>
    <w:rsid w:val="00EF4831"/>
    <w:rsid w:val="00EF51F1"/>
    <w:rsid w:val="00EF6223"/>
    <w:rsid w:val="00F001CD"/>
    <w:rsid w:val="00F007CE"/>
    <w:rsid w:val="00F015B6"/>
    <w:rsid w:val="00F01D9E"/>
    <w:rsid w:val="00F02199"/>
    <w:rsid w:val="00F02929"/>
    <w:rsid w:val="00F02CF5"/>
    <w:rsid w:val="00F03119"/>
    <w:rsid w:val="00F038A9"/>
    <w:rsid w:val="00F03BE4"/>
    <w:rsid w:val="00F04174"/>
    <w:rsid w:val="00F05224"/>
    <w:rsid w:val="00F05830"/>
    <w:rsid w:val="00F058DF"/>
    <w:rsid w:val="00F06BD8"/>
    <w:rsid w:val="00F07092"/>
    <w:rsid w:val="00F0724C"/>
    <w:rsid w:val="00F072B1"/>
    <w:rsid w:val="00F07987"/>
    <w:rsid w:val="00F07BD2"/>
    <w:rsid w:val="00F07F05"/>
    <w:rsid w:val="00F10A80"/>
    <w:rsid w:val="00F1188E"/>
    <w:rsid w:val="00F11E7E"/>
    <w:rsid w:val="00F12317"/>
    <w:rsid w:val="00F12633"/>
    <w:rsid w:val="00F12770"/>
    <w:rsid w:val="00F13619"/>
    <w:rsid w:val="00F1366D"/>
    <w:rsid w:val="00F14110"/>
    <w:rsid w:val="00F14B10"/>
    <w:rsid w:val="00F14BA6"/>
    <w:rsid w:val="00F15078"/>
    <w:rsid w:val="00F15CB4"/>
    <w:rsid w:val="00F160A9"/>
    <w:rsid w:val="00F16530"/>
    <w:rsid w:val="00F16B65"/>
    <w:rsid w:val="00F16DF7"/>
    <w:rsid w:val="00F207D2"/>
    <w:rsid w:val="00F20E2F"/>
    <w:rsid w:val="00F21079"/>
    <w:rsid w:val="00F21424"/>
    <w:rsid w:val="00F216A4"/>
    <w:rsid w:val="00F22B9A"/>
    <w:rsid w:val="00F22C18"/>
    <w:rsid w:val="00F2422C"/>
    <w:rsid w:val="00F2447A"/>
    <w:rsid w:val="00F247F5"/>
    <w:rsid w:val="00F25A3B"/>
    <w:rsid w:val="00F25AF6"/>
    <w:rsid w:val="00F25C2C"/>
    <w:rsid w:val="00F261C5"/>
    <w:rsid w:val="00F263AA"/>
    <w:rsid w:val="00F26C14"/>
    <w:rsid w:val="00F26D56"/>
    <w:rsid w:val="00F27793"/>
    <w:rsid w:val="00F27ABA"/>
    <w:rsid w:val="00F30B75"/>
    <w:rsid w:val="00F3170F"/>
    <w:rsid w:val="00F318D7"/>
    <w:rsid w:val="00F31A03"/>
    <w:rsid w:val="00F322B3"/>
    <w:rsid w:val="00F32D20"/>
    <w:rsid w:val="00F33455"/>
    <w:rsid w:val="00F33689"/>
    <w:rsid w:val="00F34CE7"/>
    <w:rsid w:val="00F35241"/>
    <w:rsid w:val="00F35537"/>
    <w:rsid w:val="00F35676"/>
    <w:rsid w:val="00F3685D"/>
    <w:rsid w:val="00F377F2"/>
    <w:rsid w:val="00F40927"/>
    <w:rsid w:val="00F40B8A"/>
    <w:rsid w:val="00F40C87"/>
    <w:rsid w:val="00F40D5E"/>
    <w:rsid w:val="00F40ED2"/>
    <w:rsid w:val="00F4105B"/>
    <w:rsid w:val="00F4158E"/>
    <w:rsid w:val="00F41B86"/>
    <w:rsid w:val="00F41D10"/>
    <w:rsid w:val="00F41FAD"/>
    <w:rsid w:val="00F4291D"/>
    <w:rsid w:val="00F42997"/>
    <w:rsid w:val="00F42A9A"/>
    <w:rsid w:val="00F42DBE"/>
    <w:rsid w:val="00F42EBA"/>
    <w:rsid w:val="00F43303"/>
    <w:rsid w:val="00F4361D"/>
    <w:rsid w:val="00F445B4"/>
    <w:rsid w:val="00F44636"/>
    <w:rsid w:val="00F446E5"/>
    <w:rsid w:val="00F44815"/>
    <w:rsid w:val="00F450CD"/>
    <w:rsid w:val="00F451E7"/>
    <w:rsid w:val="00F451FA"/>
    <w:rsid w:val="00F46345"/>
    <w:rsid w:val="00F46671"/>
    <w:rsid w:val="00F466A4"/>
    <w:rsid w:val="00F4696A"/>
    <w:rsid w:val="00F46B48"/>
    <w:rsid w:val="00F47D6D"/>
    <w:rsid w:val="00F5045A"/>
    <w:rsid w:val="00F504F1"/>
    <w:rsid w:val="00F51A52"/>
    <w:rsid w:val="00F51F17"/>
    <w:rsid w:val="00F5262B"/>
    <w:rsid w:val="00F52899"/>
    <w:rsid w:val="00F52DD2"/>
    <w:rsid w:val="00F5393B"/>
    <w:rsid w:val="00F53BEC"/>
    <w:rsid w:val="00F53D6A"/>
    <w:rsid w:val="00F54AFE"/>
    <w:rsid w:val="00F552B4"/>
    <w:rsid w:val="00F555CE"/>
    <w:rsid w:val="00F5568E"/>
    <w:rsid w:val="00F55727"/>
    <w:rsid w:val="00F55AB8"/>
    <w:rsid w:val="00F55B65"/>
    <w:rsid w:val="00F55D4A"/>
    <w:rsid w:val="00F56479"/>
    <w:rsid w:val="00F5663B"/>
    <w:rsid w:val="00F56DD2"/>
    <w:rsid w:val="00F56E2E"/>
    <w:rsid w:val="00F57B82"/>
    <w:rsid w:val="00F57E60"/>
    <w:rsid w:val="00F57FE9"/>
    <w:rsid w:val="00F613A2"/>
    <w:rsid w:val="00F615C8"/>
    <w:rsid w:val="00F615FC"/>
    <w:rsid w:val="00F616EF"/>
    <w:rsid w:val="00F61E4E"/>
    <w:rsid w:val="00F61EB8"/>
    <w:rsid w:val="00F62128"/>
    <w:rsid w:val="00F62C00"/>
    <w:rsid w:val="00F62D83"/>
    <w:rsid w:val="00F63379"/>
    <w:rsid w:val="00F64569"/>
    <w:rsid w:val="00F64DCF"/>
    <w:rsid w:val="00F66988"/>
    <w:rsid w:val="00F67A29"/>
    <w:rsid w:val="00F711FD"/>
    <w:rsid w:val="00F71235"/>
    <w:rsid w:val="00F71322"/>
    <w:rsid w:val="00F71881"/>
    <w:rsid w:val="00F72A6B"/>
    <w:rsid w:val="00F72BA8"/>
    <w:rsid w:val="00F72C37"/>
    <w:rsid w:val="00F73250"/>
    <w:rsid w:val="00F73D34"/>
    <w:rsid w:val="00F74204"/>
    <w:rsid w:val="00F74B0A"/>
    <w:rsid w:val="00F750F0"/>
    <w:rsid w:val="00F751DC"/>
    <w:rsid w:val="00F7532A"/>
    <w:rsid w:val="00F7586C"/>
    <w:rsid w:val="00F7684E"/>
    <w:rsid w:val="00F77389"/>
    <w:rsid w:val="00F77566"/>
    <w:rsid w:val="00F77600"/>
    <w:rsid w:val="00F77674"/>
    <w:rsid w:val="00F80648"/>
    <w:rsid w:val="00F80802"/>
    <w:rsid w:val="00F80C32"/>
    <w:rsid w:val="00F812DC"/>
    <w:rsid w:val="00F813FD"/>
    <w:rsid w:val="00F81D79"/>
    <w:rsid w:val="00F82C67"/>
    <w:rsid w:val="00F830E4"/>
    <w:rsid w:val="00F845FD"/>
    <w:rsid w:val="00F848CE"/>
    <w:rsid w:val="00F850DF"/>
    <w:rsid w:val="00F85205"/>
    <w:rsid w:val="00F85BAC"/>
    <w:rsid w:val="00F86951"/>
    <w:rsid w:val="00F86A12"/>
    <w:rsid w:val="00F873FF"/>
    <w:rsid w:val="00F8773C"/>
    <w:rsid w:val="00F87ECB"/>
    <w:rsid w:val="00F906B7"/>
    <w:rsid w:val="00F913A3"/>
    <w:rsid w:val="00F91E55"/>
    <w:rsid w:val="00F91EF9"/>
    <w:rsid w:val="00F921FB"/>
    <w:rsid w:val="00F92287"/>
    <w:rsid w:val="00F92303"/>
    <w:rsid w:val="00F925B0"/>
    <w:rsid w:val="00F9262F"/>
    <w:rsid w:val="00F92C11"/>
    <w:rsid w:val="00F937AF"/>
    <w:rsid w:val="00F94841"/>
    <w:rsid w:val="00F948A9"/>
    <w:rsid w:val="00F94E90"/>
    <w:rsid w:val="00F95AF4"/>
    <w:rsid w:val="00F95BEC"/>
    <w:rsid w:val="00F96658"/>
    <w:rsid w:val="00F9671F"/>
    <w:rsid w:val="00F969B4"/>
    <w:rsid w:val="00F96B15"/>
    <w:rsid w:val="00F976C0"/>
    <w:rsid w:val="00F97C5A"/>
    <w:rsid w:val="00FA0674"/>
    <w:rsid w:val="00FA111F"/>
    <w:rsid w:val="00FA11AD"/>
    <w:rsid w:val="00FA1B86"/>
    <w:rsid w:val="00FA208A"/>
    <w:rsid w:val="00FA3BF0"/>
    <w:rsid w:val="00FA4817"/>
    <w:rsid w:val="00FA4EE8"/>
    <w:rsid w:val="00FA5748"/>
    <w:rsid w:val="00FA5CC4"/>
    <w:rsid w:val="00FA6CCA"/>
    <w:rsid w:val="00FA79C5"/>
    <w:rsid w:val="00FB05F7"/>
    <w:rsid w:val="00FB14C3"/>
    <w:rsid w:val="00FB1567"/>
    <w:rsid w:val="00FB179C"/>
    <w:rsid w:val="00FB194D"/>
    <w:rsid w:val="00FB28F2"/>
    <w:rsid w:val="00FB3550"/>
    <w:rsid w:val="00FB427D"/>
    <w:rsid w:val="00FB5154"/>
    <w:rsid w:val="00FB5B2F"/>
    <w:rsid w:val="00FB68E8"/>
    <w:rsid w:val="00FB7CD3"/>
    <w:rsid w:val="00FC01D7"/>
    <w:rsid w:val="00FC08C2"/>
    <w:rsid w:val="00FC099A"/>
    <w:rsid w:val="00FC0E29"/>
    <w:rsid w:val="00FC0E74"/>
    <w:rsid w:val="00FC0E88"/>
    <w:rsid w:val="00FC1105"/>
    <w:rsid w:val="00FC12B8"/>
    <w:rsid w:val="00FC1D1E"/>
    <w:rsid w:val="00FC1D83"/>
    <w:rsid w:val="00FC1D86"/>
    <w:rsid w:val="00FC209B"/>
    <w:rsid w:val="00FC216E"/>
    <w:rsid w:val="00FC221C"/>
    <w:rsid w:val="00FC23E8"/>
    <w:rsid w:val="00FC292D"/>
    <w:rsid w:val="00FC3489"/>
    <w:rsid w:val="00FC36C3"/>
    <w:rsid w:val="00FC453C"/>
    <w:rsid w:val="00FC49B3"/>
    <w:rsid w:val="00FC4DF8"/>
    <w:rsid w:val="00FC5711"/>
    <w:rsid w:val="00FC57A4"/>
    <w:rsid w:val="00FC5C5B"/>
    <w:rsid w:val="00FC6143"/>
    <w:rsid w:val="00FC68DA"/>
    <w:rsid w:val="00FC69C9"/>
    <w:rsid w:val="00FC6B46"/>
    <w:rsid w:val="00FC7397"/>
    <w:rsid w:val="00FC7E9E"/>
    <w:rsid w:val="00FC7F9D"/>
    <w:rsid w:val="00FD06EA"/>
    <w:rsid w:val="00FD0DFA"/>
    <w:rsid w:val="00FD142A"/>
    <w:rsid w:val="00FD151A"/>
    <w:rsid w:val="00FD19B3"/>
    <w:rsid w:val="00FD1C3A"/>
    <w:rsid w:val="00FD1DF0"/>
    <w:rsid w:val="00FD20F6"/>
    <w:rsid w:val="00FD24A6"/>
    <w:rsid w:val="00FD2D48"/>
    <w:rsid w:val="00FD345A"/>
    <w:rsid w:val="00FD3969"/>
    <w:rsid w:val="00FD3992"/>
    <w:rsid w:val="00FD3E30"/>
    <w:rsid w:val="00FD417A"/>
    <w:rsid w:val="00FD4381"/>
    <w:rsid w:val="00FD510A"/>
    <w:rsid w:val="00FD53BC"/>
    <w:rsid w:val="00FD551C"/>
    <w:rsid w:val="00FD57B2"/>
    <w:rsid w:val="00FD5B85"/>
    <w:rsid w:val="00FD5FAF"/>
    <w:rsid w:val="00FD69B2"/>
    <w:rsid w:val="00FD721B"/>
    <w:rsid w:val="00FD7346"/>
    <w:rsid w:val="00FD73DF"/>
    <w:rsid w:val="00FD7764"/>
    <w:rsid w:val="00FD7FF4"/>
    <w:rsid w:val="00FE03A4"/>
    <w:rsid w:val="00FE061D"/>
    <w:rsid w:val="00FE06F5"/>
    <w:rsid w:val="00FE0D79"/>
    <w:rsid w:val="00FE0F47"/>
    <w:rsid w:val="00FE1062"/>
    <w:rsid w:val="00FE20A6"/>
    <w:rsid w:val="00FE2373"/>
    <w:rsid w:val="00FE30AD"/>
    <w:rsid w:val="00FE45D2"/>
    <w:rsid w:val="00FE535B"/>
    <w:rsid w:val="00FE573F"/>
    <w:rsid w:val="00FE68E0"/>
    <w:rsid w:val="00FE6A63"/>
    <w:rsid w:val="00FE7088"/>
    <w:rsid w:val="00FE72DF"/>
    <w:rsid w:val="00FE7763"/>
    <w:rsid w:val="00FE793E"/>
    <w:rsid w:val="00FF0209"/>
    <w:rsid w:val="00FF10D5"/>
    <w:rsid w:val="00FF13E2"/>
    <w:rsid w:val="00FF1C70"/>
    <w:rsid w:val="00FF306C"/>
    <w:rsid w:val="00FF458D"/>
    <w:rsid w:val="00FF51FB"/>
    <w:rsid w:val="00FF53B9"/>
    <w:rsid w:val="00FF673C"/>
    <w:rsid w:val="00FF6763"/>
    <w:rsid w:val="00FF6A4C"/>
    <w:rsid w:val="01D7D22F"/>
    <w:rsid w:val="081070CA"/>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190C20F"/>
    <w:rsid w:val="44800316"/>
    <w:rsid w:val="47609A9D"/>
    <w:rsid w:val="4E9E915D"/>
    <w:rsid w:val="51FBD74E"/>
    <w:rsid w:val="63FEE018"/>
    <w:rsid w:val="65549991"/>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12531267-CB6D-429E-819F-CDCA3E249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30E"/>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Normal"/>
    <w:rsid w:val="004E488B"/>
    <w:pPr>
      <w:spacing w:before="100" w:after="100"/>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svg"/><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svg"/><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6.em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12.svg"/><Relationship Id="rId27" Type="http://schemas.openxmlformats.org/officeDocument/2006/relationships/image" Target="media/image15.emf"/><Relationship Id="rId30" Type="http://schemas.openxmlformats.org/officeDocument/2006/relationships/image" Target="media/image18.emf"/><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DA863BC3-59BC-4A0B-9B1C-03AFFF9A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26</Pages>
  <Words>9364</Words>
  <Characters>53375</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5</cp:revision>
  <cp:lastPrinted>2018-05-24T07:28:00Z</cp:lastPrinted>
  <dcterms:created xsi:type="dcterms:W3CDTF">2024-10-02T16:18:00Z</dcterms:created>
  <dcterms:modified xsi:type="dcterms:W3CDTF">2024-10-02T23:24:00Z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