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1046F0AA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10331B">
        <w:rPr>
          <w:b/>
          <w:noProof/>
          <w:sz w:val="24"/>
          <w:lang w:eastAsia="ja-JP"/>
        </w:rPr>
        <w:t>7</w:t>
      </w:r>
      <w:r w:rsidR="002E7499">
        <w:rPr>
          <w:b/>
          <w:noProof/>
          <w:sz w:val="24"/>
          <w:lang w:eastAsia="ja-JP"/>
        </w:rPr>
        <w:t>bis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</w:t>
      </w:r>
      <w:r w:rsidR="00377310">
        <w:rPr>
          <w:b/>
          <w:iCs/>
          <w:noProof/>
          <w:sz w:val="28"/>
        </w:rPr>
        <w:t>22</w:t>
      </w:r>
      <w:r w:rsidR="000B21AC">
        <w:rPr>
          <w:b/>
          <w:iCs/>
          <w:noProof/>
          <w:sz w:val="28"/>
        </w:rPr>
        <w:t>6042</w:t>
      </w:r>
    </w:p>
    <w:p w14:paraId="7CB45193" w14:textId="382AD109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7499">
        <w:rPr>
          <w:b/>
          <w:noProof/>
          <w:sz w:val="24"/>
        </w:rPr>
        <w:t>10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2E7499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 w:rsidR="002E7499">
        <w:rPr>
          <w:b/>
          <w:noProof/>
          <w:sz w:val="24"/>
        </w:rPr>
        <w:t>October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0B3DE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203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58553" w:rsidR="001E41F3" w:rsidRPr="00410371" w:rsidRDefault="008101DD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7066">
              <w:rPr>
                <w:b/>
                <w:noProof/>
                <w:sz w:val="28"/>
              </w:rPr>
              <w:t>37</w:t>
            </w:r>
            <w:r w:rsidR="00895426">
              <w:rPr>
                <w:b/>
                <w:noProof/>
                <w:sz w:val="28"/>
              </w:rPr>
              <w:t>.4</w:t>
            </w:r>
            <w:r w:rsidR="00E77066">
              <w:rPr>
                <w:b/>
                <w:noProof/>
                <w:sz w:val="28"/>
              </w:rPr>
              <w:t>8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4ADA" w:rsidR="001E41F3" w:rsidRPr="00CB03B5" w:rsidRDefault="00C56234" w:rsidP="0037731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E244E5">
              <w:rPr>
                <w:b/>
                <w:noProof/>
                <w:sz w:val="28"/>
                <w:lang w:eastAsia="ja-JP"/>
              </w:rPr>
              <w:t>02</w:t>
            </w:r>
            <w:r w:rsidR="00377310">
              <w:rPr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F6F28" w:rsidR="001E41F3" w:rsidRPr="00410371" w:rsidRDefault="00372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76020" w:rsidR="001E41F3" w:rsidRPr="00410371" w:rsidRDefault="008101DD" w:rsidP="00E24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E244E5">
              <w:rPr>
                <w:b/>
                <w:noProof/>
                <w:sz w:val="28"/>
              </w:rPr>
              <w:t>7</w:t>
            </w:r>
            <w:r w:rsidR="00765FB4">
              <w:rPr>
                <w:b/>
                <w:noProof/>
                <w:sz w:val="28"/>
              </w:rPr>
              <w:t>.</w:t>
            </w:r>
            <w:r w:rsidR="002E7499">
              <w:rPr>
                <w:b/>
                <w:noProof/>
                <w:sz w:val="28"/>
              </w:rPr>
              <w:t>2</w:t>
            </w:r>
            <w:r w:rsidR="0024330D">
              <w:rPr>
                <w:b/>
                <w:noProof/>
                <w:sz w:val="28"/>
              </w:rPr>
              <w:t>.</w:t>
            </w:r>
            <w:r w:rsidR="0089542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36BE7C" w:rsidR="001E41F3" w:rsidRDefault="00E7181F" w:rsidP="003D53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764C36">
              <w:rPr>
                <w:noProof/>
                <w:lang w:eastAsia="ja-JP"/>
              </w:rPr>
              <w:t>, Ericsson</w:t>
            </w:r>
            <w:r w:rsidR="00EA549F">
              <w:rPr>
                <w:noProof/>
                <w:lang w:eastAsia="zh-CN"/>
              </w:rPr>
              <w:t xml:space="preserve">, </w:t>
            </w:r>
            <w:r w:rsidR="00EA549F" w:rsidRPr="00A93615">
              <w:rPr>
                <w:noProof/>
                <w:lang w:eastAsia="zh-CN"/>
              </w:rPr>
              <w:t>Nokia, Nokia Shanghai Bell</w:t>
            </w:r>
            <w:r w:rsidR="00975DBD">
              <w:rPr>
                <w:noProof/>
                <w:lang w:eastAsia="zh-CN"/>
              </w:rPr>
              <w:t xml:space="preserve">, </w:t>
            </w:r>
            <w:r w:rsidR="00975DBD" w:rsidRPr="00AB33D0">
              <w:rPr>
                <w:noProof/>
                <w:lang w:eastAsia="zh-CN"/>
              </w:rPr>
              <w:t>Intel Corporation</w:t>
            </w:r>
            <w:r w:rsidR="00A228D5">
              <w:rPr>
                <w:noProof/>
                <w:lang w:eastAsia="zh-CN"/>
              </w:rPr>
              <w:t xml:space="preserve">, </w:t>
            </w:r>
            <w:r w:rsidR="00A228D5" w:rsidRPr="00E52260">
              <w:rPr>
                <w:noProof/>
                <w:lang w:eastAsia="zh-CN"/>
              </w:rPr>
              <w:t>Rakuten Mobile Inc</w:t>
            </w:r>
            <w:r w:rsidR="008E6794">
              <w:rPr>
                <w:noProof/>
                <w:lang w:eastAsia="zh-CN"/>
              </w:rPr>
              <w:t>, Samsung</w:t>
            </w:r>
            <w:r w:rsidR="000751CD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8101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A2073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2E7499">
              <w:t>10</w:t>
            </w:r>
            <w:r>
              <w:t>-</w:t>
            </w:r>
            <w:r w:rsidR="0064316C">
              <w:t>1</w:t>
            </w:r>
            <w:r w:rsidR="002E749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1280A" w:rsidR="001E41F3" w:rsidRDefault="00C44943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87EDF" w:rsidR="001E41F3" w:rsidRDefault="008101DD" w:rsidP="00103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0331B">
              <w:rPr>
                <w:noProof/>
              </w:rPr>
              <w:t>7</w:t>
            </w:r>
          </w:p>
        </w:tc>
      </w:tr>
      <w:tr w:rsidR="00D620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62036" w:rsidRDefault="00D62036" w:rsidP="00D620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62036" w:rsidRDefault="00D62036" w:rsidP="00D620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62036" w:rsidRDefault="00D62036" w:rsidP="00D620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CE0CDC" w:rsidR="00D62036" w:rsidRPr="007C2097" w:rsidRDefault="00D62036" w:rsidP="00D620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21E64C26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12F814F8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3C3405">
              <w:rPr>
                <w:noProof/>
              </w:rPr>
              <w:t>g</w:t>
            </w:r>
            <w:r>
              <w:rPr>
                <w:noProof/>
              </w:rPr>
              <w:t>NB-CU decide</w:t>
            </w:r>
            <w:r w:rsidR="00555CF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0044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3C3405">
              <w:rPr>
                <w:noProof/>
              </w:rPr>
              <w:t>re</w:t>
            </w:r>
            <w:r>
              <w:rPr>
                <w:noProof/>
              </w:rPr>
              <w:t xml:space="preserve">s </w:t>
            </w:r>
            <w:r w:rsidR="00555CF2">
              <w:rPr>
                <w:noProof/>
              </w:rPr>
              <w:t>are</w:t>
            </w:r>
            <w:r>
              <w:rPr>
                <w:noProof/>
              </w:rPr>
              <w:t xml:space="preserve">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D6203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9515F4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245F8" w:rsidR="0061245A" w:rsidRDefault="00E244E5" w:rsidP="00E244E5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61245A">
              <w:t xml:space="preserve">3 CR </w:t>
            </w:r>
            <w:r w:rsidR="00C16E75">
              <w:t>0</w:t>
            </w:r>
            <w:r>
              <w:t>70</w:t>
            </w:r>
            <w:r w:rsidR="00377310">
              <w:t>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990A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F0F24" w14:textId="77777777" w:rsidR="00E244E5" w:rsidRPr="00515776" w:rsidRDefault="00E244E5" w:rsidP="00E244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80EB04E" w14:textId="77777777" w:rsidR="00E244E5" w:rsidRDefault="00E244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A4F8D43" w:rsidR="00377310" w:rsidRPr="00E244E5" w:rsidRDefault="00377310" w:rsidP="00CE7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E244E5">
        <w:trPr>
          <w:trHeight w:val="77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355C" w14:textId="77777777" w:rsidR="00077226" w:rsidRDefault="0010331B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6CBF2C01" w14:textId="77777777" w:rsidR="00490CE5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10331B">
              <w:rPr>
                <w:noProof/>
                <w:lang w:eastAsia="ja-JP"/>
              </w:rPr>
              <w:t>update cover page: CR template to use v12-2, #116-e -&gt; #117e, revision marks is removed.</w:t>
            </w:r>
          </w:p>
          <w:p w14:paraId="1C212627" w14:textId="1DE223B8" w:rsidR="00077226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  <w:p w14:paraId="07810A36" w14:textId="77777777" w:rsidR="003729AD" w:rsidRDefault="003729AD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EC17238" w14:textId="77777777" w:rsidR="002E7499" w:rsidRDefault="002E7499" w:rsidP="002E74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 2: </w:t>
            </w:r>
            <w:r>
              <w:rPr>
                <w:noProof/>
                <w:lang w:eastAsia="ja-JP"/>
              </w:rPr>
              <w:t>update base on latest version of specification.</w:t>
            </w:r>
          </w:p>
          <w:p w14:paraId="269E2174" w14:textId="77777777" w:rsidR="002E7499" w:rsidRDefault="002E7499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762128" w14:textId="77777777" w:rsidR="003729AD" w:rsidRDefault="003729AD" w:rsidP="003729A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3: </w:t>
            </w:r>
          </w:p>
          <w:p w14:paraId="1DE2AFFC" w14:textId="524933DA" w:rsidR="003729AD" w:rsidRDefault="003729AD" w:rsidP="00CE71A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 add  unsuccessful </w:t>
            </w:r>
            <w:r>
              <w:rPr>
                <w:noProof/>
                <w:lang w:eastAsia="ja-JP"/>
              </w:rPr>
              <w:t>operation</w:t>
            </w:r>
            <w:r w:rsidR="00555CF2">
              <w:rPr>
                <w:noProof/>
                <w:lang w:eastAsia="ja-JP"/>
              </w:rPr>
              <w:t xml:space="preserve"> texts</w:t>
            </w:r>
          </w:p>
          <w:p w14:paraId="1C860FB8" w14:textId="70139FD3" w:rsidR="003729AD" w:rsidRDefault="003729AD" w:rsidP="00CE71A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add in semantic description </w:t>
            </w:r>
            <w:r w:rsidR="00555CF2">
              <w:rPr>
                <w:noProof/>
                <w:lang w:eastAsia="ja-JP"/>
              </w:rPr>
              <w:t>indicating</w:t>
            </w:r>
            <w:r>
              <w:rPr>
                <w:noProof/>
                <w:lang w:eastAsia="ja-JP"/>
              </w:rPr>
              <w:t xml:space="preserve"> the </w:t>
            </w:r>
            <w:r w:rsidRPr="00CE71AB">
              <w:rPr>
                <w:rFonts w:cs="Arial"/>
                <w:i/>
                <w:noProof/>
                <w:szCs w:val="18"/>
                <w:lang w:eastAsia="ja-JP"/>
              </w:rPr>
              <w:t>PDCP COUNT Reset</w:t>
            </w:r>
            <w:r>
              <w:rPr>
                <w:noProof/>
                <w:lang w:eastAsia="ja-JP"/>
              </w:rPr>
              <w:t xml:space="preserve"> IE usage</w:t>
            </w:r>
          </w:p>
          <w:p w14:paraId="6ACA4173" w14:textId="7C716E37" w:rsidR="003729AD" w:rsidRPr="00555CF2" w:rsidRDefault="003729AD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69493F7E" w14:textId="77777777" w:rsidR="00F8193A" w:rsidRPr="00D629EF" w:rsidRDefault="00F8193A" w:rsidP="00F8193A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105657087"/>
      <w:bookmarkStart w:id="15" w:name="_Toc106108468"/>
      <w:bookmarkStart w:id="16" w:name="_Toc112687561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3A15C607" w14:textId="77777777" w:rsidR="00F8193A" w:rsidRPr="00D629EF" w:rsidRDefault="00F8193A" w:rsidP="00F8193A">
      <w:pPr>
        <w:pStyle w:val="40"/>
      </w:pPr>
      <w:bookmarkStart w:id="17" w:name="_Toc20955499"/>
      <w:bookmarkStart w:id="18" w:name="_Toc29460925"/>
      <w:bookmarkStart w:id="19" w:name="_Toc29505657"/>
      <w:bookmarkStart w:id="20" w:name="_Toc36556182"/>
      <w:bookmarkStart w:id="21" w:name="_Toc45881621"/>
      <w:bookmarkStart w:id="22" w:name="_Toc51852255"/>
      <w:bookmarkStart w:id="23" w:name="_Toc56620206"/>
      <w:bookmarkStart w:id="24" w:name="_Toc64447846"/>
      <w:bookmarkStart w:id="25" w:name="_Toc74152621"/>
      <w:bookmarkStart w:id="26" w:name="_Toc88656046"/>
      <w:bookmarkStart w:id="27" w:name="_Toc88657105"/>
      <w:bookmarkStart w:id="28" w:name="_Toc105657088"/>
      <w:bookmarkStart w:id="29" w:name="_Toc106108469"/>
      <w:bookmarkStart w:id="30" w:name="_Toc112687562"/>
      <w:r w:rsidRPr="00D629EF">
        <w:t>8.3.2.1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5ABAAE" w14:textId="77777777" w:rsidR="00F8193A" w:rsidRPr="00D629EF" w:rsidRDefault="00F8193A" w:rsidP="00F8193A">
      <w:r w:rsidRPr="00D629EF">
        <w:t>The purpose of the Bearer Context Modification procedure is to allow the gNB-CU-CP to modify a bearer context in the gNB-CU-UP. The procedure uses UE-associated signalling.</w:t>
      </w:r>
    </w:p>
    <w:p w14:paraId="63B891A1" w14:textId="77777777" w:rsidR="00F8193A" w:rsidRPr="00D629EF" w:rsidRDefault="00F8193A" w:rsidP="00F8193A">
      <w:pPr>
        <w:pStyle w:val="40"/>
      </w:pPr>
      <w:bookmarkStart w:id="31" w:name="_Toc20955500"/>
      <w:bookmarkStart w:id="32" w:name="_Toc29460926"/>
      <w:bookmarkStart w:id="33" w:name="_Toc29505658"/>
      <w:bookmarkStart w:id="34" w:name="_Toc36556183"/>
      <w:bookmarkStart w:id="35" w:name="_Toc45881622"/>
      <w:bookmarkStart w:id="36" w:name="_Toc51852256"/>
      <w:bookmarkStart w:id="37" w:name="_Toc56620207"/>
      <w:bookmarkStart w:id="38" w:name="_Toc64447847"/>
      <w:bookmarkStart w:id="39" w:name="_Toc74152622"/>
      <w:bookmarkStart w:id="40" w:name="_Toc88656047"/>
      <w:bookmarkStart w:id="41" w:name="_Toc88657106"/>
      <w:bookmarkStart w:id="42" w:name="_Toc105657089"/>
      <w:bookmarkStart w:id="43" w:name="_Toc106108470"/>
      <w:bookmarkStart w:id="44" w:name="_Toc112687563"/>
      <w:r w:rsidRPr="00D629EF">
        <w:t>8.3.2.2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AB7C766" w14:textId="77777777" w:rsidR="00F8193A" w:rsidRPr="00D629EF" w:rsidRDefault="00F8193A" w:rsidP="00F8193A">
      <w:pPr>
        <w:pStyle w:val="TH"/>
      </w:pPr>
      <w:r w:rsidRPr="00D629EF">
        <w:object w:dxaOrig="7470" w:dyaOrig="3211" w14:anchorId="395E14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7580121" r:id="rId22"/>
        </w:object>
      </w:r>
    </w:p>
    <w:p w14:paraId="37695BD6" w14:textId="77777777" w:rsidR="00F8193A" w:rsidRPr="00D629EF" w:rsidRDefault="00F8193A" w:rsidP="00F8193A">
      <w:pPr>
        <w:pStyle w:val="TF"/>
      </w:pPr>
      <w:r w:rsidRPr="00D629EF">
        <w:t>Figure 8.3.2.2-1: Bearer Context Modification procedure: Successful Operation.</w:t>
      </w:r>
    </w:p>
    <w:p w14:paraId="5FF4FB07" w14:textId="77777777" w:rsidR="00F8193A" w:rsidRPr="00D629EF" w:rsidRDefault="00F8193A" w:rsidP="00F8193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44F3706" w14:textId="77777777" w:rsidR="00F8193A" w:rsidRPr="00D629EF" w:rsidRDefault="00F8193A" w:rsidP="00F8193A">
      <w:r w:rsidRPr="00D629EF">
        <w:t>The gNB-CU-UP shall report to the gNB-CU-CP, in the BEARER CONTEXT MODIFICATION RESPONSE message, the result for all the requested resources in the following way:</w:t>
      </w:r>
    </w:p>
    <w:p w14:paraId="7DFEC834" w14:textId="77777777" w:rsidR="00F8193A" w:rsidRPr="00D629EF" w:rsidRDefault="00F8193A" w:rsidP="00F8193A">
      <w:pPr>
        <w:ind w:left="284"/>
      </w:pPr>
      <w:r w:rsidRPr="00D629EF">
        <w:t>For E-UTRAN:</w:t>
      </w:r>
    </w:p>
    <w:p w14:paraId="325369BA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50BE1B5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3DEAE20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0CAE581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2D364A6" w14:textId="77777777" w:rsidR="00F8193A" w:rsidRPr="00D629EF" w:rsidRDefault="00F8193A" w:rsidP="00F8193A">
      <w:pPr>
        <w:ind w:left="284"/>
      </w:pPr>
      <w:r w:rsidRPr="00D629EF">
        <w:t>For NG-RAN:</w:t>
      </w:r>
    </w:p>
    <w:p w14:paraId="42C90587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5" w:name="_Hlk513630551"/>
      <w:r w:rsidRPr="00D629EF">
        <w:t xml:space="preserve">PDU Session Resources </w:t>
      </w:r>
      <w:bookmarkEnd w:id="4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4E5E1FD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21B677F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205E6302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6008FE8B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6" w:name="_Hlk527454371"/>
      <w:r w:rsidRPr="00D629EF">
        <w:t xml:space="preserve">successfully </w:t>
      </w:r>
      <w:bookmarkEnd w:id="4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41A0AE3" w14:textId="77777777" w:rsidR="00F8193A" w:rsidRPr="00D629EF" w:rsidRDefault="00F8193A" w:rsidP="00F8193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62091FE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A8D637D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D2E7E51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BB09CFA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82FB76" w14:textId="77777777" w:rsidR="00F8193A" w:rsidRPr="00D629EF" w:rsidRDefault="00F8193A" w:rsidP="00F8193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8F5B323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4E61450" w14:textId="77777777" w:rsidR="00F8193A" w:rsidRPr="00D629EF" w:rsidRDefault="00F8193A" w:rsidP="00F8193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9A62FA8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377F1DC4" w14:textId="77777777" w:rsidR="00F8193A" w:rsidRDefault="00F8193A" w:rsidP="00F8193A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22A5CAF6" w14:textId="77777777" w:rsidR="00F8193A" w:rsidRPr="00D629EF" w:rsidRDefault="00F8193A" w:rsidP="00F8193A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4D680247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A2C3F80" w14:textId="77777777" w:rsidR="00F8193A" w:rsidRDefault="00F8193A" w:rsidP="00F8193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E8CE5F1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E5E4396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153C73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7" w:name="_Hlk341089"/>
      <w:r w:rsidRPr="00D629EF">
        <w:rPr>
          <w:rFonts w:eastAsia="SimSun"/>
          <w:bCs/>
          <w:i/>
        </w:rPr>
        <w:t>PDCP SN Status Request</w:t>
      </w:r>
      <w:bookmarkEnd w:id="4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060DFD8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1C392CF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15ED51" w14:textId="62E87ACE" w:rsidR="00D011DE" w:rsidRPr="00962789" w:rsidRDefault="00D011DE" w:rsidP="00D011DE">
      <w:pPr>
        <w:rPr>
          <w:ins w:id="48" w:author="NEC" w:date="2022-04-22T17:12:00Z"/>
        </w:rPr>
      </w:pPr>
      <w:ins w:id="49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</w:t>
        </w:r>
      </w:ins>
      <w:ins w:id="50" w:author="NEC1" w:date="2022-08-24T16:00:00Z">
        <w:r w:rsidR="00077226">
          <w:t>ed</w:t>
        </w:r>
      </w:ins>
      <w:ins w:id="51" w:author="NEC" w:date="2022-05-16T11:07:00Z">
        <w:r>
          <w:t xml:space="preserve">, reset the PDCP </w:t>
        </w:r>
      </w:ins>
      <w:ins w:id="52" w:author="NEC2" w:date="2022-10-17T18:52:00Z">
        <w:r w:rsidR="00555CF2">
          <w:t xml:space="preserve">COUNT value </w:t>
        </w:r>
      </w:ins>
      <w:ins w:id="53" w:author="NEC1" w:date="2022-08-24T16:00:00Z">
        <w:r w:rsidR="00077226">
          <w:t xml:space="preserve"> for this DRB</w:t>
        </w:r>
      </w:ins>
      <w:ins w:id="54" w:author="NEC" w:date="2022-05-16T11:07:00Z">
        <w:r>
          <w:t xml:space="preserve"> </w:t>
        </w:r>
      </w:ins>
      <w:ins w:id="55" w:author="NEC1" w:date="2022-08-24T16:00:00Z">
        <w:r w:rsidR="00077226">
          <w:t xml:space="preserve">(i.e. </w:t>
        </w:r>
      </w:ins>
      <w:ins w:id="56" w:author="NEC" w:date="2022-05-16T11:07:00Z">
        <w:r>
          <w:t>its HFN and PDCP-SN to value “0”</w:t>
        </w:r>
      </w:ins>
      <w:ins w:id="57" w:author="NEC1" w:date="2022-08-24T16:00:00Z">
        <w:r w:rsidR="00077226">
          <w:t>)</w:t>
        </w:r>
      </w:ins>
      <w:ins w:id="58" w:author="NEC" w:date="2022-05-16T11:07:00Z">
        <w:r>
          <w:t>.</w:t>
        </w:r>
      </w:ins>
    </w:p>
    <w:p w14:paraId="6FCF002B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4672B8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0ABFBD8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0E9892E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A4058FD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A2D35A" w14:textId="77777777" w:rsidR="00F8193A" w:rsidRDefault="00F8193A" w:rsidP="00F8193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E92FDB0" w14:textId="77777777" w:rsidR="00F8193A" w:rsidRPr="00D629EF" w:rsidRDefault="00F8193A" w:rsidP="00F8193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81B0230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F2F963A" w14:textId="77777777" w:rsidR="00F8193A" w:rsidRPr="00D629EF" w:rsidRDefault="00F8193A" w:rsidP="00F8193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2FA2D7AF" w14:textId="77777777" w:rsidR="00F8193A" w:rsidRPr="00D629EF" w:rsidRDefault="00F8193A" w:rsidP="00F8193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391949" w14:textId="77777777" w:rsidR="00F8193A" w:rsidRPr="00D629EF" w:rsidRDefault="00F8193A" w:rsidP="00F8193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A8BCEA6" w14:textId="77777777" w:rsidR="00F8193A" w:rsidRPr="00D629EF" w:rsidRDefault="00F8193A" w:rsidP="00F8193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0839AEE" w14:textId="77777777" w:rsidR="00F8193A" w:rsidRPr="00D629EF" w:rsidRDefault="00F8193A" w:rsidP="00F8193A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3DB9A7F" w14:textId="77777777" w:rsidR="00F8193A" w:rsidRDefault="00F8193A" w:rsidP="00F8193A">
      <w:pPr>
        <w:spacing w:line="259" w:lineRule="auto"/>
      </w:pPr>
      <w:bookmarkStart w:id="59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1AC29B55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36CDD143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0E1D8D3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9"/>
    </w:p>
    <w:p w14:paraId="4347D631" w14:textId="77777777" w:rsidR="00F8193A" w:rsidRPr="00D629EF" w:rsidRDefault="00F8193A" w:rsidP="00F8193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5F0F0D7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54362D" w14:textId="77777777" w:rsidR="00F8193A" w:rsidRDefault="00F8193A" w:rsidP="00F8193A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74AF66E3" w14:textId="77777777" w:rsidR="00F8193A" w:rsidRDefault="00F8193A" w:rsidP="00F8193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80B0D20" w14:textId="77777777" w:rsidR="00F8193A" w:rsidRDefault="00F8193A" w:rsidP="00F8193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B034571" w14:textId="77777777" w:rsidR="00F8193A" w:rsidRPr="003B6C08" w:rsidRDefault="00F8193A" w:rsidP="00F8193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78BB819" w14:textId="77777777" w:rsidR="00F8193A" w:rsidRPr="00D629EF" w:rsidRDefault="00F8193A" w:rsidP="00F8193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6226BD4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18F6833" w14:textId="77777777" w:rsidR="00F8193A" w:rsidRPr="00D629EF" w:rsidRDefault="00F8193A" w:rsidP="00F8193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59D519C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F508280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EAB1E2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35B073BE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D551511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54160D3C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D068B63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1E57F1" w14:textId="77777777" w:rsidR="00F8193A" w:rsidRPr="00D629EF" w:rsidRDefault="00F8193A" w:rsidP="00F8193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A207F82" w14:textId="77777777" w:rsidR="00F8193A" w:rsidRPr="00D629EF" w:rsidRDefault="00F8193A" w:rsidP="00F8193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BC87898" w14:textId="77777777" w:rsidR="00F8193A" w:rsidRDefault="00F8193A" w:rsidP="00F8193A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4C714F2" w14:textId="77777777" w:rsidR="00F8193A" w:rsidRPr="00D761DC" w:rsidRDefault="00F8193A" w:rsidP="00F8193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47B4476" w14:textId="77777777" w:rsidR="00F8193A" w:rsidRDefault="00F8193A" w:rsidP="00F8193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7FE0D5B" w14:textId="77777777" w:rsidR="00F8193A" w:rsidRDefault="00F8193A" w:rsidP="00F8193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530F29" w14:textId="77777777" w:rsidR="00F8193A" w:rsidRPr="00D629EF" w:rsidRDefault="00F8193A" w:rsidP="00F8193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5796D16" w14:textId="77777777" w:rsidR="00F8193A" w:rsidRDefault="00F8193A" w:rsidP="00F8193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0" w:name="_Hlk32533067"/>
      <w:r w:rsidRPr="00D629EF">
        <w:t>as specified in TS 38.401 [2]</w:t>
      </w:r>
      <w:bookmarkEnd w:id="60"/>
      <w:r w:rsidRPr="00D629EF">
        <w:t>.</w:t>
      </w:r>
    </w:p>
    <w:p w14:paraId="7E5AD2FC" w14:textId="77777777" w:rsidR="00F8193A" w:rsidRPr="00135FF5" w:rsidRDefault="00F8193A" w:rsidP="00F8193A">
      <w:pPr>
        <w:rPr>
          <w:rFonts w:eastAsia="Malgun Gothic"/>
          <w:b/>
        </w:rPr>
      </w:pPr>
      <w:r w:rsidRPr="00FA52B0">
        <w:lastRenderedPageBreak/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7D5D0042" w14:textId="77777777" w:rsidR="00F8193A" w:rsidRDefault="00F8193A" w:rsidP="00F8193A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73DFE7C6" w14:textId="77777777" w:rsidR="00F8193A" w:rsidRDefault="00F8193A" w:rsidP="00F8193A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6FCB843F" w14:textId="77777777" w:rsidR="00F8193A" w:rsidRDefault="00F8193A" w:rsidP="00F8193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D9D65B0" w14:textId="77777777" w:rsidR="00F8193A" w:rsidRDefault="00F8193A" w:rsidP="00F8193A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4A52F411" w14:textId="77777777" w:rsidR="00F8193A" w:rsidRPr="00126F3B" w:rsidRDefault="00F8193A" w:rsidP="00F8193A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6B6A1600" w14:textId="77777777" w:rsidR="00F8193A" w:rsidRPr="00944ED5" w:rsidRDefault="00F8193A" w:rsidP="00F8193A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FDAF86E" w14:textId="77777777" w:rsidR="00F8193A" w:rsidRPr="00707980" w:rsidRDefault="00F8193A" w:rsidP="00F8193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6E798CAB" w14:textId="77777777" w:rsidR="00F8193A" w:rsidRDefault="00F8193A" w:rsidP="00F8193A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48166DDD" w14:textId="77777777" w:rsidR="00F8193A" w:rsidRDefault="00F8193A" w:rsidP="00F8193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1F8186F0" w14:textId="77777777" w:rsidR="00F8193A" w:rsidRPr="00624649" w:rsidRDefault="00F8193A" w:rsidP="00F8193A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7225BE3" w14:textId="77777777" w:rsidR="00F8193A" w:rsidRPr="00D629EF" w:rsidRDefault="00F8193A" w:rsidP="00F8193A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0C2BDDDF" w14:textId="77777777" w:rsidR="00F8193A" w:rsidRPr="00D629EF" w:rsidRDefault="00F8193A" w:rsidP="00F8193A">
      <w:pPr>
        <w:pStyle w:val="40"/>
      </w:pPr>
      <w:bookmarkStart w:id="61" w:name="_Toc20955501"/>
      <w:bookmarkStart w:id="62" w:name="_Toc29460927"/>
      <w:bookmarkStart w:id="63" w:name="_Toc29505659"/>
      <w:bookmarkStart w:id="64" w:name="_Toc36556184"/>
      <w:bookmarkStart w:id="65" w:name="_Toc45881623"/>
      <w:bookmarkStart w:id="66" w:name="_Toc51852257"/>
      <w:bookmarkStart w:id="67" w:name="_Toc56620208"/>
      <w:bookmarkStart w:id="68" w:name="_Toc64447848"/>
      <w:bookmarkStart w:id="69" w:name="_Toc74152623"/>
      <w:bookmarkStart w:id="70" w:name="_Toc88656048"/>
      <w:bookmarkStart w:id="71" w:name="_Toc88657107"/>
      <w:bookmarkStart w:id="72" w:name="_Toc105657090"/>
      <w:bookmarkStart w:id="73" w:name="_Toc106108471"/>
      <w:bookmarkStart w:id="74" w:name="_Toc112687564"/>
      <w:r w:rsidRPr="00D629EF">
        <w:lastRenderedPageBreak/>
        <w:t>8.3.2.3</w:t>
      </w:r>
      <w:r w:rsidRPr="00D629EF">
        <w:tab/>
        <w:t>Unsuccessful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9EB75A7" w14:textId="77777777" w:rsidR="00F8193A" w:rsidRPr="00D629EF" w:rsidRDefault="00F8193A" w:rsidP="00F8193A">
      <w:pPr>
        <w:pStyle w:val="TH"/>
      </w:pPr>
      <w:r w:rsidRPr="00D629EF">
        <w:object w:dxaOrig="7470" w:dyaOrig="3211" w14:anchorId="7444005E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7580122" r:id="rId24"/>
        </w:object>
      </w:r>
    </w:p>
    <w:p w14:paraId="290D3FA4" w14:textId="77777777" w:rsidR="00F8193A" w:rsidRPr="00D629EF" w:rsidRDefault="00F8193A" w:rsidP="00F8193A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7C4F445A" w14:textId="77777777" w:rsidR="00F8193A" w:rsidRPr="00D629EF" w:rsidRDefault="00F8193A" w:rsidP="00F8193A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07FE1F5E" w14:textId="05DA4947" w:rsidR="00F8193A" w:rsidRDefault="00F8193A" w:rsidP="00F8193A">
      <w:pPr>
        <w:rPr>
          <w:ins w:id="75" w:author="NEC" w:date="2022-10-15T11:54:00Z"/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234AD7A4" w14:textId="77777777" w:rsidR="003729AD" w:rsidRPr="00D629EF" w:rsidRDefault="003729AD" w:rsidP="003729AD">
      <w:pPr>
        <w:rPr>
          <w:ins w:id="76" w:author="NEC" w:date="2022-10-15T11:54:00Z"/>
          <w:rFonts w:eastAsia="SimSun"/>
        </w:rPr>
      </w:pPr>
      <w:ins w:id="77" w:author="NEC" w:date="2022-10-15T11:54:00Z">
        <w:r w:rsidRPr="00CE71AB">
          <w:rPr>
            <w:rFonts w:eastAsia="SimSun"/>
            <w:rPrChange w:id="78" w:author="NEC" w:date="2022-10-15T11:51:00Z">
              <w:rPr>
                <w:rFonts w:eastAsia="SimSun"/>
              </w:rPr>
            </w:rPrChange>
          </w:rPr>
          <w:t xml:space="preserve">If the gNB-CU-UP receives a BEARER CONTEXT MODIFICATION REQUEST message containing the </w:t>
        </w:r>
        <w:r w:rsidRPr="00CE71AB">
          <w:rPr>
            <w:rFonts w:eastAsia="SimSun"/>
            <w:i/>
            <w:rPrChange w:id="79" w:author="NEC" w:date="2022-10-15T11:51:00Z">
              <w:rPr>
                <w:rFonts w:eastAsia="SimSun"/>
                <w:i/>
              </w:rPr>
            </w:rPrChange>
          </w:rPr>
          <w:t xml:space="preserve">PDCP COUNT Reset </w:t>
        </w:r>
        <w:r w:rsidRPr="00CE71AB">
          <w:rPr>
            <w:rFonts w:eastAsia="SimSun"/>
            <w:rPrChange w:id="80" w:author="NEC" w:date="2022-10-15T11:51:00Z">
              <w:rPr>
                <w:rFonts w:eastAsia="SimSun"/>
              </w:rPr>
            </w:rPrChange>
          </w:rPr>
          <w:t xml:space="preserve">IE in the </w:t>
        </w:r>
        <w:r w:rsidRPr="00CE71AB">
          <w:rPr>
            <w:rFonts w:eastAsia="SimSun"/>
            <w:i/>
            <w:rPrChange w:id="81" w:author="NEC" w:date="2022-10-15T11:51:00Z">
              <w:rPr>
                <w:rFonts w:eastAsia="SimSun"/>
                <w:i/>
              </w:rPr>
            </w:rPrChange>
          </w:rPr>
          <w:t xml:space="preserve">DRB To Modify List </w:t>
        </w:r>
        <w:r w:rsidRPr="00CE71AB">
          <w:rPr>
            <w:rFonts w:eastAsia="SimSun"/>
            <w:rPrChange w:id="82" w:author="NEC" w:date="2022-10-15T11:51:00Z">
              <w:rPr>
                <w:rFonts w:eastAsia="SimSun"/>
                <w:i/>
              </w:rPr>
            </w:rPrChange>
          </w:rPr>
          <w:t>IE</w:t>
        </w:r>
        <w:r w:rsidRPr="00CE71AB">
          <w:rPr>
            <w:rFonts w:eastAsia="SimSun"/>
            <w:rPrChange w:id="83" w:author="NEC" w:date="2022-10-15T11:51:00Z">
              <w:rPr>
                <w:rFonts w:eastAsia="SimSun"/>
              </w:rPr>
            </w:rPrChange>
          </w:rPr>
          <w:t xml:space="preserve"> of the </w:t>
        </w:r>
        <w:r w:rsidRPr="00CE71AB">
          <w:rPr>
            <w:rFonts w:eastAsia="SimSun"/>
            <w:i/>
            <w:rPrChange w:id="84" w:author="NEC" w:date="2022-10-15T11:51:00Z">
              <w:rPr>
                <w:rFonts w:eastAsia="SimSun"/>
                <w:i/>
              </w:rPr>
            </w:rPrChange>
          </w:rPr>
          <w:t>PDU Session Resource To Modify List</w:t>
        </w:r>
        <w:r w:rsidRPr="00CE71AB">
          <w:rPr>
            <w:rFonts w:eastAsia="SimSun"/>
            <w:rPrChange w:id="85" w:author="NEC" w:date="2022-10-15T11:51:00Z">
              <w:rPr>
                <w:rFonts w:eastAsia="SimSun"/>
              </w:rPr>
            </w:rPrChange>
          </w:rPr>
          <w:t xml:space="preserve"> IE but if the </w:t>
        </w:r>
        <w:r w:rsidRPr="00CE71AB">
          <w:rPr>
            <w:rFonts w:eastAsia="SimSun"/>
            <w:i/>
            <w:rPrChange w:id="86" w:author="NEC" w:date="2022-10-15T11:51:00Z">
              <w:rPr>
                <w:rFonts w:eastAsia="SimSun"/>
              </w:rPr>
            </w:rPrChange>
          </w:rPr>
          <w:t>Security Information</w:t>
        </w:r>
        <w:r w:rsidRPr="00CE71AB">
          <w:rPr>
            <w:rFonts w:eastAsia="SimSun"/>
            <w:rPrChange w:id="87" w:author="NEC" w:date="2022-10-15T11:51:00Z">
              <w:rPr>
                <w:rFonts w:eastAsia="SimSun"/>
              </w:rPr>
            </w:rPrChange>
          </w:rPr>
          <w:t xml:space="preserve"> IE is not present, then the gNB-CU-UP shall respond with a BEARER CONTEXT MODIFICATION FAILURE message and appropriate cause value.</w:t>
        </w:r>
      </w:ins>
    </w:p>
    <w:p w14:paraId="2239ED21" w14:textId="77777777" w:rsidR="003729AD" w:rsidRPr="003729AD" w:rsidRDefault="003729AD" w:rsidP="00F8193A">
      <w:pPr>
        <w:rPr>
          <w:rFonts w:eastAsia="SimSun"/>
        </w:rPr>
      </w:pPr>
    </w:p>
    <w:p w14:paraId="3B061790" w14:textId="77777777" w:rsidR="00F8193A" w:rsidRPr="00D629EF" w:rsidRDefault="00F8193A" w:rsidP="00F8193A">
      <w:pPr>
        <w:pStyle w:val="40"/>
      </w:pPr>
      <w:bookmarkStart w:id="88" w:name="_Toc20955502"/>
      <w:bookmarkStart w:id="89" w:name="_Toc29460928"/>
      <w:bookmarkStart w:id="90" w:name="_Toc29505660"/>
      <w:bookmarkStart w:id="91" w:name="_Toc36556185"/>
      <w:bookmarkStart w:id="92" w:name="_Toc45881624"/>
      <w:bookmarkStart w:id="93" w:name="_Toc51852258"/>
      <w:bookmarkStart w:id="94" w:name="_Toc56620209"/>
      <w:bookmarkStart w:id="95" w:name="_Toc64447849"/>
      <w:bookmarkStart w:id="96" w:name="_Toc74152624"/>
      <w:bookmarkStart w:id="97" w:name="_Toc88656049"/>
      <w:bookmarkStart w:id="98" w:name="_Toc88657108"/>
      <w:bookmarkStart w:id="99" w:name="_Toc105657091"/>
      <w:bookmarkStart w:id="100" w:name="_Toc106108472"/>
      <w:bookmarkStart w:id="101" w:name="_Toc112687565"/>
      <w:r w:rsidRPr="00D629EF">
        <w:t>8.3.2.4</w:t>
      </w:r>
      <w:r w:rsidRPr="00D629EF">
        <w:tab/>
        <w:t>Abnormal Conditions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C2D4EA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46EFA8A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F8193A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40F41D1F" w14:textId="77777777" w:rsidR="00D011DE" w:rsidRPr="00D629EF" w:rsidRDefault="00D011DE" w:rsidP="00D011DE">
      <w:pPr>
        <w:pStyle w:val="40"/>
      </w:pPr>
      <w:bookmarkStart w:id="102" w:name="_Toc20955666"/>
      <w:bookmarkStart w:id="103" w:name="_Toc29461109"/>
      <w:bookmarkStart w:id="104" w:name="_Toc29505841"/>
      <w:bookmarkStart w:id="105" w:name="_Toc36556366"/>
      <w:bookmarkStart w:id="106" w:name="_Toc45881853"/>
      <w:bookmarkStart w:id="107" w:name="_Toc51852494"/>
      <w:bookmarkStart w:id="108" w:name="_Toc56620445"/>
      <w:bookmarkStart w:id="109" w:name="_Toc64448085"/>
      <w:bookmarkStart w:id="110" w:name="_Toc74152861"/>
      <w:bookmarkStart w:id="111" w:name="_Toc88656287"/>
      <w:bookmarkStart w:id="112" w:name="_Toc88657346"/>
      <w:bookmarkStart w:id="113" w:name="_Toc105657440"/>
      <w:bookmarkStart w:id="114" w:name="_Toc106108821"/>
      <w:r w:rsidRPr="00D629EF">
        <w:t>9.3.3.11</w:t>
      </w:r>
      <w:r w:rsidRPr="00D629EF">
        <w:tab/>
        <w:t>PDU Session Resource To Modify List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00DF7EA" w14:textId="77777777" w:rsidR="00D011DE" w:rsidRPr="00D629EF" w:rsidRDefault="00D011DE" w:rsidP="00D011DE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011DE" w:rsidRPr="00D629EF" w14:paraId="1C8848A0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B0D" w14:textId="77777777" w:rsidR="00D011DE" w:rsidRPr="00D629EF" w:rsidRDefault="00D011DE" w:rsidP="002E749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30E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80E" w14:textId="77777777" w:rsidR="00D011DE" w:rsidRPr="00D629EF" w:rsidRDefault="00D011DE" w:rsidP="002E749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E02" w14:textId="77777777" w:rsidR="00D011DE" w:rsidRPr="00D629EF" w:rsidRDefault="00D011DE" w:rsidP="002E749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B0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029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C09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011DE" w:rsidRPr="00D629EF" w14:paraId="3FCC155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F66C" w14:textId="77777777" w:rsidR="00D011DE" w:rsidRPr="00D629EF" w:rsidRDefault="00D011DE" w:rsidP="002E74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DF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0E6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06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30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59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7F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43168D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5BA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E91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DB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219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8C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72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D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4B0539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15C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7D2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02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A7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3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8FB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C82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5D08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AE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B4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AE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7A9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BE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04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9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0025FC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FFB3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270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FC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B9C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528A936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D2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9F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EF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3273C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381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47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9C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985A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B81798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3A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A0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38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D067B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80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86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32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931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83DA075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24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75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75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0E1DEA8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794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27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C9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91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727E50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BE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19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2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A91461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15F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82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D1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98A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95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8CA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157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0B24E63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49B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6D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68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7C1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15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D36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73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011DE" w:rsidRPr="00D629EF" w14:paraId="719BF09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B527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A5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FF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6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7E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8E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9A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C5B8B0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EDF" w14:textId="77777777" w:rsidR="00D011DE" w:rsidRPr="00D629EF" w:rsidRDefault="00D011DE" w:rsidP="002E749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54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41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38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77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66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3C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5A9C1A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D6F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1C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83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A7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77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1F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2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50AD7C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221A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1CE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0F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6F2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CBC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40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51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CBF1ED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3C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97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60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559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4C5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7D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A79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F3872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AF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88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38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5D49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D7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A8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7B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F854EF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E5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F8C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A5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C6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9DEFAB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7C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8D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4B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52D86A2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5A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7A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81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A05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D4A0A37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D8B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9C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79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531A5C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5F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93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4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61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A126A20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22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F6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AB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3D14F4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F81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1F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5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E1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B8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6C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D3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7D569D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F3B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0D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D7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4355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CE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C1E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154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B499E0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6C6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36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336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6C6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0B2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38A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3BD65AA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E22" w14:textId="77777777" w:rsidR="00D011DE" w:rsidRPr="00D629EF" w:rsidRDefault="00D011DE" w:rsidP="002E749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767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75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FE4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A6" w14:textId="77777777" w:rsidR="00D011DE" w:rsidRPr="00F768F1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C0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E6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011DE" w:rsidRPr="00D629EF" w14:paraId="3C93161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6BC" w14:textId="77777777" w:rsidR="00D011DE" w:rsidRPr="00395C1A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137" w14:textId="77777777" w:rsidR="00D011DE" w:rsidRPr="00395C1A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96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19F" w14:textId="77777777" w:rsidR="00D011DE" w:rsidRPr="00395C1A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060" w14:textId="77777777" w:rsidR="00D011DE" w:rsidRPr="00395C1A" w:rsidRDefault="00D011DE" w:rsidP="002E74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BE2" w14:textId="77777777" w:rsidR="00D011DE" w:rsidRPr="00395C1A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45A" w14:textId="77777777" w:rsidR="00D011DE" w:rsidRPr="00395C1A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AFAE65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799" w14:textId="77777777" w:rsidR="00D011DE" w:rsidRDefault="00D011DE" w:rsidP="002E749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A79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16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93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8CB" w14:textId="77777777" w:rsidR="00D011DE" w:rsidRDefault="00D011DE" w:rsidP="002E749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A52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F6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5F4B5F6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16DF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D1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99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6A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DE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F9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3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73AE3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8D58" w14:textId="77777777" w:rsidR="00D011DE" w:rsidRPr="00D629EF" w:rsidRDefault="00D011DE" w:rsidP="002E749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6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6F0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36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C7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80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8C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19DB37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0B3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02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84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BC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97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D5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82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8B9A71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1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12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59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D4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19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9C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F8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DE76B3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1B01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C32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046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084F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76F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1B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45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41A6E9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4BD6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F1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74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EF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2747E3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4A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61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88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B7082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A25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4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18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20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B3F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6F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B2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DADF2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33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77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4C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530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0F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CA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1B7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22BF4B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814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F3F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59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1EB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0F80F0D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AC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D7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9C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D812E0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4AB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70E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D38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E77B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C19102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A6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2B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D97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776A5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DFB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18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54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567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4800FC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F0F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CB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BE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187FDE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C2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13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34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A74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F22658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AC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CE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DF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89DBB6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FEE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55C" w14:textId="77777777" w:rsidR="00D011DE" w:rsidRPr="00D629EF" w:rsidRDefault="00D011DE" w:rsidP="002E749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13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0D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873EC40" w14:textId="77777777" w:rsidR="00D011DE" w:rsidRPr="00D629EF" w:rsidRDefault="00D011DE" w:rsidP="002E749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6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A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8E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47A1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B53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3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E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0B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7FAFB8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1E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EC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E0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8D7AF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5D0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441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318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2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D7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5C66E51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00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3E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05835095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54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A8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2B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800" w14:textId="77777777" w:rsidR="00D011DE" w:rsidRPr="00D629EF" w:rsidRDefault="00D011DE" w:rsidP="002E749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B9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30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027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5D53C0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3B6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DB5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24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F15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20E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C71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E39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59C5ED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79F" w14:textId="77777777" w:rsidR="00D011DE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201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8F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990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483" w14:textId="77777777" w:rsidR="00D011DE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5B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437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27EC6F3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3CA" w14:textId="77777777" w:rsidR="00D011DE" w:rsidRDefault="00D011DE" w:rsidP="002E749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A62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EC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9E6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2A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615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84D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3C39BB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DA3" w14:textId="77777777" w:rsidR="00D011DE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0F4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93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48D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E61" w14:textId="77777777" w:rsidR="00D011DE" w:rsidRPr="008D2407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6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6B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74A6C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2DF" w14:textId="77777777" w:rsidR="00D011DE" w:rsidRPr="00D43CE6" w:rsidRDefault="00D011DE" w:rsidP="002E749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0ECEF9A" w14:textId="77777777" w:rsidR="00D011DE" w:rsidRPr="00AA182D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194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AF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7E3" w14:textId="77777777" w:rsidR="00D011DE" w:rsidRPr="00AA182D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E83" w14:textId="77777777" w:rsidR="00D011DE" w:rsidRPr="008D2407" w:rsidRDefault="00D011DE" w:rsidP="002E749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9A2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0D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3C71F1D4" w14:textId="77777777" w:rsidTr="00F8193A">
        <w:trPr>
          <w:ins w:id="115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43F" w14:textId="77777777" w:rsidR="00D011DE" w:rsidRPr="00D629EF" w:rsidRDefault="00D011DE" w:rsidP="00D011DE">
            <w:pPr>
              <w:pStyle w:val="TAL"/>
              <w:ind w:leftChars="156" w:left="312"/>
              <w:rPr>
                <w:ins w:id="116" w:author="NEC" w:date="2022-05-16T11:07:00Z"/>
                <w:rFonts w:cs="Arial"/>
                <w:noProof/>
                <w:szCs w:val="18"/>
                <w:lang w:eastAsia="ja-JP"/>
              </w:rPr>
            </w:pPr>
            <w:ins w:id="117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7B1" w14:textId="77777777" w:rsidR="00D011DE" w:rsidRPr="00D629EF" w:rsidRDefault="00D011DE" w:rsidP="002E7499">
            <w:pPr>
              <w:pStyle w:val="TAL"/>
              <w:rPr>
                <w:ins w:id="118" w:author="NEC" w:date="2022-05-16T11:07:00Z"/>
                <w:lang w:eastAsia="ja-JP"/>
              </w:rPr>
            </w:pPr>
            <w:ins w:id="119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A9E" w14:textId="77777777" w:rsidR="00D011DE" w:rsidRPr="00D629EF" w:rsidRDefault="00D011DE" w:rsidP="002E7499">
            <w:pPr>
              <w:pStyle w:val="TAL"/>
              <w:rPr>
                <w:ins w:id="120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E0" w14:textId="77777777" w:rsidR="00D011DE" w:rsidRPr="00DE1130" w:rsidRDefault="00D011DE" w:rsidP="002E7499">
            <w:pPr>
              <w:rPr>
                <w:ins w:id="121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22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B98" w14:textId="0BBC2B7F" w:rsidR="00D011DE" w:rsidRPr="00D629EF" w:rsidRDefault="003729AD" w:rsidP="002E7499">
            <w:pPr>
              <w:pStyle w:val="TAL"/>
              <w:rPr>
                <w:ins w:id="123" w:author="NEC" w:date="2022-05-16T11:07:00Z"/>
                <w:lang w:eastAsia="ja-JP"/>
              </w:rPr>
            </w:pPr>
            <w:ins w:id="124" w:author="NEC" w:date="2022-10-15T11:55:00Z">
              <w:r w:rsidRPr="00CE71AB">
                <w:t xml:space="preserve">Used for intra-gNB-CU-UP </w:t>
              </w:r>
            </w:ins>
            <w:ins w:id="125" w:author="NEC2" w:date="2022-10-17T18:53:00Z">
              <w:r w:rsidR="00555CF2" w:rsidRPr="00CE71AB">
                <w:t xml:space="preserve">HO with </w:t>
              </w:r>
            </w:ins>
            <w:ins w:id="126" w:author="NEC" w:date="2022-10-15T11:55:00Z">
              <w:r w:rsidRPr="00CE71AB">
                <w:t>full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B60" w14:textId="77777777" w:rsidR="00D011DE" w:rsidRPr="00D629EF" w:rsidRDefault="00D011DE" w:rsidP="002E7499">
            <w:pPr>
              <w:pStyle w:val="TAC"/>
              <w:rPr>
                <w:ins w:id="127" w:author="NEC" w:date="2022-05-16T11:07:00Z"/>
                <w:lang w:eastAsia="ja-JP"/>
              </w:rPr>
            </w:pPr>
            <w:ins w:id="128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4D0" w14:textId="77777777" w:rsidR="00D011DE" w:rsidRPr="00D629EF" w:rsidRDefault="00D011DE" w:rsidP="002E7499">
            <w:pPr>
              <w:pStyle w:val="TAC"/>
              <w:rPr>
                <w:ins w:id="129" w:author="NEC" w:date="2022-05-16T11:07:00Z"/>
                <w:lang w:eastAsia="ja-JP"/>
              </w:rPr>
            </w:pPr>
            <w:ins w:id="130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F8193A" w:rsidRPr="00D629EF" w14:paraId="306416C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5F74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8C1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4871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935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E25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EDC1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690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556E9C9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6AB4" w14:textId="77777777" w:rsidR="00F8193A" w:rsidRPr="00D629EF" w:rsidRDefault="00F8193A" w:rsidP="006774E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FA8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4694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760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bookmarkStart w:id="131" w:name="_GoBack"/>
            <w:bookmarkEnd w:id="13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CC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C09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284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6C5E8F5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6861" w14:textId="77777777" w:rsidR="00F8193A" w:rsidRPr="00D629EF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14D3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658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4A0E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A6C6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970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74F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1C91BB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43E4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1F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E41D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01D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7A83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359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C6B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8193A" w:rsidRPr="00D629EF" w14:paraId="48FA7A3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EC5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DA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172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431" w14:textId="77777777" w:rsidR="00F8193A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BFD565A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0A2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D17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E2F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193A" w:rsidRPr="00D629EF" w14:paraId="63C1F2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8D11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845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9C4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0DC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E03446E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5C1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198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DF2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193A" w:rsidRPr="00D629EF" w14:paraId="53BFDCB6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B3C" w14:textId="77777777" w:rsidR="00F8193A" w:rsidRPr="001B1F2C" w:rsidRDefault="00F8193A" w:rsidP="006774E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E2B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B81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C36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DDE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E13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57A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F8193A" w:rsidRPr="00D629EF" w14:paraId="207CC8C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178" w14:textId="77777777" w:rsidR="00F8193A" w:rsidRPr="001B1F2C" w:rsidRDefault="00F8193A" w:rsidP="006774E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19C7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88B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A00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56E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3839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5AF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6C3B6F7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6974" w14:textId="77777777" w:rsidR="00F8193A" w:rsidRPr="001B1F2C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313" w14:textId="77777777" w:rsidR="00F8193A" w:rsidRDefault="00F8193A" w:rsidP="006774E5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42A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4F2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29D3988B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1EA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A8B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CD9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189BCDD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1E1" w14:textId="77777777" w:rsidR="00F8193A" w:rsidRPr="001B1F2C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lastRenderedPageBreak/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313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7DAE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485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0A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BAA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27B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70B3413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CD3" w14:textId="77777777" w:rsidR="00F8193A" w:rsidRDefault="00F8193A" w:rsidP="006774E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B92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06D7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0E3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9CD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8B3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CE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8193A" w:rsidRPr="00D629EF" w14:paraId="19869CC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77C" w14:textId="77777777" w:rsidR="00F8193A" w:rsidRPr="00E521F1" w:rsidRDefault="00F8193A" w:rsidP="006774E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C11" w14:textId="77777777" w:rsidR="00F8193A" w:rsidRDefault="00F8193A" w:rsidP="006774E5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E9B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69E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7B689454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14F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B36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5AC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8193A" w:rsidRPr="00D629EF" w14:paraId="782DE916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97B" w14:textId="77777777" w:rsidR="00F8193A" w:rsidRPr="001B1F2C" w:rsidRDefault="00F8193A" w:rsidP="006774E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8B0" w14:textId="77777777" w:rsidR="00F8193A" w:rsidRPr="00EB2B46" w:rsidRDefault="00F8193A" w:rsidP="006774E5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C16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ACC" w14:textId="77777777" w:rsidR="00F8193A" w:rsidRPr="00EA387F" w:rsidRDefault="00F8193A" w:rsidP="006774E5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1A497D6F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D14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31E" w14:textId="77777777" w:rsidR="00F8193A" w:rsidRDefault="00F8193A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158" w14:textId="77777777" w:rsidR="00F8193A" w:rsidRDefault="00F8193A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453F552" w14:textId="77777777" w:rsidR="00F8193A" w:rsidRPr="00D629EF" w:rsidRDefault="00F8193A" w:rsidP="00F819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193A" w:rsidRPr="00D629EF" w14:paraId="066810AA" w14:textId="77777777" w:rsidTr="006774E5">
        <w:trPr>
          <w:jc w:val="center"/>
        </w:trPr>
        <w:tc>
          <w:tcPr>
            <w:tcW w:w="3686" w:type="dxa"/>
          </w:tcPr>
          <w:p w14:paraId="73F6F5DF" w14:textId="77777777" w:rsidR="00F8193A" w:rsidRPr="00D629EF" w:rsidRDefault="00F8193A" w:rsidP="006774E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44356DC" w14:textId="77777777" w:rsidR="00F8193A" w:rsidRPr="00D629EF" w:rsidRDefault="00F8193A" w:rsidP="006774E5">
            <w:pPr>
              <w:pStyle w:val="TAH"/>
            </w:pPr>
            <w:r w:rsidRPr="00D629EF">
              <w:t>Explanation</w:t>
            </w:r>
          </w:p>
        </w:tc>
      </w:tr>
      <w:tr w:rsidR="00F8193A" w:rsidRPr="00D629EF" w14:paraId="0BD2A4D8" w14:textId="77777777" w:rsidTr="006774E5">
        <w:trPr>
          <w:jc w:val="center"/>
        </w:trPr>
        <w:tc>
          <w:tcPr>
            <w:tcW w:w="3686" w:type="dxa"/>
          </w:tcPr>
          <w:p w14:paraId="6153FBF5" w14:textId="77777777" w:rsidR="00F8193A" w:rsidRPr="00D629EF" w:rsidRDefault="00F8193A" w:rsidP="006774E5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6DF5DAAA" w14:textId="77777777" w:rsidR="00F8193A" w:rsidRPr="00D629EF" w:rsidRDefault="00F8193A" w:rsidP="006774E5">
            <w:pPr>
              <w:pStyle w:val="TAL"/>
            </w:pPr>
            <w:r w:rsidRPr="00D629EF">
              <w:t>Maximum no. of DRBs for a UE. Value is 32.</w:t>
            </w:r>
          </w:p>
        </w:tc>
      </w:tr>
      <w:tr w:rsidR="00F8193A" w:rsidRPr="00D629EF" w14:paraId="32130425" w14:textId="77777777" w:rsidTr="006774E5">
        <w:trPr>
          <w:jc w:val="center"/>
        </w:trPr>
        <w:tc>
          <w:tcPr>
            <w:tcW w:w="3686" w:type="dxa"/>
          </w:tcPr>
          <w:p w14:paraId="2B0ABA54" w14:textId="77777777" w:rsidR="00F8193A" w:rsidRPr="00D629EF" w:rsidRDefault="00F8193A" w:rsidP="006774E5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59AE369" w14:textId="77777777" w:rsidR="00F8193A" w:rsidRPr="00D629EF" w:rsidRDefault="00F8193A" w:rsidP="006774E5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F8193A" w:rsidRPr="00D629EF" w14:paraId="31386499" w14:textId="77777777" w:rsidTr="006774E5">
        <w:trPr>
          <w:jc w:val="center"/>
        </w:trPr>
        <w:tc>
          <w:tcPr>
            <w:tcW w:w="3686" w:type="dxa"/>
          </w:tcPr>
          <w:p w14:paraId="1E92C07B" w14:textId="77777777" w:rsidR="00F8193A" w:rsidRPr="00D629EF" w:rsidRDefault="00F8193A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7EEEFBA2" w14:textId="77777777" w:rsidR="00F8193A" w:rsidRPr="00D629EF" w:rsidRDefault="00F8193A" w:rsidP="006774E5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8193A" w:rsidRPr="00D629EF" w14:paraId="3A244E69" w14:textId="77777777" w:rsidTr="006774E5">
        <w:trPr>
          <w:jc w:val="center"/>
        </w:trPr>
        <w:tc>
          <w:tcPr>
            <w:tcW w:w="3686" w:type="dxa"/>
          </w:tcPr>
          <w:p w14:paraId="5B78070A" w14:textId="77777777" w:rsidR="00F8193A" w:rsidRPr="00D629EF" w:rsidRDefault="00F8193A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6B2F316" w14:textId="77777777" w:rsidR="00F8193A" w:rsidRPr="00D629EF" w:rsidRDefault="00F8193A" w:rsidP="006774E5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400E08B8" w14:textId="77777777" w:rsidR="00F8193A" w:rsidRPr="00D629EF" w:rsidRDefault="00F8193A" w:rsidP="00F8193A">
      <w:pPr>
        <w:pStyle w:val="3"/>
      </w:pPr>
      <w:bookmarkStart w:id="132" w:name="_Toc20955684"/>
      <w:bookmarkStart w:id="133" w:name="_Toc29461127"/>
      <w:bookmarkStart w:id="134" w:name="_Toc29505859"/>
      <w:bookmarkStart w:id="135" w:name="_Toc36556384"/>
      <w:bookmarkStart w:id="136" w:name="_Toc45881871"/>
      <w:bookmarkStart w:id="137" w:name="_Toc51852512"/>
      <w:bookmarkStart w:id="138" w:name="_Toc56620463"/>
      <w:bookmarkStart w:id="139" w:name="_Toc64448105"/>
      <w:bookmarkStart w:id="140" w:name="_Toc74152881"/>
      <w:bookmarkStart w:id="141" w:name="_Toc88656307"/>
      <w:bookmarkStart w:id="142" w:name="_Toc88657366"/>
      <w:bookmarkStart w:id="143" w:name="_Toc105657472"/>
      <w:bookmarkStart w:id="144" w:name="_Toc106108853"/>
      <w:bookmarkStart w:id="145" w:name="_Toc112687956"/>
      <w:r w:rsidRPr="00D629EF">
        <w:t>9.4.5</w:t>
      </w:r>
      <w:r w:rsidRPr="00D629EF">
        <w:tab/>
        <w:t>Information Element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57145B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58BA91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E3834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30B235" w14:textId="77777777" w:rsidR="00F8193A" w:rsidRPr="00D629EF" w:rsidRDefault="00F8193A" w:rsidP="00F8193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F316C8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1E3A2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A90D2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06B8DF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931A73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0E930E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D0565F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3262F2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AEB5F1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2AAEF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2ACF53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04768C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E8B78E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7AB05D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70B2E8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304670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AF05E2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259521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7AE23B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4E9D705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08EB5DF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87FEA6D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E512572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3A167C0D" w14:textId="77777777" w:rsidR="00F8193A" w:rsidRPr="0036504A" w:rsidRDefault="00F8193A" w:rsidP="00F8193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BA1DF75" w14:textId="77777777" w:rsidR="00F8193A" w:rsidRDefault="00F8193A" w:rsidP="00F8193A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C065216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7987F3E0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6FA3C911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79657234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43DB3DC9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4CDE1C77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7FF6CFE7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A92C67B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BD53660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D93C49D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18EA764E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75C95BC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48D40D5C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A115153" w14:textId="77777777" w:rsidR="00F8193A" w:rsidRPr="00D44F5E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5699AE4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F681071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64BA34E" w14:textId="77777777" w:rsidR="00F8193A" w:rsidRPr="006C2819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EC4C285" w14:textId="77777777" w:rsidR="00F8193A" w:rsidRPr="006C2819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5D676AB1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374E43C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1664CD22" w14:textId="77777777" w:rsidR="00F8193A" w:rsidRPr="00B4793B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46" w:name="_Hlk56618322"/>
      <w:r>
        <w:rPr>
          <w:snapToGrid w:val="0"/>
        </w:rPr>
        <w:t>id-MCG-OfferedGBRQoSFlowInfo</w:t>
      </w:r>
      <w:bookmarkEnd w:id="146"/>
      <w:r>
        <w:rPr>
          <w:snapToGrid w:val="0"/>
        </w:rPr>
        <w:t>,</w:t>
      </w:r>
    </w:p>
    <w:p w14:paraId="341E4414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7" w:name="_Hlk56618347"/>
      <w:r>
        <w:rPr>
          <w:snapToGrid w:val="0"/>
        </w:rPr>
        <w:t>id-Number-of-tunnels</w:t>
      </w:r>
      <w:bookmarkEnd w:id="147"/>
      <w:r>
        <w:rPr>
          <w:snapToGrid w:val="0"/>
        </w:rPr>
        <w:t>,</w:t>
      </w:r>
    </w:p>
    <w:p w14:paraId="08268BFC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8" w:name="_Hlk56618382"/>
      <w:r w:rsidRPr="00EB2B46">
        <w:rPr>
          <w:snapToGrid w:val="0"/>
        </w:rPr>
        <w:t>id-DataForwardingtoE-UTRANInformationList</w:t>
      </w:r>
      <w:bookmarkEnd w:id="148"/>
      <w:r w:rsidRPr="00EB2B46">
        <w:rPr>
          <w:snapToGrid w:val="0"/>
        </w:rPr>
        <w:t>,</w:t>
      </w:r>
    </w:p>
    <w:p w14:paraId="49D4F86C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A4B11B7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CF36215" w14:textId="77777777" w:rsidR="00F8193A" w:rsidRPr="00FA52B0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006C035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E087F68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70C7D90" w14:textId="77777777" w:rsidR="00F8193A" w:rsidRDefault="00F8193A" w:rsidP="00F8193A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539F3C6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B49D36F" w14:textId="77777777" w:rsidR="00F8193A" w:rsidRDefault="00F8193A" w:rsidP="00F8193A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5A4147BA" w14:textId="77777777" w:rsidR="00F8193A" w:rsidRDefault="00F8193A" w:rsidP="00F8193A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56994E5" w14:textId="77777777" w:rsidR="00F8193A" w:rsidRDefault="00F8193A" w:rsidP="00F8193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E81E55E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8490843" w14:textId="77777777" w:rsidR="00F8193A" w:rsidRDefault="00F8193A" w:rsidP="00F8193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14CEC643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5B98BC99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8825A2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3B18687B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26D0C1A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C761DFC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690C88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2B12C241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09B31367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5FC1D73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2402A61C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49" w:author="NEC" w:date="2022-04-22T17:13:00Z"/>
          <w:noProof w:val="0"/>
          <w:snapToGrid w:val="0"/>
        </w:rPr>
        <w:pPrChange w:id="150" w:author="NEC" w:date="2022-04-17T13:18:00Z">
          <w:pPr>
            <w:pStyle w:val="PL"/>
            <w:spacing w:line="0" w:lineRule="atLeast"/>
          </w:pPr>
        </w:pPrChange>
      </w:pPr>
      <w:ins w:id="151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52" w:author="NEC" w:date="2022-05-16T10:49:00Z">
        <w:r w:rsidR="00EE68CF">
          <w:rPr>
            <w:noProof w:val="0"/>
            <w:snapToGrid w:val="0"/>
          </w:rPr>
          <w:t>PDCP-COUNT-Reset</w:t>
        </w:r>
      </w:ins>
      <w:ins w:id="153" w:author="NEC" w:date="2022-04-22T17:13:00Z">
        <w:r>
          <w:rPr>
            <w:noProof w:val="0"/>
            <w:snapToGrid w:val="0"/>
          </w:rPr>
          <w:t>,</w:t>
        </w:r>
      </w:ins>
    </w:p>
    <w:p w14:paraId="7034F809" w14:textId="77777777" w:rsidR="00F8193A" w:rsidRPr="008C3F37" w:rsidRDefault="00D011DE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F8193A" w:rsidRPr="008C3F37">
        <w:rPr>
          <w:noProof w:val="0"/>
          <w:snapToGrid w:val="0"/>
        </w:rPr>
        <w:t>maxnoofMBSAreaSessionIDs,</w:t>
      </w:r>
    </w:p>
    <w:p w14:paraId="3B1C6B41" w14:textId="77777777" w:rsidR="00F8193A" w:rsidRPr="008C3F37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C4B6B5D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462A4F5" w14:textId="77777777" w:rsidR="00F8193A" w:rsidRPr="00135FF5" w:rsidRDefault="00F8193A" w:rsidP="00F8193A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575EFA22" w14:textId="77777777" w:rsidR="00F8193A" w:rsidRPr="002233A1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1AECDD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A1C2CC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EF205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1B7A29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3CE5223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3D5D998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AD6AC5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89DCA6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486B0B5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4D9DEED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3EE10586" w14:textId="77777777" w:rsidR="00F8193A" w:rsidRPr="00A61DE2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599DC7D6" w14:textId="77777777" w:rsidR="00F8193A" w:rsidRPr="00A61DE2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150834A3" w14:textId="77777777" w:rsidR="00F8193A" w:rsidRPr="005C2B60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76D80729" w14:textId="77777777" w:rsidR="00F8193A" w:rsidRPr="00D44F5E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5897A7B4" w14:textId="77777777" w:rsidR="00F8193A" w:rsidRDefault="00F8193A" w:rsidP="00F8193A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4D098F5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02CBD1A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60358745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009338FD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AFE0100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D79349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DE3772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A5F2A2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FE0CDD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E46A4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71CD1D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07AAEC3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334BBE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919FA3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4A0F3A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3DAF7E05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10825C70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7420E743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2D54E67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A72A7AB" w14:textId="478C6614" w:rsidR="00D011DE" w:rsidRPr="00D629EF" w:rsidRDefault="00D011DE" w:rsidP="00F8193A">
      <w:pPr>
        <w:pStyle w:val="PL"/>
        <w:spacing w:line="0" w:lineRule="atLeast"/>
        <w:rPr>
          <w:noProof w:val="0"/>
          <w:snapToGrid w:val="0"/>
        </w:rPr>
      </w:pPr>
    </w:p>
    <w:p w14:paraId="6B96FB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A47AA0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D011DE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7D6A43A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70B2ADE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1C5FBA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353872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6742B4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11ACE31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90A7D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83F60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82BF0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E7C1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F9B6D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E7FD7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F2BFC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B3119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B612A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2F6CA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70C5E91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8C6EC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82842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314F7D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745F4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0976EEEC" w14:textId="77777777" w:rsidR="00F8193A" w:rsidRPr="00C97DA3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32B890F4" w14:textId="77777777" w:rsidR="00F8193A" w:rsidRPr="00C97DA3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D9DA379" w14:textId="77777777" w:rsidR="00F8193A" w:rsidRDefault="00F8193A" w:rsidP="00F8193A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3955A0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3ACCA17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181ABF12" w14:textId="36D1A9A0" w:rsidR="001A494D" w:rsidRPr="00475276" w:rsidRDefault="00F8193A" w:rsidP="00F8193A">
      <w:pPr>
        <w:pStyle w:val="PL"/>
        <w:spacing w:line="0" w:lineRule="atLeast"/>
        <w:rPr>
          <w:ins w:id="154" w:author="NEC" w:date="2022-04-22T17:13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55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56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57" w:author="NEC" w:date="2022-05-16T10:49:00Z">
        <w:r>
          <w:rPr>
            <w:noProof w:val="0"/>
            <w:snapToGrid w:val="0"/>
          </w:rPr>
          <w:t>PDCP-COUNT-Reset</w:t>
        </w:r>
      </w:ins>
      <w:ins w:id="158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59" w:author="NEC2" w:date="2022-05-17T09:19:00Z">
        <w:r w:rsidR="00E7181F">
          <w:rPr>
            <w:noProof w:val="0"/>
            <w:snapToGrid w:val="0"/>
          </w:rPr>
          <w:t>reject</w:t>
        </w:r>
      </w:ins>
      <w:ins w:id="160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61" w:author="NEC" w:date="2022-05-16T10:49:00Z">
        <w:r>
          <w:rPr>
            <w:noProof w:val="0"/>
            <w:snapToGrid w:val="0"/>
          </w:rPr>
          <w:t>PDCP-COUNT-Reset</w:t>
        </w:r>
      </w:ins>
      <w:ins w:id="162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6B6C8E6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3EA03C6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439B80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56778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13467B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27B79A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F6A88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ACFB7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139128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8975C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7822F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E1549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B77D59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F49D16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DF43F0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23CA9C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7E20AA4B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4632077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85542C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EF073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46A5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89FC57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678C3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7A40D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CE71AB">
      <w:pPr>
        <w:pStyle w:val="PL"/>
        <w:spacing w:line="0" w:lineRule="atLeast"/>
        <w:jc w:val="center"/>
        <w:rPr>
          <w:noProof w:val="0"/>
          <w:snapToGrid w:val="0"/>
        </w:rPr>
      </w:pPr>
    </w:p>
    <w:p w14:paraId="47C3C946" w14:textId="11209270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F8768F">
        <w:t xml:space="preserve"> </w:t>
      </w:r>
      <w:r w:rsidRPr="00CE63E2">
        <w:t>&gt;&gt;&gt;&gt;&gt;&gt;&gt;&gt;&gt;&gt;&gt;&gt;&gt;&gt;&gt;&gt;&gt;&gt;&gt;&gt;</w:t>
      </w:r>
    </w:p>
    <w:p w14:paraId="1B1A45DD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9F6E409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F970DD0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0F9D34F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B2C4328" w14:textId="77777777" w:rsidR="00F8193A" w:rsidRPr="00D629EF" w:rsidRDefault="00F8193A" w:rsidP="00F8193A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4C193DF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6BA7F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178A2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1B780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72D74135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6ED8AB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1EF4DA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82917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14BE2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D0CD17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358D82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269201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01F17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39968E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F5942D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7E675B9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E32D134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E90AE33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F77D376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62F8362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4239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A0157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263ED7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E99BE7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B2D3CC3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1811202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F9C924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4A5309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FFEA6" w14:textId="77777777" w:rsidR="00F8193A" w:rsidRPr="00D629EF" w:rsidRDefault="00F8193A" w:rsidP="00E244E5">
      <w:pPr>
        <w:pStyle w:val="PL"/>
        <w:spacing w:line="0" w:lineRule="atLeast"/>
        <w:rPr>
          <w:noProof w:val="0"/>
          <w:snapToGrid w:val="0"/>
        </w:rPr>
      </w:pP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63" w:author="NEC" w:date="2022-05-16T10:55:00Z"/>
          <w:noProof w:val="0"/>
          <w:snapToGrid w:val="0"/>
        </w:rPr>
      </w:pPr>
      <w:ins w:id="164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65" w:author="NEC" w:date="2022-05-16T10:55:00Z"/>
          <w:noProof w:val="0"/>
          <w:snapToGrid w:val="0"/>
        </w:rPr>
      </w:pPr>
      <w:ins w:id="166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67" w:author="NEC" w:date="2022-05-16T10:55:00Z"/>
          <w:noProof w:val="0"/>
          <w:snapToGrid w:val="0"/>
        </w:rPr>
      </w:pPr>
      <w:ins w:id="168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69" w:author="NEC" w:date="2022-05-16T10:55:00Z"/>
          <w:noProof w:val="0"/>
          <w:snapToGrid w:val="0"/>
        </w:rPr>
      </w:pPr>
      <w:ins w:id="170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75F214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304A30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43EF42F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EA09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759DE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038A44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8040CF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E7153C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A754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BEBD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3738D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30AD42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17AE71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012DC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6413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541134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C8E6AE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EA727E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B1E36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6D487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781247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205FD38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74298A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0E79B8E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04782B6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526E37CA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95F18A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0417F7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C4701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6A0D1D7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43030E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CFE8A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1C278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3924507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6EBD461B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6E37718B" w14:textId="77777777" w:rsidR="00E244E5" w:rsidRDefault="00E244E5" w:rsidP="00E244E5"/>
    <w:p w14:paraId="599050B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075CA3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11DC316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75FC21D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FA6A4E2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7103D7A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513672F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46A454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BF0680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0D45120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391E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64F3C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CAABE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32602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A0068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1326FF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1CDE6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8DD0F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7B95831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D4005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D1F1AB3" w14:textId="77777777" w:rsidR="002E7499" w:rsidRPr="00475276" w:rsidRDefault="002E7499" w:rsidP="002E7499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1D5004DE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21D7893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4B7271E" w14:textId="77777777" w:rsidR="002E7499" w:rsidRPr="00EA387F" w:rsidRDefault="002E7499" w:rsidP="002E7499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61648F9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69E4E6E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ADFF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EFF65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39C9D3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0EBC023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5DAD0E1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0308C2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673EA58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7F21314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CD2A954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B6C4CB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A89250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C01D68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D91217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BC985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670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D2C5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6E92445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08BD5D40" w14:textId="77777777" w:rsidR="002E7499" w:rsidRPr="00D629EF" w:rsidRDefault="002E7499" w:rsidP="002E7499">
      <w:pPr>
        <w:pStyle w:val="3"/>
      </w:pPr>
      <w:bookmarkStart w:id="171" w:name="_Toc20955686"/>
      <w:bookmarkStart w:id="172" w:name="_Toc29461129"/>
      <w:bookmarkStart w:id="173" w:name="_Toc29505861"/>
      <w:bookmarkStart w:id="174" w:name="_Toc36556386"/>
      <w:bookmarkStart w:id="175" w:name="_Toc45881873"/>
      <w:bookmarkStart w:id="176" w:name="_Toc51852514"/>
      <w:bookmarkStart w:id="177" w:name="_Toc56620465"/>
      <w:bookmarkStart w:id="178" w:name="_Toc64448107"/>
      <w:bookmarkStart w:id="179" w:name="_Toc74152883"/>
      <w:bookmarkStart w:id="180" w:name="_Toc88656309"/>
      <w:bookmarkStart w:id="181" w:name="_Toc88657368"/>
      <w:bookmarkStart w:id="182" w:name="_Toc105657474"/>
      <w:bookmarkStart w:id="183" w:name="_Toc106108855"/>
      <w:bookmarkStart w:id="184" w:name="_Toc112687958"/>
      <w:r w:rsidRPr="00D629EF">
        <w:t>9.4.7</w:t>
      </w:r>
      <w:r w:rsidRPr="00D629EF">
        <w:tab/>
        <w:t>Constant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3AF18A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F524FB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C8A8B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FC9B9D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CEAC5E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B7100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EE9F9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F6DC69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1685B1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B7A1DE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6D8E28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9775D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335184F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967171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2EE27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75BD0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70E21F9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DE3DB5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1961BA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5398EB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C24AEE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465715D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5ED698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4FF5BE5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935A0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F1C39E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1EA4EA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D836B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B88A8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3A6909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806CCC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7E9A2F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91CAC1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4C023B6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0CADCAD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24B6D9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22B7879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75D9172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245B051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2DF4B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5B5A892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3B4D2FC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1B2EDA7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6F807DD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F67B2A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83DE16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8FDD8E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7D76181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3687EB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75C94D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55C7D2D4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DEFE21C" w14:textId="77777777" w:rsidR="002E7499" w:rsidRPr="005C2B6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26C236DF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03BFD5AB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7174ADA0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435CF4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3F5DD63F" w14:textId="77777777" w:rsidR="002E7499" w:rsidRDefault="002E7499" w:rsidP="002E7499">
      <w:pPr>
        <w:pStyle w:val="PL"/>
        <w:rPr>
          <w:snapToGrid w:val="0"/>
        </w:rPr>
      </w:pPr>
      <w:bookmarkStart w:id="185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0DF1079B" w14:textId="77777777" w:rsidR="002E7499" w:rsidRDefault="002E7499" w:rsidP="002E7499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72BD7B2E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A2B848D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22890458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7D7865C1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EE48963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70776092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2EC0B76D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3249AA23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4F10DCE0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4F6673F" w14:textId="77777777" w:rsidR="002E7499" w:rsidRDefault="002E7499" w:rsidP="002E7499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0BE3CEFB" w14:textId="77777777" w:rsidR="002E7499" w:rsidRPr="00340237" w:rsidRDefault="002E7499" w:rsidP="002E7499">
      <w:pPr>
        <w:pStyle w:val="PL"/>
        <w:rPr>
          <w:snapToGrid w:val="0"/>
        </w:rPr>
      </w:pPr>
    </w:p>
    <w:bookmarkEnd w:id="185"/>
    <w:p w14:paraId="3D8826A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2B3FF311" w14:textId="77777777" w:rsidR="002E7499" w:rsidRPr="00D629EF" w:rsidRDefault="002E7499" w:rsidP="002E7499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4F5CAC9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5504E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A9DDAC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0A9DB7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551EC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89804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90AB83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B49C9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38BF7F4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583B0D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82442A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21F02D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ABD1F6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46B048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899221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5BD494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9B13E3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5FAC0BB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64A0F2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233E9F7" w14:textId="77777777" w:rsidR="002E7499" w:rsidRPr="00D629EF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CA3754E" w14:textId="77777777" w:rsidR="002E7499" w:rsidRPr="00D629EF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5D8239B" w14:textId="77777777" w:rsidR="002E7499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FDAA4DC" w14:textId="77777777" w:rsidR="002E7499" w:rsidRDefault="002E7499" w:rsidP="002E7499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11F36491" w14:textId="77777777" w:rsidR="002E7499" w:rsidRDefault="002E7499" w:rsidP="002E7499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165BD95" w14:textId="77777777" w:rsidR="002E7499" w:rsidRDefault="002E7499" w:rsidP="002E7499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726CBBA" w14:textId="77777777" w:rsidR="002E7499" w:rsidRPr="00D629EF" w:rsidRDefault="002E7499" w:rsidP="002E7499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26628D2B" w14:textId="77777777" w:rsidR="002E7499" w:rsidRDefault="002E7499" w:rsidP="002E7499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DCE61FF" w14:textId="77777777" w:rsidR="002E7499" w:rsidRDefault="002E7499" w:rsidP="002E7499">
      <w:pPr>
        <w:pStyle w:val="PL"/>
        <w:rPr>
          <w:snapToGrid w:val="0"/>
        </w:rPr>
      </w:pPr>
      <w:r w:rsidRPr="00B97EC4">
        <w:rPr>
          <w:snapToGrid w:val="0"/>
        </w:rPr>
        <w:lastRenderedPageBreak/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1923007" w14:textId="77777777" w:rsidR="002E7499" w:rsidRPr="00135FF5" w:rsidRDefault="002E7499" w:rsidP="002E7499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404965D1" w14:textId="77777777" w:rsidR="002E7499" w:rsidRDefault="002E7499" w:rsidP="002E7499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5AD3E4A2" w14:textId="77777777" w:rsidR="002E7499" w:rsidRDefault="002E7499" w:rsidP="002E7499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0DF6EF4D" w14:textId="77777777" w:rsidR="002E7499" w:rsidRPr="008C3F37" w:rsidRDefault="002E7499" w:rsidP="002E7499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55470548" w14:textId="77777777" w:rsidR="002E7499" w:rsidRPr="008C3F37" w:rsidRDefault="002E7499" w:rsidP="002E7499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20A290B9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1796BC76" w14:textId="77777777" w:rsidR="002E7499" w:rsidRDefault="002E7499" w:rsidP="002E7499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0CC8B7A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B39A79C" w14:textId="77777777" w:rsidR="002E7499" w:rsidRPr="00D629EF" w:rsidRDefault="002E7499" w:rsidP="002E7499">
      <w:pPr>
        <w:pStyle w:val="PL"/>
        <w:spacing w:line="0" w:lineRule="atLeast"/>
        <w:rPr>
          <w:noProof w:val="0"/>
        </w:rPr>
      </w:pPr>
    </w:p>
    <w:p w14:paraId="3DDFB269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9CC3C76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B385E4C" w14:textId="77777777" w:rsidR="002E7499" w:rsidRPr="007E6193" w:rsidRDefault="002E7499" w:rsidP="002E749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7C8664DE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D8A1FE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3CB6529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CF4D891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8252A7D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4DBC1E6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7DAA48C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08B6EB4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6C6D260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325A05C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429CBF1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125AE13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437EE6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657EF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26937A2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02C2C33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04C8485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28CC5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D7E7C1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86B745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0D5AA75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69D1780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3F5DDA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A457CA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46CCE2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D14409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4CFE5C3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5524536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6DA0F48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2D0E16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32637BC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D90D2A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27EDCAC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887F42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42AF46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9373D0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72C274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33EAC4E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5091898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7A5684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641FFE8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A757EA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888AA2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DF5749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0C85879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79AF661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8EBC5E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81461C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70F7B28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9880D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37328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13DFD55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0D076F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1478AE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0A8135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2AFAA13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6C08503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15FA2A8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93DF0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83B9E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4243C3E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CBEE8A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02EF4A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106D43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6E08510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019142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D26957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C4222F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10446B6C" w14:textId="77777777" w:rsidR="002E7499" w:rsidRPr="00D629EF" w:rsidRDefault="002E7499" w:rsidP="002E7499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BD9D44B" w14:textId="77777777" w:rsidR="002E7499" w:rsidRPr="00D629EF" w:rsidRDefault="002E7499" w:rsidP="002E7499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EB214B7" w14:textId="77777777" w:rsidR="002E7499" w:rsidRPr="00D629EF" w:rsidRDefault="002E7499" w:rsidP="002E7499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0D197A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33B3E671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179C51C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2FAC34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922F953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DC3C043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9B3C5BF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0B61072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A1BA0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0E69BB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944BF9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D75D1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BF9B5F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55C574B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131BFAC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3370A41F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03550E7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7118662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013191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7B5958B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C36AC58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387E844F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68A6AA75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5CE62996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04D64C97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C450251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E769F83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57D2465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38E28600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653B7F85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6980322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0BD05D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E95144A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68385444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405A3F9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7770572D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2BCD63BE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178366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7BCB1694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92E28D3" w14:textId="77777777" w:rsidR="002E7499" w:rsidRPr="002E74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AE0EBD0" w14:textId="77777777" w:rsidR="002E7499" w:rsidRPr="002E74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1C35723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1DF2CBFC" w14:textId="77777777" w:rsidR="002E7499" w:rsidRPr="00561D98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0688361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329035B9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169CF79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334949EC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1DA5AAF8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779CA376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4F37EEFC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2FD822F9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11C273BD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BDEE5DC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61251EB5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817F445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A02F83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5EF87D0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7DE1D19B" w14:textId="77777777" w:rsidR="002E7499" w:rsidRDefault="002E7499" w:rsidP="002E7499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B331381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18020CA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B76D8EC" w14:textId="77777777" w:rsidR="002E7499" w:rsidRPr="00340237" w:rsidRDefault="002E7499" w:rsidP="002E7499">
      <w:pPr>
        <w:pStyle w:val="PL"/>
        <w:rPr>
          <w:snapToGrid w:val="0"/>
        </w:rPr>
      </w:pPr>
      <w:bookmarkStart w:id="186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86"/>
    <w:p w14:paraId="596CB305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3A1CA620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781DF54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3056EACD" w14:textId="77777777" w:rsidR="002E7499" w:rsidRPr="0036504A" w:rsidRDefault="002E7499" w:rsidP="002E7499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117A7DD6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33A3989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0BBDF87E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11F2A456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24973150" w14:textId="77777777" w:rsidR="002E7499" w:rsidRPr="00D80408" w:rsidRDefault="002E7499" w:rsidP="002E7499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574B9B22" w14:textId="77777777" w:rsidR="002E7499" w:rsidRPr="00FA52B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0A8B55B9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1E64630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C383F64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64E4A11D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3205C1CF" w14:textId="77777777" w:rsidR="002E7499" w:rsidRDefault="002E7499" w:rsidP="002E7499">
      <w:pPr>
        <w:pStyle w:val="PL"/>
        <w:rPr>
          <w:snapToGrid w:val="0"/>
        </w:rPr>
      </w:pPr>
      <w:r w:rsidRPr="00EA387F">
        <w:rPr>
          <w:snapToGrid w:val="0"/>
        </w:rPr>
        <w:lastRenderedPageBreak/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1E8E7BC" w14:textId="77777777" w:rsidR="002E7499" w:rsidRPr="00135FF5" w:rsidRDefault="002E7499" w:rsidP="002E7499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F0EE059" w14:textId="77777777" w:rsidR="002E7499" w:rsidRDefault="002E7499" w:rsidP="002E749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78C1BA5A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3B1710FF" w14:textId="77777777" w:rsidR="002E7499" w:rsidRPr="004E3C7B" w:rsidRDefault="002E7499" w:rsidP="002E749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EF3DBAD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6C3F8244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5B7565CF" w14:textId="77777777" w:rsidR="002E7499" w:rsidRDefault="002E7499" w:rsidP="002E749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41CFA0D3" w14:textId="77777777" w:rsidR="002E7499" w:rsidRDefault="002E7499" w:rsidP="002E749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55598456" w14:textId="77777777" w:rsidR="002E7499" w:rsidRDefault="002E7499" w:rsidP="002E7499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6636AE3B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AC70937" w14:textId="77777777" w:rsidR="002E7499" w:rsidRDefault="002E7499" w:rsidP="002E7499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20B95F85" w14:textId="77777777" w:rsidR="002E7499" w:rsidRPr="008C3F37" w:rsidRDefault="002E7499" w:rsidP="002E749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0292314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D7A5BD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21630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DDFF46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3B0FC58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17CDBAC0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4A82181D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7BE3EB7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1CE549B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1390A6B0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2F576277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6692F5E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C4B159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787558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1DE84368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726EA4E6" w14:textId="77777777" w:rsidR="002E7499" w:rsidRDefault="002E7499" w:rsidP="002E749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19B90DA2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B4CBFEA" w14:textId="77777777" w:rsidR="002E7499" w:rsidRPr="00135FF5" w:rsidRDefault="002E7499" w:rsidP="002E7499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7A6B5975" w14:textId="77777777" w:rsidR="002E7499" w:rsidRDefault="002E7499" w:rsidP="002E7499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0353DB9D" w14:textId="77777777" w:rsidR="002E7499" w:rsidRDefault="002E7499" w:rsidP="002E749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31CBE1F" w14:textId="77777777" w:rsidR="002E7499" w:rsidRPr="003B67B9" w:rsidRDefault="002E7499" w:rsidP="002E749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40B68BEC" w14:textId="77777777" w:rsidR="002E7499" w:rsidRPr="00EA387F" w:rsidRDefault="002E7499" w:rsidP="002E7499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622B35A" w14:textId="77777777" w:rsidR="002E7499" w:rsidRDefault="002E7499" w:rsidP="002E749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6C475CA2" w14:textId="77777777" w:rsidR="002E7499" w:rsidRPr="00BD558D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08B9A3FF" w14:textId="77777777" w:rsidR="002E7499" w:rsidRPr="00BD558D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54D52BE7" w14:textId="77777777" w:rsidR="002E7499" w:rsidRPr="00BD558D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11021496" w14:textId="77777777" w:rsidR="002E7499" w:rsidRPr="00BD558D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17DC85E7" w14:textId="77777777" w:rsidR="002E7499" w:rsidRPr="008D7D88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38F99F12" w14:textId="193A891B" w:rsidR="00962789" w:rsidRDefault="00962789" w:rsidP="00E244E5">
      <w:pPr>
        <w:pStyle w:val="PL"/>
        <w:spacing w:line="0" w:lineRule="atLeast"/>
        <w:rPr>
          <w:ins w:id="187" w:author="NEC" w:date="2022-05-16T11:08:00Z"/>
          <w:noProof w:val="0"/>
          <w:snapToGrid w:val="0"/>
        </w:rPr>
      </w:pPr>
      <w:ins w:id="188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0258C" w14:textId="77777777" w:rsidR="008101DD" w:rsidRDefault="008101DD">
      <w:r>
        <w:separator/>
      </w:r>
    </w:p>
  </w:endnote>
  <w:endnote w:type="continuationSeparator" w:id="0">
    <w:p w14:paraId="210AD5E3" w14:textId="77777777" w:rsidR="008101DD" w:rsidRDefault="0081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55C2F" w14:textId="77777777" w:rsidR="00CE71AB" w:rsidRDefault="00CE71A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A4CEA" w14:textId="77777777" w:rsidR="00CE71AB" w:rsidRDefault="00CE71A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90652" w14:textId="77777777" w:rsidR="00CE71AB" w:rsidRDefault="00CE71A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824CC" w14:textId="77777777" w:rsidR="008101DD" w:rsidRDefault="008101DD">
      <w:r>
        <w:separator/>
      </w:r>
    </w:p>
  </w:footnote>
  <w:footnote w:type="continuationSeparator" w:id="0">
    <w:p w14:paraId="21B24F81" w14:textId="77777777" w:rsidR="008101DD" w:rsidRDefault="0081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7499" w:rsidRDefault="002E7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8D1CB" w14:textId="77777777" w:rsidR="00CE71AB" w:rsidRDefault="00CE71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51B60" w14:textId="77777777" w:rsidR="00CE71AB" w:rsidRDefault="00CE71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751CD"/>
    <w:rsid w:val="00077226"/>
    <w:rsid w:val="00087AEB"/>
    <w:rsid w:val="00090D3B"/>
    <w:rsid w:val="000A3C26"/>
    <w:rsid w:val="000A6394"/>
    <w:rsid w:val="000B21AC"/>
    <w:rsid w:val="000B7FED"/>
    <w:rsid w:val="000C038A"/>
    <w:rsid w:val="000C6598"/>
    <w:rsid w:val="000D30EF"/>
    <w:rsid w:val="000D44B3"/>
    <w:rsid w:val="0010331B"/>
    <w:rsid w:val="001366B6"/>
    <w:rsid w:val="001419B0"/>
    <w:rsid w:val="0014545C"/>
    <w:rsid w:val="00145D43"/>
    <w:rsid w:val="00192C46"/>
    <w:rsid w:val="00193566"/>
    <w:rsid w:val="00194D17"/>
    <w:rsid w:val="001A08B3"/>
    <w:rsid w:val="001A199B"/>
    <w:rsid w:val="001A494D"/>
    <w:rsid w:val="001A7B60"/>
    <w:rsid w:val="001B52F0"/>
    <w:rsid w:val="001B7A65"/>
    <w:rsid w:val="001C57E7"/>
    <w:rsid w:val="001E07E9"/>
    <w:rsid w:val="001E41F3"/>
    <w:rsid w:val="002167CF"/>
    <w:rsid w:val="0024303E"/>
    <w:rsid w:val="0024330D"/>
    <w:rsid w:val="0026004D"/>
    <w:rsid w:val="002640DD"/>
    <w:rsid w:val="00275D12"/>
    <w:rsid w:val="002772DD"/>
    <w:rsid w:val="00284FEB"/>
    <w:rsid w:val="002860C4"/>
    <w:rsid w:val="002A1EDC"/>
    <w:rsid w:val="002B0044"/>
    <w:rsid w:val="002B5741"/>
    <w:rsid w:val="002D593D"/>
    <w:rsid w:val="002E472E"/>
    <w:rsid w:val="002E5388"/>
    <w:rsid w:val="002E7499"/>
    <w:rsid w:val="00305409"/>
    <w:rsid w:val="003120A0"/>
    <w:rsid w:val="00312C91"/>
    <w:rsid w:val="00344A31"/>
    <w:rsid w:val="003609EF"/>
    <w:rsid w:val="0036231A"/>
    <w:rsid w:val="003729AD"/>
    <w:rsid w:val="00374DD4"/>
    <w:rsid w:val="00377310"/>
    <w:rsid w:val="003940E2"/>
    <w:rsid w:val="003C3405"/>
    <w:rsid w:val="003D3082"/>
    <w:rsid w:val="003D53C4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32966"/>
    <w:rsid w:val="005452A6"/>
    <w:rsid w:val="0054671C"/>
    <w:rsid w:val="00546AB5"/>
    <w:rsid w:val="00547111"/>
    <w:rsid w:val="00555CF2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57ED"/>
    <w:rsid w:val="00642BE8"/>
    <w:rsid w:val="0064316C"/>
    <w:rsid w:val="006465BA"/>
    <w:rsid w:val="0065150D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E21FB"/>
    <w:rsid w:val="007002F7"/>
    <w:rsid w:val="00711D4E"/>
    <w:rsid w:val="00723DD0"/>
    <w:rsid w:val="00764C36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101DD"/>
    <w:rsid w:val="008279FA"/>
    <w:rsid w:val="008319AD"/>
    <w:rsid w:val="00843A9C"/>
    <w:rsid w:val="00845B9E"/>
    <w:rsid w:val="00850EDA"/>
    <w:rsid w:val="0085495A"/>
    <w:rsid w:val="008626E7"/>
    <w:rsid w:val="00870EE7"/>
    <w:rsid w:val="008755A9"/>
    <w:rsid w:val="0088314C"/>
    <w:rsid w:val="00883969"/>
    <w:rsid w:val="008863B9"/>
    <w:rsid w:val="008946AA"/>
    <w:rsid w:val="00895426"/>
    <w:rsid w:val="0089545A"/>
    <w:rsid w:val="008A45A6"/>
    <w:rsid w:val="008E6794"/>
    <w:rsid w:val="008F222E"/>
    <w:rsid w:val="008F3789"/>
    <w:rsid w:val="008F686C"/>
    <w:rsid w:val="009148DE"/>
    <w:rsid w:val="00941E30"/>
    <w:rsid w:val="009515F4"/>
    <w:rsid w:val="00962789"/>
    <w:rsid w:val="00975DBD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28D5"/>
    <w:rsid w:val="00A246B6"/>
    <w:rsid w:val="00A263B3"/>
    <w:rsid w:val="00A3321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44546"/>
    <w:rsid w:val="00B451FD"/>
    <w:rsid w:val="00B5222F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E47AD"/>
    <w:rsid w:val="00BF4836"/>
    <w:rsid w:val="00BF6092"/>
    <w:rsid w:val="00C165A2"/>
    <w:rsid w:val="00C16E75"/>
    <w:rsid w:val="00C2300B"/>
    <w:rsid w:val="00C44943"/>
    <w:rsid w:val="00C56234"/>
    <w:rsid w:val="00C63A48"/>
    <w:rsid w:val="00C66BA2"/>
    <w:rsid w:val="00C93EDD"/>
    <w:rsid w:val="00C95985"/>
    <w:rsid w:val="00CA1F01"/>
    <w:rsid w:val="00CA636F"/>
    <w:rsid w:val="00CB03B5"/>
    <w:rsid w:val="00CB6240"/>
    <w:rsid w:val="00CC5026"/>
    <w:rsid w:val="00CC68D0"/>
    <w:rsid w:val="00CD6ACA"/>
    <w:rsid w:val="00CE71AB"/>
    <w:rsid w:val="00CF5285"/>
    <w:rsid w:val="00D011DE"/>
    <w:rsid w:val="00D03F9A"/>
    <w:rsid w:val="00D06D51"/>
    <w:rsid w:val="00D24991"/>
    <w:rsid w:val="00D3353C"/>
    <w:rsid w:val="00D50255"/>
    <w:rsid w:val="00D56028"/>
    <w:rsid w:val="00D62036"/>
    <w:rsid w:val="00D66520"/>
    <w:rsid w:val="00D757E6"/>
    <w:rsid w:val="00D81E09"/>
    <w:rsid w:val="00D830C3"/>
    <w:rsid w:val="00DB012E"/>
    <w:rsid w:val="00DB2070"/>
    <w:rsid w:val="00DD2F40"/>
    <w:rsid w:val="00DE34CF"/>
    <w:rsid w:val="00DE64C6"/>
    <w:rsid w:val="00E00DEA"/>
    <w:rsid w:val="00E13F3D"/>
    <w:rsid w:val="00E244E5"/>
    <w:rsid w:val="00E34898"/>
    <w:rsid w:val="00E56374"/>
    <w:rsid w:val="00E7181F"/>
    <w:rsid w:val="00E77066"/>
    <w:rsid w:val="00EA0F5E"/>
    <w:rsid w:val="00EA549F"/>
    <w:rsid w:val="00EB09B7"/>
    <w:rsid w:val="00EB507C"/>
    <w:rsid w:val="00EE2E27"/>
    <w:rsid w:val="00EE68CF"/>
    <w:rsid w:val="00EE7D7C"/>
    <w:rsid w:val="00EF0189"/>
    <w:rsid w:val="00EF08E8"/>
    <w:rsid w:val="00F25D98"/>
    <w:rsid w:val="00F300FB"/>
    <w:rsid w:val="00F536DF"/>
    <w:rsid w:val="00F71EA0"/>
    <w:rsid w:val="00F8193A"/>
    <w:rsid w:val="00F83211"/>
    <w:rsid w:val="00F8768F"/>
    <w:rsid w:val="00FA30C7"/>
    <w:rsid w:val="00FA6570"/>
    <w:rsid w:val="00FB6386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E7B62-6AF2-489C-B834-DC6D3297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25</Pages>
  <Words>9203</Words>
  <Characters>52461</Characters>
  <Application>Microsoft Office Word</Application>
  <DocSecurity>0</DocSecurity>
  <Lines>437</Lines>
  <Paragraphs>123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12</cp:revision>
  <cp:lastPrinted>1899-12-31T23:00:00Z</cp:lastPrinted>
  <dcterms:created xsi:type="dcterms:W3CDTF">2022-09-27T04:16:00Z</dcterms:created>
  <dcterms:modified xsi:type="dcterms:W3CDTF">2022-10-17T21:35:00Z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