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547E" w14:textId="11B3C77B"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DF171F">
        <w:t>4</w:t>
      </w:r>
      <w:r w:rsidR="00FA447B">
        <w:t>.</w:t>
      </w:r>
      <w:r w:rsidR="00585288">
        <w:t>0</w:t>
      </w:r>
      <w:r w:rsidR="00585288" w:rsidRPr="00707B3F">
        <w:t xml:space="preserve"> </w:t>
      </w:r>
      <w:r w:rsidRPr="00707B3F">
        <w:rPr>
          <w:sz w:val="32"/>
        </w:rPr>
        <w:t>(</w:t>
      </w:r>
      <w:r w:rsidR="00EE6009">
        <w:rPr>
          <w:sz w:val="32"/>
        </w:rPr>
        <w:t>2024</w:t>
      </w:r>
      <w:r w:rsidR="00FA447B">
        <w:rPr>
          <w:sz w:val="32"/>
        </w:rPr>
        <w:t>-</w:t>
      </w:r>
      <w:r w:rsidR="00DF171F">
        <w:rPr>
          <w:sz w:val="32"/>
        </w:rPr>
        <w:t>12</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65pt;height:68.75pt" o:ole="">
            <v:imagedata r:id="rId9" o:title=""/>
          </v:shape>
          <o:OLEObject Type="Embed" ProgID="Word.Picture.8" ShapeID="_x0000_i1025" DrawAspect="Content" ObjectID="_1794139697"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DEF6522"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EE6009" w:rsidRPr="00C84766">
        <w:rPr>
          <w:sz w:val="18"/>
        </w:rPr>
        <w:t>20</w:t>
      </w:r>
      <w:r w:rsidR="00EE6009">
        <w:rPr>
          <w:sz w:val="18"/>
        </w:rPr>
        <w:t>24</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t>Contents</w:t>
      </w:r>
    </w:p>
    <w:p w14:paraId="7CB4CEDF" w14:textId="62E3EFFB" w:rsidR="00A82682"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A82682">
        <w:t>Foreword</w:t>
      </w:r>
      <w:r w:rsidR="00A82682">
        <w:tab/>
      </w:r>
      <w:r w:rsidR="00A82682">
        <w:fldChar w:fldCharType="begin" w:fldLock="1"/>
      </w:r>
      <w:r w:rsidR="00A82682">
        <w:instrText xml:space="preserve"> PAGEREF _Toc175586977 \h </w:instrText>
      </w:r>
      <w:r w:rsidR="00A82682">
        <w:fldChar w:fldCharType="separate"/>
      </w:r>
      <w:r w:rsidR="00A82682">
        <w:t>8</w:t>
      </w:r>
      <w:r w:rsidR="00A82682">
        <w:fldChar w:fldCharType="end"/>
      </w:r>
    </w:p>
    <w:p w14:paraId="3F7137A0" w14:textId="14581282" w:rsidR="00A82682" w:rsidRDefault="00A82682">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_Toc175586978 \h </w:instrText>
      </w:r>
      <w:r>
        <w:fldChar w:fldCharType="separate"/>
      </w:r>
      <w:r>
        <w:t>9</w:t>
      </w:r>
      <w:r>
        <w:fldChar w:fldCharType="end"/>
      </w:r>
    </w:p>
    <w:p w14:paraId="756FBD47" w14:textId="7965DDB2" w:rsidR="00A82682" w:rsidRDefault="00A82682">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_Toc175586979 \h </w:instrText>
      </w:r>
      <w:r>
        <w:fldChar w:fldCharType="separate"/>
      </w:r>
      <w:r>
        <w:t>9</w:t>
      </w:r>
      <w:r>
        <w:fldChar w:fldCharType="end"/>
      </w:r>
    </w:p>
    <w:p w14:paraId="5ABD49EC" w14:textId="5B7AEE69" w:rsidR="00A82682" w:rsidRDefault="00A82682">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_Toc175586980 \h </w:instrText>
      </w:r>
      <w:r>
        <w:fldChar w:fldCharType="separate"/>
      </w:r>
      <w:r>
        <w:t>10</w:t>
      </w:r>
      <w:r>
        <w:fldChar w:fldCharType="end"/>
      </w:r>
    </w:p>
    <w:p w14:paraId="2AC9C9C3" w14:textId="40D41697" w:rsidR="00A82682" w:rsidRDefault="00A82682">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_Toc175586981 \h </w:instrText>
      </w:r>
      <w:r>
        <w:fldChar w:fldCharType="separate"/>
      </w:r>
      <w:r>
        <w:t>10</w:t>
      </w:r>
      <w:r>
        <w:fldChar w:fldCharType="end"/>
      </w:r>
    </w:p>
    <w:p w14:paraId="1A4E0E51" w14:textId="17A2ADCF" w:rsidR="00A82682" w:rsidRDefault="00A82682">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_Toc175586982 \h </w:instrText>
      </w:r>
      <w:r>
        <w:fldChar w:fldCharType="separate"/>
      </w:r>
      <w:r>
        <w:t>10</w:t>
      </w:r>
      <w:r>
        <w:fldChar w:fldCharType="end"/>
      </w:r>
    </w:p>
    <w:p w14:paraId="3F87F00D" w14:textId="366D4988" w:rsidR="00A82682" w:rsidRDefault="00A82682">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_Toc175586983 \h </w:instrText>
      </w:r>
      <w:r>
        <w:fldChar w:fldCharType="separate"/>
      </w:r>
      <w:r>
        <w:t>10</w:t>
      </w:r>
      <w:r>
        <w:fldChar w:fldCharType="end"/>
      </w:r>
    </w:p>
    <w:p w14:paraId="5D10E628" w14:textId="174EBA5C" w:rsidR="00A82682" w:rsidRDefault="00A82682">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_Toc175586984 \h </w:instrText>
      </w:r>
      <w:r>
        <w:fldChar w:fldCharType="separate"/>
      </w:r>
      <w:r>
        <w:t>11</w:t>
      </w:r>
      <w:r>
        <w:fldChar w:fldCharType="end"/>
      </w:r>
    </w:p>
    <w:p w14:paraId="6C5A78A7" w14:textId="3B088D7D" w:rsidR="00A82682" w:rsidRDefault="00A82682">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_Toc175586985 \h </w:instrText>
      </w:r>
      <w:r>
        <w:fldChar w:fldCharType="separate"/>
      </w:r>
      <w:r>
        <w:t>11</w:t>
      </w:r>
      <w:r>
        <w:fldChar w:fldCharType="end"/>
      </w:r>
    </w:p>
    <w:p w14:paraId="65D37CA0" w14:textId="76CDE839" w:rsidR="00A82682" w:rsidRDefault="00A82682">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_Toc175586986 \h </w:instrText>
      </w:r>
      <w:r>
        <w:fldChar w:fldCharType="separate"/>
      </w:r>
      <w:r>
        <w:t>11</w:t>
      </w:r>
      <w:r>
        <w:fldChar w:fldCharType="end"/>
      </w:r>
    </w:p>
    <w:p w14:paraId="7D60FDEF" w14:textId="412C3C5A" w:rsidR="00A82682" w:rsidRDefault="00A82682">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_Toc175586987 \h </w:instrText>
      </w:r>
      <w:r>
        <w:fldChar w:fldCharType="separate"/>
      </w:r>
      <w:r>
        <w:t>11</w:t>
      </w:r>
      <w:r>
        <w:fldChar w:fldCharType="end"/>
      </w:r>
    </w:p>
    <w:p w14:paraId="0CFAA4AD" w14:textId="1D3399E9" w:rsidR="00A82682" w:rsidRDefault="00A82682">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_Toc175586988 \h </w:instrText>
      </w:r>
      <w:r>
        <w:fldChar w:fldCharType="separate"/>
      </w:r>
      <w:r>
        <w:t>12</w:t>
      </w:r>
      <w:r>
        <w:fldChar w:fldCharType="end"/>
      </w:r>
    </w:p>
    <w:p w14:paraId="068C353A" w14:textId="44589C6B" w:rsidR="00A82682" w:rsidRDefault="00A82682">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_Toc175586989 \h </w:instrText>
      </w:r>
      <w:r>
        <w:fldChar w:fldCharType="separate"/>
      </w:r>
      <w:r>
        <w:t>12</w:t>
      </w:r>
      <w:r>
        <w:fldChar w:fldCharType="end"/>
      </w:r>
    </w:p>
    <w:p w14:paraId="4BE2A446" w14:textId="26F3E8AA" w:rsidR="00A82682" w:rsidRDefault="00A82682">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_Toc175586990 \h </w:instrText>
      </w:r>
      <w:r>
        <w:fldChar w:fldCharType="separate"/>
      </w:r>
      <w:r>
        <w:t>12</w:t>
      </w:r>
      <w:r>
        <w:fldChar w:fldCharType="end"/>
      </w:r>
    </w:p>
    <w:p w14:paraId="50C4DFBB" w14:textId="61884464" w:rsidR="00A82682" w:rsidRDefault="00A82682">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_Toc175586991 \h </w:instrText>
      </w:r>
      <w:r>
        <w:fldChar w:fldCharType="separate"/>
      </w:r>
      <w:r>
        <w:t>12</w:t>
      </w:r>
      <w:r>
        <w:fldChar w:fldCharType="end"/>
      </w:r>
    </w:p>
    <w:p w14:paraId="2BC7DBA8" w14:textId="66CC879F" w:rsidR="00A82682" w:rsidRDefault="00A82682">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_Toc175586992 \h </w:instrText>
      </w:r>
      <w:r>
        <w:fldChar w:fldCharType="separate"/>
      </w:r>
      <w:r>
        <w:t>12</w:t>
      </w:r>
      <w:r>
        <w:fldChar w:fldCharType="end"/>
      </w:r>
    </w:p>
    <w:p w14:paraId="2D4283E4" w14:textId="04E19EE2" w:rsidR="00A82682" w:rsidRDefault="00A82682">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_Toc175586993 \h </w:instrText>
      </w:r>
      <w:r>
        <w:fldChar w:fldCharType="separate"/>
      </w:r>
      <w:r>
        <w:t>13</w:t>
      </w:r>
      <w:r>
        <w:fldChar w:fldCharType="end"/>
      </w:r>
    </w:p>
    <w:p w14:paraId="6BCA7CB8" w14:textId="473307CE" w:rsidR="00A82682" w:rsidRDefault="00A82682">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_Toc175586994 \h </w:instrText>
      </w:r>
      <w:r>
        <w:fldChar w:fldCharType="separate"/>
      </w:r>
      <w:r>
        <w:t>13</w:t>
      </w:r>
      <w:r>
        <w:fldChar w:fldCharType="end"/>
      </w:r>
    </w:p>
    <w:p w14:paraId="521F9634" w14:textId="6A0FDE3F" w:rsidR="00A82682" w:rsidRDefault="00A82682">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_Toc175586995 \h </w:instrText>
      </w:r>
      <w:r>
        <w:fldChar w:fldCharType="separate"/>
      </w:r>
      <w:r>
        <w:t>14</w:t>
      </w:r>
      <w:r>
        <w:fldChar w:fldCharType="end"/>
      </w:r>
    </w:p>
    <w:p w14:paraId="20D2305E" w14:textId="1C269FC6" w:rsidR="00A82682" w:rsidRDefault="00A82682">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_Toc175586996 \h </w:instrText>
      </w:r>
      <w:r>
        <w:fldChar w:fldCharType="separate"/>
      </w:r>
      <w:r>
        <w:t>14</w:t>
      </w:r>
      <w:r>
        <w:fldChar w:fldCharType="end"/>
      </w:r>
    </w:p>
    <w:p w14:paraId="3A965A12" w14:textId="2221FC95" w:rsidR="00A82682" w:rsidRDefault="00A82682">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_Toc175586997 \h </w:instrText>
      </w:r>
      <w:r>
        <w:fldChar w:fldCharType="separate"/>
      </w:r>
      <w:r>
        <w:t>14</w:t>
      </w:r>
      <w:r>
        <w:fldChar w:fldCharType="end"/>
      </w:r>
    </w:p>
    <w:p w14:paraId="350A28CD" w14:textId="5AA5F7C5" w:rsidR="00A82682" w:rsidRDefault="00A82682">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_Toc175586998 \h </w:instrText>
      </w:r>
      <w:r>
        <w:fldChar w:fldCharType="separate"/>
      </w:r>
      <w:r>
        <w:t>15</w:t>
      </w:r>
      <w:r>
        <w:fldChar w:fldCharType="end"/>
      </w:r>
    </w:p>
    <w:p w14:paraId="61CC0627" w14:textId="72A1D76E" w:rsidR="00A82682" w:rsidRDefault="00A82682">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_Toc175586999 \h </w:instrText>
      </w:r>
      <w:r>
        <w:fldChar w:fldCharType="separate"/>
      </w:r>
      <w:r>
        <w:t>15</w:t>
      </w:r>
      <w:r>
        <w:fldChar w:fldCharType="end"/>
      </w:r>
    </w:p>
    <w:p w14:paraId="6B150385" w14:textId="30788C20" w:rsidR="00A82682" w:rsidRDefault="00A82682">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_Toc175587000 \h </w:instrText>
      </w:r>
      <w:r>
        <w:fldChar w:fldCharType="separate"/>
      </w:r>
      <w:r>
        <w:t>16</w:t>
      </w:r>
      <w:r>
        <w:fldChar w:fldCharType="end"/>
      </w:r>
    </w:p>
    <w:p w14:paraId="2035011A" w14:textId="45271C4D" w:rsidR="00A82682" w:rsidRDefault="00A82682">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_Toc175587001 \h </w:instrText>
      </w:r>
      <w:r>
        <w:fldChar w:fldCharType="separate"/>
      </w:r>
      <w:r>
        <w:t>16</w:t>
      </w:r>
      <w:r>
        <w:fldChar w:fldCharType="end"/>
      </w:r>
    </w:p>
    <w:p w14:paraId="2C77F89F" w14:textId="467BC026" w:rsidR="00A82682" w:rsidRDefault="00A82682">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_Toc175587002 \h </w:instrText>
      </w:r>
      <w:r>
        <w:fldChar w:fldCharType="separate"/>
      </w:r>
      <w:r>
        <w:t>16</w:t>
      </w:r>
      <w:r>
        <w:fldChar w:fldCharType="end"/>
      </w:r>
    </w:p>
    <w:p w14:paraId="1189ABC1" w14:textId="5AA8B224" w:rsidR="00A82682" w:rsidRDefault="00A82682">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_Toc175587003 \h </w:instrText>
      </w:r>
      <w:r>
        <w:fldChar w:fldCharType="separate"/>
      </w:r>
      <w:r>
        <w:t>16</w:t>
      </w:r>
      <w:r>
        <w:fldChar w:fldCharType="end"/>
      </w:r>
    </w:p>
    <w:p w14:paraId="698EC33B" w14:textId="6BBB45F0" w:rsidR="00A82682" w:rsidRDefault="00A82682">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_Toc175587004 \h </w:instrText>
      </w:r>
      <w:r>
        <w:fldChar w:fldCharType="separate"/>
      </w:r>
      <w:r>
        <w:t>16</w:t>
      </w:r>
      <w:r>
        <w:fldChar w:fldCharType="end"/>
      </w:r>
    </w:p>
    <w:p w14:paraId="24E4B083" w14:textId="09FDE9F1" w:rsidR="00A82682" w:rsidRDefault="00A82682">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_Toc175587005 \h </w:instrText>
      </w:r>
      <w:r>
        <w:fldChar w:fldCharType="separate"/>
      </w:r>
      <w:r>
        <w:t>16</w:t>
      </w:r>
      <w:r>
        <w:fldChar w:fldCharType="end"/>
      </w:r>
    </w:p>
    <w:p w14:paraId="745451A7" w14:textId="14D93BC8" w:rsidR="00A82682" w:rsidRDefault="00A82682">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_Toc175587006 \h </w:instrText>
      </w:r>
      <w:r>
        <w:fldChar w:fldCharType="separate"/>
      </w:r>
      <w:r>
        <w:t>16</w:t>
      </w:r>
      <w:r>
        <w:fldChar w:fldCharType="end"/>
      </w:r>
    </w:p>
    <w:p w14:paraId="61CD591F" w14:textId="0B4411A5" w:rsidR="00A82682" w:rsidRDefault="00A82682">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_Toc175587007 \h </w:instrText>
      </w:r>
      <w:r>
        <w:fldChar w:fldCharType="separate"/>
      </w:r>
      <w:r>
        <w:t>16</w:t>
      </w:r>
      <w:r>
        <w:fldChar w:fldCharType="end"/>
      </w:r>
    </w:p>
    <w:p w14:paraId="1DE0D201" w14:textId="3CA15D9A" w:rsidR="00A82682" w:rsidRDefault="00A82682">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_Toc175587008 \h </w:instrText>
      </w:r>
      <w:r>
        <w:fldChar w:fldCharType="separate"/>
      </w:r>
      <w:r>
        <w:t>16</w:t>
      </w:r>
      <w:r>
        <w:fldChar w:fldCharType="end"/>
      </w:r>
    </w:p>
    <w:p w14:paraId="54E53EBD" w14:textId="1832E326" w:rsidR="00A82682" w:rsidRDefault="00A82682">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_Toc175587009 \h </w:instrText>
      </w:r>
      <w:r>
        <w:fldChar w:fldCharType="separate"/>
      </w:r>
      <w:r>
        <w:t>17</w:t>
      </w:r>
      <w:r>
        <w:fldChar w:fldCharType="end"/>
      </w:r>
    </w:p>
    <w:p w14:paraId="79A4B259" w14:textId="55F2CFCA" w:rsidR="00A82682" w:rsidRDefault="00A82682">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_Toc175587010 \h </w:instrText>
      </w:r>
      <w:r>
        <w:fldChar w:fldCharType="separate"/>
      </w:r>
      <w:r>
        <w:t>17</w:t>
      </w:r>
      <w:r>
        <w:fldChar w:fldCharType="end"/>
      </w:r>
    </w:p>
    <w:p w14:paraId="3E5AEA6E" w14:textId="5F69F2E6" w:rsidR="00A82682" w:rsidRDefault="00A82682">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_Toc175587011 \h </w:instrText>
      </w:r>
      <w:r>
        <w:fldChar w:fldCharType="separate"/>
      </w:r>
      <w:r>
        <w:t>17</w:t>
      </w:r>
      <w:r>
        <w:fldChar w:fldCharType="end"/>
      </w:r>
    </w:p>
    <w:p w14:paraId="40E05F98" w14:textId="7788A678" w:rsidR="00A82682" w:rsidRDefault="00A82682">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_Toc175587012 \h </w:instrText>
      </w:r>
      <w:r>
        <w:fldChar w:fldCharType="separate"/>
      </w:r>
      <w:r>
        <w:t>17</w:t>
      </w:r>
      <w:r>
        <w:fldChar w:fldCharType="end"/>
      </w:r>
    </w:p>
    <w:p w14:paraId="7AC017B1" w14:textId="168E1C25" w:rsidR="00A82682" w:rsidRDefault="00A82682">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_Toc175587013 \h </w:instrText>
      </w:r>
      <w:r>
        <w:fldChar w:fldCharType="separate"/>
      </w:r>
      <w:r>
        <w:t>17</w:t>
      </w:r>
      <w:r>
        <w:fldChar w:fldCharType="end"/>
      </w:r>
    </w:p>
    <w:p w14:paraId="3659DA76" w14:textId="33F33D2D" w:rsidR="00A82682" w:rsidRDefault="00A82682">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_Toc175587014 \h </w:instrText>
      </w:r>
      <w:r>
        <w:fldChar w:fldCharType="separate"/>
      </w:r>
      <w:r>
        <w:t>17</w:t>
      </w:r>
      <w:r>
        <w:fldChar w:fldCharType="end"/>
      </w:r>
    </w:p>
    <w:p w14:paraId="301EAFC5" w14:textId="564E3869" w:rsidR="00A82682" w:rsidRDefault="00A82682">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_Toc175587015 \h </w:instrText>
      </w:r>
      <w:r>
        <w:fldChar w:fldCharType="separate"/>
      </w:r>
      <w:r>
        <w:t>17</w:t>
      </w:r>
      <w:r>
        <w:fldChar w:fldCharType="end"/>
      </w:r>
    </w:p>
    <w:p w14:paraId="2449D64F" w14:textId="3CB76EFF" w:rsidR="00A82682" w:rsidRDefault="00A82682">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_Toc175587016 \h </w:instrText>
      </w:r>
      <w:r>
        <w:fldChar w:fldCharType="separate"/>
      </w:r>
      <w:r>
        <w:t>18</w:t>
      </w:r>
      <w:r>
        <w:fldChar w:fldCharType="end"/>
      </w:r>
    </w:p>
    <w:p w14:paraId="3FAF61F3" w14:textId="7D52F413" w:rsidR="00A82682" w:rsidRDefault="00A82682">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_Toc175587017 \h </w:instrText>
      </w:r>
      <w:r>
        <w:fldChar w:fldCharType="separate"/>
      </w:r>
      <w:r>
        <w:t>18</w:t>
      </w:r>
      <w:r>
        <w:fldChar w:fldCharType="end"/>
      </w:r>
    </w:p>
    <w:p w14:paraId="464D8B88" w14:textId="2FB32341" w:rsidR="00A82682" w:rsidRDefault="00A82682">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_Toc175587018 \h </w:instrText>
      </w:r>
      <w:r>
        <w:fldChar w:fldCharType="separate"/>
      </w:r>
      <w:r>
        <w:t>18</w:t>
      </w:r>
      <w:r>
        <w:fldChar w:fldCharType="end"/>
      </w:r>
    </w:p>
    <w:p w14:paraId="27EEBB99" w14:textId="378EA971" w:rsidR="00A82682" w:rsidRDefault="00A82682">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_Toc175587019 \h </w:instrText>
      </w:r>
      <w:r>
        <w:fldChar w:fldCharType="separate"/>
      </w:r>
      <w:r>
        <w:t>18</w:t>
      </w:r>
      <w:r>
        <w:fldChar w:fldCharType="end"/>
      </w:r>
    </w:p>
    <w:p w14:paraId="0C9F923C" w14:textId="5E3A816A" w:rsidR="00A82682" w:rsidRDefault="00A82682">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_Toc175587020 \h </w:instrText>
      </w:r>
      <w:r>
        <w:fldChar w:fldCharType="separate"/>
      </w:r>
      <w:r>
        <w:t>18</w:t>
      </w:r>
      <w:r>
        <w:fldChar w:fldCharType="end"/>
      </w:r>
    </w:p>
    <w:p w14:paraId="60B9BD5E" w14:textId="3D67C5CE" w:rsidR="00A82682" w:rsidRDefault="00A82682">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_Toc175587021 \h </w:instrText>
      </w:r>
      <w:r>
        <w:fldChar w:fldCharType="separate"/>
      </w:r>
      <w:r>
        <w:t>18</w:t>
      </w:r>
      <w:r>
        <w:fldChar w:fldCharType="end"/>
      </w:r>
    </w:p>
    <w:p w14:paraId="50A2BA7B" w14:textId="4636CAE6" w:rsidR="00A82682" w:rsidRDefault="00A82682">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_Toc175587022 \h </w:instrText>
      </w:r>
      <w:r>
        <w:fldChar w:fldCharType="separate"/>
      </w:r>
      <w:r>
        <w:t>18</w:t>
      </w:r>
      <w:r>
        <w:fldChar w:fldCharType="end"/>
      </w:r>
    </w:p>
    <w:p w14:paraId="0DD8D9C7" w14:textId="4661700F" w:rsidR="00A82682" w:rsidRDefault="00A82682">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_Toc175587023 \h </w:instrText>
      </w:r>
      <w:r>
        <w:fldChar w:fldCharType="separate"/>
      </w:r>
      <w:r>
        <w:t>19</w:t>
      </w:r>
      <w:r>
        <w:fldChar w:fldCharType="end"/>
      </w:r>
    </w:p>
    <w:p w14:paraId="532759A5" w14:textId="26550464" w:rsidR="00A82682" w:rsidRDefault="00A82682">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_Toc175587024 \h </w:instrText>
      </w:r>
      <w:r>
        <w:fldChar w:fldCharType="separate"/>
      </w:r>
      <w:r>
        <w:t>20</w:t>
      </w:r>
      <w:r>
        <w:fldChar w:fldCharType="end"/>
      </w:r>
    </w:p>
    <w:p w14:paraId="27A6EB2E" w14:textId="51783882" w:rsidR="00A82682" w:rsidRDefault="00A82682">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_Toc175587025 \h </w:instrText>
      </w:r>
      <w:r>
        <w:fldChar w:fldCharType="separate"/>
      </w:r>
      <w:r>
        <w:t>20</w:t>
      </w:r>
      <w:r>
        <w:fldChar w:fldCharType="end"/>
      </w:r>
    </w:p>
    <w:p w14:paraId="49990E30" w14:textId="74448573" w:rsidR="00A82682" w:rsidRDefault="00A82682">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_Toc175587026 \h </w:instrText>
      </w:r>
      <w:r>
        <w:fldChar w:fldCharType="separate"/>
      </w:r>
      <w:r>
        <w:t>20</w:t>
      </w:r>
      <w:r>
        <w:fldChar w:fldCharType="end"/>
      </w:r>
    </w:p>
    <w:p w14:paraId="0FC23669" w14:textId="049B85BD" w:rsidR="00A82682" w:rsidRDefault="00A82682">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_Toc175587027 \h </w:instrText>
      </w:r>
      <w:r>
        <w:fldChar w:fldCharType="separate"/>
      </w:r>
      <w:r>
        <w:t>20</w:t>
      </w:r>
      <w:r>
        <w:fldChar w:fldCharType="end"/>
      </w:r>
    </w:p>
    <w:p w14:paraId="28AE0DFF" w14:textId="48AA1690" w:rsidR="00A82682" w:rsidRDefault="00A82682">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_Toc175587028 \h </w:instrText>
      </w:r>
      <w:r>
        <w:fldChar w:fldCharType="separate"/>
      </w:r>
      <w:r>
        <w:t>20</w:t>
      </w:r>
      <w:r>
        <w:fldChar w:fldCharType="end"/>
      </w:r>
    </w:p>
    <w:p w14:paraId="385BBDCA" w14:textId="22D2E68C" w:rsidR="00A82682" w:rsidRDefault="00A82682">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_Toc175587029 \h </w:instrText>
      </w:r>
      <w:r>
        <w:fldChar w:fldCharType="separate"/>
      </w:r>
      <w:r>
        <w:t>21</w:t>
      </w:r>
      <w:r>
        <w:fldChar w:fldCharType="end"/>
      </w:r>
    </w:p>
    <w:p w14:paraId="328CB32B" w14:textId="7F788198" w:rsidR="00A82682" w:rsidRDefault="00A82682">
      <w:pPr>
        <w:pStyle w:val="TOC4"/>
        <w:rPr>
          <w:rFonts w:asciiTheme="minorHAnsi" w:hAnsiTheme="minorHAnsi" w:cstheme="minorBidi"/>
          <w:kern w:val="2"/>
          <w:sz w:val="24"/>
          <w:szCs w:val="24"/>
          <w14:ligatures w14:val="standardContextual"/>
        </w:rPr>
      </w:pPr>
      <w:r>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_Toc175587030 \h </w:instrText>
      </w:r>
      <w:r>
        <w:fldChar w:fldCharType="separate"/>
      </w:r>
      <w:r>
        <w:t>21</w:t>
      </w:r>
      <w:r>
        <w:fldChar w:fldCharType="end"/>
      </w:r>
    </w:p>
    <w:p w14:paraId="5AC248B8" w14:textId="2354608E" w:rsidR="00A82682" w:rsidRDefault="00A82682">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_Toc175587031 \h </w:instrText>
      </w:r>
      <w:r>
        <w:fldChar w:fldCharType="separate"/>
      </w:r>
      <w:r>
        <w:t>21</w:t>
      </w:r>
      <w:r>
        <w:fldChar w:fldCharType="end"/>
      </w:r>
    </w:p>
    <w:p w14:paraId="6A6C9B59" w14:textId="179F91DD" w:rsidR="00A82682" w:rsidRDefault="00A82682">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_Toc175587032 \h </w:instrText>
      </w:r>
      <w:r>
        <w:fldChar w:fldCharType="separate"/>
      </w:r>
      <w:r>
        <w:t>21</w:t>
      </w:r>
      <w:r>
        <w:fldChar w:fldCharType="end"/>
      </w:r>
    </w:p>
    <w:p w14:paraId="6390A3BC" w14:textId="0079D8F7" w:rsidR="00A82682" w:rsidRDefault="00A82682">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_Toc175587033 \h </w:instrText>
      </w:r>
      <w:r>
        <w:fldChar w:fldCharType="separate"/>
      </w:r>
      <w:r>
        <w:t>21</w:t>
      </w:r>
      <w:r>
        <w:fldChar w:fldCharType="end"/>
      </w:r>
    </w:p>
    <w:p w14:paraId="3EE64D8C" w14:textId="66987AD3" w:rsidR="00A82682" w:rsidRDefault="00A82682">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_Toc175587034 \h </w:instrText>
      </w:r>
      <w:r>
        <w:fldChar w:fldCharType="separate"/>
      </w:r>
      <w:r>
        <w:t>22</w:t>
      </w:r>
      <w:r>
        <w:fldChar w:fldCharType="end"/>
      </w:r>
    </w:p>
    <w:p w14:paraId="2439BD11" w14:textId="00C36CD9" w:rsidR="00A82682" w:rsidRDefault="00A82682">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_Toc175587035 \h </w:instrText>
      </w:r>
      <w:r>
        <w:fldChar w:fldCharType="separate"/>
      </w:r>
      <w:r>
        <w:t>22</w:t>
      </w:r>
      <w:r>
        <w:fldChar w:fldCharType="end"/>
      </w:r>
    </w:p>
    <w:p w14:paraId="5616FA69" w14:textId="7DFFDDE6" w:rsidR="00A82682" w:rsidRDefault="00A82682">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_Toc175587036 \h </w:instrText>
      </w:r>
      <w:r>
        <w:fldChar w:fldCharType="separate"/>
      </w:r>
      <w:r>
        <w:t>22</w:t>
      </w:r>
      <w:r>
        <w:fldChar w:fldCharType="end"/>
      </w:r>
    </w:p>
    <w:p w14:paraId="4A9161B0" w14:textId="56D3FA61" w:rsidR="00A82682" w:rsidRDefault="00A82682">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_Toc175587037 \h </w:instrText>
      </w:r>
      <w:r>
        <w:fldChar w:fldCharType="separate"/>
      </w:r>
      <w:r>
        <w:t>22</w:t>
      </w:r>
      <w:r>
        <w:fldChar w:fldCharType="end"/>
      </w:r>
    </w:p>
    <w:p w14:paraId="465D8B15" w14:textId="63A0091F" w:rsidR="00A82682" w:rsidRDefault="00A82682">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_Toc175587038 \h </w:instrText>
      </w:r>
      <w:r>
        <w:fldChar w:fldCharType="separate"/>
      </w:r>
      <w:r>
        <w:t>22</w:t>
      </w:r>
      <w:r>
        <w:fldChar w:fldCharType="end"/>
      </w:r>
    </w:p>
    <w:p w14:paraId="0DAD7EEC" w14:textId="39B17BE7" w:rsidR="00A82682" w:rsidRDefault="00A82682">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_Toc175587039 \h </w:instrText>
      </w:r>
      <w:r>
        <w:fldChar w:fldCharType="separate"/>
      </w:r>
      <w:r>
        <w:t>23</w:t>
      </w:r>
      <w:r>
        <w:fldChar w:fldCharType="end"/>
      </w:r>
    </w:p>
    <w:p w14:paraId="53EAD27D" w14:textId="2A062733" w:rsidR="00A82682" w:rsidRDefault="00A82682">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_Toc175587040 \h </w:instrText>
      </w:r>
      <w:r>
        <w:fldChar w:fldCharType="separate"/>
      </w:r>
      <w:r>
        <w:t>23</w:t>
      </w:r>
      <w:r>
        <w:fldChar w:fldCharType="end"/>
      </w:r>
    </w:p>
    <w:p w14:paraId="7299EC6F" w14:textId="7C82C2A1" w:rsidR="00A82682" w:rsidRDefault="00A82682">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_Toc175587041 \h </w:instrText>
      </w:r>
      <w:r>
        <w:fldChar w:fldCharType="separate"/>
      </w:r>
      <w:r>
        <w:t>23</w:t>
      </w:r>
      <w:r>
        <w:fldChar w:fldCharType="end"/>
      </w:r>
    </w:p>
    <w:p w14:paraId="1610552A" w14:textId="78899A6C" w:rsidR="00A82682" w:rsidRDefault="00A82682">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_Toc175587042 \h </w:instrText>
      </w:r>
      <w:r>
        <w:fldChar w:fldCharType="separate"/>
      </w:r>
      <w:r>
        <w:t>23</w:t>
      </w:r>
      <w:r>
        <w:fldChar w:fldCharType="end"/>
      </w:r>
    </w:p>
    <w:p w14:paraId="0B9FE309" w14:textId="20F6BF53" w:rsidR="00A82682" w:rsidRDefault="00A82682">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_Toc175587043 \h </w:instrText>
      </w:r>
      <w:r>
        <w:fldChar w:fldCharType="separate"/>
      </w:r>
      <w:r>
        <w:t>24</w:t>
      </w:r>
      <w:r>
        <w:fldChar w:fldCharType="end"/>
      </w:r>
    </w:p>
    <w:p w14:paraId="0FD57B48" w14:textId="1AC1277E" w:rsidR="00A82682" w:rsidRDefault="00A82682">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_Toc175587044 \h </w:instrText>
      </w:r>
      <w:r>
        <w:fldChar w:fldCharType="separate"/>
      </w:r>
      <w:r>
        <w:t>24</w:t>
      </w:r>
      <w:r>
        <w:fldChar w:fldCharType="end"/>
      </w:r>
    </w:p>
    <w:p w14:paraId="0BE736AD" w14:textId="7B7AB015" w:rsidR="00A82682" w:rsidRDefault="00A82682">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_Toc175587045 \h </w:instrText>
      </w:r>
      <w:r>
        <w:fldChar w:fldCharType="separate"/>
      </w:r>
      <w:r>
        <w:t>24</w:t>
      </w:r>
      <w:r>
        <w:fldChar w:fldCharType="end"/>
      </w:r>
    </w:p>
    <w:p w14:paraId="40294332" w14:textId="5E688917" w:rsidR="00A82682" w:rsidRDefault="00A82682">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_Toc175587046 \h </w:instrText>
      </w:r>
      <w:r>
        <w:fldChar w:fldCharType="separate"/>
      </w:r>
      <w:r>
        <w:t>24</w:t>
      </w:r>
      <w:r>
        <w:fldChar w:fldCharType="end"/>
      </w:r>
    </w:p>
    <w:p w14:paraId="0A039F6C" w14:textId="7C078E4D" w:rsidR="00A82682" w:rsidRDefault="00A82682">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_Toc175587047 \h </w:instrText>
      </w:r>
      <w:r>
        <w:fldChar w:fldCharType="separate"/>
      </w:r>
      <w:r>
        <w:t>24</w:t>
      </w:r>
      <w:r>
        <w:fldChar w:fldCharType="end"/>
      </w:r>
    </w:p>
    <w:p w14:paraId="4807A5EF" w14:textId="27B57FAD" w:rsidR="00A82682" w:rsidRDefault="00A82682">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_Toc175587048 \h </w:instrText>
      </w:r>
      <w:r>
        <w:fldChar w:fldCharType="separate"/>
      </w:r>
      <w:r>
        <w:t>24</w:t>
      </w:r>
      <w:r>
        <w:fldChar w:fldCharType="end"/>
      </w:r>
    </w:p>
    <w:p w14:paraId="6875A866" w14:textId="7AF050A5" w:rsidR="00A82682" w:rsidRDefault="00A82682">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_Toc175587049 \h </w:instrText>
      </w:r>
      <w:r>
        <w:fldChar w:fldCharType="separate"/>
      </w:r>
      <w:r>
        <w:t>25</w:t>
      </w:r>
      <w:r>
        <w:fldChar w:fldCharType="end"/>
      </w:r>
    </w:p>
    <w:p w14:paraId="04CA4473" w14:textId="6DB9E189" w:rsidR="00A82682" w:rsidRDefault="00A82682">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_Toc175587050 \h </w:instrText>
      </w:r>
      <w:r>
        <w:fldChar w:fldCharType="separate"/>
      </w:r>
      <w:r>
        <w:t>25</w:t>
      </w:r>
      <w:r>
        <w:fldChar w:fldCharType="end"/>
      </w:r>
    </w:p>
    <w:p w14:paraId="5EB098C3" w14:textId="1D92E3EA" w:rsidR="00A82682" w:rsidRDefault="00A82682">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_Toc175587051 \h </w:instrText>
      </w:r>
      <w:r>
        <w:fldChar w:fldCharType="separate"/>
      </w:r>
      <w:r>
        <w:t>25</w:t>
      </w:r>
      <w:r>
        <w:fldChar w:fldCharType="end"/>
      </w:r>
    </w:p>
    <w:p w14:paraId="37E15864" w14:textId="58FBC635" w:rsidR="00A82682" w:rsidRDefault="00A82682">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_Toc175587052 \h </w:instrText>
      </w:r>
      <w:r>
        <w:fldChar w:fldCharType="separate"/>
      </w:r>
      <w:r>
        <w:t>25</w:t>
      </w:r>
      <w:r>
        <w:fldChar w:fldCharType="end"/>
      </w:r>
    </w:p>
    <w:p w14:paraId="5B08CF37" w14:textId="05719087" w:rsidR="00A82682" w:rsidRDefault="00A82682">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_Toc175587053 \h </w:instrText>
      </w:r>
      <w:r>
        <w:fldChar w:fldCharType="separate"/>
      </w:r>
      <w:r>
        <w:t>25</w:t>
      </w:r>
      <w:r>
        <w:fldChar w:fldCharType="end"/>
      </w:r>
    </w:p>
    <w:p w14:paraId="7C02577B" w14:textId="63111A97" w:rsidR="00A82682" w:rsidRDefault="00A82682">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_Toc175587054 \h </w:instrText>
      </w:r>
      <w:r>
        <w:fldChar w:fldCharType="separate"/>
      </w:r>
      <w:r>
        <w:t>26</w:t>
      </w:r>
      <w:r>
        <w:fldChar w:fldCharType="end"/>
      </w:r>
    </w:p>
    <w:p w14:paraId="00E2F61C" w14:textId="6D1A82F6" w:rsidR="00A82682" w:rsidRDefault="00A82682">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_Toc175587055 \h </w:instrText>
      </w:r>
      <w:r>
        <w:fldChar w:fldCharType="separate"/>
      </w:r>
      <w:r>
        <w:t>26</w:t>
      </w:r>
      <w:r>
        <w:fldChar w:fldCharType="end"/>
      </w:r>
    </w:p>
    <w:p w14:paraId="1E083D5B" w14:textId="100858F9" w:rsidR="00A82682" w:rsidRDefault="00A82682">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_Toc175587056 \h </w:instrText>
      </w:r>
      <w:r>
        <w:fldChar w:fldCharType="separate"/>
      </w:r>
      <w:r>
        <w:t>26</w:t>
      </w:r>
      <w:r>
        <w:fldChar w:fldCharType="end"/>
      </w:r>
    </w:p>
    <w:p w14:paraId="3D2693D7" w14:textId="3589DC78" w:rsidR="00A82682" w:rsidRDefault="00A82682">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_Toc175587057 \h </w:instrText>
      </w:r>
      <w:r>
        <w:fldChar w:fldCharType="separate"/>
      </w:r>
      <w:r>
        <w:t>26</w:t>
      </w:r>
      <w:r>
        <w:fldChar w:fldCharType="end"/>
      </w:r>
    </w:p>
    <w:p w14:paraId="0C0284E6" w14:textId="360FC0A9" w:rsidR="00A82682" w:rsidRDefault="00A82682">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_Toc175587058 \h </w:instrText>
      </w:r>
      <w:r>
        <w:fldChar w:fldCharType="separate"/>
      </w:r>
      <w:r>
        <w:t>26</w:t>
      </w:r>
      <w:r>
        <w:fldChar w:fldCharType="end"/>
      </w:r>
    </w:p>
    <w:p w14:paraId="57B128FF" w14:textId="392A46EA" w:rsidR="00A82682" w:rsidRDefault="00A82682">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_Toc175587059 \h </w:instrText>
      </w:r>
      <w:r>
        <w:fldChar w:fldCharType="separate"/>
      </w:r>
      <w:r>
        <w:t>26</w:t>
      </w:r>
      <w:r>
        <w:fldChar w:fldCharType="end"/>
      </w:r>
    </w:p>
    <w:p w14:paraId="427E9661" w14:textId="640132C9" w:rsidR="00A82682" w:rsidRDefault="00A82682">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_Toc175587060 \h </w:instrText>
      </w:r>
      <w:r>
        <w:fldChar w:fldCharType="separate"/>
      </w:r>
      <w:r>
        <w:t>26</w:t>
      </w:r>
      <w:r>
        <w:fldChar w:fldCharType="end"/>
      </w:r>
    </w:p>
    <w:p w14:paraId="0D5BD59E" w14:textId="61A7A338" w:rsidR="00A82682" w:rsidRDefault="00A82682">
      <w:pPr>
        <w:pStyle w:val="TOC3"/>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_Toc175587061 \h </w:instrText>
      </w:r>
      <w:r>
        <w:fldChar w:fldCharType="separate"/>
      </w:r>
      <w:r>
        <w:t>27</w:t>
      </w:r>
      <w:r>
        <w:fldChar w:fldCharType="end"/>
      </w:r>
    </w:p>
    <w:p w14:paraId="171EC1BA" w14:textId="291E9EF1" w:rsidR="00A82682" w:rsidRDefault="00A82682">
      <w:pPr>
        <w:pStyle w:val="TOC4"/>
        <w:rPr>
          <w:rFonts w:asciiTheme="minorHAnsi" w:hAnsiTheme="minorHAnsi" w:cstheme="minorBidi"/>
          <w:kern w:val="2"/>
          <w:sz w:val="24"/>
          <w:szCs w:val="24"/>
          <w14:ligatures w14:val="standardContextual"/>
        </w:rPr>
      </w:pPr>
      <w:r>
        <w:t>8.2.14.1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_Toc175587062 \h </w:instrText>
      </w:r>
      <w:r>
        <w:fldChar w:fldCharType="separate"/>
      </w:r>
      <w:r>
        <w:t>27</w:t>
      </w:r>
      <w:r>
        <w:fldChar w:fldCharType="end"/>
      </w:r>
    </w:p>
    <w:p w14:paraId="11FAC04F" w14:textId="2FDE37FC" w:rsidR="00A82682" w:rsidRDefault="00A82682">
      <w:pPr>
        <w:pStyle w:val="TOC4"/>
        <w:rPr>
          <w:rFonts w:asciiTheme="minorHAnsi" w:hAnsiTheme="minorHAnsi" w:cstheme="minorBidi"/>
          <w:kern w:val="2"/>
          <w:sz w:val="24"/>
          <w:szCs w:val="24"/>
          <w14:ligatures w14:val="standardContextual"/>
        </w:rPr>
      </w:pPr>
      <w:r>
        <w:t>8.2.14.2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_Toc175587063 \h </w:instrText>
      </w:r>
      <w:r>
        <w:fldChar w:fldCharType="separate"/>
      </w:r>
      <w:r>
        <w:t>27</w:t>
      </w:r>
      <w:r>
        <w:fldChar w:fldCharType="end"/>
      </w:r>
    </w:p>
    <w:p w14:paraId="5BB051F7" w14:textId="16DA1AC9" w:rsidR="00A82682" w:rsidRDefault="00A82682">
      <w:pPr>
        <w:pStyle w:val="TOC4"/>
        <w:rPr>
          <w:rFonts w:asciiTheme="minorHAnsi" w:hAnsiTheme="minorHAnsi" w:cstheme="minorBidi"/>
          <w:kern w:val="2"/>
          <w:sz w:val="24"/>
          <w:szCs w:val="24"/>
          <w14:ligatures w14:val="standardContextual"/>
        </w:rPr>
      </w:pPr>
      <w:r>
        <w:t>8.2.14.3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_Toc175587064 \h </w:instrText>
      </w:r>
      <w:r>
        <w:fldChar w:fldCharType="separate"/>
      </w:r>
      <w:r>
        <w:t>27</w:t>
      </w:r>
      <w:r>
        <w:fldChar w:fldCharType="end"/>
      </w:r>
    </w:p>
    <w:p w14:paraId="16456493" w14:textId="0DDED9DE" w:rsidR="00A82682" w:rsidRDefault="00A82682">
      <w:pPr>
        <w:pStyle w:val="TOC4"/>
        <w:rPr>
          <w:rFonts w:asciiTheme="minorHAnsi" w:hAnsiTheme="minorHAnsi" w:cstheme="minorBidi"/>
          <w:kern w:val="2"/>
          <w:sz w:val="24"/>
          <w:szCs w:val="24"/>
          <w14:ligatures w14:val="standardContextual"/>
        </w:rPr>
      </w:pPr>
      <w:r>
        <w:t>8.2.14.4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_Toc175587065 \h </w:instrText>
      </w:r>
      <w:r>
        <w:fldChar w:fldCharType="separate"/>
      </w:r>
      <w:r>
        <w:t>27</w:t>
      </w:r>
      <w:r>
        <w:fldChar w:fldCharType="end"/>
      </w:r>
    </w:p>
    <w:p w14:paraId="7F3007D5" w14:textId="19035947" w:rsidR="00A82682" w:rsidRDefault="00A82682">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_Toc175587066 \h </w:instrText>
      </w:r>
      <w:r>
        <w:fldChar w:fldCharType="separate"/>
      </w:r>
      <w:r>
        <w:t>27</w:t>
      </w:r>
      <w:r>
        <w:fldChar w:fldCharType="end"/>
      </w:r>
    </w:p>
    <w:p w14:paraId="70A96B90" w14:textId="2168CA6D" w:rsidR="00A82682" w:rsidRDefault="00A82682">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_Toc175587067 \h </w:instrText>
      </w:r>
      <w:r>
        <w:fldChar w:fldCharType="separate"/>
      </w:r>
      <w:r>
        <w:t>27</w:t>
      </w:r>
      <w:r>
        <w:fldChar w:fldCharType="end"/>
      </w:r>
    </w:p>
    <w:p w14:paraId="2E9076D0" w14:textId="29FA648E" w:rsidR="00A82682" w:rsidRDefault="00A82682">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_Toc175587068 \h </w:instrText>
      </w:r>
      <w:r>
        <w:fldChar w:fldCharType="separate"/>
      </w:r>
      <w:r>
        <w:t>27</w:t>
      </w:r>
      <w:r>
        <w:fldChar w:fldCharType="end"/>
      </w:r>
    </w:p>
    <w:p w14:paraId="772ADB02" w14:textId="1A9C7D28" w:rsidR="00A82682" w:rsidRDefault="00A82682">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_Toc175587069 \h </w:instrText>
      </w:r>
      <w:r>
        <w:fldChar w:fldCharType="separate"/>
      </w:r>
      <w:r>
        <w:t>28</w:t>
      </w:r>
      <w:r>
        <w:fldChar w:fldCharType="end"/>
      </w:r>
    </w:p>
    <w:p w14:paraId="4220C693" w14:textId="7088D9B1" w:rsidR="00A82682" w:rsidRDefault="00A82682">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_Toc175587070 \h </w:instrText>
      </w:r>
      <w:r>
        <w:fldChar w:fldCharType="separate"/>
      </w:r>
      <w:r>
        <w:t>28</w:t>
      </w:r>
      <w:r>
        <w:fldChar w:fldCharType="end"/>
      </w:r>
    </w:p>
    <w:p w14:paraId="7E6ED023" w14:textId="4614C580" w:rsidR="00A82682" w:rsidRDefault="00A82682">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_Toc175587071 \h </w:instrText>
      </w:r>
      <w:r>
        <w:fldChar w:fldCharType="separate"/>
      </w:r>
      <w:r>
        <w:t>28</w:t>
      </w:r>
      <w:r>
        <w:fldChar w:fldCharType="end"/>
      </w:r>
    </w:p>
    <w:p w14:paraId="7C33CDA4" w14:textId="34DEA181" w:rsidR="00A82682" w:rsidRDefault="00A82682">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_Toc175587072 \h </w:instrText>
      </w:r>
      <w:r>
        <w:fldChar w:fldCharType="separate"/>
      </w:r>
      <w:r>
        <w:t>28</w:t>
      </w:r>
      <w:r>
        <w:fldChar w:fldCharType="end"/>
      </w:r>
    </w:p>
    <w:p w14:paraId="6A650164" w14:textId="3B43D9B5" w:rsidR="00A82682" w:rsidRDefault="00A82682">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_Toc175587073 \h </w:instrText>
      </w:r>
      <w:r>
        <w:fldChar w:fldCharType="separate"/>
      </w:r>
      <w:r>
        <w:t>28</w:t>
      </w:r>
      <w:r>
        <w:fldChar w:fldCharType="end"/>
      </w:r>
    </w:p>
    <w:p w14:paraId="3FF33A10" w14:textId="58E62FBF" w:rsidR="00A82682" w:rsidRDefault="00A82682">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_Toc175587074 \h </w:instrText>
      </w:r>
      <w:r>
        <w:fldChar w:fldCharType="separate"/>
      </w:r>
      <w:r>
        <w:t>28</w:t>
      </w:r>
      <w:r>
        <w:fldChar w:fldCharType="end"/>
      </w:r>
    </w:p>
    <w:p w14:paraId="71073E64" w14:textId="399898ED" w:rsidR="00A82682" w:rsidRDefault="00A82682">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_Toc175587075 \h </w:instrText>
      </w:r>
      <w:r>
        <w:fldChar w:fldCharType="separate"/>
      </w:r>
      <w:r>
        <w:t>29</w:t>
      </w:r>
      <w:r>
        <w:fldChar w:fldCharType="end"/>
      </w:r>
    </w:p>
    <w:p w14:paraId="3DF18694" w14:textId="18300DA6" w:rsidR="00A82682" w:rsidRDefault="00A82682">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_Toc175587076 \h </w:instrText>
      </w:r>
      <w:r>
        <w:fldChar w:fldCharType="separate"/>
      </w:r>
      <w:r>
        <w:t>29</w:t>
      </w:r>
      <w:r>
        <w:fldChar w:fldCharType="end"/>
      </w:r>
    </w:p>
    <w:p w14:paraId="75C4A62B" w14:textId="250F1779" w:rsidR="00A82682" w:rsidRDefault="00A82682">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_Toc175587077 \h </w:instrText>
      </w:r>
      <w:r>
        <w:fldChar w:fldCharType="separate"/>
      </w:r>
      <w:r>
        <w:t>29</w:t>
      </w:r>
      <w:r>
        <w:fldChar w:fldCharType="end"/>
      </w:r>
    </w:p>
    <w:p w14:paraId="1427A7A0" w14:textId="4E9869CF" w:rsidR="00A82682" w:rsidRDefault="00A82682">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_Toc175587078 \h </w:instrText>
      </w:r>
      <w:r>
        <w:fldChar w:fldCharType="separate"/>
      </w:r>
      <w:r>
        <w:t>29</w:t>
      </w:r>
      <w:r>
        <w:fldChar w:fldCharType="end"/>
      </w:r>
    </w:p>
    <w:p w14:paraId="50565D19" w14:textId="60871F4C" w:rsidR="00A82682" w:rsidRDefault="00A82682">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_Toc175587079 \h </w:instrText>
      </w:r>
      <w:r>
        <w:fldChar w:fldCharType="separate"/>
      </w:r>
      <w:r>
        <w:t>29</w:t>
      </w:r>
      <w:r>
        <w:fldChar w:fldCharType="end"/>
      </w:r>
    </w:p>
    <w:p w14:paraId="1C3E55DC" w14:textId="102FB7F4" w:rsidR="00A82682" w:rsidRDefault="00A82682">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_Toc175587080 \h </w:instrText>
      </w:r>
      <w:r>
        <w:fldChar w:fldCharType="separate"/>
      </w:r>
      <w:r>
        <w:t>30</w:t>
      </w:r>
      <w:r>
        <w:fldChar w:fldCharType="end"/>
      </w:r>
    </w:p>
    <w:p w14:paraId="1E70A13B" w14:textId="40A29536" w:rsidR="00A82682" w:rsidRDefault="00A82682">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_Toc175587081 \h </w:instrText>
      </w:r>
      <w:r>
        <w:fldChar w:fldCharType="separate"/>
      </w:r>
      <w:r>
        <w:t>30</w:t>
      </w:r>
      <w:r>
        <w:fldChar w:fldCharType="end"/>
      </w:r>
    </w:p>
    <w:p w14:paraId="61E612C6" w14:textId="1F877198" w:rsidR="00A82682" w:rsidRDefault="00A82682">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_Toc175587082 \h </w:instrText>
      </w:r>
      <w:r>
        <w:fldChar w:fldCharType="separate"/>
      </w:r>
      <w:r>
        <w:t>30</w:t>
      </w:r>
      <w:r>
        <w:fldChar w:fldCharType="end"/>
      </w:r>
    </w:p>
    <w:p w14:paraId="526B1490" w14:textId="739C11E2" w:rsidR="00A82682" w:rsidRDefault="00A82682">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_Toc175587083 \h </w:instrText>
      </w:r>
      <w:r>
        <w:fldChar w:fldCharType="separate"/>
      </w:r>
      <w:r>
        <w:t>30</w:t>
      </w:r>
      <w:r>
        <w:fldChar w:fldCharType="end"/>
      </w:r>
    </w:p>
    <w:p w14:paraId="7100C1F5" w14:textId="30DAEF53" w:rsidR="00A82682" w:rsidRDefault="00A82682">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_Toc175587084 \h </w:instrText>
      </w:r>
      <w:r>
        <w:fldChar w:fldCharType="separate"/>
      </w:r>
      <w:r>
        <w:t>31</w:t>
      </w:r>
      <w:r>
        <w:fldChar w:fldCharType="end"/>
      </w:r>
    </w:p>
    <w:p w14:paraId="451DD88D" w14:textId="443E8E42" w:rsidR="00A82682" w:rsidRDefault="00A82682">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_Toc175587085 \h </w:instrText>
      </w:r>
      <w:r>
        <w:fldChar w:fldCharType="separate"/>
      </w:r>
      <w:r>
        <w:t>31</w:t>
      </w:r>
      <w:r>
        <w:fldChar w:fldCharType="end"/>
      </w:r>
    </w:p>
    <w:p w14:paraId="25097F80" w14:textId="5F02ADA7" w:rsidR="00A82682" w:rsidRDefault="00A82682">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_Toc175587086 \h </w:instrText>
      </w:r>
      <w:r>
        <w:fldChar w:fldCharType="separate"/>
      </w:r>
      <w:r>
        <w:t>31</w:t>
      </w:r>
      <w:r>
        <w:fldChar w:fldCharType="end"/>
      </w:r>
    </w:p>
    <w:p w14:paraId="786D2903" w14:textId="2F02B859" w:rsidR="00A82682" w:rsidRDefault="00A82682">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_Toc175587087 \h </w:instrText>
      </w:r>
      <w:r>
        <w:fldChar w:fldCharType="separate"/>
      </w:r>
      <w:r>
        <w:t>31</w:t>
      </w:r>
      <w:r>
        <w:fldChar w:fldCharType="end"/>
      </w:r>
    </w:p>
    <w:p w14:paraId="0ECB5E4A" w14:textId="7AECB250" w:rsidR="00A82682" w:rsidRDefault="00A82682">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_Toc175587088 \h </w:instrText>
      </w:r>
      <w:r>
        <w:fldChar w:fldCharType="separate"/>
      </w:r>
      <w:r>
        <w:t>32</w:t>
      </w:r>
      <w:r>
        <w:fldChar w:fldCharType="end"/>
      </w:r>
    </w:p>
    <w:p w14:paraId="2AECFCA6" w14:textId="6C684A7E" w:rsidR="00A82682" w:rsidRDefault="00A82682">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_Toc175587089 \h </w:instrText>
      </w:r>
      <w:r>
        <w:fldChar w:fldCharType="separate"/>
      </w:r>
      <w:r>
        <w:t>32</w:t>
      </w:r>
      <w:r>
        <w:fldChar w:fldCharType="end"/>
      </w:r>
    </w:p>
    <w:p w14:paraId="60A535E2" w14:textId="4307C484" w:rsidR="00A82682" w:rsidRDefault="00A82682">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_Toc175587090 \h </w:instrText>
      </w:r>
      <w:r>
        <w:fldChar w:fldCharType="separate"/>
      </w:r>
      <w:r>
        <w:t>32</w:t>
      </w:r>
      <w:r>
        <w:fldChar w:fldCharType="end"/>
      </w:r>
    </w:p>
    <w:p w14:paraId="3D11072D" w14:textId="0B326315" w:rsidR="00A82682" w:rsidRDefault="00A82682">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_Toc175587091 \h </w:instrText>
      </w:r>
      <w:r>
        <w:fldChar w:fldCharType="separate"/>
      </w:r>
      <w:r>
        <w:t>32</w:t>
      </w:r>
      <w:r>
        <w:fldChar w:fldCharType="end"/>
      </w:r>
    </w:p>
    <w:p w14:paraId="514D2EA6" w14:textId="70B1A22C" w:rsidR="00A82682" w:rsidRDefault="00A82682">
      <w:pPr>
        <w:pStyle w:val="TOC4"/>
        <w:rPr>
          <w:rFonts w:asciiTheme="minorHAnsi" w:hAnsiTheme="minorHAnsi" w:cstheme="minorBidi"/>
          <w:kern w:val="2"/>
          <w:sz w:val="24"/>
          <w:szCs w:val="24"/>
          <w14:ligatures w14:val="standardContextual"/>
        </w:rPr>
      </w:pPr>
      <w:r>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_Toc175587092 \h </w:instrText>
      </w:r>
      <w:r>
        <w:fldChar w:fldCharType="separate"/>
      </w:r>
      <w:r>
        <w:t>32</w:t>
      </w:r>
      <w:r>
        <w:fldChar w:fldCharType="end"/>
      </w:r>
    </w:p>
    <w:p w14:paraId="19038653" w14:textId="03777CBB" w:rsidR="00A82682" w:rsidRDefault="00A82682">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_Toc175587093 \h </w:instrText>
      </w:r>
      <w:r>
        <w:fldChar w:fldCharType="separate"/>
      </w:r>
      <w:r>
        <w:t>33</w:t>
      </w:r>
      <w:r>
        <w:fldChar w:fldCharType="end"/>
      </w:r>
    </w:p>
    <w:p w14:paraId="3744E6D5" w14:textId="6B7CEE68" w:rsidR="00A82682" w:rsidRDefault="00A82682">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_Toc175587094 \h </w:instrText>
      </w:r>
      <w:r>
        <w:fldChar w:fldCharType="separate"/>
      </w:r>
      <w:r>
        <w:t>33</w:t>
      </w:r>
      <w:r>
        <w:fldChar w:fldCharType="end"/>
      </w:r>
    </w:p>
    <w:p w14:paraId="69585A8F" w14:textId="0A4C7FEA" w:rsidR="00A82682" w:rsidRDefault="00A82682">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_Toc175587095 \h </w:instrText>
      </w:r>
      <w:r>
        <w:fldChar w:fldCharType="separate"/>
      </w:r>
      <w:r>
        <w:t>33</w:t>
      </w:r>
      <w:r>
        <w:fldChar w:fldCharType="end"/>
      </w:r>
    </w:p>
    <w:p w14:paraId="7D971057" w14:textId="5DF6A3C1" w:rsidR="00A82682" w:rsidRDefault="00A82682">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_Toc175587096 \h </w:instrText>
      </w:r>
      <w:r>
        <w:fldChar w:fldCharType="separate"/>
      </w:r>
      <w:r>
        <w:t>33</w:t>
      </w:r>
      <w:r>
        <w:fldChar w:fldCharType="end"/>
      </w:r>
    </w:p>
    <w:p w14:paraId="275AC521" w14:textId="06867C14" w:rsidR="00A82682" w:rsidRDefault="00A82682">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_Toc175587097 \h </w:instrText>
      </w:r>
      <w:r>
        <w:fldChar w:fldCharType="separate"/>
      </w:r>
      <w:r>
        <w:t>33</w:t>
      </w:r>
      <w:r>
        <w:fldChar w:fldCharType="end"/>
      </w:r>
    </w:p>
    <w:p w14:paraId="60494FA3" w14:textId="34FB0F35" w:rsidR="00A82682" w:rsidRDefault="00A82682">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_Toc175587098 \h </w:instrText>
      </w:r>
      <w:r>
        <w:fldChar w:fldCharType="separate"/>
      </w:r>
      <w:r>
        <w:t>33</w:t>
      </w:r>
      <w:r>
        <w:fldChar w:fldCharType="end"/>
      </w:r>
    </w:p>
    <w:p w14:paraId="77811972" w14:textId="21576D53" w:rsidR="00A82682" w:rsidRDefault="00A82682">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_Toc175587099 \h </w:instrText>
      </w:r>
      <w:r>
        <w:fldChar w:fldCharType="separate"/>
      </w:r>
      <w:r>
        <w:t>33</w:t>
      </w:r>
      <w:r>
        <w:fldChar w:fldCharType="end"/>
      </w:r>
    </w:p>
    <w:p w14:paraId="2EBA2692" w14:textId="4275FD49" w:rsidR="00A82682" w:rsidRDefault="00A82682">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_Toc175587100 \h </w:instrText>
      </w:r>
      <w:r>
        <w:fldChar w:fldCharType="separate"/>
      </w:r>
      <w:r>
        <w:t>33</w:t>
      </w:r>
      <w:r>
        <w:fldChar w:fldCharType="end"/>
      </w:r>
    </w:p>
    <w:p w14:paraId="36668821" w14:textId="06E48C12" w:rsidR="00A82682" w:rsidRDefault="00A82682">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_Toc175587101 \h </w:instrText>
      </w:r>
      <w:r>
        <w:fldChar w:fldCharType="separate"/>
      </w:r>
      <w:r>
        <w:t>33</w:t>
      </w:r>
      <w:r>
        <w:fldChar w:fldCharType="end"/>
      </w:r>
    </w:p>
    <w:p w14:paraId="168132B5" w14:textId="4784B0BD" w:rsidR="00A82682" w:rsidRDefault="00A82682">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_Toc175587102 \h </w:instrText>
      </w:r>
      <w:r>
        <w:fldChar w:fldCharType="separate"/>
      </w:r>
      <w:r>
        <w:t>34</w:t>
      </w:r>
      <w:r>
        <w:fldChar w:fldCharType="end"/>
      </w:r>
    </w:p>
    <w:p w14:paraId="7582FFA0" w14:textId="5D6F4DED" w:rsidR="00A82682" w:rsidRDefault="00A82682">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_Toc175587103 \h </w:instrText>
      </w:r>
      <w:r>
        <w:fldChar w:fldCharType="separate"/>
      </w:r>
      <w:r>
        <w:t>34</w:t>
      </w:r>
      <w:r>
        <w:fldChar w:fldCharType="end"/>
      </w:r>
    </w:p>
    <w:p w14:paraId="3D958DF8" w14:textId="023F7D00" w:rsidR="00A82682" w:rsidRDefault="00A82682">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_Toc175587104 \h </w:instrText>
      </w:r>
      <w:r>
        <w:fldChar w:fldCharType="separate"/>
      </w:r>
      <w:r>
        <w:t>34</w:t>
      </w:r>
      <w:r>
        <w:fldChar w:fldCharType="end"/>
      </w:r>
    </w:p>
    <w:p w14:paraId="2D742BDA" w14:textId="31E83110" w:rsidR="00A82682" w:rsidRDefault="00A82682">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_Toc175587105 \h </w:instrText>
      </w:r>
      <w:r>
        <w:fldChar w:fldCharType="separate"/>
      </w:r>
      <w:r>
        <w:t>34</w:t>
      </w:r>
      <w:r>
        <w:fldChar w:fldCharType="end"/>
      </w:r>
    </w:p>
    <w:p w14:paraId="5CC30BFB" w14:textId="54DE721F" w:rsidR="00A82682" w:rsidRDefault="00A82682">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_Toc175587106 \h </w:instrText>
      </w:r>
      <w:r>
        <w:fldChar w:fldCharType="separate"/>
      </w:r>
      <w:r>
        <w:t>34</w:t>
      </w:r>
      <w:r>
        <w:fldChar w:fldCharType="end"/>
      </w:r>
    </w:p>
    <w:p w14:paraId="41AF8875" w14:textId="132E1EF6" w:rsidR="00A82682" w:rsidRDefault="00A82682">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_Toc175587107 \h </w:instrText>
      </w:r>
      <w:r>
        <w:fldChar w:fldCharType="separate"/>
      </w:r>
      <w:r>
        <w:t>34</w:t>
      </w:r>
      <w:r>
        <w:fldChar w:fldCharType="end"/>
      </w:r>
    </w:p>
    <w:p w14:paraId="0612B60B" w14:textId="59300EC0" w:rsidR="00A82682" w:rsidRDefault="00A82682">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_Toc175587108 \h </w:instrText>
      </w:r>
      <w:r>
        <w:fldChar w:fldCharType="separate"/>
      </w:r>
      <w:r>
        <w:t>34</w:t>
      </w:r>
      <w:r>
        <w:fldChar w:fldCharType="end"/>
      </w:r>
    </w:p>
    <w:p w14:paraId="16DE66B1" w14:textId="3FCB80AB" w:rsidR="00A82682" w:rsidRDefault="00A82682">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_Toc175587109 \h </w:instrText>
      </w:r>
      <w:r>
        <w:fldChar w:fldCharType="separate"/>
      </w:r>
      <w:r>
        <w:t>36</w:t>
      </w:r>
      <w:r>
        <w:fldChar w:fldCharType="end"/>
      </w:r>
    </w:p>
    <w:p w14:paraId="6D164B98" w14:textId="6596CA4A" w:rsidR="00A82682" w:rsidRDefault="00A82682">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_Toc175587110 \h </w:instrText>
      </w:r>
      <w:r>
        <w:fldChar w:fldCharType="separate"/>
      </w:r>
      <w:r>
        <w:t>36</w:t>
      </w:r>
      <w:r>
        <w:fldChar w:fldCharType="end"/>
      </w:r>
    </w:p>
    <w:p w14:paraId="0B5F085F" w14:textId="48001598" w:rsidR="00A82682" w:rsidRDefault="00A82682">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_Toc175587111 \h </w:instrText>
      </w:r>
      <w:r>
        <w:fldChar w:fldCharType="separate"/>
      </w:r>
      <w:r>
        <w:t>37</w:t>
      </w:r>
      <w:r>
        <w:fldChar w:fldCharType="end"/>
      </w:r>
    </w:p>
    <w:p w14:paraId="57D0EB9E" w14:textId="23C7082A" w:rsidR="00A82682" w:rsidRDefault="00A82682">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_Toc175587112 \h </w:instrText>
      </w:r>
      <w:r>
        <w:fldChar w:fldCharType="separate"/>
      </w:r>
      <w:r>
        <w:t>37</w:t>
      </w:r>
      <w:r>
        <w:fldChar w:fldCharType="end"/>
      </w:r>
    </w:p>
    <w:p w14:paraId="04EBF4B4" w14:textId="40042251" w:rsidR="00A82682" w:rsidRDefault="00A82682">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_Toc175587113 \h </w:instrText>
      </w:r>
      <w:r>
        <w:fldChar w:fldCharType="separate"/>
      </w:r>
      <w:r>
        <w:t>37</w:t>
      </w:r>
      <w:r>
        <w:fldChar w:fldCharType="end"/>
      </w:r>
    </w:p>
    <w:p w14:paraId="6B174ADF" w14:textId="4E27B2AB" w:rsidR="00A82682" w:rsidRDefault="00A82682">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_Toc175587114 \h </w:instrText>
      </w:r>
      <w:r>
        <w:fldChar w:fldCharType="separate"/>
      </w:r>
      <w:r>
        <w:t>38</w:t>
      </w:r>
      <w:r>
        <w:fldChar w:fldCharType="end"/>
      </w:r>
    </w:p>
    <w:p w14:paraId="77A030AA" w14:textId="29613501" w:rsidR="00A82682" w:rsidRDefault="00A82682">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_Toc175587115 \h </w:instrText>
      </w:r>
      <w:r>
        <w:fldChar w:fldCharType="separate"/>
      </w:r>
      <w:r>
        <w:t>38</w:t>
      </w:r>
      <w:r>
        <w:fldChar w:fldCharType="end"/>
      </w:r>
    </w:p>
    <w:p w14:paraId="5777DA13" w14:textId="5416D393" w:rsidR="00A82682" w:rsidRDefault="00A82682">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_Toc175587116 \h </w:instrText>
      </w:r>
      <w:r>
        <w:fldChar w:fldCharType="separate"/>
      </w:r>
      <w:r>
        <w:t>39</w:t>
      </w:r>
      <w:r>
        <w:fldChar w:fldCharType="end"/>
      </w:r>
    </w:p>
    <w:p w14:paraId="2BF5EF88" w14:textId="173F6AE6" w:rsidR="00A82682" w:rsidRDefault="00A82682">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_Toc175587117 \h </w:instrText>
      </w:r>
      <w:r>
        <w:fldChar w:fldCharType="separate"/>
      </w:r>
      <w:r>
        <w:t>39</w:t>
      </w:r>
      <w:r>
        <w:fldChar w:fldCharType="end"/>
      </w:r>
    </w:p>
    <w:p w14:paraId="14F30C13" w14:textId="540C4BAD" w:rsidR="00A82682" w:rsidRDefault="00A82682">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_Toc175587118 \h </w:instrText>
      </w:r>
      <w:r>
        <w:fldChar w:fldCharType="separate"/>
      </w:r>
      <w:r>
        <w:t>40</w:t>
      </w:r>
      <w:r>
        <w:fldChar w:fldCharType="end"/>
      </w:r>
    </w:p>
    <w:p w14:paraId="4B22FC4F" w14:textId="6D6F779E" w:rsidR="00A82682" w:rsidRDefault="00A82682">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_Toc175587119 \h </w:instrText>
      </w:r>
      <w:r>
        <w:fldChar w:fldCharType="separate"/>
      </w:r>
      <w:r>
        <w:t>40</w:t>
      </w:r>
      <w:r>
        <w:fldChar w:fldCharType="end"/>
      </w:r>
    </w:p>
    <w:p w14:paraId="18364083" w14:textId="636ACBFE" w:rsidR="00A82682" w:rsidRDefault="00A82682">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_Toc175587120 \h </w:instrText>
      </w:r>
      <w:r>
        <w:fldChar w:fldCharType="separate"/>
      </w:r>
      <w:r>
        <w:t>40</w:t>
      </w:r>
      <w:r>
        <w:fldChar w:fldCharType="end"/>
      </w:r>
    </w:p>
    <w:p w14:paraId="7455A4F3" w14:textId="17383D9E" w:rsidR="00A82682" w:rsidRDefault="00A82682">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_Toc175587121 \h </w:instrText>
      </w:r>
      <w:r>
        <w:fldChar w:fldCharType="separate"/>
      </w:r>
      <w:r>
        <w:t>41</w:t>
      </w:r>
      <w:r>
        <w:fldChar w:fldCharType="end"/>
      </w:r>
    </w:p>
    <w:p w14:paraId="14A5E36F" w14:textId="7970908F" w:rsidR="00A82682" w:rsidRDefault="00A82682">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_Toc175587122 \h </w:instrText>
      </w:r>
      <w:r>
        <w:fldChar w:fldCharType="separate"/>
      </w:r>
      <w:r>
        <w:t>42</w:t>
      </w:r>
      <w:r>
        <w:fldChar w:fldCharType="end"/>
      </w:r>
    </w:p>
    <w:p w14:paraId="3B12D531" w14:textId="4A48355E" w:rsidR="00A82682" w:rsidRDefault="00A82682">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_Toc175587123 \h </w:instrText>
      </w:r>
      <w:r>
        <w:fldChar w:fldCharType="separate"/>
      </w:r>
      <w:r>
        <w:t>42</w:t>
      </w:r>
      <w:r>
        <w:fldChar w:fldCharType="end"/>
      </w:r>
    </w:p>
    <w:p w14:paraId="5C8997A9" w14:textId="28C09DE8" w:rsidR="00A82682" w:rsidRDefault="00A82682">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_Toc175587124 \h </w:instrText>
      </w:r>
      <w:r>
        <w:fldChar w:fldCharType="separate"/>
      </w:r>
      <w:r>
        <w:t>42</w:t>
      </w:r>
      <w:r>
        <w:fldChar w:fldCharType="end"/>
      </w:r>
    </w:p>
    <w:p w14:paraId="258C0696" w14:textId="3D764908" w:rsidR="00A82682" w:rsidRDefault="00A82682">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_Toc175587125 \h </w:instrText>
      </w:r>
      <w:r>
        <w:fldChar w:fldCharType="separate"/>
      </w:r>
      <w:r>
        <w:t>43</w:t>
      </w:r>
      <w:r>
        <w:fldChar w:fldCharType="end"/>
      </w:r>
    </w:p>
    <w:p w14:paraId="07E57A51" w14:textId="7FD8AC46" w:rsidR="00A82682" w:rsidRDefault="00A82682">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_Toc175587126 \h </w:instrText>
      </w:r>
      <w:r>
        <w:fldChar w:fldCharType="separate"/>
      </w:r>
      <w:r>
        <w:t>43</w:t>
      </w:r>
      <w:r>
        <w:fldChar w:fldCharType="end"/>
      </w:r>
    </w:p>
    <w:p w14:paraId="09923664" w14:textId="47441CA4" w:rsidR="00A82682" w:rsidRDefault="00A82682">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_Toc175587127 \h </w:instrText>
      </w:r>
      <w:r>
        <w:fldChar w:fldCharType="separate"/>
      </w:r>
      <w:r>
        <w:t>43</w:t>
      </w:r>
      <w:r>
        <w:fldChar w:fldCharType="end"/>
      </w:r>
    </w:p>
    <w:p w14:paraId="493D6050" w14:textId="7CE23FBA" w:rsidR="00A82682" w:rsidRDefault="00A82682">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_Toc175587128 \h </w:instrText>
      </w:r>
      <w:r>
        <w:fldChar w:fldCharType="separate"/>
      </w:r>
      <w:r>
        <w:t>44</w:t>
      </w:r>
      <w:r>
        <w:fldChar w:fldCharType="end"/>
      </w:r>
    </w:p>
    <w:p w14:paraId="52A4A990" w14:textId="0320853E" w:rsidR="00A82682" w:rsidRDefault="00A82682">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_Toc175587129 \h </w:instrText>
      </w:r>
      <w:r>
        <w:fldChar w:fldCharType="separate"/>
      </w:r>
      <w:r>
        <w:t>44</w:t>
      </w:r>
      <w:r>
        <w:fldChar w:fldCharType="end"/>
      </w:r>
    </w:p>
    <w:p w14:paraId="1209E49D" w14:textId="18CDF7B8" w:rsidR="00A82682" w:rsidRDefault="00A82682">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_Toc175587130 \h </w:instrText>
      </w:r>
      <w:r>
        <w:fldChar w:fldCharType="separate"/>
      </w:r>
      <w:r>
        <w:t>45</w:t>
      </w:r>
      <w:r>
        <w:fldChar w:fldCharType="end"/>
      </w:r>
    </w:p>
    <w:p w14:paraId="209412B6" w14:textId="757D06A9" w:rsidR="00A82682" w:rsidRDefault="00A82682">
      <w:pPr>
        <w:pStyle w:val="TOC4"/>
        <w:rPr>
          <w:rFonts w:asciiTheme="minorHAnsi" w:hAnsiTheme="minorHAnsi" w:cstheme="minorBidi"/>
          <w:kern w:val="2"/>
          <w:sz w:val="24"/>
          <w:szCs w:val="24"/>
          <w14:ligatures w14:val="standardContextual"/>
        </w:rPr>
      </w:pPr>
      <w:r w:rsidRPr="008367B8">
        <w:rPr>
          <w:rFonts w:eastAsia="SimSun"/>
        </w:rPr>
        <w:t>9.1.1.24</w:t>
      </w:r>
      <w:r>
        <w:rPr>
          <w:rFonts w:asciiTheme="minorHAnsi" w:hAnsiTheme="minorHAnsi" w:cstheme="minorBidi"/>
          <w:kern w:val="2"/>
          <w:sz w:val="24"/>
          <w:szCs w:val="24"/>
          <w14:ligatures w14:val="standardContextual"/>
        </w:rPr>
        <w:tab/>
      </w:r>
      <w:r w:rsidRPr="008367B8">
        <w:rPr>
          <w:rFonts w:eastAsia="SimSun"/>
        </w:rPr>
        <w:t>MEASUREMENT PRECONFIGURATION REQUIRED</w:t>
      </w:r>
      <w:r>
        <w:tab/>
      </w:r>
      <w:r>
        <w:fldChar w:fldCharType="begin" w:fldLock="1"/>
      </w:r>
      <w:r>
        <w:instrText xml:space="preserve"> PAGEREF _Toc175587131 \h </w:instrText>
      </w:r>
      <w:r>
        <w:fldChar w:fldCharType="separate"/>
      </w:r>
      <w:r>
        <w:t>45</w:t>
      </w:r>
      <w:r>
        <w:fldChar w:fldCharType="end"/>
      </w:r>
    </w:p>
    <w:p w14:paraId="6B9E8204" w14:textId="120E65B9" w:rsidR="00A82682" w:rsidRDefault="00A82682">
      <w:pPr>
        <w:pStyle w:val="TOC4"/>
        <w:rPr>
          <w:rFonts w:asciiTheme="minorHAnsi" w:hAnsiTheme="minorHAnsi" w:cstheme="minorBidi"/>
          <w:kern w:val="2"/>
          <w:sz w:val="24"/>
          <w:szCs w:val="24"/>
          <w14:ligatures w14:val="standardContextual"/>
        </w:rPr>
      </w:pPr>
      <w:r w:rsidRPr="008367B8">
        <w:rPr>
          <w:rFonts w:eastAsia="SimSun"/>
        </w:rPr>
        <w:t>9.1.1.25</w:t>
      </w:r>
      <w:r>
        <w:rPr>
          <w:rFonts w:asciiTheme="minorHAnsi" w:hAnsiTheme="minorHAnsi" w:cstheme="minorBidi"/>
          <w:kern w:val="2"/>
          <w:sz w:val="24"/>
          <w:szCs w:val="24"/>
          <w14:ligatures w14:val="standardContextual"/>
        </w:rPr>
        <w:tab/>
      </w:r>
      <w:r w:rsidRPr="008367B8">
        <w:rPr>
          <w:rFonts w:eastAsia="SimSun"/>
        </w:rPr>
        <w:t>MEASUREMENT PRECONFIGURATION CONFIRM</w:t>
      </w:r>
      <w:r>
        <w:tab/>
      </w:r>
      <w:r>
        <w:fldChar w:fldCharType="begin" w:fldLock="1"/>
      </w:r>
      <w:r>
        <w:instrText xml:space="preserve"> PAGEREF _Toc175587132 \h </w:instrText>
      </w:r>
      <w:r>
        <w:fldChar w:fldCharType="separate"/>
      </w:r>
      <w:r>
        <w:t>45</w:t>
      </w:r>
      <w:r>
        <w:fldChar w:fldCharType="end"/>
      </w:r>
    </w:p>
    <w:p w14:paraId="3AEED29B" w14:textId="17B5B82F" w:rsidR="00A82682" w:rsidRDefault="00A82682">
      <w:pPr>
        <w:pStyle w:val="TOC4"/>
        <w:rPr>
          <w:rFonts w:asciiTheme="minorHAnsi" w:hAnsiTheme="minorHAnsi" w:cstheme="minorBidi"/>
          <w:kern w:val="2"/>
          <w:sz w:val="24"/>
          <w:szCs w:val="24"/>
          <w14:ligatures w14:val="standardContextual"/>
        </w:rPr>
      </w:pPr>
      <w:r w:rsidRPr="008367B8">
        <w:rPr>
          <w:rFonts w:eastAsia="SimSun"/>
        </w:rPr>
        <w:t>9.1.1.26</w:t>
      </w:r>
      <w:r>
        <w:rPr>
          <w:rFonts w:asciiTheme="minorHAnsi" w:hAnsiTheme="minorHAnsi" w:cstheme="minorBidi"/>
          <w:kern w:val="2"/>
          <w:sz w:val="24"/>
          <w:szCs w:val="24"/>
          <w14:ligatures w14:val="standardContextual"/>
        </w:rPr>
        <w:tab/>
      </w:r>
      <w:r w:rsidRPr="008367B8">
        <w:rPr>
          <w:rFonts w:eastAsia="SimSun"/>
        </w:rPr>
        <w:t>MEASUREMENT PRECONFIGURATION REFUSE</w:t>
      </w:r>
      <w:r>
        <w:tab/>
      </w:r>
      <w:r>
        <w:fldChar w:fldCharType="begin" w:fldLock="1"/>
      </w:r>
      <w:r>
        <w:instrText xml:space="preserve"> PAGEREF _Toc175587133 \h </w:instrText>
      </w:r>
      <w:r>
        <w:fldChar w:fldCharType="separate"/>
      </w:r>
      <w:r>
        <w:t>46</w:t>
      </w:r>
      <w:r>
        <w:fldChar w:fldCharType="end"/>
      </w:r>
    </w:p>
    <w:p w14:paraId="77126796" w14:textId="2870D712" w:rsidR="00A82682" w:rsidRDefault="00A82682">
      <w:pPr>
        <w:pStyle w:val="TOC4"/>
        <w:rPr>
          <w:rFonts w:asciiTheme="minorHAnsi" w:hAnsiTheme="minorHAnsi" w:cstheme="minorBidi"/>
          <w:kern w:val="2"/>
          <w:sz w:val="24"/>
          <w:szCs w:val="24"/>
          <w14:ligatures w14:val="standardContextual"/>
        </w:rPr>
      </w:pPr>
      <w:r w:rsidRPr="008367B8">
        <w:rPr>
          <w:rFonts w:eastAsia="SimSun"/>
        </w:rPr>
        <w:t>9.1.1.27</w:t>
      </w:r>
      <w:r>
        <w:rPr>
          <w:rFonts w:asciiTheme="minorHAnsi" w:hAnsiTheme="minorHAnsi" w:cstheme="minorBidi"/>
          <w:kern w:val="2"/>
          <w:sz w:val="24"/>
          <w:szCs w:val="24"/>
          <w14:ligatures w14:val="standardContextual"/>
        </w:rPr>
        <w:tab/>
      </w:r>
      <w:r w:rsidRPr="008367B8">
        <w:rPr>
          <w:rFonts w:eastAsia="SimSun"/>
        </w:rPr>
        <w:t>MEASUREMENT ACTIVATION</w:t>
      </w:r>
      <w:r>
        <w:tab/>
      </w:r>
      <w:r>
        <w:fldChar w:fldCharType="begin" w:fldLock="1"/>
      </w:r>
      <w:r>
        <w:instrText xml:space="preserve"> PAGEREF _Toc175587134 \h </w:instrText>
      </w:r>
      <w:r>
        <w:fldChar w:fldCharType="separate"/>
      </w:r>
      <w:r>
        <w:t>46</w:t>
      </w:r>
      <w:r>
        <w:fldChar w:fldCharType="end"/>
      </w:r>
    </w:p>
    <w:p w14:paraId="181CD92F" w14:textId="68689E66" w:rsidR="00A82682" w:rsidRDefault="00A82682">
      <w:pPr>
        <w:pStyle w:val="TOC4"/>
        <w:rPr>
          <w:rFonts w:asciiTheme="minorHAnsi" w:hAnsiTheme="minorHAnsi" w:cstheme="minorBidi"/>
          <w:kern w:val="2"/>
          <w:sz w:val="24"/>
          <w:szCs w:val="24"/>
          <w14:ligatures w14:val="standardContextual"/>
        </w:rPr>
      </w:pPr>
      <w:r>
        <w:t>9.1.1.</w:t>
      </w:r>
      <w:r>
        <w:rPr>
          <w:lang w:eastAsia="zh-CN"/>
        </w:rPr>
        <w:t>28</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_Toc175587135 \h </w:instrText>
      </w:r>
      <w:r>
        <w:fldChar w:fldCharType="separate"/>
      </w:r>
      <w:r>
        <w:t>47</w:t>
      </w:r>
      <w:r>
        <w:fldChar w:fldCharType="end"/>
      </w:r>
    </w:p>
    <w:p w14:paraId="25C4A4EF" w14:textId="18CE8384" w:rsidR="00A82682" w:rsidRDefault="00A82682">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_Toc175587136 \h </w:instrText>
      </w:r>
      <w:r>
        <w:fldChar w:fldCharType="separate"/>
      </w:r>
      <w:r>
        <w:t>47</w:t>
      </w:r>
      <w:r>
        <w:fldChar w:fldCharType="end"/>
      </w:r>
    </w:p>
    <w:p w14:paraId="03F83BE5" w14:textId="458D9F55" w:rsidR="00A82682" w:rsidRDefault="00A82682">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_Toc175587137 \h </w:instrText>
      </w:r>
      <w:r>
        <w:fldChar w:fldCharType="separate"/>
      </w:r>
      <w:r>
        <w:t>47</w:t>
      </w:r>
      <w:r>
        <w:fldChar w:fldCharType="end"/>
      </w:r>
    </w:p>
    <w:p w14:paraId="651E7636" w14:textId="6E28DFA7" w:rsidR="00A82682" w:rsidRDefault="00A82682">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_Toc175587138 \h </w:instrText>
      </w:r>
      <w:r>
        <w:fldChar w:fldCharType="separate"/>
      </w:r>
      <w:r>
        <w:t>47</w:t>
      </w:r>
      <w:r>
        <w:fldChar w:fldCharType="end"/>
      </w:r>
    </w:p>
    <w:p w14:paraId="5CA9F465" w14:textId="7A050178" w:rsidR="00A82682" w:rsidRDefault="00A82682">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_Toc175587139 \h </w:instrText>
      </w:r>
      <w:r>
        <w:fldChar w:fldCharType="separate"/>
      </w:r>
      <w:r>
        <w:t>47</w:t>
      </w:r>
      <w:r>
        <w:fldChar w:fldCharType="end"/>
      </w:r>
    </w:p>
    <w:p w14:paraId="7F11AD6A" w14:textId="3B7C8B71" w:rsidR="00A82682" w:rsidRDefault="00A82682">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_Toc175587140 \h </w:instrText>
      </w:r>
      <w:r>
        <w:fldChar w:fldCharType="separate"/>
      </w:r>
      <w:r>
        <w:t>48</w:t>
      </w:r>
      <w:r>
        <w:fldChar w:fldCharType="end"/>
      </w:r>
    </w:p>
    <w:p w14:paraId="6436BCD5" w14:textId="6F40FA81" w:rsidR="00A82682" w:rsidRDefault="00A82682">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_Toc175587141 \h </w:instrText>
      </w:r>
      <w:r>
        <w:fldChar w:fldCharType="separate"/>
      </w:r>
      <w:r>
        <w:t>48</w:t>
      </w:r>
      <w:r>
        <w:fldChar w:fldCharType="end"/>
      </w:r>
    </w:p>
    <w:p w14:paraId="22F72500" w14:textId="673F7F4A" w:rsidR="00A82682" w:rsidRDefault="00A82682">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_Toc175587142 \h </w:instrText>
      </w:r>
      <w:r>
        <w:fldChar w:fldCharType="separate"/>
      </w:r>
      <w:r>
        <w:t>48</w:t>
      </w:r>
      <w:r>
        <w:fldChar w:fldCharType="end"/>
      </w:r>
    </w:p>
    <w:p w14:paraId="7E5340DF" w14:textId="3980767C" w:rsidR="00A82682" w:rsidRDefault="00A82682">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_Toc175587143 \h </w:instrText>
      </w:r>
      <w:r>
        <w:fldChar w:fldCharType="separate"/>
      </w:r>
      <w:r>
        <w:t>50</w:t>
      </w:r>
      <w:r>
        <w:fldChar w:fldCharType="end"/>
      </w:r>
    </w:p>
    <w:p w14:paraId="5AEC9CFA" w14:textId="77A846C5" w:rsidR="00A82682" w:rsidRDefault="00A82682">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_Toc175587144 \h </w:instrText>
      </w:r>
      <w:r>
        <w:fldChar w:fldCharType="separate"/>
      </w:r>
      <w:r>
        <w:t>51</w:t>
      </w:r>
      <w:r>
        <w:fldChar w:fldCharType="end"/>
      </w:r>
    </w:p>
    <w:p w14:paraId="424F074D" w14:textId="1B3EC5BD" w:rsidR="00A82682" w:rsidRDefault="00A82682">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_Toc175587145 \h </w:instrText>
      </w:r>
      <w:r>
        <w:fldChar w:fldCharType="separate"/>
      </w:r>
      <w:r>
        <w:t>51</w:t>
      </w:r>
      <w:r>
        <w:fldChar w:fldCharType="end"/>
      </w:r>
    </w:p>
    <w:p w14:paraId="6CD7DEB3" w14:textId="3091BCE4" w:rsidR="00A82682" w:rsidRDefault="00A82682">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_Toc175587146 \h </w:instrText>
      </w:r>
      <w:r>
        <w:fldChar w:fldCharType="separate"/>
      </w:r>
      <w:r>
        <w:t>52</w:t>
      </w:r>
      <w:r>
        <w:fldChar w:fldCharType="end"/>
      </w:r>
    </w:p>
    <w:p w14:paraId="30876F0A" w14:textId="57CCA5BA" w:rsidR="00A82682" w:rsidRDefault="00A82682">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_Toc175587147 \h </w:instrText>
      </w:r>
      <w:r>
        <w:fldChar w:fldCharType="separate"/>
      </w:r>
      <w:r>
        <w:t>52</w:t>
      </w:r>
      <w:r>
        <w:fldChar w:fldCharType="end"/>
      </w:r>
    </w:p>
    <w:p w14:paraId="56BBAFC5" w14:textId="0AF33B55" w:rsidR="00A82682" w:rsidRDefault="00A82682">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_Toc175587148 \h </w:instrText>
      </w:r>
      <w:r>
        <w:fldChar w:fldCharType="separate"/>
      </w:r>
      <w:r>
        <w:t>53</w:t>
      </w:r>
      <w:r>
        <w:fldChar w:fldCharType="end"/>
      </w:r>
    </w:p>
    <w:p w14:paraId="7952E9EF" w14:textId="2A767646" w:rsidR="00A82682" w:rsidRDefault="00A82682">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_Toc175587149 \h </w:instrText>
      </w:r>
      <w:r>
        <w:fldChar w:fldCharType="separate"/>
      </w:r>
      <w:r>
        <w:t>53</w:t>
      </w:r>
      <w:r>
        <w:fldChar w:fldCharType="end"/>
      </w:r>
    </w:p>
    <w:p w14:paraId="7CE58010" w14:textId="379CC7C4" w:rsidR="00A82682" w:rsidRDefault="00A82682">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_Toc175587150 \h </w:instrText>
      </w:r>
      <w:r>
        <w:fldChar w:fldCharType="separate"/>
      </w:r>
      <w:r>
        <w:t>53</w:t>
      </w:r>
      <w:r>
        <w:fldChar w:fldCharType="end"/>
      </w:r>
    </w:p>
    <w:p w14:paraId="0B6EEAF7" w14:textId="6840550D" w:rsidR="00A82682" w:rsidRDefault="00A82682">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_Toc175587151 \h </w:instrText>
      </w:r>
      <w:r>
        <w:fldChar w:fldCharType="separate"/>
      </w:r>
      <w:r>
        <w:t>53</w:t>
      </w:r>
      <w:r>
        <w:fldChar w:fldCharType="end"/>
      </w:r>
    </w:p>
    <w:p w14:paraId="3938B0AA" w14:textId="2BAF84A2" w:rsidR="00A82682" w:rsidRDefault="00A82682">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_Toc175587152 \h </w:instrText>
      </w:r>
      <w:r>
        <w:fldChar w:fldCharType="separate"/>
      </w:r>
      <w:r>
        <w:t>55</w:t>
      </w:r>
      <w:r>
        <w:fldChar w:fldCharType="end"/>
      </w:r>
    </w:p>
    <w:p w14:paraId="4EDE46AB" w14:textId="2FFEB43B" w:rsidR="00A82682" w:rsidRDefault="00A82682">
      <w:pPr>
        <w:pStyle w:val="TOC3"/>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_Toc175587153 \h </w:instrText>
      </w:r>
      <w:r>
        <w:fldChar w:fldCharType="separate"/>
      </w:r>
      <w:r>
        <w:t>55</w:t>
      </w:r>
      <w:r>
        <w:fldChar w:fldCharType="end"/>
      </w:r>
    </w:p>
    <w:p w14:paraId="4049F0F4" w14:textId="67EB8ABE" w:rsidR="00A82682" w:rsidRDefault="00A82682">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_Toc175587154 \h </w:instrText>
      </w:r>
      <w:r>
        <w:fldChar w:fldCharType="separate"/>
      </w:r>
      <w:r>
        <w:t>56</w:t>
      </w:r>
      <w:r>
        <w:fldChar w:fldCharType="end"/>
      </w:r>
    </w:p>
    <w:p w14:paraId="6FAD8A84" w14:textId="35E365E3" w:rsidR="00A82682" w:rsidRDefault="00A82682">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_Toc175587155 \h </w:instrText>
      </w:r>
      <w:r>
        <w:fldChar w:fldCharType="separate"/>
      </w:r>
      <w:r>
        <w:t>56</w:t>
      </w:r>
      <w:r>
        <w:fldChar w:fldCharType="end"/>
      </w:r>
    </w:p>
    <w:p w14:paraId="6FA7EDE6" w14:textId="50B0A2A3" w:rsidR="00A82682" w:rsidRDefault="00A82682">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_Toc175587156 \h </w:instrText>
      </w:r>
      <w:r>
        <w:fldChar w:fldCharType="separate"/>
      </w:r>
      <w:r>
        <w:t>59</w:t>
      </w:r>
      <w:r>
        <w:fldChar w:fldCharType="end"/>
      </w:r>
    </w:p>
    <w:p w14:paraId="185E8BD1" w14:textId="639DC43D" w:rsidR="00A82682" w:rsidRDefault="00A82682">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_Toc175587157 \h </w:instrText>
      </w:r>
      <w:r>
        <w:fldChar w:fldCharType="separate"/>
      </w:r>
      <w:r>
        <w:t>60</w:t>
      </w:r>
      <w:r>
        <w:fldChar w:fldCharType="end"/>
      </w:r>
    </w:p>
    <w:p w14:paraId="7E267CC1" w14:textId="11071CB9" w:rsidR="00A82682" w:rsidRDefault="00A82682">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_Toc175587158 \h </w:instrText>
      </w:r>
      <w:r>
        <w:fldChar w:fldCharType="separate"/>
      </w:r>
      <w:r>
        <w:t>60</w:t>
      </w:r>
      <w:r>
        <w:fldChar w:fldCharType="end"/>
      </w:r>
    </w:p>
    <w:p w14:paraId="258D0248" w14:textId="5F72E960" w:rsidR="00A82682" w:rsidRDefault="00A82682">
      <w:pPr>
        <w:pStyle w:val="TOC3"/>
        <w:rPr>
          <w:rFonts w:asciiTheme="minorHAnsi" w:hAnsiTheme="minorHAnsi" w:cstheme="minorBidi"/>
          <w:kern w:val="2"/>
          <w:sz w:val="24"/>
          <w:szCs w:val="24"/>
          <w14:ligatures w14:val="standardContextual"/>
        </w:rPr>
      </w:pPr>
      <w:r w:rsidRPr="008367B8">
        <w:rPr>
          <w:rFonts w:eastAsia="MS Mincho"/>
        </w:rPr>
        <w:t>9.2.9</w:t>
      </w:r>
      <w:r>
        <w:rPr>
          <w:rFonts w:asciiTheme="minorHAnsi" w:hAnsiTheme="minorHAnsi" w:cstheme="minorBidi"/>
          <w:kern w:val="2"/>
          <w:sz w:val="24"/>
          <w:szCs w:val="24"/>
          <w14:ligatures w14:val="standardContextual"/>
        </w:rPr>
        <w:tab/>
      </w:r>
      <w:r w:rsidRPr="008367B8">
        <w:rPr>
          <w:rFonts w:eastAsia="MS Mincho"/>
        </w:rPr>
        <w:t>NR CGI</w:t>
      </w:r>
      <w:r>
        <w:tab/>
      </w:r>
      <w:r>
        <w:fldChar w:fldCharType="begin" w:fldLock="1"/>
      </w:r>
      <w:r>
        <w:instrText xml:space="preserve"> PAGEREF _Toc175587159 \h </w:instrText>
      </w:r>
      <w:r>
        <w:fldChar w:fldCharType="separate"/>
      </w:r>
      <w:r>
        <w:t>60</w:t>
      </w:r>
      <w:r>
        <w:fldChar w:fldCharType="end"/>
      </w:r>
    </w:p>
    <w:p w14:paraId="2D9D5BE6" w14:textId="62F6CDE1" w:rsidR="00A82682" w:rsidRDefault="00A82682">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_Toc175587160 \h </w:instrText>
      </w:r>
      <w:r>
        <w:fldChar w:fldCharType="separate"/>
      </w:r>
      <w:r>
        <w:t>60</w:t>
      </w:r>
      <w:r>
        <w:fldChar w:fldCharType="end"/>
      </w:r>
    </w:p>
    <w:p w14:paraId="08DB54EF" w14:textId="6F8C1497" w:rsidR="00A82682" w:rsidRDefault="00A82682">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_Toc175587161 \h </w:instrText>
      </w:r>
      <w:r>
        <w:fldChar w:fldCharType="separate"/>
      </w:r>
      <w:r>
        <w:t>61</w:t>
      </w:r>
      <w:r>
        <w:fldChar w:fldCharType="end"/>
      </w:r>
    </w:p>
    <w:p w14:paraId="61560826" w14:textId="0B070722" w:rsidR="00A82682" w:rsidRDefault="00A82682">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_Toc175587162 \h </w:instrText>
      </w:r>
      <w:r>
        <w:fldChar w:fldCharType="separate"/>
      </w:r>
      <w:r>
        <w:t>61</w:t>
      </w:r>
      <w:r>
        <w:fldChar w:fldCharType="end"/>
      </w:r>
    </w:p>
    <w:p w14:paraId="3C8383E7" w14:textId="35A540C9" w:rsidR="00A82682" w:rsidRDefault="00A82682">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_Toc175587163 \h </w:instrText>
      </w:r>
      <w:r>
        <w:fldChar w:fldCharType="separate"/>
      </w:r>
      <w:r>
        <w:t>61</w:t>
      </w:r>
      <w:r>
        <w:fldChar w:fldCharType="end"/>
      </w:r>
    </w:p>
    <w:p w14:paraId="1C68168D" w14:textId="661DC9D3" w:rsidR="00A82682" w:rsidRDefault="00A82682">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_Toc175587164 \h </w:instrText>
      </w:r>
      <w:r>
        <w:fldChar w:fldCharType="separate"/>
      </w:r>
      <w:r>
        <w:t>63</w:t>
      </w:r>
      <w:r>
        <w:fldChar w:fldCharType="end"/>
      </w:r>
    </w:p>
    <w:p w14:paraId="6035ECB2" w14:textId="44C4A2DD" w:rsidR="00A82682" w:rsidRDefault="00A82682">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_Toc175587165 \h </w:instrText>
      </w:r>
      <w:r>
        <w:fldChar w:fldCharType="separate"/>
      </w:r>
      <w:r>
        <w:t>64</w:t>
      </w:r>
      <w:r>
        <w:fldChar w:fldCharType="end"/>
      </w:r>
    </w:p>
    <w:p w14:paraId="0FC661D4" w14:textId="4D7D5B30" w:rsidR="00A82682" w:rsidRDefault="00A82682">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_Toc175587166 \h </w:instrText>
      </w:r>
      <w:r>
        <w:fldChar w:fldCharType="separate"/>
      </w:r>
      <w:r>
        <w:t>66</w:t>
      </w:r>
      <w:r>
        <w:fldChar w:fldCharType="end"/>
      </w:r>
    </w:p>
    <w:p w14:paraId="48A3AA7A" w14:textId="25497C84" w:rsidR="00A82682" w:rsidRDefault="00A82682">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_Toc175587167 \h </w:instrText>
      </w:r>
      <w:r>
        <w:fldChar w:fldCharType="separate"/>
      </w:r>
      <w:r>
        <w:t>67</w:t>
      </w:r>
      <w:r>
        <w:fldChar w:fldCharType="end"/>
      </w:r>
    </w:p>
    <w:p w14:paraId="49CFE775" w14:textId="6C9969A7" w:rsidR="00A82682" w:rsidRDefault="00A82682">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_Toc175587168 \h </w:instrText>
      </w:r>
      <w:r>
        <w:fldChar w:fldCharType="separate"/>
      </w:r>
      <w:r>
        <w:t>67</w:t>
      </w:r>
      <w:r>
        <w:fldChar w:fldCharType="end"/>
      </w:r>
    </w:p>
    <w:p w14:paraId="47EF44E0" w14:textId="00B24BAE" w:rsidR="00A82682" w:rsidRDefault="00A82682">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_Toc175587169 \h </w:instrText>
      </w:r>
      <w:r>
        <w:fldChar w:fldCharType="separate"/>
      </w:r>
      <w:r>
        <w:t>67</w:t>
      </w:r>
      <w:r>
        <w:fldChar w:fldCharType="end"/>
      </w:r>
    </w:p>
    <w:p w14:paraId="41322941" w14:textId="62DBE837" w:rsidR="00A82682" w:rsidRDefault="00A82682">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_Toc175587170 \h </w:instrText>
      </w:r>
      <w:r>
        <w:fldChar w:fldCharType="separate"/>
      </w:r>
      <w:r>
        <w:t>68</w:t>
      </w:r>
      <w:r>
        <w:fldChar w:fldCharType="end"/>
      </w:r>
    </w:p>
    <w:p w14:paraId="3C658153" w14:textId="2BACFEDE" w:rsidR="00A82682" w:rsidRDefault="00A82682">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_Toc175587171 \h </w:instrText>
      </w:r>
      <w:r>
        <w:fldChar w:fldCharType="separate"/>
      </w:r>
      <w:r>
        <w:t>68</w:t>
      </w:r>
      <w:r>
        <w:fldChar w:fldCharType="end"/>
      </w:r>
    </w:p>
    <w:p w14:paraId="1D1F1769" w14:textId="2B0D5B71" w:rsidR="00A82682" w:rsidRDefault="00A82682">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_Toc175587172 \h </w:instrText>
      </w:r>
      <w:r>
        <w:fldChar w:fldCharType="separate"/>
      </w:r>
      <w:r>
        <w:t>68</w:t>
      </w:r>
      <w:r>
        <w:fldChar w:fldCharType="end"/>
      </w:r>
    </w:p>
    <w:p w14:paraId="4CD1CAD8" w14:textId="767B62F1" w:rsidR="00A82682" w:rsidRDefault="00A82682">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_Toc175587173 \h </w:instrText>
      </w:r>
      <w:r>
        <w:fldChar w:fldCharType="separate"/>
      </w:r>
      <w:r>
        <w:t>69</w:t>
      </w:r>
      <w:r>
        <w:fldChar w:fldCharType="end"/>
      </w:r>
    </w:p>
    <w:p w14:paraId="275FA70C" w14:textId="52140D80" w:rsidR="00A82682" w:rsidRDefault="00A82682">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_Toc175587174 \h </w:instrText>
      </w:r>
      <w:r>
        <w:fldChar w:fldCharType="separate"/>
      </w:r>
      <w:r>
        <w:t>70</w:t>
      </w:r>
      <w:r>
        <w:fldChar w:fldCharType="end"/>
      </w:r>
    </w:p>
    <w:p w14:paraId="1B984463" w14:textId="7DDC43A8" w:rsidR="00A82682" w:rsidRDefault="00A82682">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_Toc175587175 \h </w:instrText>
      </w:r>
      <w:r>
        <w:fldChar w:fldCharType="separate"/>
      </w:r>
      <w:r>
        <w:t>70</w:t>
      </w:r>
      <w:r>
        <w:fldChar w:fldCharType="end"/>
      </w:r>
    </w:p>
    <w:p w14:paraId="3B845951" w14:textId="2DAB2708"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9.2.26</w:t>
      </w:r>
      <w:r>
        <w:rPr>
          <w:rFonts w:asciiTheme="minorHAnsi" w:hAnsiTheme="minorHAnsi" w:cstheme="minorBidi"/>
          <w:kern w:val="2"/>
          <w:sz w:val="24"/>
          <w:szCs w:val="24"/>
          <w14:ligatures w14:val="standardContextual"/>
        </w:rPr>
        <w:tab/>
      </w:r>
      <w:r w:rsidRPr="008367B8">
        <w:rPr>
          <w:rFonts w:eastAsia="Malgun Gothic"/>
        </w:rPr>
        <w:t>Search Window Information</w:t>
      </w:r>
      <w:r>
        <w:tab/>
      </w:r>
      <w:r>
        <w:fldChar w:fldCharType="begin" w:fldLock="1"/>
      </w:r>
      <w:r>
        <w:instrText xml:space="preserve"> PAGEREF _Toc175587176 \h </w:instrText>
      </w:r>
      <w:r>
        <w:fldChar w:fldCharType="separate"/>
      </w:r>
      <w:r>
        <w:t>71</w:t>
      </w:r>
      <w:r>
        <w:fldChar w:fldCharType="end"/>
      </w:r>
    </w:p>
    <w:p w14:paraId="5F63399D" w14:textId="7D36D04A" w:rsidR="00A82682" w:rsidRDefault="00A82682">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_Toc175587177 \h </w:instrText>
      </w:r>
      <w:r>
        <w:fldChar w:fldCharType="separate"/>
      </w:r>
      <w:r>
        <w:t>71</w:t>
      </w:r>
      <w:r>
        <w:fldChar w:fldCharType="end"/>
      </w:r>
    </w:p>
    <w:p w14:paraId="7CA616EB" w14:textId="6E9B272C" w:rsidR="00A82682" w:rsidRDefault="00A82682">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_Toc175587178 \h </w:instrText>
      </w:r>
      <w:r>
        <w:fldChar w:fldCharType="separate"/>
      </w:r>
      <w:r>
        <w:t>73</w:t>
      </w:r>
      <w:r>
        <w:fldChar w:fldCharType="end"/>
      </w:r>
    </w:p>
    <w:p w14:paraId="0ACA423D" w14:textId="5116C9AD" w:rsidR="00A82682" w:rsidRDefault="00A82682">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_Toc175587179 \h </w:instrText>
      </w:r>
      <w:r>
        <w:fldChar w:fldCharType="separate"/>
      </w:r>
      <w:r>
        <w:t>75</w:t>
      </w:r>
      <w:r>
        <w:fldChar w:fldCharType="end"/>
      </w:r>
    </w:p>
    <w:p w14:paraId="0C5BE439" w14:textId="6C9D7A4A" w:rsidR="00A82682" w:rsidRDefault="00A82682">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_Toc175587180 \h </w:instrText>
      </w:r>
      <w:r>
        <w:fldChar w:fldCharType="separate"/>
      </w:r>
      <w:r>
        <w:t>76</w:t>
      </w:r>
      <w:r>
        <w:fldChar w:fldCharType="end"/>
      </w:r>
    </w:p>
    <w:p w14:paraId="3C4F0BD0" w14:textId="66D0E8FE" w:rsidR="00A82682" w:rsidRDefault="00A82682">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_Toc175587181 \h </w:instrText>
      </w:r>
      <w:r>
        <w:fldChar w:fldCharType="separate"/>
      </w:r>
      <w:r>
        <w:t>77</w:t>
      </w:r>
      <w:r>
        <w:fldChar w:fldCharType="end"/>
      </w:r>
    </w:p>
    <w:p w14:paraId="3F8511BD" w14:textId="5B745DC6" w:rsidR="00A82682" w:rsidRDefault="00A82682">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_Toc175587182 \h </w:instrText>
      </w:r>
      <w:r>
        <w:fldChar w:fldCharType="separate"/>
      </w:r>
      <w:r>
        <w:t>78</w:t>
      </w:r>
      <w:r>
        <w:fldChar w:fldCharType="end"/>
      </w:r>
    </w:p>
    <w:p w14:paraId="6F065E11" w14:textId="4760EC94" w:rsidR="00A82682" w:rsidRDefault="00A82682">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_Toc175587183 \h </w:instrText>
      </w:r>
      <w:r>
        <w:fldChar w:fldCharType="separate"/>
      </w:r>
      <w:r>
        <w:t>78</w:t>
      </w:r>
      <w:r>
        <w:fldChar w:fldCharType="end"/>
      </w:r>
    </w:p>
    <w:p w14:paraId="6253AD48" w14:textId="0535899B" w:rsidR="00A82682" w:rsidRDefault="00A82682">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_Toc175587184 \h </w:instrText>
      </w:r>
      <w:r>
        <w:fldChar w:fldCharType="separate"/>
      </w:r>
      <w:r>
        <w:t>79</w:t>
      </w:r>
      <w:r>
        <w:fldChar w:fldCharType="end"/>
      </w:r>
    </w:p>
    <w:p w14:paraId="3F2B8DC8" w14:textId="0E90D9E2" w:rsidR="00A82682" w:rsidRDefault="00A82682">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_Toc175587185 \h </w:instrText>
      </w:r>
      <w:r>
        <w:fldChar w:fldCharType="separate"/>
      </w:r>
      <w:r>
        <w:t>79</w:t>
      </w:r>
      <w:r>
        <w:fldChar w:fldCharType="end"/>
      </w:r>
    </w:p>
    <w:p w14:paraId="04EAF758" w14:textId="246E9669" w:rsidR="00A82682" w:rsidRDefault="00A82682">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_Toc175587186 \h </w:instrText>
      </w:r>
      <w:r>
        <w:fldChar w:fldCharType="separate"/>
      </w:r>
      <w:r>
        <w:t>80</w:t>
      </w:r>
      <w:r>
        <w:fldChar w:fldCharType="end"/>
      </w:r>
    </w:p>
    <w:p w14:paraId="451F9B99" w14:textId="5ACC8D50" w:rsidR="00A82682" w:rsidRDefault="00A82682">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_Toc175587187 \h </w:instrText>
      </w:r>
      <w:r>
        <w:fldChar w:fldCharType="separate"/>
      </w:r>
      <w:r>
        <w:t>80</w:t>
      </w:r>
      <w:r>
        <w:fldChar w:fldCharType="end"/>
      </w:r>
    </w:p>
    <w:p w14:paraId="68A11200" w14:textId="5851E93E" w:rsidR="00A82682" w:rsidRDefault="00A82682">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_Toc175587188 \h </w:instrText>
      </w:r>
      <w:r>
        <w:fldChar w:fldCharType="separate"/>
      </w:r>
      <w:r>
        <w:t>81</w:t>
      </w:r>
      <w:r>
        <w:fldChar w:fldCharType="end"/>
      </w:r>
    </w:p>
    <w:p w14:paraId="063C668A" w14:textId="372C534C" w:rsidR="00A82682" w:rsidRDefault="00A82682">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_Toc175587189 \h </w:instrText>
      </w:r>
      <w:r>
        <w:fldChar w:fldCharType="separate"/>
      </w:r>
      <w:r>
        <w:t>81</w:t>
      </w:r>
      <w:r>
        <w:fldChar w:fldCharType="end"/>
      </w:r>
    </w:p>
    <w:p w14:paraId="56367C1F" w14:textId="1717EE14" w:rsidR="00A82682" w:rsidRDefault="00A82682">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_Toc175587190 \h </w:instrText>
      </w:r>
      <w:r>
        <w:fldChar w:fldCharType="separate"/>
      </w:r>
      <w:r>
        <w:t>82</w:t>
      </w:r>
      <w:r>
        <w:fldChar w:fldCharType="end"/>
      </w:r>
    </w:p>
    <w:p w14:paraId="03448FC0" w14:textId="2A6ABE8C" w:rsidR="00A82682" w:rsidRDefault="00A82682">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_Toc175587191 \h </w:instrText>
      </w:r>
      <w:r>
        <w:fldChar w:fldCharType="separate"/>
      </w:r>
      <w:r>
        <w:t>83</w:t>
      </w:r>
      <w:r>
        <w:fldChar w:fldCharType="end"/>
      </w:r>
    </w:p>
    <w:p w14:paraId="784B6E19" w14:textId="53E465C9" w:rsidR="00A82682" w:rsidRDefault="00A82682">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_Toc175587192 \h </w:instrText>
      </w:r>
      <w:r>
        <w:fldChar w:fldCharType="separate"/>
      </w:r>
      <w:r>
        <w:t>83</w:t>
      </w:r>
      <w:r>
        <w:fldChar w:fldCharType="end"/>
      </w:r>
    </w:p>
    <w:p w14:paraId="00CB9B84" w14:textId="03CCB287" w:rsidR="00A82682" w:rsidRDefault="00A82682">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_Toc175587193 \h </w:instrText>
      </w:r>
      <w:r>
        <w:fldChar w:fldCharType="separate"/>
      </w:r>
      <w:r>
        <w:t>84</w:t>
      </w:r>
      <w:r>
        <w:fldChar w:fldCharType="end"/>
      </w:r>
    </w:p>
    <w:p w14:paraId="1E19C6AF" w14:textId="07814C3B" w:rsidR="00A82682" w:rsidRDefault="00A82682">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_Toc175587194 \h </w:instrText>
      </w:r>
      <w:r>
        <w:fldChar w:fldCharType="separate"/>
      </w:r>
      <w:r>
        <w:t>84</w:t>
      </w:r>
      <w:r>
        <w:fldChar w:fldCharType="end"/>
      </w:r>
    </w:p>
    <w:p w14:paraId="5DE7F619" w14:textId="49BE3F61" w:rsidR="00A82682" w:rsidRDefault="00A82682">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_Toc175587195 \h </w:instrText>
      </w:r>
      <w:r>
        <w:fldChar w:fldCharType="separate"/>
      </w:r>
      <w:r>
        <w:t>86</w:t>
      </w:r>
      <w:r>
        <w:fldChar w:fldCharType="end"/>
      </w:r>
    </w:p>
    <w:p w14:paraId="26D91036" w14:textId="5638DC59" w:rsidR="00A82682" w:rsidRDefault="00A82682">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_Toc175587196 \h </w:instrText>
      </w:r>
      <w:r>
        <w:fldChar w:fldCharType="separate"/>
      </w:r>
      <w:r>
        <w:t>86</w:t>
      </w:r>
      <w:r>
        <w:fldChar w:fldCharType="end"/>
      </w:r>
    </w:p>
    <w:p w14:paraId="704FB1CB" w14:textId="51BBDF36" w:rsidR="00A82682" w:rsidRDefault="00A82682">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_Toc175587197 \h </w:instrText>
      </w:r>
      <w:r>
        <w:fldChar w:fldCharType="separate"/>
      </w:r>
      <w:r>
        <w:t>87</w:t>
      </w:r>
      <w:r>
        <w:fldChar w:fldCharType="end"/>
      </w:r>
    </w:p>
    <w:p w14:paraId="3C64B235" w14:textId="7B3FC799" w:rsidR="00A82682" w:rsidRDefault="00A82682">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_Toc175587198 \h </w:instrText>
      </w:r>
      <w:r>
        <w:fldChar w:fldCharType="separate"/>
      </w:r>
      <w:r>
        <w:t>88</w:t>
      </w:r>
      <w:r>
        <w:fldChar w:fldCharType="end"/>
      </w:r>
    </w:p>
    <w:p w14:paraId="7E155FA9" w14:textId="037A13D0" w:rsidR="00A82682" w:rsidRDefault="00A82682">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_Toc175587199 \h </w:instrText>
      </w:r>
      <w:r>
        <w:fldChar w:fldCharType="separate"/>
      </w:r>
      <w:r>
        <w:t>88</w:t>
      </w:r>
      <w:r>
        <w:fldChar w:fldCharType="end"/>
      </w:r>
    </w:p>
    <w:p w14:paraId="1503D061" w14:textId="1FAAB4F0" w:rsidR="00A82682" w:rsidRDefault="00A82682">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_Toc175587200 \h </w:instrText>
      </w:r>
      <w:r>
        <w:fldChar w:fldCharType="separate"/>
      </w:r>
      <w:r>
        <w:t>89</w:t>
      </w:r>
      <w:r>
        <w:fldChar w:fldCharType="end"/>
      </w:r>
    </w:p>
    <w:p w14:paraId="4E5DE7FD" w14:textId="514FAEB2" w:rsidR="00A82682" w:rsidRDefault="00A82682">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_Toc175587201 \h </w:instrText>
      </w:r>
      <w:r>
        <w:fldChar w:fldCharType="separate"/>
      </w:r>
      <w:r>
        <w:t>89</w:t>
      </w:r>
      <w:r>
        <w:fldChar w:fldCharType="end"/>
      </w:r>
    </w:p>
    <w:p w14:paraId="0399AB15" w14:textId="6D726F3A" w:rsidR="00A82682" w:rsidRDefault="00A82682">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_Toc175587202 \h </w:instrText>
      </w:r>
      <w:r>
        <w:fldChar w:fldCharType="separate"/>
      </w:r>
      <w:r>
        <w:t>89</w:t>
      </w:r>
      <w:r>
        <w:fldChar w:fldCharType="end"/>
      </w:r>
    </w:p>
    <w:p w14:paraId="3944F3C2" w14:textId="4017CC89" w:rsidR="00A82682" w:rsidRDefault="00A82682">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_Toc175587203 \h </w:instrText>
      </w:r>
      <w:r>
        <w:fldChar w:fldCharType="separate"/>
      </w:r>
      <w:r>
        <w:t>90</w:t>
      </w:r>
      <w:r>
        <w:fldChar w:fldCharType="end"/>
      </w:r>
    </w:p>
    <w:p w14:paraId="25483CFC" w14:textId="4E6414D5" w:rsidR="00A82682" w:rsidRDefault="00A82682">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_Toc175587204 \h </w:instrText>
      </w:r>
      <w:r>
        <w:fldChar w:fldCharType="separate"/>
      </w:r>
      <w:r>
        <w:t>90</w:t>
      </w:r>
      <w:r>
        <w:fldChar w:fldCharType="end"/>
      </w:r>
    </w:p>
    <w:p w14:paraId="5F584B6A" w14:textId="2FC5EB38" w:rsidR="00A82682" w:rsidRDefault="00A82682">
      <w:pPr>
        <w:pStyle w:val="TOC3"/>
        <w:rPr>
          <w:rFonts w:asciiTheme="minorHAnsi" w:hAnsiTheme="minorHAnsi" w:cstheme="minorBidi"/>
          <w:kern w:val="2"/>
          <w:sz w:val="24"/>
          <w:szCs w:val="24"/>
          <w14:ligatures w14:val="standardContextual"/>
        </w:rPr>
      </w:pPr>
      <w:r w:rsidRPr="008367B8">
        <w:rPr>
          <w:rFonts w:eastAsia="SimSun"/>
        </w:rPr>
        <w:t>9.2.55</w:t>
      </w:r>
      <w:r>
        <w:rPr>
          <w:rFonts w:asciiTheme="minorHAnsi" w:hAnsiTheme="minorHAnsi" w:cstheme="minorBidi"/>
          <w:kern w:val="2"/>
          <w:sz w:val="24"/>
          <w:szCs w:val="24"/>
          <w14:ligatures w14:val="standardContextual"/>
        </w:rPr>
        <w:tab/>
      </w:r>
      <w:r w:rsidRPr="008367B8">
        <w:rPr>
          <w:rFonts w:eastAsia="SimSun"/>
        </w:rPr>
        <w:t xml:space="preserve">SSB </w:t>
      </w:r>
      <w:r w:rsidRPr="008367B8">
        <w:rPr>
          <w:rFonts w:eastAsia="SimSun"/>
          <w:lang w:eastAsia="zh-CN"/>
        </w:rPr>
        <w:t>Time/Frequency Configuration</w:t>
      </w:r>
      <w:r>
        <w:tab/>
      </w:r>
      <w:r>
        <w:fldChar w:fldCharType="begin" w:fldLock="1"/>
      </w:r>
      <w:r>
        <w:instrText xml:space="preserve"> PAGEREF _Toc175587205 \h </w:instrText>
      </w:r>
      <w:r>
        <w:fldChar w:fldCharType="separate"/>
      </w:r>
      <w:r>
        <w:t>90</w:t>
      </w:r>
      <w:r>
        <w:fldChar w:fldCharType="end"/>
      </w:r>
    </w:p>
    <w:p w14:paraId="5952005E" w14:textId="217994EC" w:rsidR="00A82682" w:rsidRDefault="00A82682">
      <w:pPr>
        <w:pStyle w:val="TOC3"/>
        <w:rPr>
          <w:rFonts w:asciiTheme="minorHAnsi" w:hAnsiTheme="minorHAnsi" w:cstheme="minorBidi"/>
          <w:kern w:val="2"/>
          <w:sz w:val="24"/>
          <w:szCs w:val="24"/>
          <w14:ligatures w14:val="standardContextual"/>
        </w:rPr>
      </w:pPr>
      <w:r w:rsidRPr="008367B8">
        <w:rPr>
          <w:rFonts w:eastAsia="SimSun"/>
        </w:rPr>
        <w:t>9.2.56</w:t>
      </w:r>
      <w:r>
        <w:rPr>
          <w:rFonts w:asciiTheme="minorHAnsi" w:hAnsiTheme="minorHAnsi" w:cstheme="minorBidi"/>
          <w:kern w:val="2"/>
          <w:sz w:val="24"/>
          <w:szCs w:val="24"/>
          <w14:ligatures w14:val="standardContextual"/>
        </w:rPr>
        <w:tab/>
      </w:r>
      <w:r w:rsidRPr="008367B8">
        <w:rPr>
          <w:rFonts w:eastAsia="SimSun"/>
          <w:lang w:eastAsia="zh-CN"/>
        </w:rPr>
        <w:t>DL-PRS Muting Pattern</w:t>
      </w:r>
      <w:r>
        <w:tab/>
      </w:r>
      <w:r>
        <w:fldChar w:fldCharType="begin" w:fldLock="1"/>
      </w:r>
      <w:r>
        <w:instrText xml:space="preserve"> PAGEREF _Toc175587206 \h </w:instrText>
      </w:r>
      <w:r>
        <w:fldChar w:fldCharType="separate"/>
      </w:r>
      <w:r>
        <w:t>91</w:t>
      </w:r>
      <w:r>
        <w:fldChar w:fldCharType="end"/>
      </w:r>
    </w:p>
    <w:p w14:paraId="39E4EE57" w14:textId="0DE56D04" w:rsidR="00A82682" w:rsidRDefault="00A82682">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_Toc175587207 \h </w:instrText>
      </w:r>
      <w:r>
        <w:fldChar w:fldCharType="separate"/>
      </w:r>
      <w:r>
        <w:t>91</w:t>
      </w:r>
      <w:r>
        <w:fldChar w:fldCharType="end"/>
      </w:r>
    </w:p>
    <w:p w14:paraId="1E98516E" w14:textId="5077EB5C" w:rsidR="00A82682" w:rsidRDefault="00A82682">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_Toc175587208 \h </w:instrText>
      </w:r>
      <w:r>
        <w:fldChar w:fldCharType="separate"/>
      </w:r>
      <w:r>
        <w:t>91</w:t>
      </w:r>
      <w:r>
        <w:fldChar w:fldCharType="end"/>
      </w:r>
    </w:p>
    <w:p w14:paraId="5478A9EC" w14:textId="4D2EE090" w:rsidR="00A82682" w:rsidRDefault="00A82682">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_Toc175587209 \h </w:instrText>
      </w:r>
      <w:r>
        <w:fldChar w:fldCharType="separate"/>
      </w:r>
      <w:r>
        <w:t>92</w:t>
      </w:r>
      <w:r>
        <w:fldChar w:fldCharType="end"/>
      </w:r>
    </w:p>
    <w:p w14:paraId="341BAF15" w14:textId="1131919E" w:rsidR="00A82682" w:rsidRDefault="00A82682">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_Toc175587210 \h </w:instrText>
      </w:r>
      <w:r>
        <w:fldChar w:fldCharType="separate"/>
      </w:r>
      <w:r>
        <w:t>93</w:t>
      </w:r>
      <w:r>
        <w:fldChar w:fldCharType="end"/>
      </w:r>
    </w:p>
    <w:p w14:paraId="25188522" w14:textId="1A471657" w:rsidR="00A82682" w:rsidRDefault="00A82682">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_Toc175587211 \h </w:instrText>
      </w:r>
      <w:r>
        <w:fldChar w:fldCharType="separate"/>
      </w:r>
      <w:r>
        <w:t>93</w:t>
      </w:r>
      <w:r>
        <w:fldChar w:fldCharType="end"/>
      </w:r>
    </w:p>
    <w:p w14:paraId="38B82E49" w14:textId="49899B36" w:rsidR="00A82682" w:rsidRDefault="00A82682">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_Toc175587212 \h </w:instrText>
      </w:r>
      <w:r>
        <w:fldChar w:fldCharType="separate"/>
      </w:r>
      <w:r>
        <w:t>94</w:t>
      </w:r>
      <w:r>
        <w:fldChar w:fldCharType="end"/>
      </w:r>
    </w:p>
    <w:p w14:paraId="0CD4848F" w14:textId="6771F5EA"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9.2.63</w:t>
      </w:r>
      <w:r>
        <w:rPr>
          <w:rFonts w:asciiTheme="minorHAnsi" w:hAnsiTheme="minorHAnsi" w:cstheme="minorBidi"/>
          <w:kern w:val="2"/>
          <w:sz w:val="24"/>
          <w:szCs w:val="24"/>
          <w14:ligatures w14:val="standardContextual"/>
        </w:rPr>
        <w:tab/>
      </w:r>
      <w:r w:rsidRPr="008367B8">
        <w:rPr>
          <w:rFonts w:eastAsia="Malgun Gothic"/>
        </w:rPr>
        <w:t>Start Time and Duration</w:t>
      </w:r>
      <w:r>
        <w:tab/>
      </w:r>
      <w:r>
        <w:fldChar w:fldCharType="begin" w:fldLock="1"/>
      </w:r>
      <w:r>
        <w:instrText xml:space="preserve"> PAGEREF _Toc175587213 \h </w:instrText>
      </w:r>
      <w:r>
        <w:fldChar w:fldCharType="separate"/>
      </w:r>
      <w:r>
        <w:t>94</w:t>
      </w:r>
      <w:r>
        <w:fldChar w:fldCharType="end"/>
      </w:r>
    </w:p>
    <w:p w14:paraId="4FEE13DA" w14:textId="40142712" w:rsidR="00A82682" w:rsidRDefault="00A82682">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_Toc175587214 \h </w:instrText>
      </w:r>
      <w:r>
        <w:fldChar w:fldCharType="separate"/>
      </w:r>
      <w:r>
        <w:t>95</w:t>
      </w:r>
      <w:r>
        <w:fldChar w:fldCharType="end"/>
      </w:r>
    </w:p>
    <w:p w14:paraId="7B7C6AFB" w14:textId="46FD570D" w:rsidR="00A82682" w:rsidRPr="008E41D6" w:rsidRDefault="00A82682">
      <w:pPr>
        <w:pStyle w:val="TOC3"/>
        <w:rPr>
          <w:rFonts w:asciiTheme="minorHAnsi" w:hAnsiTheme="minorHAnsi" w:cstheme="minorBidi"/>
          <w:kern w:val="2"/>
          <w:sz w:val="24"/>
          <w:szCs w:val="24"/>
          <w:lang w:val="fr-FR"/>
          <w14:ligatures w14:val="standardContextual"/>
        </w:rPr>
      </w:pPr>
      <w:r w:rsidRPr="008E41D6">
        <w:rPr>
          <w:rFonts w:eastAsia="Malgun Gothic"/>
          <w:lang w:val="fr-FR"/>
        </w:rPr>
        <w:t>9.2.65</w:t>
      </w:r>
      <w:r w:rsidRPr="008E41D6">
        <w:rPr>
          <w:rFonts w:asciiTheme="minorHAnsi" w:hAnsiTheme="minorHAnsi" w:cstheme="minorBidi"/>
          <w:kern w:val="2"/>
          <w:sz w:val="24"/>
          <w:szCs w:val="24"/>
          <w:lang w:val="fr-FR"/>
          <w14:ligatures w14:val="standardContextual"/>
        </w:rPr>
        <w:tab/>
      </w:r>
      <w:r w:rsidRPr="008E41D6">
        <w:rPr>
          <w:rFonts w:eastAsia="Malgun Gothic"/>
          <w:lang w:val="fr-FR"/>
        </w:rPr>
        <w:t>On-demand PRS TRP Information</w:t>
      </w:r>
      <w:r w:rsidRPr="008E41D6">
        <w:rPr>
          <w:lang w:val="fr-FR"/>
        </w:rPr>
        <w:tab/>
      </w:r>
      <w:r>
        <w:fldChar w:fldCharType="begin" w:fldLock="1"/>
      </w:r>
      <w:r w:rsidRPr="008E41D6">
        <w:rPr>
          <w:lang w:val="fr-FR"/>
        </w:rPr>
        <w:instrText xml:space="preserve"> PAGEREF _Toc175587215 \h </w:instrText>
      </w:r>
      <w:r>
        <w:fldChar w:fldCharType="separate"/>
      </w:r>
      <w:r w:rsidRPr="008E41D6">
        <w:rPr>
          <w:lang w:val="fr-FR"/>
        </w:rPr>
        <w:t>95</w:t>
      </w:r>
      <w:r>
        <w:fldChar w:fldCharType="end"/>
      </w:r>
    </w:p>
    <w:p w14:paraId="6F2128C0" w14:textId="6A9709FA" w:rsidR="00A82682" w:rsidRPr="008E41D6" w:rsidRDefault="00A82682">
      <w:pPr>
        <w:pStyle w:val="TOC3"/>
        <w:rPr>
          <w:rFonts w:asciiTheme="minorHAnsi" w:hAnsiTheme="minorHAnsi" w:cstheme="minorBidi"/>
          <w:kern w:val="2"/>
          <w:sz w:val="24"/>
          <w:szCs w:val="24"/>
          <w:lang w:val="fr-FR"/>
          <w14:ligatures w14:val="standardContextual"/>
        </w:rPr>
      </w:pPr>
      <w:r w:rsidRPr="008E41D6">
        <w:rPr>
          <w:rFonts w:eastAsia="Malgun Gothic"/>
          <w:lang w:val="fr-FR"/>
        </w:rPr>
        <w:t>9.2.66</w:t>
      </w:r>
      <w:r w:rsidRPr="008E41D6">
        <w:rPr>
          <w:rFonts w:asciiTheme="minorHAnsi" w:hAnsiTheme="minorHAnsi" w:cstheme="minorBidi"/>
          <w:kern w:val="2"/>
          <w:sz w:val="24"/>
          <w:szCs w:val="24"/>
          <w:lang w:val="fr-FR"/>
          <w14:ligatures w14:val="standardContextual"/>
        </w:rPr>
        <w:tab/>
      </w:r>
      <w:r w:rsidRPr="008E41D6">
        <w:rPr>
          <w:rFonts w:eastAsia="Malgun Gothic"/>
          <w:lang w:val="fr-FR"/>
        </w:rPr>
        <w:t>UL-AoA assistance information</w:t>
      </w:r>
      <w:r w:rsidRPr="008E41D6">
        <w:rPr>
          <w:lang w:val="fr-FR"/>
        </w:rPr>
        <w:tab/>
      </w:r>
      <w:r>
        <w:fldChar w:fldCharType="begin" w:fldLock="1"/>
      </w:r>
      <w:r w:rsidRPr="008E41D6">
        <w:rPr>
          <w:lang w:val="fr-FR"/>
        </w:rPr>
        <w:instrText xml:space="preserve"> PAGEREF _Toc175587216 \h </w:instrText>
      </w:r>
      <w:r>
        <w:fldChar w:fldCharType="separate"/>
      </w:r>
      <w:r w:rsidRPr="008E41D6">
        <w:rPr>
          <w:lang w:val="fr-FR"/>
        </w:rPr>
        <w:t>97</w:t>
      </w:r>
      <w:r>
        <w:fldChar w:fldCharType="end"/>
      </w:r>
    </w:p>
    <w:p w14:paraId="66253A78" w14:textId="6F5BFD71" w:rsidR="00A82682" w:rsidRPr="008E41D6" w:rsidRDefault="00A82682">
      <w:pPr>
        <w:pStyle w:val="TOC3"/>
        <w:rPr>
          <w:rFonts w:asciiTheme="minorHAnsi" w:hAnsiTheme="minorHAnsi" w:cstheme="minorBidi"/>
          <w:kern w:val="2"/>
          <w:sz w:val="24"/>
          <w:szCs w:val="24"/>
          <w:lang w:val="fr-FR"/>
          <w14:ligatures w14:val="standardContextual"/>
        </w:rPr>
      </w:pPr>
      <w:r w:rsidRPr="008E41D6">
        <w:rPr>
          <w:rFonts w:eastAsia="Malgun Gothic"/>
          <w:lang w:val="fr-FR"/>
        </w:rPr>
        <w:t>9.2.67</w:t>
      </w:r>
      <w:r w:rsidRPr="008E41D6">
        <w:rPr>
          <w:rFonts w:asciiTheme="minorHAnsi" w:hAnsiTheme="minorHAnsi" w:cstheme="minorBidi"/>
          <w:kern w:val="2"/>
          <w:sz w:val="24"/>
          <w:szCs w:val="24"/>
          <w:lang w:val="fr-FR"/>
          <w14:ligatures w14:val="standardContextual"/>
        </w:rPr>
        <w:tab/>
      </w:r>
      <w:r w:rsidRPr="008E41D6">
        <w:rPr>
          <w:rFonts w:eastAsia="Malgun Gothic"/>
          <w:lang w:val="fr-FR"/>
        </w:rPr>
        <w:t>Z-AoA</w:t>
      </w:r>
      <w:r w:rsidRPr="008E41D6">
        <w:rPr>
          <w:lang w:val="fr-FR"/>
        </w:rPr>
        <w:tab/>
      </w:r>
      <w:r>
        <w:fldChar w:fldCharType="begin" w:fldLock="1"/>
      </w:r>
      <w:r w:rsidRPr="008E41D6">
        <w:rPr>
          <w:lang w:val="fr-FR"/>
        </w:rPr>
        <w:instrText xml:space="preserve"> PAGEREF _Toc175587217 \h </w:instrText>
      </w:r>
      <w:r>
        <w:fldChar w:fldCharType="separate"/>
      </w:r>
      <w:r w:rsidRPr="008E41D6">
        <w:rPr>
          <w:lang w:val="fr-FR"/>
        </w:rPr>
        <w:t>97</w:t>
      </w:r>
      <w:r>
        <w:fldChar w:fldCharType="end"/>
      </w:r>
    </w:p>
    <w:p w14:paraId="3D40FD03" w14:textId="5D794139" w:rsidR="00A82682" w:rsidRDefault="00A82682">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_Toc175587218 \h </w:instrText>
      </w:r>
      <w:r>
        <w:fldChar w:fldCharType="separate"/>
      </w:r>
      <w:r>
        <w:t>98</w:t>
      </w:r>
      <w:r>
        <w:fldChar w:fldCharType="end"/>
      </w:r>
    </w:p>
    <w:p w14:paraId="013739C1" w14:textId="0B75942C" w:rsidR="00A82682" w:rsidRDefault="00A82682">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_Toc175587219 \h </w:instrText>
      </w:r>
      <w:r>
        <w:fldChar w:fldCharType="separate"/>
      </w:r>
      <w:r>
        <w:t>98</w:t>
      </w:r>
      <w:r>
        <w:fldChar w:fldCharType="end"/>
      </w:r>
    </w:p>
    <w:p w14:paraId="3EAF568A" w14:textId="23D5BF5C" w:rsidR="00A82682" w:rsidRDefault="00A82682">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_Toc175587220 \h </w:instrText>
      </w:r>
      <w:r>
        <w:fldChar w:fldCharType="separate"/>
      </w:r>
      <w:r>
        <w:t>98</w:t>
      </w:r>
      <w:r>
        <w:fldChar w:fldCharType="end"/>
      </w:r>
    </w:p>
    <w:p w14:paraId="6797B32A" w14:textId="4B49F58F" w:rsidR="00A82682" w:rsidRDefault="00A82682">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_Toc175587221 \h </w:instrText>
      </w:r>
      <w:r>
        <w:fldChar w:fldCharType="separate"/>
      </w:r>
      <w:r>
        <w:t>98</w:t>
      </w:r>
      <w:r>
        <w:fldChar w:fldCharType="end"/>
      </w:r>
    </w:p>
    <w:p w14:paraId="41C13F0E" w14:textId="7820FBF7" w:rsidR="00A82682" w:rsidRDefault="00A82682">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_Toc175587222 \h </w:instrText>
      </w:r>
      <w:r>
        <w:fldChar w:fldCharType="separate"/>
      </w:r>
      <w:r>
        <w:t>99</w:t>
      </w:r>
      <w:r>
        <w:fldChar w:fldCharType="end"/>
      </w:r>
    </w:p>
    <w:p w14:paraId="2D9CCC09" w14:textId="34EFE06C"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9.2.73</w:t>
      </w:r>
      <w:r>
        <w:rPr>
          <w:rFonts w:asciiTheme="minorHAnsi" w:hAnsiTheme="minorHAnsi" w:cstheme="minorBidi"/>
          <w:kern w:val="2"/>
          <w:sz w:val="24"/>
          <w:szCs w:val="24"/>
          <w14:ligatures w14:val="standardContextual"/>
        </w:rPr>
        <w:tab/>
      </w:r>
      <w:r w:rsidRPr="008367B8">
        <w:rPr>
          <w:rFonts w:eastAsia="Yu Mincho"/>
        </w:rPr>
        <w:t>SRS Resource type</w:t>
      </w:r>
      <w:r>
        <w:tab/>
      </w:r>
      <w:r>
        <w:fldChar w:fldCharType="begin" w:fldLock="1"/>
      </w:r>
      <w:r>
        <w:instrText xml:space="preserve"> PAGEREF _Toc175587223 \h </w:instrText>
      </w:r>
      <w:r>
        <w:fldChar w:fldCharType="separate"/>
      </w:r>
      <w:r>
        <w:t>99</w:t>
      </w:r>
      <w:r>
        <w:fldChar w:fldCharType="end"/>
      </w:r>
    </w:p>
    <w:p w14:paraId="734C47D6" w14:textId="711E9D2F"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9.2.74</w:t>
      </w:r>
      <w:r>
        <w:rPr>
          <w:rFonts w:asciiTheme="minorHAnsi" w:hAnsiTheme="minorHAnsi" w:cstheme="minorBidi"/>
          <w:kern w:val="2"/>
          <w:sz w:val="24"/>
          <w:szCs w:val="24"/>
          <w14:ligatures w14:val="standardContextual"/>
        </w:rPr>
        <w:tab/>
      </w:r>
      <w:r w:rsidRPr="008367B8">
        <w:rPr>
          <w:rFonts w:eastAsia="Yu Mincho"/>
        </w:rPr>
        <w:t>Extended Additional Path List</w:t>
      </w:r>
      <w:r>
        <w:tab/>
      </w:r>
      <w:r>
        <w:fldChar w:fldCharType="begin" w:fldLock="1"/>
      </w:r>
      <w:r>
        <w:instrText xml:space="preserve"> PAGEREF _Toc175587224 \h </w:instrText>
      </w:r>
      <w:r>
        <w:fldChar w:fldCharType="separate"/>
      </w:r>
      <w:r>
        <w:t>99</w:t>
      </w:r>
      <w:r>
        <w:fldChar w:fldCharType="end"/>
      </w:r>
    </w:p>
    <w:p w14:paraId="506CE363" w14:textId="00A68D56"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9.2.75</w:t>
      </w:r>
      <w:r>
        <w:rPr>
          <w:rFonts w:asciiTheme="minorHAnsi" w:hAnsiTheme="minorHAnsi" w:cstheme="minorBidi"/>
          <w:kern w:val="2"/>
          <w:sz w:val="24"/>
          <w:szCs w:val="24"/>
          <w14:ligatures w14:val="standardContextual"/>
        </w:rPr>
        <w:tab/>
      </w:r>
      <w:r w:rsidRPr="008367B8">
        <w:rPr>
          <w:rFonts w:eastAsia="Yu Mincho"/>
        </w:rPr>
        <w:t>ARP ID</w:t>
      </w:r>
      <w:r>
        <w:tab/>
      </w:r>
      <w:r>
        <w:fldChar w:fldCharType="begin" w:fldLock="1"/>
      </w:r>
      <w:r>
        <w:instrText xml:space="preserve"> PAGEREF _Toc175587225 \h </w:instrText>
      </w:r>
      <w:r>
        <w:fldChar w:fldCharType="separate"/>
      </w:r>
      <w:r>
        <w:t>100</w:t>
      </w:r>
      <w:r>
        <w:fldChar w:fldCharType="end"/>
      </w:r>
    </w:p>
    <w:p w14:paraId="7C5C3689" w14:textId="3364708A"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9.2.76</w:t>
      </w:r>
      <w:r>
        <w:rPr>
          <w:rFonts w:asciiTheme="minorHAnsi" w:hAnsiTheme="minorHAnsi" w:cstheme="minorBidi"/>
          <w:kern w:val="2"/>
          <w:sz w:val="24"/>
          <w:szCs w:val="24"/>
          <w14:ligatures w14:val="standardContextual"/>
        </w:rPr>
        <w:tab/>
      </w:r>
      <w:r w:rsidRPr="008367B8">
        <w:rPr>
          <w:rFonts w:eastAsia="Yu Mincho"/>
        </w:rPr>
        <w:t>ARP Location Information</w:t>
      </w:r>
      <w:r>
        <w:tab/>
      </w:r>
      <w:r>
        <w:fldChar w:fldCharType="begin" w:fldLock="1"/>
      </w:r>
      <w:r>
        <w:instrText xml:space="preserve"> PAGEREF _Toc175587226 \h </w:instrText>
      </w:r>
      <w:r>
        <w:fldChar w:fldCharType="separate"/>
      </w:r>
      <w:r>
        <w:t>100</w:t>
      </w:r>
      <w:r>
        <w:fldChar w:fldCharType="end"/>
      </w:r>
    </w:p>
    <w:p w14:paraId="78A52359" w14:textId="0337AF37"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9.2.77</w:t>
      </w:r>
      <w:r>
        <w:rPr>
          <w:rFonts w:asciiTheme="minorHAnsi" w:hAnsiTheme="minorHAnsi" w:cstheme="minorBidi"/>
          <w:kern w:val="2"/>
          <w:sz w:val="24"/>
          <w:szCs w:val="24"/>
          <w14:ligatures w14:val="standardContextual"/>
        </w:rPr>
        <w:tab/>
      </w:r>
      <w:r w:rsidRPr="008367B8">
        <w:rPr>
          <w:rFonts w:eastAsia="Yu Mincho"/>
        </w:rPr>
        <w:t>LoS/NLoS Information</w:t>
      </w:r>
      <w:r>
        <w:tab/>
      </w:r>
      <w:r>
        <w:fldChar w:fldCharType="begin" w:fldLock="1"/>
      </w:r>
      <w:r>
        <w:instrText xml:space="preserve"> PAGEREF _Toc175587227 \h </w:instrText>
      </w:r>
      <w:r>
        <w:fldChar w:fldCharType="separate"/>
      </w:r>
      <w:r>
        <w:t>101</w:t>
      </w:r>
      <w:r>
        <w:fldChar w:fldCharType="end"/>
      </w:r>
    </w:p>
    <w:p w14:paraId="7249F7A7" w14:textId="3CEF6FCB"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9.2.78</w:t>
      </w:r>
      <w:r>
        <w:rPr>
          <w:rFonts w:asciiTheme="minorHAnsi" w:hAnsiTheme="minorHAnsi" w:cstheme="minorBidi"/>
          <w:kern w:val="2"/>
          <w:sz w:val="24"/>
          <w:szCs w:val="24"/>
          <w14:ligatures w14:val="standardContextual"/>
        </w:rPr>
        <w:tab/>
      </w:r>
      <w:r w:rsidRPr="008367B8">
        <w:rPr>
          <w:rFonts w:eastAsia="Yu Mincho"/>
        </w:rPr>
        <w:t>UE Tx TEG Association List</w:t>
      </w:r>
      <w:r>
        <w:tab/>
      </w:r>
      <w:r>
        <w:fldChar w:fldCharType="begin" w:fldLock="1"/>
      </w:r>
      <w:r>
        <w:instrText xml:space="preserve"> PAGEREF _Toc175587228 \h </w:instrText>
      </w:r>
      <w:r>
        <w:fldChar w:fldCharType="separate"/>
      </w:r>
      <w:r>
        <w:t>101</w:t>
      </w:r>
      <w:r>
        <w:fldChar w:fldCharType="end"/>
      </w:r>
    </w:p>
    <w:p w14:paraId="1AAEB848" w14:textId="2CC86C75" w:rsidR="00A82682" w:rsidRDefault="00A82682">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_Toc175587229 \h </w:instrText>
      </w:r>
      <w:r>
        <w:fldChar w:fldCharType="separate"/>
      </w:r>
      <w:r>
        <w:t>102</w:t>
      </w:r>
      <w:r>
        <w:fldChar w:fldCharType="end"/>
      </w:r>
    </w:p>
    <w:p w14:paraId="3BE06A50" w14:textId="4AE725FA" w:rsidR="00A82682" w:rsidRDefault="00A82682">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_Toc175587230 \h </w:instrText>
      </w:r>
      <w:r>
        <w:fldChar w:fldCharType="separate"/>
      </w:r>
      <w:r>
        <w:t>102</w:t>
      </w:r>
      <w:r>
        <w:fldChar w:fldCharType="end"/>
      </w:r>
    </w:p>
    <w:p w14:paraId="2B5B55D5" w14:textId="0ABE5899"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9.2.81</w:t>
      </w:r>
      <w:r>
        <w:rPr>
          <w:rFonts w:asciiTheme="minorHAnsi" w:hAnsiTheme="minorHAnsi" w:cstheme="minorBidi"/>
          <w:kern w:val="2"/>
          <w:sz w:val="24"/>
          <w:szCs w:val="24"/>
          <w14:ligatures w14:val="standardContextual"/>
        </w:rPr>
        <w:tab/>
      </w:r>
      <w:r w:rsidRPr="008367B8">
        <w:rPr>
          <w:rFonts w:eastAsia="Malgun Gothic"/>
        </w:rPr>
        <w:t>Measurement Characteristics Request Indicator</w:t>
      </w:r>
      <w:r>
        <w:tab/>
      </w:r>
      <w:r>
        <w:fldChar w:fldCharType="begin" w:fldLock="1"/>
      </w:r>
      <w:r>
        <w:instrText xml:space="preserve"> PAGEREF _Toc175587231 \h </w:instrText>
      </w:r>
      <w:r>
        <w:fldChar w:fldCharType="separate"/>
      </w:r>
      <w:r>
        <w:t>102</w:t>
      </w:r>
      <w:r>
        <w:fldChar w:fldCharType="end"/>
      </w:r>
    </w:p>
    <w:p w14:paraId="69F88CE4" w14:textId="0F4D54C5" w:rsidR="00A82682" w:rsidRDefault="00A82682">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_Toc175587232 \h </w:instrText>
      </w:r>
      <w:r>
        <w:fldChar w:fldCharType="separate"/>
      </w:r>
      <w:r>
        <w:t>103</w:t>
      </w:r>
      <w:r>
        <w:fldChar w:fldCharType="end"/>
      </w:r>
    </w:p>
    <w:p w14:paraId="7F41EFB9" w14:textId="45A2DD02" w:rsidR="00A82682" w:rsidRDefault="00A82682">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_Toc175587233 \h </w:instrText>
      </w:r>
      <w:r>
        <w:fldChar w:fldCharType="separate"/>
      </w:r>
      <w:r>
        <w:t>104</w:t>
      </w:r>
      <w:r>
        <w:fldChar w:fldCharType="end"/>
      </w:r>
    </w:p>
    <w:p w14:paraId="1F9697CD" w14:textId="7FD5AF2E" w:rsidR="00A82682" w:rsidRDefault="00A82682">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_Toc175587234 \h </w:instrText>
      </w:r>
      <w:r>
        <w:fldChar w:fldCharType="separate"/>
      </w:r>
      <w:r>
        <w:t>105</w:t>
      </w:r>
      <w:r>
        <w:fldChar w:fldCharType="end"/>
      </w:r>
    </w:p>
    <w:p w14:paraId="6F4A563B" w14:textId="409516AF" w:rsidR="00A82682" w:rsidRDefault="00A82682">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_Toc175587235 \h </w:instrText>
      </w:r>
      <w:r>
        <w:fldChar w:fldCharType="separate"/>
      </w:r>
      <w:r>
        <w:t>105</w:t>
      </w:r>
      <w:r>
        <w:fldChar w:fldCharType="end"/>
      </w:r>
    </w:p>
    <w:p w14:paraId="11DB0F92" w14:textId="3A1EF428" w:rsidR="00A82682" w:rsidRDefault="00A82682">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_Toc175587236 \h </w:instrText>
      </w:r>
      <w:r>
        <w:fldChar w:fldCharType="separate"/>
      </w:r>
      <w:r>
        <w:t>105</w:t>
      </w:r>
      <w:r>
        <w:fldChar w:fldCharType="end"/>
      </w:r>
    </w:p>
    <w:p w14:paraId="1BF10A84" w14:textId="7D3B909F" w:rsidR="00A82682" w:rsidRDefault="00A82682">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_Toc175587237 \h </w:instrText>
      </w:r>
      <w:r>
        <w:fldChar w:fldCharType="separate"/>
      </w:r>
      <w:r>
        <w:t>106</w:t>
      </w:r>
      <w:r>
        <w:fldChar w:fldCharType="end"/>
      </w:r>
    </w:p>
    <w:p w14:paraId="092D1F75" w14:textId="7F852259" w:rsidR="00A82682" w:rsidRDefault="00A82682">
      <w:pPr>
        <w:pStyle w:val="TOC3"/>
        <w:rPr>
          <w:rFonts w:asciiTheme="minorHAnsi" w:hAnsiTheme="minorHAnsi" w:cstheme="minorBidi"/>
          <w:kern w:val="2"/>
          <w:sz w:val="24"/>
          <w:szCs w:val="24"/>
          <w14:ligatures w14:val="standardContextual"/>
        </w:rPr>
      </w:pPr>
      <w:r>
        <w:rPr>
          <w:lang w:eastAsia="zh-CN"/>
        </w:rPr>
        <w:t>9.2.88</w:t>
      </w:r>
      <w:r>
        <w:rPr>
          <w:rFonts w:asciiTheme="minorHAnsi" w:hAnsiTheme="minorHAnsi" w:cstheme="minorBidi"/>
          <w:kern w:val="2"/>
          <w:sz w:val="24"/>
          <w:szCs w:val="24"/>
          <w14:ligatures w14:val="standardContextual"/>
        </w:rPr>
        <w:tab/>
      </w:r>
      <w:r>
        <w:rPr>
          <w:lang w:eastAsia="zh-CN"/>
        </w:rPr>
        <w:t>Mobile TRP Location Information</w:t>
      </w:r>
      <w:r>
        <w:tab/>
      </w:r>
      <w:r>
        <w:fldChar w:fldCharType="begin" w:fldLock="1"/>
      </w:r>
      <w:r>
        <w:instrText xml:space="preserve"> PAGEREF _Toc175587238 \h </w:instrText>
      </w:r>
      <w:r>
        <w:fldChar w:fldCharType="separate"/>
      </w:r>
      <w:r>
        <w:t>106</w:t>
      </w:r>
      <w:r>
        <w:fldChar w:fldCharType="end"/>
      </w:r>
    </w:p>
    <w:p w14:paraId="231C7325" w14:textId="74B5ACA7" w:rsidR="00A82682" w:rsidRDefault="00A82682">
      <w:pPr>
        <w:pStyle w:val="TOC3"/>
        <w:rPr>
          <w:rFonts w:asciiTheme="minorHAnsi" w:hAnsiTheme="minorHAnsi" w:cstheme="minorBidi"/>
          <w:kern w:val="2"/>
          <w:sz w:val="24"/>
          <w:szCs w:val="24"/>
          <w14:ligatures w14:val="standardContextual"/>
        </w:rPr>
      </w:pPr>
      <w:r>
        <w:t>9.2.89</w:t>
      </w:r>
      <w:r>
        <w:rPr>
          <w:rFonts w:asciiTheme="minorHAnsi" w:hAnsiTheme="minorHAnsi" w:cstheme="minorBidi"/>
          <w:kern w:val="2"/>
          <w:sz w:val="24"/>
          <w:szCs w:val="24"/>
          <w14:ligatures w14:val="standardContextual"/>
        </w:rPr>
        <w:tab/>
      </w:r>
      <w:r>
        <w:t xml:space="preserve"> Common TA Parameters</w:t>
      </w:r>
      <w:r>
        <w:tab/>
      </w:r>
      <w:r>
        <w:fldChar w:fldCharType="begin" w:fldLock="1"/>
      </w:r>
      <w:r>
        <w:instrText xml:space="preserve"> PAGEREF _Toc175587239 \h </w:instrText>
      </w:r>
      <w:r>
        <w:fldChar w:fldCharType="separate"/>
      </w:r>
      <w:r>
        <w:t>106</w:t>
      </w:r>
      <w:r>
        <w:fldChar w:fldCharType="end"/>
      </w:r>
    </w:p>
    <w:p w14:paraId="157A094B" w14:textId="583AA952"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9.2.90</w:t>
      </w:r>
      <w:r>
        <w:rPr>
          <w:rFonts w:asciiTheme="minorHAnsi" w:hAnsiTheme="minorHAnsi" w:cstheme="minorBidi"/>
          <w:kern w:val="2"/>
          <w:sz w:val="24"/>
          <w:szCs w:val="24"/>
          <w14:ligatures w14:val="standardContextual"/>
        </w:rPr>
        <w:tab/>
      </w:r>
      <w:r w:rsidRPr="008367B8">
        <w:rPr>
          <w:rFonts w:eastAsia="Malgun Gothic"/>
        </w:rPr>
        <w:t>Time Window Information SRS</w:t>
      </w:r>
      <w:r>
        <w:rPr>
          <w:lang w:eastAsia="zh-CN"/>
        </w:rPr>
        <w:t xml:space="preserve"> List</w:t>
      </w:r>
      <w:r>
        <w:tab/>
      </w:r>
      <w:r>
        <w:fldChar w:fldCharType="begin" w:fldLock="1"/>
      </w:r>
      <w:r>
        <w:instrText xml:space="preserve"> PAGEREF _Toc175587240 \h </w:instrText>
      </w:r>
      <w:r>
        <w:fldChar w:fldCharType="separate"/>
      </w:r>
      <w:r>
        <w:t>106</w:t>
      </w:r>
      <w:r>
        <w:fldChar w:fldCharType="end"/>
      </w:r>
    </w:p>
    <w:p w14:paraId="05C3343A" w14:textId="18F0BD1C"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9.2.91</w:t>
      </w:r>
      <w:r>
        <w:rPr>
          <w:rFonts w:asciiTheme="minorHAnsi" w:hAnsiTheme="minorHAnsi" w:cstheme="minorBidi"/>
          <w:kern w:val="2"/>
          <w:sz w:val="24"/>
          <w:szCs w:val="24"/>
          <w14:ligatures w14:val="standardContextual"/>
        </w:rPr>
        <w:tab/>
      </w:r>
      <w:r w:rsidRPr="008367B8">
        <w:rPr>
          <w:rFonts w:eastAsia="Malgun Gothic"/>
        </w:rPr>
        <w:t>Time Window Information Measurement</w:t>
      </w:r>
      <w:r>
        <w:rPr>
          <w:lang w:eastAsia="zh-CN"/>
        </w:rPr>
        <w:t xml:space="preserve"> List</w:t>
      </w:r>
      <w:r>
        <w:tab/>
      </w:r>
      <w:r>
        <w:fldChar w:fldCharType="begin" w:fldLock="1"/>
      </w:r>
      <w:r>
        <w:instrText xml:space="preserve"> PAGEREF _Toc175587241 \h </w:instrText>
      </w:r>
      <w:r>
        <w:fldChar w:fldCharType="separate"/>
      </w:r>
      <w:r>
        <w:t>107</w:t>
      </w:r>
      <w:r>
        <w:fldChar w:fldCharType="end"/>
      </w:r>
    </w:p>
    <w:p w14:paraId="2CB74E78" w14:textId="16B8CE52" w:rsidR="00A82682" w:rsidRDefault="00A82682">
      <w:pPr>
        <w:pStyle w:val="TOC3"/>
        <w:rPr>
          <w:rFonts w:asciiTheme="minorHAnsi" w:hAnsiTheme="minorHAnsi" w:cstheme="minorBidi"/>
          <w:kern w:val="2"/>
          <w:sz w:val="24"/>
          <w:szCs w:val="24"/>
          <w14:ligatures w14:val="standardContextual"/>
        </w:rPr>
      </w:pPr>
      <w:r>
        <w:t>9.2.92</w:t>
      </w:r>
      <w:r>
        <w:rPr>
          <w:rFonts w:asciiTheme="minorHAnsi" w:hAnsiTheme="minorHAnsi" w:cstheme="minorBidi"/>
          <w:kern w:val="2"/>
          <w:sz w:val="24"/>
          <w:szCs w:val="24"/>
          <w14:ligatures w14:val="standardContextual"/>
        </w:rPr>
        <w:tab/>
      </w:r>
      <w:r>
        <w:t>UL RSCP</w:t>
      </w:r>
      <w:r>
        <w:tab/>
      </w:r>
      <w:r>
        <w:fldChar w:fldCharType="begin" w:fldLock="1"/>
      </w:r>
      <w:r>
        <w:instrText xml:space="preserve"> PAGEREF _Toc175587242 \h </w:instrText>
      </w:r>
      <w:r>
        <w:fldChar w:fldCharType="separate"/>
      </w:r>
      <w:r>
        <w:t>108</w:t>
      </w:r>
      <w:r>
        <w:fldChar w:fldCharType="end"/>
      </w:r>
    </w:p>
    <w:p w14:paraId="0F4A0A51" w14:textId="10F2ABB2" w:rsidR="00A82682" w:rsidRDefault="00A82682">
      <w:pPr>
        <w:pStyle w:val="TOC3"/>
        <w:rPr>
          <w:rFonts w:asciiTheme="minorHAnsi" w:hAnsiTheme="minorHAnsi" w:cstheme="minorBidi"/>
          <w:kern w:val="2"/>
          <w:sz w:val="24"/>
          <w:szCs w:val="24"/>
          <w14:ligatures w14:val="standardContextual"/>
        </w:rPr>
      </w:pPr>
      <w:r>
        <w:t>9.2.93</w:t>
      </w:r>
      <w:r>
        <w:rPr>
          <w:rFonts w:asciiTheme="minorHAnsi" w:hAnsiTheme="minorHAnsi" w:cstheme="minorBidi"/>
          <w:kern w:val="2"/>
          <w:sz w:val="24"/>
          <w:szCs w:val="24"/>
          <w14:ligatures w14:val="standardContextual"/>
        </w:rPr>
        <w:tab/>
      </w:r>
      <w:r>
        <w:t>Positioning Validity Area Cell List</w:t>
      </w:r>
      <w:r>
        <w:tab/>
      </w:r>
      <w:r>
        <w:fldChar w:fldCharType="begin" w:fldLock="1"/>
      </w:r>
      <w:r>
        <w:instrText xml:space="preserve"> PAGEREF _Toc175587243 \h </w:instrText>
      </w:r>
      <w:r>
        <w:fldChar w:fldCharType="separate"/>
      </w:r>
      <w:r>
        <w:t>108</w:t>
      </w:r>
      <w:r>
        <w:fldChar w:fldCharType="end"/>
      </w:r>
    </w:p>
    <w:p w14:paraId="267A8C29" w14:textId="3AA14336" w:rsidR="00A82682" w:rsidRDefault="00A82682">
      <w:pPr>
        <w:pStyle w:val="TOC3"/>
        <w:rPr>
          <w:rFonts w:asciiTheme="minorHAnsi" w:hAnsiTheme="minorHAnsi" w:cstheme="minorBidi"/>
          <w:kern w:val="2"/>
          <w:sz w:val="24"/>
          <w:szCs w:val="24"/>
          <w14:ligatures w14:val="standardContextual"/>
        </w:rPr>
      </w:pPr>
      <w:r>
        <w:t>9.2.94</w:t>
      </w:r>
      <w:r>
        <w:rPr>
          <w:rFonts w:asciiTheme="minorHAnsi" w:hAnsiTheme="minorHAnsi" w:cstheme="minorBidi"/>
          <w:kern w:val="2"/>
          <w:sz w:val="24"/>
          <w:szCs w:val="24"/>
          <w14:ligatures w14:val="standardContextual"/>
        </w:rPr>
        <w:tab/>
      </w:r>
      <w:r>
        <w:t>Aggregated Positioning SRS Resource Set List</w:t>
      </w:r>
      <w:r>
        <w:tab/>
      </w:r>
      <w:r>
        <w:fldChar w:fldCharType="begin" w:fldLock="1"/>
      </w:r>
      <w:r>
        <w:instrText xml:space="preserve"> PAGEREF _Toc175587244 \h </w:instrText>
      </w:r>
      <w:r>
        <w:fldChar w:fldCharType="separate"/>
      </w:r>
      <w:r>
        <w:t>108</w:t>
      </w:r>
      <w:r>
        <w:fldChar w:fldCharType="end"/>
      </w:r>
    </w:p>
    <w:p w14:paraId="465FC65A" w14:textId="0C98B001" w:rsidR="00A82682" w:rsidRDefault="00A82682">
      <w:pPr>
        <w:pStyle w:val="TOC3"/>
        <w:rPr>
          <w:rFonts w:asciiTheme="minorHAnsi" w:hAnsiTheme="minorHAnsi" w:cstheme="minorBidi"/>
          <w:kern w:val="2"/>
          <w:sz w:val="24"/>
          <w:szCs w:val="24"/>
          <w14:ligatures w14:val="standardContextual"/>
        </w:rPr>
      </w:pPr>
      <w:r>
        <w:t>9.2.95</w:t>
      </w:r>
      <w:r>
        <w:rPr>
          <w:rFonts w:asciiTheme="minorHAnsi" w:hAnsiTheme="minorHAnsi" w:cstheme="minorBidi"/>
          <w:kern w:val="2"/>
          <w:sz w:val="24"/>
          <w:szCs w:val="24"/>
          <w14:ligatures w14:val="standardContextual"/>
        </w:rPr>
        <w:tab/>
      </w:r>
      <w:r>
        <w:t>Aggregated PRS Resource Set List</w:t>
      </w:r>
      <w:r>
        <w:tab/>
      </w:r>
      <w:r>
        <w:fldChar w:fldCharType="begin" w:fldLock="1"/>
      </w:r>
      <w:r>
        <w:instrText xml:space="preserve"> PAGEREF _Toc175587245 \h </w:instrText>
      </w:r>
      <w:r>
        <w:fldChar w:fldCharType="separate"/>
      </w:r>
      <w:r>
        <w:t>109</w:t>
      </w:r>
      <w:r>
        <w:fldChar w:fldCharType="end"/>
      </w:r>
    </w:p>
    <w:p w14:paraId="63495325" w14:textId="2B32C3F9" w:rsidR="00A82682" w:rsidRDefault="00A82682">
      <w:pPr>
        <w:pStyle w:val="TOC3"/>
        <w:rPr>
          <w:rFonts w:asciiTheme="minorHAnsi" w:hAnsiTheme="minorHAnsi" w:cstheme="minorBidi"/>
          <w:kern w:val="2"/>
          <w:sz w:val="24"/>
          <w:szCs w:val="24"/>
          <w14:ligatures w14:val="standardContextual"/>
        </w:rPr>
      </w:pPr>
      <w:r>
        <w:t>9.2.96</w:t>
      </w:r>
      <w:r>
        <w:rPr>
          <w:rFonts w:asciiTheme="minorHAnsi" w:hAnsiTheme="minorHAnsi" w:cstheme="minorBidi"/>
          <w:kern w:val="2"/>
          <w:sz w:val="24"/>
          <w:szCs w:val="24"/>
          <w14:ligatures w14:val="standardContextual"/>
        </w:rPr>
        <w:tab/>
      </w:r>
      <w:r>
        <w:t>Validity Area Specific SRS Information</w:t>
      </w:r>
      <w:r>
        <w:tab/>
      </w:r>
      <w:r>
        <w:fldChar w:fldCharType="begin" w:fldLock="1"/>
      </w:r>
      <w:r>
        <w:instrText xml:space="preserve"> PAGEREF _Toc175587246 \h </w:instrText>
      </w:r>
      <w:r>
        <w:fldChar w:fldCharType="separate"/>
      </w:r>
      <w:r>
        <w:t>109</w:t>
      </w:r>
      <w:r>
        <w:fldChar w:fldCharType="end"/>
      </w:r>
    </w:p>
    <w:p w14:paraId="0F07943A" w14:textId="09FD0BE5" w:rsidR="00A82682" w:rsidRDefault="00A82682">
      <w:pPr>
        <w:pStyle w:val="TOC3"/>
        <w:rPr>
          <w:rFonts w:asciiTheme="minorHAnsi" w:hAnsiTheme="minorHAnsi" w:cstheme="minorBidi"/>
          <w:kern w:val="2"/>
          <w:sz w:val="24"/>
          <w:szCs w:val="24"/>
          <w14:ligatures w14:val="standardContextual"/>
        </w:rPr>
      </w:pPr>
      <w:r w:rsidRPr="008367B8">
        <w:rPr>
          <w:rFonts w:eastAsia="MS Mincho"/>
        </w:rPr>
        <w:t>9.2.97</w:t>
      </w:r>
      <w:r>
        <w:rPr>
          <w:rFonts w:asciiTheme="minorHAnsi" w:hAnsiTheme="minorHAnsi" w:cstheme="minorBidi"/>
          <w:kern w:val="2"/>
          <w:sz w:val="24"/>
          <w:szCs w:val="24"/>
          <w14:ligatures w14:val="standardContextual"/>
        </w:rPr>
        <w:tab/>
      </w:r>
      <w:r w:rsidRPr="008367B8">
        <w:rPr>
          <w:rFonts w:eastAsia="MS Mincho"/>
        </w:rPr>
        <w:t>Requested SRS Preconfiguration Characteristics List</w:t>
      </w:r>
      <w:r>
        <w:tab/>
      </w:r>
      <w:r>
        <w:fldChar w:fldCharType="begin" w:fldLock="1"/>
      </w:r>
      <w:r>
        <w:instrText xml:space="preserve"> PAGEREF _Toc175587247 \h </w:instrText>
      </w:r>
      <w:r>
        <w:fldChar w:fldCharType="separate"/>
      </w:r>
      <w:r>
        <w:t>110</w:t>
      </w:r>
      <w:r>
        <w:fldChar w:fldCharType="end"/>
      </w:r>
    </w:p>
    <w:p w14:paraId="30CE2A1F" w14:textId="578387E3" w:rsidR="00A82682" w:rsidRDefault="00A82682">
      <w:pPr>
        <w:pStyle w:val="TOC3"/>
        <w:rPr>
          <w:rFonts w:asciiTheme="minorHAnsi" w:hAnsiTheme="minorHAnsi" w:cstheme="minorBidi"/>
          <w:kern w:val="2"/>
          <w:sz w:val="24"/>
          <w:szCs w:val="24"/>
          <w14:ligatures w14:val="standardContextual"/>
        </w:rPr>
      </w:pPr>
      <w:r w:rsidRPr="008367B8">
        <w:rPr>
          <w:rFonts w:eastAsia="MS Mincho"/>
        </w:rPr>
        <w:t>9.2.98</w:t>
      </w:r>
      <w:r>
        <w:rPr>
          <w:rFonts w:asciiTheme="minorHAnsi" w:hAnsiTheme="minorHAnsi" w:cstheme="minorBidi"/>
          <w:kern w:val="2"/>
          <w:sz w:val="24"/>
          <w:szCs w:val="24"/>
          <w14:ligatures w14:val="standardContextual"/>
        </w:rPr>
        <w:tab/>
      </w:r>
      <w:r w:rsidRPr="008367B8">
        <w:rPr>
          <w:rFonts w:eastAsia="MS Mincho"/>
        </w:rPr>
        <w:t>SRS Preconfiguration List</w:t>
      </w:r>
      <w:r>
        <w:tab/>
      </w:r>
      <w:r>
        <w:fldChar w:fldCharType="begin" w:fldLock="1"/>
      </w:r>
      <w:r>
        <w:instrText xml:space="preserve"> PAGEREF _Toc175587248 \h </w:instrText>
      </w:r>
      <w:r>
        <w:fldChar w:fldCharType="separate"/>
      </w:r>
      <w:r>
        <w:t>110</w:t>
      </w:r>
      <w:r>
        <w:fldChar w:fldCharType="end"/>
      </w:r>
    </w:p>
    <w:p w14:paraId="7032B1D0" w14:textId="035D79E7" w:rsidR="00A82682" w:rsidRDefault="00A82682">
      <w:pPr>
        <w:pStyle w:val="TOC3"/>
        <w:rPr>
          <w:rFonts w:asciiTheme="minorHAnsi" w:hAnsiTheme="minorHAnsi" w:cstheme="minorBidi"/>
          <w:kern w:val="2"/>
          <w:sz w:val="24"/>
          <w:szCs w:val="24"/>
          <w14:ligatures w14:val="standardContextual"/>
        </w:rPr>
      </w:pPr>
      <w:r>
        <w:t>9.2.</w:t>
      </w:r>
      <w:r>
        <w:rPr>
          <w:lang w:eastAsia="zh-CN"/>
        </w:rPr>
        <w:t>99</w:t>
      </w:r>
      <w:r>
        <w:rPr>
          <w:rFonts w:asciiTheme="minorHAnsi" w:hAnsiTheme="minorHAnsi" w:cstheme="minorBidi"/>
          <w:kern w:val="2"/>
          <w:sz w:val="24"/>
          <w:szCs w:val="24"/>
          <w14:ligatures w14:val="standardContextual"/>
        </w:rPr>
        <w:tab/>
      </w:r>
      <w:r>
        <w:t>SRS Periodicity</w:t>
      </w:r>
      <w:r>
        <w:tab/>
      </w:r>
      <w:r>
        <w:fldChar w:fldCharType="begin" w:fldLock="1"/>
      </w:r>
      <w:r>
        <w:instrText xml:space="preserve"> PAGEREF _Toc175587249 \h </w:instrText>
      </w:r>
      <w:r>
        <w:fldChar w:fldCharType="separate"/>
      </w:r>
      <w:r>
        <w:t>111</w:t>
      </w:r>
      <w:r>
        <w:fldChar w:fldCharType="end"/>
      </w:r>
    </w:p>
    <w:p w14:paraId="63DC6E7F" w14:textId="62142B5B" w:rsidR="00A82682" w:rsidRDefault="00A82682">
      <w:pPr>
        <w:pStyle w:val="TOC3"/>
        <w:rPr>
          <w:rFonts w:asciiTheme="minorHAnsi" w:hAnsiTheme="minorHAnsi" w:cstheme="minorBidi"/>
          <w:kern w:val="2"/>
          <w:sz w:val="24"/>
          <w:szCs w:val="24"/>
          <w14:ligatures w14:val="standardContextual"/>
        </w:rPr>
      </w:pPr>
      <w:r>
        <w:t>9.2.</w:t>
      </w:r>
      <w:r>
        <w:rPr>
          <w:lang w:eastAsia="zh-CN"/>
        </w:rPr>
        <w:t>100</w:t>
      </w:r>
      <w:r>
        <w:rPr>
          <w:rFonts w:asciiTheme="minorHAnsi" w:hAnsiTheme="minorHAnsi" w:cstheme="minorBidi"/>
          <w:kern w:val="2"/>
          <w:sz w:val="24"/>
          <w:szCs w:val="24"/>
          <w14:ligatures w14:val="standardContextual"/>
        </w:rPr>
        <w:tab/>
      </w:r>
      <w:r>
        <w:t>Tx Hopping Configuration</w:t>
      </w:r>
      <w:r>
        <w:tab/>
      </w:r>
      <w:r>
        <w:fldChar w:fldCharType="begin" w:fldLock="1"/>
      </w:r>
      <w:r>
        <w:instrText xml:space="preserve"> PAGEREF _Toc175587250 \h </w:instrText>
      </w:r>
      <w:r>
        <w:fldChar w:fldCharType="separate"/>
      </w:r>
      <w:r>
        <w:t>111</w:t>
      </w:r>
      <w:r>
        <w:fldChar w:fldCharType="end"/>
      </w:r>
    </w:p>
    <w:p w14:paraId="1A87FABF" w14:textId="762F083E" w:rsidR="00A82682" w:rsidRDefault="00A82682">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_Toc175587251 \h </w:instrText>
      </w:r>
      <w:r>
        <w:fldChar w:fldCharType="separate"/>
      </w:r>
      <w:r>
        <w:t>112</w:t>
      </w:r>
      <w:r>
        <w:fldChar w:fldCharType="end"/>
      </w:r>
    </w:p>
    <w:p w14:paraId="6DAB277C" w14:textId="44CA6A83" w:rsidR="00A82682" w:rsidRDefault="00A82682">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_Toc175587252 \h </w:instrText>
      </w:r>
      <w:r>
        <w:fldChar w:fldCharType="separate"/>
      </w:r>
      <w:r>
        <w:t>112</w:t>
      </w:r>
      <w:r>
        <w:fldChar w:fldCharType="end"/>
      </w:r>
    </w:p>
    <w:p w14:paraId="5A169F6E" w14:textId="7BDAC086" w:rsidR="00A82682" w:rsidRDefault="00A82682">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_Toc175587253 \h </w:instrText>
      </w:r>
      <w:r>
        <w:fldChar w:fldCharType="separate"/>
      </w:r>
      <w:r>
        <w:t>112</w:t>
      </w:r>
      <w:r>
        <w:fldChar w:fldCharType="end"/>
      </w:r>
    </w:p>
    <w:p w14:paraId="30EF21A5" w14:textId="3877726D" w:rsidR="00A82682" w:rsidRDefault="00A82682">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_Toc175587254 \h </w:instrText>
      </w:r>
      <w:r>
        <w:fldChar w:fldCharType="separate"/>
      </w:r>
      <w:r>
        <w:t>112</w:t>
      </w:r>
      <w:r>
        <w:fldChar w:fldCharType="end"/>
      </w:r>
    </w:p>
    <w:p w14:paraId="60EA72E2" w14:textId="6CAC1096" w:rsidR="00A82682" w:rsidRDefault="00A82682">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_Toc175587255 \h </w:instrText>
      </w:r>
      <w:r>
        <w:fldChar w:fldCharType="separate"/>
      </w:r>
      <w:r>
        <w:t>120</w:t>
      </w:r>
      <w:r>
        <w:fldChar w:fldCharType="end"/>
      </w:r>
    </w:p>
    <w:p w14:paraId="1D462DEE" w14:textId="55E2CD3C" w:rsidR="00A82682" w:rsidRDefault="00A82682">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_Toc175587256 \h </w:instrText>
      </w:r>
      <w:r>
        <w:fldChar w:fldCharType="separate"/>
      </w:r>
      <w:r>
        <w:t>138</w:t>
      </w:r>
      <w:r>
        <w:fldChar w:fldCharType="end"/>
      </w:r>
    </w:p>
    <w:p w14:paraId="285CD788" w14:textId="3420CB23" w:rsidR="00A82682" w:rsidRDefault="00A82682">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_Toc175587257 \h </w:instrText>
      </w:r>
      <w:r>
        <w:fldChar w:fldCharType="separate"/>
      </w:r>
      <w:r>
        <w:t>211</w:t>
      </w:r>
      <w:r>
        <w:fldChar w:fldCharType="end"/>
      </w:r>
    </w:p>
    <w:p w14:paraId="0CC54E9B" w14:textId="20E6F103" w:rsidR="00A82682" w:rsidRDefault="00A82682">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_Toc175587258 \h </w:instrText>
      </w:r>
      <w:r>
        <w:fldChar w:fldCharType="separate"/>
      </w:r>
      <w:r>
        <w:t>212</w:t>
      </w:r>
      <w:r>
        <w:fldChar w:fldCharType="end"/>
      </w:r>
    </w:p>
    <w:p w14:paraId="08654DC1" w14:textId="59D95B48" w:rsidR="00A82682" w:rsidRDefault="00A82682">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_Toc175587259 \h </w:instrText>
      </w:r>
      <w:r>
        <w:fldChar w:fldCharType="separate"/>
      </w:r>
      <w:r>
        <w:t>218</w:t>
      </w:r>
      <w:r>
        <w:fldChar w:fldCharType="end"/>
      </w:r>
    </w:p>
    <w:p w14:paraId="3164967E" w14:textId="572BBBC9" w:rsidR="00A82682" w:rsidRDefault="00A82682">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_Toc175587260 \h </w:instrText>
      </w:r>
      <w:r>
        <w:fldChar w:fldCharType="separate"/>
      </w:r>
      <w:r>
        <w:t>221</w:t>
      </w:r>
      <w:r>
        <w:fldChar w:fldCharType="end"/>
      </w:r>
    </w:p>
    <w:p w14:paraId="7AEE2E25" w14:textId="1C183C6E" w:rsidR="00A82682" w:rsidRDefault="00A82682">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_Toc175587261 \h </w:instrText>
      </w:r>
      <w:r>
        <w:fldChar w:fldCharType="separate"/>
      </w:r>
      <w:r>
        <w:t>221</w:t>
      </w:r>
      <w:r>
        <w:fldChar w:fldCharType="end"/>
      </w:r>
    </w:p>
    <w:p w14:paraId="1E6D417F" w14:textId="21C1D9D5" w:rsidR="00A82682" w:rsidRDefault="00A82682">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_Toc175587262 \h </w:instrText>
      </w:r>
      <w:r>
        <w:fldChar w:fldCharType="separate"/>
      </w:r>
      <w:r>
        <w:t>221</w:t>
      </w:r>
      <w:r>
        <w:fldChar w:fldCharType="end"/>
      </w:r>
    </w:p>
    <w:p w14:paraId="607668F2" w14:textId="12D2DB3B" w:rsidR="00A82682" w:rsidRDefault="00A82682">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_Toc175587263 \h </w:instrText>
      </w:r>
      <w:r>
        <w:fldChar w:fldCharType="separate"/>
      </w:r>
      <w:r>
        <w:t>222</w:t>
      </w:r>
      <w:r>
        <w:fldChar w:fldCharType="end"/>
      </w:r>
    </w:p>
    <w:p w14:paraId="5C15C1B0" w14:textId="39A4F484"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175586977"/>
      <w:r w:rsidRPr="00707B3F">
        <w:rPr>
          <w:noProof/>
        </w:rPr>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175586978"/>
      <w:r w:rsidRPr="00707B3F">
        <w:rPr>
          <w:noProof/>
        </w:rPr>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175586979"/>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175586980"/>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175586981"/>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175586982"/>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175586983"/>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175586984"/>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175586985"/>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175586986"/>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175586987"/>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175586988"/>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175586989"/>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175586990"/>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175586991"/>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175586992"/>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175586993"/>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175586994"/>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175586995"/>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175586996"/>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175586997"/>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175586998"/>
      <w:bookmarkEnd w:id="328"/>
      <w:r w:rsidRPr="00707B3F">
        <w:rPr>
          <w:noProof/>
        </w:rPr>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20815"/>
    <w:bookmarkStart w:id="344" w:name="_MON_1318314392"/>
    <w:bookmarkEnd w:id="343"/>
    <w:bookmarkEnd w:id="344"/>
    <w:bookmarkStart w:id="345" w:name="_MON_1318314530"/>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35pt;height:127.65pt" o:ole="">
            <v:imagedata r:id="rId12" o:title=""/>
          </v:shape>
          <o:OLEObject Type="Embed" ProgID="Word.Picture.8" ShapeID="_x0000_i1026" DrawAspect="Content" ObjectID="_1794139698"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175586999"/>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35pt;height:127.65pt" o:ole="">
            <v:imagedata r:id="rId14" o:title=""/>
          </v:shape>
          <o:OLEObject Type="Embed" ProgID="Word.Picture.8" ShapeID="_x0000_i1027" DrawAspect="Content" ObjectID="_1794139699"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175587000"/>
      <w:bookmarkStart w:id="369" w:name="_Toc534903043"/>
      <w:bookmarkStart w:id="370" w:name="_Toc51775905"/>
      <w:bookmarkStart w:id="371" w:name="_Toc56772927"/>
      <w:bookmarkStart w:id="372" w:name="_Toc64447556"/>
      <w:bookmarkStart w:id="373" w:name="_Toc74152212"/>
      <w:bookmarkStart w:id="374" w:name="_Toc88654065"/>
      <w:bookmarkStart w:id="375" w:name="_Toc99056114"/>
      <w:bookmarkStart w:id="376" w:name="_Toc99959047"/>
      <w:bookmarkEnd w:id="362"/>
      <w:r w:rsidRPr="00870814">
        <w:t>8.2.</w:t>
      </w:r>
      <w:r>
        <w:t>1</w:t>
      </w:r>
      <w:r w:rsidRPr="00870814">
        <w:t>.4</w:t>
      </w:r>
      <w:r w:rsidRPr="00870814">
        <w:tab/>
        <w:t>Abnormal Conditions</w:t>
      </w:r>
      <w:bookmarkEnd w:id="363"/>
      <w:bookmarkEnd w:id="364"/>
      <w:bookmarkEnd w:id="365"/>
      <w:bookmarkEnd w:id="366"/>
      <w:bookmarkEnd w:id="367"/>
      <w:bookmarkEnd w:id="368"/>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175587001"/>
      <w:bookmarkEnd w:id="377"/>
      <w:r w:rsidRPr="00707B3F">
        <w:rPr>
          <w:noProof/>
        </w:rPr>
        <w:t>8.2.2</w:t>
      </w:r>
      <w:r w:rsidRPr="00707B3F">
        <w:rPr>
          <w:noProof/>
        </w:rPr>
        <w:tab/>
        <w:t>E-CID Measurement Failure Indication</w:t>
      </w:r>
      <w:bookmarkEnd w:id="369"/>
      <w:bookmarkEnd w:id="370"/>
      <w:bookmarkEnd w:id="371"/>
      <w:bookmarkEnd w:id="372"/>
      <w:bookmarkEnd w:id="373"/>
      <w:bookmarkEnd w:id="374"/>
      <w:bookmarkEnd w:id="375"/>
      <w:bookmarkEnd w:id="376"/>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175587002"/>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175587003"/>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1543"/>
    <w:bookmarkEnd w:id="414"/>
    <w:bookmarkStart w:id="415" w:name="_MON_1318272044"/>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25pt;height:102pt" o:ole="">
            <v:imagedata r:id="rId16" o:title=""/>
          </v:shape>
          <o:OLEObject Type="Embed" ProgID="Word.Picture.8" ShapeID="_x0000_i1028" DrawAspect="Content" ObjectID="_1794139700"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175587004"/>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175587005"/>
      <w:bookmarkStart w:id="438" w:name="_Toc534903047"/>
      <w:bookmarkStart w:id="439" w:name="_Toc51775909"/>
      <w:bookmarkStart w:id="440" w:name="_Toc56772931"/>
      <w:bookmarkStart w:id="441" w:name="_Toc64447560"/>
      <w:bookmarkStart w:id="442" w:name="_Toc74152216"/>
      <w:bookmarkStart w:id="443" w:name="_Toc88654069"/>
      <w:bookmarkStart w:id="444" w:name="_Toc99056118"/>
      <w:bookmarkStart w:id="445" w:name="_Toc99959051"/>
      <w:bookmarkEnd w:id="431"/>
      <w:r w:rsidRPr="00870814">
        <w:t>8.2.</w:t>
      </w:r>
      <w:r>
        <w:t>2</w:t>
      </w:r>
      <w:r w:rsidRPr="00870814">
        <w:t>.4</w:t>
      </w:r>
      <w:r w:rsidRPr="00870814">
        <w:tab/>
        <w:t>Abnormal Conditions</w:t>
      </w:r>
      <w:bookmarkEnd w:id="432"/>
      <w:bookmarkEnd w:id="433"/>
      <w:bookmarkEnd w:id="434"/>
      <w:bookmarkEnd w:id="435"/>
      <w:bookmarkEnd w:id="436"/>
      <w:bookmarkEnd w:id="437"/>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175587006"/>
      <w:bookmarkEnd w:id="446"/>
      <w:r w:rsidRPr="00707B3F">
        <w:rPr>
          <w:noProof/>
        </w:rPr>
        <w:t>8.2.3</w:t>
      </w:r>
      <w:r w:rsidRPr="00707B3F">
        <w:rPr>
          <w:noProof/>
        </w:rPr>
        <w:tab/>
        <w:t>E-CID Measurement Report</w:t>
      </w:r>
      <w:bookmarkEnd w:id="438"/>
      <w:bookmarkEnd w:id="439"/>
      <w:bookmarkEnd w:id="440"/>
      <w:bookmarkEnd w:id="441"/>
      <w:bookmarkEnd w:id="442"/>
      <w:bookmarkEnd w:id="443"/>
      <w:bookmarkEnd w:id="444"/>
      <w:bookmarkEnd w:id="445"/>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175587007"/>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175587008"/>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25pt;height:102pt" o:ole="">
            <v:imagedata r:id="rId18" o:title=""/>
          </v:shape>
          <o:OLEObject Type="Embed" ProgID="Word.Picture.8" ShapeID="_x0000_i1029" DrawAspect="Content" ObjectID="_1794139701"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175587009"/>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175587010"/>
      <w:bookmarkStart w:id="506" w:name="_Toc534903051"/>
      <w:bookmarkStart w:id="507" w:name="_Toc51775913"/>
      <w:bookmarkStart w:id="508" w:name="_Toc56772935"/>
      <w:bookmarkStart w:id="509" w:name="_Toc64447564"/>
      <w:bookmarkStart w:id="510" w:name="_Toc74152220"/>
      <w:bookmarkStart w:id="511" w:name="_Toc88654073"/>
      <w:bookmarkStart w:id="512" w:name="_Toc99056122"/>
      <w:bookmarkStart w:id="513" w:name="_Toc99959055"/>
      <w:bookmarkEnd w:id="499"/>
      <w:r w:rsidRPr="00870814">
        <w:t>8.2.</w:t>
      </w:r>
      <w:r>
        <w:t>3</w:t>
      </w:r>
      <w:r w:rsidRPr="00870814">
        <w:t>.4</w:t>
      </w:r>
      <w:r w:rsidRPr="00870814">
        <w:tab/>
        <w:t>Abnormal Conditions</w:t>
      </w:r>
      <w:bookmarkEnd w:id="500"/>
      <w:bookmarkEnd w:id="501"/>
      <w:bookmarkEnd w:id="502"/>
      <w:bookmarkEnd w:id="503"/>
      <w:bookmarkEnd w:id="504"/>
      <w:bookmarkEnd w:id="505"/>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175587011"/>
      <w:bookmarkEnd w:id="514"/>
      <w:r w:rsidRPr="00707B3F">
        <w:rPr>
          <w:noProof/>
        </w:rPr>
        <w:t>8.2.4</w:t>
      </w:r>
      <w:r w:rsidRPr="00707B3F">
        <w:rPr>
          <w:noProof/>
        </w:rPr>
        <w:tab/>
        <w:t>E-CID Measurement Termination</w:t>
      </w:r>
      <w:bookmarkEnd w:id="506"/>
      <w:bookmarkEnd w:id="507"/>
      <w:bookmarkEnd w:id="508"/>
      <w:bookmarkEnd w:id="509"/>
      <w:bookmarkEnd w:id="510"/>
      <w:bookmarkEnd w:id="511"/>
      <w:bookmarkEnd w:id="512"/>
      <w:bookmarkEnd w:id="513"/>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175587012"/>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175587013"/>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25pt;height:102pt" o:ole="">
            <v:imagedata r:id="rId20" o:title=""/>
          </v:shape>
          <o:OLEObject Type="Embed" ProgID="Word.Picture.8" ShapeID="_x0000_i1030" DrawAspect="Content" ObjectID="_1794139702"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175587014"/>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175587015"/>
      <w:bookmarkStart w:id="574" w:name="_Toc534903055"/>
      <w:bookmarkStart w:id="575" w:name="_Toc51775917"/>
      <w:bookmarkStart w:id="576" w:name="_Toc56772939"/>
      <w:bookmarkStart w:id="577" w:name="_Toc64447568"/>
      <w:bookmarkStart w:id="578" w:name="_Toc74152224"/>
      <w:bookmarkStart w:id="579" w:name="_Toc88654077"/>
      <w:bookmarkStart w:id="580" w:name="_Toc99056126"/>
      <w:bookmarkStart w:id="581" w:name="_Toc99959059"/>
      <w:bookmarkEnd w:id="567"/>
      <w:r w:rsidRPr="00870814">
        <w:t>8.2.</w:t>
      </w:r>
      <w:r>
        <w:t>4</w:t>
      </w:r>
      <w:r w:rsidRPr="00870814">
        <w:t>.4</w:t>
      </w:r>
      <w:r w:rsidRPr="00870814">
        <w:tab/>
        <w:t>Abnormal Conditions</w:t>
      </w:r>
      <w:bookmarkEnd w:id="568"/>
      <w:bookmarkEnd w:id="569"/>
      <w:bookmarkEnd w:id="570"/>
      <w:bookmarkEnd w:id="571"/>
      <w:bookmarkEnd w:id="572"/>
      <w:bookmarkEnd w:id="573"/>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175587016"/>
      <w:bookmarkEnd w:id="582"/>
      <w:r w:rsidRPr="00707B3F">
        <w:rPr>
          <w:noProof/>
        </w:rPr>
        <w:t>8.2.5</w:t>
      </w:r>
      <w:r w:rsidRPr="00707B3F">
        <w:rPr>
          <w:noProof/>
        </w:rPr>
        <w:tab/>
        <w:t>OTDOA Information Exchange</w:t>
      </w:r>
      <w:bookmarkEnd w:id="574"/>
      <w:bookmarkEnd w:id="575"/>
      <w:bookmarkEnd w:id="576"/>
      <w:bookmarkEnd w:id="577"/>
      <w:bookmarkEnd w:id="578"/>
      <w:bookmarkEnd w:id="579"/>
      <w:bookmarkEnd w:id="580"/>
      <w:bookmarkEnd w:id="581"/>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175587017"/>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175587018"/>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35pt;height:127.65pt" o:ole="">
            <v:imagedata r:id="rId22" o:title=""/>
          </v:shape>
          <o:OLEObject Type="Embed" ProgID="Word.Picture.8" ShapeID="_x0000_i1031" DrawAspect="Content" ObjectID="_1794139703"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175587019"/>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35pt;height:127.65pt" o:ole="">
            <v:imagedata r:id="rId24" o:title=""/>
          </v:shape>
          <o:OLEObject Type="Embed" ProgID="Word.Picture.8" ShapeID="_x0000_i1032" DrawAspect="Content" ObjectID="_1794139704"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175587020"/>
      <w:bookmarkStart w:id="643" w:name="_Toc51775921"/>
      <w:bookmarkStart w:id="644" w:name="_Toc56772943"/>
      <w:bookmarkStart w:id="645" w:name="_Toc64447572"/>
      <w:bookmarkStart w:id="646" w:name="_Toc74152228"/>
      <w:bookmarkStart w:id="647" w:name="_Toc88654081"/>
      <w:bookmarkStart w:id="648" w:name="_Toc99056130"/>
      <w:bookmarkStart w:id="649" w:name="_Toc99959063"/>
      <w:bookmarkStart w:id="650" w:name="_Toc534903059"/>
      <w:bookmarkEnd w:id="636"/>
      <w:r w:rsidRPr="00870814">
        <w:t>8.2.</w:t>
      </w:r>
      <w:r>
        <w:t>5</w:t>
      </w:r>
      <w:r w:rsidRPr="00870814">
        <w:t>.4</w:t>
      </w:r>
      <w:r w:rsidRPr="00870814">
        <w:tab/>
        <w:t>Abnormal Conditions</w:t>
      </w:r>
      <w:bookmarkEnd w:id="637"/>
      <w:bookmarkEnd w:id="638"/>
      <w:bookmarkEnd w:id="639"/>
      <w:bookmarkEnd w:id="640"/>
      <w:bookmarkEnd w:id="641"/>
      <w:bookmarkEnd w:id="642"/>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175587021"/>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3"/>
      <w:bookmarkEnd w:id="644"/>
      <w:bookmarkEnd w:id="645"/>
      <w:bookmarkEnd w:id="646"/>
      <w:bookmarkEnd w:id="647"/>
      <w:bookmarkEnd w:id="648"/>
      <w:bookmarkEnd w:id="649"/>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175587022"/>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175587023"/>
      <w:bookmarkEnd w:id="673"/>
      <w:r w:rsidRPr="0054226D">
        <w:rPr>
          <w:noProof/>
        </w:rPr>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2.9pt;height:123.25pt" o:ole="">
            <v:imagedata r:id="rId26" o:title=""/>
          </v:shape>
          <o:OLEObject Type="Embed" ProgID="Word.Picture.8" ShapeID="_x0000_i1033" DrawAspect="Content" ObjectID="_1794139705"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14450D3F"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r w:rsidR="008460E9">
        <w:rPr>
          <w:noProof/>
          <w:lang w:eastAsia="zh-CN"/>
        </w:rPr>
        <w:t>, if supported,</w:t>
      </w:r>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Default="00DE53DA" w:rsidP="00DE53DA">
      <w:pPr>
        <w:spacing w:afterLines="50" w:after="120"/>
        <w:rPr>
          <w:rFonts w:eastAsia="SimSun"/>
        </w:rPr>
      </w:pPr>
      <w:r w:rsidRPr="002B448D">
        <w:rPr>
          <w:rFonts w:eastAsia="SimSun"/>
        </w:rPr>
        <w:t xml:space="preserve">If the </w:t>
      </w:r>
      <w:r w:rsidRPr="002B448D">
        <w:rPr>
          <w:rFonts w:eastAsia="SimSun"/>
          <w:i/>
        </w:rPr>
        <w:t xml:space="preserve">Requested SRS Preconfiguration </w:t>
      </w:r>
      <w:bookmarkStart w:id="699" w:name="_Hlk160096155"/>
      <w:r>
        <w:rPr>
          <w:rFonts w:eastAsia="SimSun"/>
          <w:i/>
        </w:rPr>
        <w:t>Characteristics</w:t>
      </w:r>
      <w:bookmarkEnd w:id="699"/>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457452AE" w14:textId="3B5E9340" w:rsidR="00F73A58" w:rsidRPr="00707B3F" w:rsidRDefault="00F73A58" w:rsidP="00DE53DA">
      <w:pPr>
        <w:spacing w:afterLines="50" w:after="120"/>
        <w:rPr>
          <w:noProof/>
          <w:lang w:eastAsia="zh-CN"/>
        </w:rPr>
      </w:pPr>
      <w:r>
        <w:t xml:space="preserve">If the </w:t>
      </w:r>
      <w:r>
        <w:rPr>
          <w:i/>
          <w:iCs/>
        </w:rPr>
        <w:t>R</w:t>
      </w:r>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t xml:space="preserve">POSITIONING INFORMATION REQUEST message, the </w:t>
      </w:r>
      <w:r w:rsidRPr="00402B2F">
        <w:rPr>
          <w:lang w:eastAsia="zh-CN"/>
        </w:rPr>
        <w:t>NG-RAN node</w:t>
      </w:r>
      <w:r w:rsidRPr="00402B2F">
        <w:t xml:space="preserve"> shall</w:t>
      </w:r>
      <w:r>
        <w:t xml:space="preserve">, if supported, include the </w:t>
      </w:r>
      <w:r>
        <w:rPr>
          <w:i/>
          <w:iCs/>
        </w:rPr>
        <w:t xml:space="preserve">Remote UE-Indication </w:t>
      </w:r>
      <w:r>
        <w:t xml:space="preserve">IE in the </w:t>
      </w:r>
      <w:r w:rsidRPr="00402B2F">
        <w:t>POSITIONING INFORMATION RESPONSE message.</w:t>
      </w:r>
      <w:r>
        <w:t xml:space="preserve"> If the </w:t>
      </w:r>
      <w:r>
        <w:rPr>
          <w:i/>
          <w:iCs/>
        </w:rPr>
        <w:t xml:space="preserve">Remote UE-Indication </w:t>
      </w:r>
      <w:r>
        <w:t>IE is set to "</w:t>
      </w:r>
      <w:r w:rsidRPr="00B37BD8">
        <w:t>L2 U2N Remote</w:t>
      </w:r>
      <w:r>
        <w:t xml:space="preserve">", the LMF shall consider that the </w:t>
      </w:r>
      <w:r>
        <w:rPr>
          <w:snapToGrid w:val="0"/>
          <w:lang w:eastAsia="ja-JP"/>
        </w:rPr>
        <w:t>configured UE operates as a Layer 2 UE-to-Network Remote UE.</w:t>
      </w:r>
    </w:p>
    <w:p w14:paraId="19304694" w14:textId="77777777" w:rsidR="00125019" w:rsidRPr="0054226D" w:rsidRDefault="00125019" w:rsidP="00125019">
      <w:pPr>
        <w:pStyle w:val="Heading4"/>
        <w:rPr>
          <w:noProof/>
        </w:rPr>
      </w:pPr>
      <w:bookmarkStart w:id="700" w:name="_CR8_2_6_3"/>
      <w:bookmarkStart w:id="701" w:name="_Toc112766355"/>
      <w:bookmarkStart w:id="702" w:name="_Toc113379271"/>
      <w:bookmarkStart w:id="703" w:name="_Toc120091824"/>
      <w:bookmarkStart w:id="704" w:name="_Toc175587024"/>
      <w:bookmarkEnd w:id="700"/>
      <w:r w:rsidRPr="0054226D">
        <w:rPr>
          <w:noProof/>
        </w:rPr>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1"/>
      <w:bookmarkEnd w:id="702"/>
      <w:bookmarkEnd w:id="703"/>
      <w:bookmarkEnd w:id="704"/>
    </w:p>
    <w:bookmarkStart w:id="705" w:name="_MON_1488409918"/>
    <w:bookmarkEnd w:id="70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2.9pt;height:123.25pt" o:ole="">
            <v:imagedata r:id="rId28" o:title=""/>
          </v:shape>
          <o:OLEObject Type="Embed" ProgID="Word.Picture.8" ShapeID="_x0000_i1034" DrawAspect="Content" ObjectID="_1794139706"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6" w:name="_Toc534730102"/>
      <w:bookmarkStart w:id="707" w:name="_Toc51775925"/>
      <w:bookmarkStart w:id="708" w:name="_Toc56772947"/>
      <w:bookmarkStart w:id="709" w:name="_Toc64447576"/>
      <w:bookmarkStart w:id="710" w:name="_Toc74152232"/>
      <w:bookmarkStart w:id="711" w:name="_Toc88654085"/>
      <w:bookmarkStart w:id="712" w:name="_Toc99056134"/>
      <w:bookmarkStart w:id="71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4" w:name="_CR8_2_6_4"/>
      <w:bookmarkStart w:id="715" w:name="_Toc105612248"/>
      <w:bookmarkStart w:id="716" w:name="_Toc106109464"/>
      <w:bookmarkStart w:id="717" w:name="_Toc112766356"/>
      <w:bookmarkStart w:id="718" w:name="_Toc113379272"/>
      <w:bookmarkStart w:id="719" w:name="_Toc120091825"/>
      <w:bookmarkStart w:id="720" w:name="_Toc175587025"/>
      <w:bookmarkEnd w:id="714"/>
      <w:r w:rsidRPr="0054226D">
        <w:rPr>
          <w:noProof/>
        </w:rPr>
        <w:t>8.2.</w:t>
      </w:r>
      <w:r>
        <w:rPr>
          <w:noProof/>
        </w:rPr>
        <w:t>6</w:t>
      </w:r>
      <w:r w:rsidRPr="0054226D">
        <w:rPr>
          <w:noProof/>
        </w:rPr>
        <w:t>.4</w:t>
      </w:r>
      <w:r w:rsidRPr="0054226D">
        <w:rPr>
          <w:noProof/>
        </w:rPr>
        <w:tab/>
        <w:t>Abnormal Conditions</w:t>
      </w:r>
      <w:bookmarkEnd w:id="706"/>
      <w:bookmarkEnd w:id="707"/>
      <w:bookmarkEnd w:id="708"/>
      <w:bookmarkEnd w:id="709"/>
      <w:bookmarkEnd w:id="710"/>
      <w:bookmarkEnd w:id="711"/>
      <w:bookmarkEnd w:id="712"/>
      <w:bookmarkEnd w:id="713"/>
      <w:bookmarkEnd w:id="715"/>
      <w:bookmarkEnd w:id="716"/>
      <w:bookmarkEnd w:id="717"/>
      <w:bookmarkEnd w:id="718"/>
      <w:bookmarkEnd w:id="719"/>
      <w:bookmarkEnd w:id="720"/>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1" w:name="_CR8_2_7"/>
      <w:bookmarkStart w:id="722" w:name="_Toc534730103"/>
      <w:bookmarkStart w:id="723" w:name="_Toc51775926"/>
      <w:bookmarkStart w:id="724" w:name="_Toc56772948"/>
      <w:bookmarkStart w:id="725" w:name="_Toc64447577"/>
      <w:bookmarkStart w:id="726" w:name="_Toc74152233"/>
      <w:bookmarkStart w:id="727" w:name="_Toc88654086"/>
      <w:bookmarkStart w:id="728" w:name="_Toc99056135"/>
      <w:bookmarkStart w:id="729" w:name="_Toc99959068"/>
      <w:bookmarkStart w:id="730" w:name="_Toc105612249"/>
      <w:bookmarkStart w:id="731" w:name="_Toc106109465"/>
      <w:bookmarkStart w:id="732" w:name="_Toc112766357"/>
      <w:bookmarkStart w:id="733" w:name="_Toc113379273"/>
      <w:bookmarkStart w:id="734" w:name="_Toc120091826"/>
      <w:bookmarkStart w:id="735" w:name="_Toc175587026"/>
      <w:bookmarkEnd w:id="721"/>
      <w:r w:rsidRPr="0054226D">
        <w:rPr>
          <w:noProof/>
        </w:rPr>
        <w:t>8.2.</w:t>
      </w:r>
      <w:r>
        <w:rPr>
          <w:noProof/>
        </w:rPr>
        <w:t>7</w:t>
      </w:r>
      <w:r w:rsidRPr="0054226D">
        <w:rPr>
          <w:noProof/>
        </w:rPr>
        <w:tab/>
      </w:r>
      <w:r>
        <w:rPr>
          <w:noProof/>
        </w:rPr>
        <w:t>Positioning</w:t>
      </w:r>
      <w:r w:rsidRPr="0054226D">
        <w:rPr>
          <w:noProof/>
        </w:rPr>
        <w:t xml:space="preserve"> Information Update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225188" w14:textId="77777777" w:rsidR="00125019" w:rsidRPr="0054226D" w:rsidRDefault="00125019" w:rsidP="00125019">
      <w:pPr>
        <w:pStyle w:val="Heading4"/>
        <w:rPr>
          <w:noProof/>
        </w:rPr>
      </w:pPr>
      <w:bookmarkStart w:id="736" w:name="_CR8_2_7_1"/>
      <w:bookmarkStart w:id="737" w:name="_Toc534730104"/>
      <w:bookmarkStart w:id="738" w:name="_Toc51775927"/>
      <w:bookmarkStart w:id="739" w:name="_Toc56772949"/>
      <w:bookmarkStart w:id="740" w:name="_Toc64447578"/>
      <w:bookmarkStart w:id="741" w:name="_Toc74152234"/>
      <w:bookmarkStart w:id="742" w:name="_Toc88654087"/>
      <w:bookmarkStart w:id="743" w:name="_Toc99056136"/>
      <w:bookmarkStart w:id="744" w:name="_Toc99959069"/>
      <w:bookmarkStart w:id="745" w:name="_Toc105612250"/>
      <w:bookmarkStart w:id="746" w:name="_Toc106109466"/>
      <w:bookmarkStart w:id="747" w:name="_Toc112766358"/>
      <w:bookmarkStart w:id="748" w:name="_Toc113379274"/>
      <w:bookmarkStart w:id="749" w:name="_Toc120091827"/>
      <w:bookmarkStart w:id="750" w:name="_Toc175587027"/>
      <w:bookmarkEnd w:id="736"/>
      <w:r w:rsidRPr="0054226D">
        <w:rPr>
          <w:noProof/>
        </w:rPr>
        <w:t>8.2.</w:t>
      </w:r>
      <w:r>
        <w:rPr>
          <w:noProof/>
        </w:rPr>
        <w:t>7</w:t>
      </w:r>
      <w:r w:rsidRPr="0054226D">
        <w:rPr>
          <w:noProof/>
        </w:rPr>
        <w:t>.1</w:t>
      </w:r>
      <w:r w:rsidRPr="0054226D">
        <w:rPr>
          <w:noProof/>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1" w:name="_CR8_2_7_2"/>
      <w:bookmarkStart w:id="752" w:name="_Toc534730105"/>
      <w:bookmarkStart w:id="753" w:name="_Toc51775928"/>
      <w:bookmarkStart w:id="754" w:name="_Toc56772950"/>
      <w:bookmarkStart w:id="755" w:name="_Toc64447579"/>
      <w:bookmarkStart w:id="756" w:name="_Toc74152235"/>
      <w:bookmarkStart w:id="757" w:name="_Toc88654088"/>
      <w:bookmarkStart w:id="758" w:name="_Toc99056137"/>
      <w:bookmarkStart w:id="759" w:name="_Toc99959070"/>
      <w:bookmarkStart w:id="760" w:name="_Toc105612251"/>
      <w:bookmarkStart w:id="761" w:name="_Toc106109467"/>
      <w:bookmarkStart w:id="762" w:name="_Toc112766359"/>
      <w:bookmarkStart w:id="763" w:name="_Toc113379275"/>
      <w:bookmarkStart w:id="764" w:name="_Toc120091828"/>
      <w:bookmarkStart w:id="765" w:name="_Toc175587028"/>
      <w:bookmarkEnd w:id="751"/>
      <w:r w:rsidRPr="0054226D">
        <w:rPr>
          <w:noProof/>
        </w:rPr>
        <w:t>8.2.</w:t>
      </w:r>
      <w:r>
        <w:rPr>
          <w:noProof/>
        </w:rPr>
        <w:t>7</w:t>
      </w:r>
      <w:r w:rsidRPr="0054226D">
        <w:rPr>
          <w:noProof/>
        </w:rPr>
        <w:t>.2</w:t>
      </w:r>
      <w:r w:rsidRPr="0054226D">
        <w:rPr>
          <w:noProof/>
        </w:rPr>
        <w:tab/>
        <w:t>Successful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bookmarkStart w:id="766" w:name="_MON_1634472865"/>
    <w:bookmarkEnd w:id="766"/>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2.9pt;height:123.25pt" o:ole="">
            <v:imagedata r:id="rId30" o:title=""/>
          </v:shape>
          <o:OLEObject Type="Embed" ProgID="Word.Picture.8" ShapeID="_x0000_i1035" DrawAspect="Content" ObjectID="_1794139707"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7" w:name="_Toc534730106"/>
      <w:bookmarkStart w:id="768" w:name="_Toc51775929"/>
      <w:bookmarkStart w:id="769" w:name="_Toc56772951"/>
      <w:bookmarkStart w:id="770" w:name="_Toc64447580"/>
      <w:bookmarkStart w:id="771" w:name="_Toc74152236"/>
      <w:bookmarkStart w:id="772" w:name="_Toc88654089"/>
      <w:bookmarkStart w:id="773" w:name="_Toc99056138"/>
      <w:bookmarkStart w:id="774" w:name="_Toc99959071"/>
      <w:bookmarkStart w:id="775" w:name="_Toc105612252"/>
      <w:bookmarkStart w:id="776" w:name="_Toc106109468"/>
      <w:bookmarkStart w:id="777" w:name="_Toc112766360"/>
      <w:bookmarkStart w:id="778" w:name="_Toc113379276"/>
      <w:bookmarkStart w:id="77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B2F790F" w14:textId="632FF9D5" w:rsidR="00F73A58" w:rsidRDefault="007C49BE" w:rsidP="00F73A58">
      <w:r>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w:t>
      </w:r>
      <w:r w:rsidR="00007B9B">
        <w:rPr>
          <w:rFonts w:eastAsia="Malgun Gothic"/>
        </w:rPr>
        <w:t>area</w:t>
      </w:r>
      <w:r w:rsidR="00007B9B">
        <w:rPr>
          <w:rFonts w:eastAsia="Malgun Gothic" w:hint="eastAsia"/>
          <w:lang w:eastAsia="zh-CN"/>
        </w:rPr>
        <w:t>-specific</w:t>
      </w:r>
      <w:r w:rsidR="007474ED">
        <w:t xml:space="preserve"> SRS activated", </w:t>
      </w:r>
      <w:r w:rsidR="007474ED" w:rsidRPr="00D957A1">
        <w:t>the LMF shall consider the</w:t>
      </w:r>
      <w:r w:rsidR="00007B9B">
        <w:rPr>
          <w:rFonts w:eastAsia="Malgun Gothic" w:hint="eastAsia"/>
          <w:lang w:eastAsia="zh-CN"/>
        </w:rPr>
        <w:t xml:space="preserve"> </w:t>
      </w:r>
      <w:r w:rsidR="00007B9B" w:rsidRPr="008C1706">
        <w:rPr>
          <w:rFonts w:eastAsia="Malgun Gothic"/>
        </w:rPr>
        <w:t>area</w:t>
      </w:r>
      <w:r w:rsidR="00007B9B">
        <w:rPr>
          <w:rFonts w:eastAsia="Malgun Gothic" w:hint="eastAsia"/>
          <w:lang w:eastAsia="zh-CN"/>
        </w:rPr>
        <w:t>-</w:t>
      </w:r>
      <w:r w:rsidR="00007B9B" w:rsidRPr="008C1706">
        <w:rPr>
          <w:rFonts w:eastAsia="Malgun Gothic"/>
        </w:rPr>
        <w:t xml:space="preserve">specific </w:t>
      </w:r>
      <w:bookmarkStart w:id="780" w:name="_Hlk163210371"/>
      <w:r w:rsidR="00007B9B">
        <w:rPr>
          <w:rFonts w:eastAsia="Malgun Gothic" w:hint="eastAsia"/>
          <w:lang w:eastAsia="zh-CN"/>
        </w:rPr>
        <w:t>(</w:t>
      </w:r>
      <w:r w:rsidR="00007B9B" w:rsidRPr="008C1706">
        <w:rPr>
          <w:rFonts w:eastAsia="Malgun Gothic"/>
        </w:rPr>
        <w:t>pre</w:t>
      </w:r>
      <w:r w:rsidR="00007B9B">
        <w:rPr>
          <w:rFonts w:eastAsia="Malgun Gothic" w:hint="eastAsia"/>
          <w:lang w:eastAsia="zh-CN"/>
        </w:rPr>
        <w:t>-)</w:t>
      </w:r>
      <w:r w:rsidR="00007B9B" w:rsidRPr="008C1706">
        <w:rPr>
          <w:rFonts w:eastAsia="Malgun Gothic"/>
        </w:rPr>
        <w:t>configured SRS is activated</w:t>
      </w:r>
      <w:bookmarkEnd w:id="780"/>
      <w:r w:rsidR="00007B9B" w:rsidRPr="008C1706">
        <w:rPr>
          <w:rFonts w:eastAsia="Malgun Gothic"/>
        </w:rPr>
        <w:t xml:space="preserve"> in the current serving cell.</w:t>
      </w:r>
      <w:r w:rsidR="00F73A58" w:rsidRPr="009B7D4B">
        <w:t xml:space="preserve"> </w:t>
      </w:r>
    </w:p>
    <w:p w14:paraId="514A3862" w14:textId="674424B1" w:rsidR="007C49BE" w:rsidRDefault="00F73A58" w:rsidP="00F73A58">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007474ED" w:rsidRPr="00D957A1">
        <w:t>.</w:t>
      </w:r>
    </w:p>
    <w:p w14:paraId="3887138D" w14:textId="62DA029C" w:rsidR="00DE53DA" w:rsidRPr="00DE53DA" w:rsidRDefault="00DE53DA" w:rsidP="007C49BE">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173356E6" w14:textId="77777777" w:rsidR="00125019" w:rsidRPr="0054226D" w:rsidRDefault="00125019" w:rsidP="00125019">
      <w:pPr>
        <w:pStyle w:val="Heading4"/>
        <w:rPr>
          <w:noProof/>
        </w:rPr>
      </w:pPr>
      <w:bookmarkStart w:id="781" w:name="_CR8_2_7_3"/>
      <w:bookmarkStart w:id="782" w:name="_Toc175587029"/>
      <w:bookmarkEnd w:id="781"/>
      <w:r w:rsidRPr="0054226D">
        <w:rPr>
          <w:noProof/>
        </w:rPr>
        <w:t>8.2.</w:t>
      </w:r>
      <w:r>
        <w:rPr>
          <w:noProof/>
        </w:rPr>
        <w:t>7</w:t>
      </w:r>
      <w:r w:rsidRPr="0054226D">
        <w:rPr>
          <w:noProof/>
        </w:rPr>
        <w:t>.3</w:t>
      </w:r>
      <w:r w:rsidRPr="0054226D">
        <w:rPr>
          <w:noProof/>
        </w:rPr>
        <w:tab/>
        <w:t>Unsuccessful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2"/>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3" w:name="_CR8_2_7_4"/>
      <w:bookmarkStart w:id="784" w:name="_Toc534730107"/>
      <w:bookmarkStart w:id="785" w:name="_Toc51775930"/>
      <w:bookmarkStart w:id="786" w:name="_Toc56772952"/>
      <w:bookmarkStart w:id="787" w:name="_Toc64447581"/>
      <w:bookmarkStart w:id="788" w:name="_Toc74152237"/>
      <w:bookmarkStart w:id="789" w:name="_Toc88654090"/>
      <w:bookmarkStart w:id="790" w:name="_Toc99056139"/>
      <w:bookmarkStart w:id="791" w:name="_Toc99959072"/>
      <w:bookmarkStart w:id="792" w:name="_Toc105612253"/>
      <w:bookmarkStart w:id="793" w:name="_Toc106109469"/>
      <w:bookmarkStart w:id="794" w:name="_Toc112766361"/>
      <w:bookmarkStart w:id="795" w:name="_Toc113379277"/>
      <w:bookmarkStart w:id="796" w:name="_Toc120091830"/>
      <w:bookmarkStart w:id="797" w:name="_Toc175587030"/>
      <w:bookmarkEnd w:id="783"/>
      <w:r w:rsidRPr="0054226D">
        <w:rPr>
          <w:noProof/>
        </w:rPr>
        <w:t>8.2.</w:t>
      </w:r>
      <w:r>
        <w:rPr>
          <w:noProof/>
        </w:rPr>
        <w:t>7</w:t>
      </w:r>
      <w:r w:rsidRPr="0054226D">
        <w:rPr>
          <w:noProof/>
        </w:rPr>
        <w:t>.4</w:t>
      </w:r>
      <w:r w:rsidRPr="0054226D">
        <w:rPr>
          <w:noProof/>
        </w:rPr>
        <w:tab/>
        <w:t>Abnormal Conditions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8" w:name="_CR8_2_8"/>
      <w:bookmarkStart w:id="799" w:name="_Toc51775931"/>
      <w:bookmarkStart w:id="800" w:name="_Toc56772953"/>
      <w:bookmarkStart w:id="801" w:name="_Toc64447582"/>
      <w:bookmarkStart w:id="802" w:name="_Toc74152238"/>
      <w:bookmarkStart w:id="803" w:name="_Toc88654091"/>
      <w:bookmarkStart w:id="804" w:name="_Toc99056140"/>
      <w:bookmarkStart w:id="805" w:name="_Toc99959073"/>
      <w:bookmarkStart w:id="806" w:name="_Toc105612254"/>
      <w:bookmarkStart w:id="807" w:name="_Toc106109470"/>
      <w:bookmarkStart w:id="808" w:name="_Toc112766362"/>
      <w:bookmarkStart w:id="809" w:name="_Toc113379278"/>
      <w:bookmarkStart w:id="810" w:name="_Toc120091831"/>
      <w:bookmarkStart w:id="811" w:name="_Toc175587031"/>
      <w:bookmarkEnd w:id="798"/>
      <w:r w:rsidRPr="00707B3F">
        <w:rPr>
          <w:noProof/>
        </w:rPr>
        <w:t>8.2.</w:t>
      </w:r>
      <w:r>
        <w:rPr>
          <w:noProof/>
        </w:rPr>
        <w:t>8</w:t>
      </w:r>
      <w:r w:rsidRPr="00707B3F">
        <w:rPr>
          <w:noProof/>
        </w:rPr>
        <w:tab/>
      </w:r>
      <w:r w:rsidRPr="007E39C2">
        <w:rPr>
          <w:noProof/>
        </w:rPr>
        <w:t>TRP Information Exchange</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62F41F27" w14:textId="77777777" w:rsidR="00125019" w:rsidRPr="00707B3F" w:rsidRDefault="00125019" w:rsidP="00125019">
      <w:pPr>
        <w:pStyle w:val="Heading4"/>
        <w:rPr>
          <w:noProof/>
        </w:rPr>
      </w:pPr>
      <w:bookmarkStart w:id="812" w:name="_CR8_2_8_1"/>
      <w:bookmarkStart w:id="813" w:name="_Toc51775932"/>
      <w:bookmarkStart w:id="814" w:name="_Toc56772954"/>
      <w:bookmarkStart w:id="815" w:name="_Toc64447583"/>
      <w:bookmarkStart w:id="816" w:name="_Toc74152239"/>
      <w:bookmarkStart w:id="817" w:name="_Toc88654092"/>
      <w:bookmarkStart w:id="818" w:name="_Toc99056141"/>
      <w:bookmarkStart w:id="819" w:name="_Toc99959074"/>
      <w:bookmarkStart w:id="820" w:name="_Toc105612255"/>
      <w:bookmarkStart w:id="821" w:name="_Toc106109471"/>
      <w:bookmarkStart w:id="822" w:name="_Toc112766363"/>
      <w:bookmarkStart w:id="823" w:name="_Toc113379279"/>
      <w:bookmarkStart w:id="824" w:name="_Toc120091832"/>
      <w:bookmarkStart w:id="825" w:name="_Toc175587032"/>
      <w:bookmarkEnd w:id="812"/>
      <w:r w:rsidRPr="00707B3F">
        <w:rPr>
          <w:noProof/>
        </w:rPr>
        <w:t>8.2.</w:t>
      </w:r>
      <w:r>
        <w:rPr>
          <w:noProof/>
        </w:rPr>
        <w:t>8</w:t>
      </w:r>
      <w:r w:rsidRPr="00707B3F">
        <w:rPr>
          <w:noProof/>
        </w:rPr>
        <w:t>.1</w:t>
      </w:r>
      <w:r w:rsidRPr="00707B3F">
        <w:rPr>
          <w:noProof/>
        </w:rP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6" w:name="_CR8_2_8_2"/>
      <w:bookmarkStart w:id="827" w:name="_Toc51775933"/>
      <w:bookmarkStart w:id="828" w:name="_Toc56772955"/>
      <w:bookmarkStart w:id="829" w:name="_Toc64447584"/>
      <w:bookmarkStart w:id="830" w:name="_Toc74152240"/>
      <w:bookmarkStart w:id="831" w:name="_Toc88654093"/>
      <w:bookmarkStart w:id="832" w:name="_Toc99056142"/>
      <w:bookmarkStart w:id="833" w:name="_Toc99959075"/>
      <w:bookmarkStart w:id="834" w:name="_Toc105612256"/>
      <w:bookmarkStart w:id="835" w:name="_Toc106109472"/>
      <w:bookmarkStart w:id="836" w:name="_Toc112766364"/>
      <w:bookmarkStart w:id="837" w:name="_Toc113379280"/>
      <w:bookmarkStart w:id="838" w:name="_Toc120091833"/>
      <w:bookmarkStart w:id="839" w:name="_Toc175587033"/>
      <w:bookmarkEnd w:id="826"/>
      <w:r w:rsidRPr="00707B3F">
        <w:rPr>
          <w:noProof/>
        </w:rPr>
        <w:t>8.2.</w:t>
      </w:r>
      <w:r>
        <w:rPr>
          <w:noProof/>
        </w:rPr>
        <w:t>8</w:t>
      </w:r>
      <w:r w:rsidRPr="00707B3F">
        <w:rPr>
          <w:noProof/>
        </w:rPr>
        <w:t>.2</w:t>
      </w:r>
      <w:r w:rsidRPr="00707B3F">
        <w:rPr>
          <w:noProof/>
        </w:rPr>
        <w:tab/>
        <w:t>Successful Operation</w:t>
      </w:r>
      <w:bookmarkEnd w:id="827"/>
      <w:bookmarkEnd w:id="828"/>
      <w:bookmarkEnd w:id="829"/>
      <w:bookmarkEnd w:id="830"/>
      <w:bookmarkEnd w:id="831"/>
      <w:bookmarkEnd w:id="832"/>
      <w:bookmarkEnd w:id="833"/>
      <w:bookmarkEnd w:id="834"/>
      <w:bookmarkEnd w:id="835"/>
      <w:bookmarkEnd w:id="836"/>
      <w:bookmarkEnd w:id="837"/>
      <w:bookmarkEnd w:id="838"/>
      <w:bookmarkEnd w:id="839"/>
    </w:p>
    <w:bookmarkStart w:id="840" w:name="_MON_1634654171"/>
    <w:bookmarkEnd w:id="840"/>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35pt;height:123.25pt" o:ole="">
            <v:imagedata r:id="rId32" o:title=""/>
          </v:shape>
          <o:OLEObject Type="Embed" ProgID="Word.Picture.8" ShapeID="_x0000_i1036" DrawAspect="Content" ObjectID="_1794139708"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617CC6E8"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r w:rsidR="008C4DDB">
        <w:rPr>
          <w:noProof/>
        </w:rPr>
        <w:t>.</w:t>
      </w:r>
    </w:p>
    <w:p w14:paraId="101C6180" w14:textId="77777777" w:rsidR="00311200" w:rsidRPr="007E6041" w:rsidRDefault="00311200" w:rsidP="00311200">
      <w:pPr>
        <w:rPr>
          <w:noProof/>
        </w:rPr>
      </w:pPr>
      <w:bookmarkStart w:id="84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86A243" w14:textId="77777777" w:rsidR="008C4DDB" w:rsidRDefault="00311200" w:rsidP="008C4DD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670BAF44" w:rsidR="00311200" w:rsidRPr="007E6041" w:rsidRDefault="008C4DDB" w:rsidP="008C4DDB">
      <w:pPr>
        <w:rPr>
          <w:noProof/>
        </w:rPr>
      </w:pPr>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2" w:name="_CR8_2_8_3"/>
      <w:bookmarkStart w:id="843" w:name="_Toc56772956"/>
      <w:bookmarkStart w:id="844" w:name="_Toc64447585"/>
      <w:bookmarkStart w:id="845" w:name="_Toc74152241"/>
      <w:bookmarkStart w:id="846" w:name="_Toc88654094"/>
      <w:bookmarkStart w:id="847" w:name="_Toc99056143"/>
      <w:bookmarkStart w:id="848" w:name="_Toc99959076"/>
      <w:bookmarkStart w:id="849" w:name="_Toc105612257"/>
      <w:bookmarkStart w:id="850" w:name="_Toc106109473"/>
      <w:bookmarkStart w:id="851" w:name="_Toc112766365"/>
      <w:bookmarkStart w:id="852" w:name="_Toc113379281"/>
      <w:bookmarkStart w:id="853" w:name="_Toc120091834"/>
      <w:bookmarkStart w:id="854" w:name="_Toc175587034"/>
      <w:bookmarkEnd w:id="842"/>
      <w:r w:rsidRPr="00707B3F">
        <w:rPr>
          <w:noProof/>
        </w:rPr>
        <w:t>8.2.</w:t>
      </w:r>
      <w:r>
        <w:rPr>
          <w:noProof/>
        </w:rPr>
        <w:t>8</w:t>
      </w:r>
      <w:r w:rsidRPr="00707B3F">
        <w:rPr>
          <w:noProof/>
        </w:rPr>
        <w:t>.3</w:t>
      </w:r>
      <w:r w:rsidRPr="00707B3F">
        <w:rPr>
          <w:noProof/>
        </w:rPr>
        <w:tab/>
        <w:t>Unsuccessful Operation</w:t>
      </w:r>
      <w:bookmarkEnd w:id="841"/>
      <w:bookmarkEnd w:id="843"/>
      <w:bookmarkEnd w:id="844"/>
      <w:bookmarkEnd w:id="845"/>
      <w:bookmarkEnd w:id="846"/>
      <w:bookmarkEnd w:id="847"/>
      <w:bookmarkEnd w:id="848"/>
      <w:bookmarkEnd w:id="849"/>
      <w:bookmarkEnd w:id="850"/>
      <w:bookmarkEnd w:id="851"/>
      <w:bookmarkEnd w:id="852"/>
      <w:bookmarkEnd w:id="853"/>
      <w:bookmarkEnd w:id="854"/>
    </w:p>
    <w:bookmarkStart w:id="855" w:name="_MON_1634654242"/>
    <w:bookmarkEnd w:id="855"/>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35pt;height:123.25pt" o:ole="">
            <v:imagedata r:id="rId34" o:title=""/>
          </v:shape>
          <o:OLEObject Type="Embed" ProgID="Word.Picture.8" ShapeID="_x0000_i1037" DrawAspect="Content" ObjectID="_1794139709"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6" w:name="_CR8_2_8_4"/>
      <w:bookmarkStart w:id="857" w:name="_Toc105612258"/>
      <w:bookmarkStart w:id="858" w:name="_Toc106109474"/>
      <w:bookmarkStart w:id="859" w:name="_Toc112766366"/>
      <w:bookmarkStart w:id="860" w:name="_Toc113379282"/>
      <w:bookmarkStart w:id="861" w:name="_Toc120091835"/>
      <w:bookmarkStart w:id="862" w:name="_Toc175587035"/>
      <w:bookmarkStart w:id="863" w:name="_Toc51775935"/>
      <w:bookmarkStart w:id="864" w:name="_Toc56772957"/>
      <w:bookmarkStart w:id="865" w:name="_Toc64447586"/>
      <w:bookmarkStart w:id="866" w:name="_Toc74152242"/>
      <w:bookmarkStart w:id="867" w:name="_Toc88654095"/>
      <w:bookmarkStart w:id="868" w:name="_Toc99056144"/>
      <w:bookmarkStart w:id="869" w:name="_Toc99959077"/>
      <w:bookmarkEnd w:id="856"/>
      <w:r w:rsidRPr="00870814">
        <w:t>8.2.</w:t>
      </w:r>
      <w:r>
        <w:t>8</w:t>
      </w:r>
      <w:r w:rsidRPr="00870814">
        <w:t>.4</w:t>
      </w:r>
      <w:r w:rsidRPr="00870814">
        <w:tab/>
        <w:t>Abnormal Conditions</w:t>
      </w:r>
      <w:bookmarkEnd w:id="857"/>
      <w:bookmarkEnd w:id="858"/>
      <w:bookmarkEnd w:id="859"/>
      <w:bookmarkEnd w:id="860"/>
      <w:bookmarkEnd w:id="861"/>
      <w:bookmarkEnd w:id="862"/>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0" w:name="_CR8_2_9"/>
      <w:bookmarkStart w:id="871" w:name="_Toc105612259"/>
      <w:bookmarkStart w:id="872" w:name="_Toc106109475"/>
      <w:bookmarkStart w:id="873" w:name="_Toc112766367"/>
      <w:bookmarkStart w:id="874" w:name="_Toc113379283"/>
      <w:bookmarkStart w:id="875" w:name="_Toc120091836"/>
      <w:bookmarkStart w:id="876" w:name="_Toc175587036"/>
      <w:bookmarkEnd w:id="870"/>
      <w:r w:rsidRPr="004151EA">
        <w:rPr>
          <w:noProof/>
        </w:rPr>
        <w:t>8.2.</w:t>
      </w:r>
      <w:r>
        <w:rPr>
          <w:noProof/>
        </w:rPr>
        <w:t>9</w:t>
      </w:r>
      <w:r w:rsidRPr="004151EA">
        <w:rPr>
          <w:noProof/>
        </w:rPr>
        <w:tab/>
        <w:t>Positioning Activation</w:t>
      </w:r>
      <w:bookmarkEnd w:id="863"/>
      <w:bookmarkEnd w:id="864"/>
      <w:bookmarkEnd w:id="865"/>
      <w:bookmarkEnd w:id="866"/>
      <w:bookmarkEnd w:id="867"/>
      <w:bookmarkEnd w:id="868"/>
      <w:bookmarkEnd w:id="869"/>
      <w:bookmarkEnd w:id="871"/>
      <w:bookmarkEnd w:id="872"/>
      <w:bookmarkEnd w:id="873"/>
      <w:bookmarkEnd w:id="874"/>
      <w:bookmarkEnd w:id="875"/>
      <w:bookmarkEnd w:id="876"/>
    </w:p>
    <w:p w14:paraId="6CFDEBED" w14:textId="77777777" w:rsidR="00125019" w:rsidRPr="004151EA" w:rsidRDefault="00125019" w:rsidP="00125019">
      <w:pPr>
        <w:pStyle w:val="Heading4"/>
      </w:pPr>
      <w:bookmarkStart w:id="877" w:name="_CR8_2_9_1"/>
      <w:bookmarkStart w:id="878" w:name="_Toc51775936"/>
      <w:bookmarkStart w:id="879" w:name="_Toc56772958"/>
      <w:bookmarkStart w:id="880" w:name="_Toc64447587"/>
      <w:bookmarkStart w:id="881" w:name="_Toc74152243"/>
      <w:bookmarkStart w:id="882" w:name="_Toc88654096"/>
      <w:bookmarkStart w:id="883" w:name="_Toc99056145"/>
      <w:bookmarkStart w:id="884" w:name="_Toc99959078"/>
      <w:bookmarkStart w:id="885" w:name="_Toc105612260"/>
      <w:bookmarkStart w:id="886" w:name="_Toc106109476"/>
      <w:bookmarkStart w:id="887" w:name="_Toc112766368"/>
      <w:bookmarkStart w:id="888" w:name="_Toc113379284"/>
      <w:bookmarkStart w:id="889" w:name="_Toc120091837"/>
      <w:bookmarkStart w:id="890" w:name="_Toc175587037"/>
      <w:bookmarkEnd w:id="877"/>
      <w:r w:rsidRPr="004151EA">
        <w:t>8.2.</w:t>
      </w:r>
      <w:r>
        <w:t>9</w:t>
      </w:r>
      <w:r w:rsidRPr="004151EA">
        <w:t>.1</w:t>
      </w:r>
      <w:r w:rsidRPr="004151EA">
        <w:tab/>
        <w:t>General</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1" w:name="_CR8_2_9_2"/>
      <w:bookmarkStart w:id="892" w:name="_Toc51775937"/>
      <w:bookmarkStart w:id="893" w:name="_Toc56772959"/>
      <w:bookmarkStart w:id="894" w:name="_Toc64447588"/>
      <w:bookmarkStart w:id="895" w:name="_Toc74152244"/>
      <w:bookmarkStart w:id="896" w:name="_Toc88654097"/>
      <w:bookmarkStart w:id="897" w:name="_Toc99056146"/>
      <w:bookmarkStart w:id="898" w:name="_Toc99959079"/>
      <w:bookmarkStart w:id="899" w:name="_Toc105612261"/>
      <w:bookmarkStart w:id="900" w:name="_Toc106109477"/>
      <w:bookmarkStart w:id="901" w:name="_Toc112766369"/>
      <w:bookmarkStart w:id="902" w:name="_Toc113379285"/>
      <w:bookmarkStart w:id="903" w:name="_Toc120091838"/>
      <w:bookmarkStart w:id="904" w:name="_Toc175587038"/>
      <w:bookmarkEnd w:id="891"/>
      <w:r w:rsidRPr="004151EA">
        <w:t>8.2.</w:t>
      </w:r>
      <w:r>
        <w:t>9</w:t>
      </w:r>
      <w:r w:rsidRPr="004151EA">
        <w:t>.2</w:t>
      </w:r>
      <w:r w:rsidRPr="004151EA">
        <w:tab/>
        <w:t>Successful Operation</w:t>
      </w:r>
      <w:bookmarkEnd w:id="892"/>
      <w:bookmarkEnd w:id="893"/>
      <w:bookmarkEnd w:id="894"/>
      <w:bookmarkEnd w:id="895"/>
      <w:bookmarkEnd w:id="896"/>
      <w:bookmarkEnd w:id="897"/>
      <w:bookmarkEnd w:id="898"/>
      <w:bookmarkEnd w:id="899"/>
      <w:bookmarkEnd w:id="900"/>
      <w:bookmarkEnd w:id="901"/>
      <w:bookmarkEnd w:id="902"/>
      <w:bookmarkEnd w:id="903"/>
      <w:bookmarkEnd w:id="904"/>
    </w:p>
    <w:bookmarkStart w:id="905" w:name="_MON_1651512469"/>
    <w:bookmarkEnd w:id="905"/>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2.9pt;height:123.25pt" o:ole="">
            <v:imagedata r:id="rId36" o:title=""/>
          </v:shape>
          <o:OLEObject Type="Embed" ProgID="Word.Picture.8" ShapeID="_x0000_i1038" DrawAspect="Content" ObjectID="_1794139710"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06" w:name="_CR8_2_9_3"/>
      <w:bookmarkStart w:id="907" w:name="_Toc51775938"/>
      <w:bookmarkStart w:id="908" w:name="_Toc56772960"/>
      <w:bookmarkStart w:id="909" w:name="_Toc64447589"/>
      <w:bookmarkStart w:id="910" w:name="_Toc74152245"/>
      <w:bookmarkStart w:id="911" w:name="_Toc88654098"/>
      <w:bookmarkStart w:id="912" w:name="_Toc99056147"/>
      <w:bookmarkStart w:id="913" w:name="_Toc99959080"/>
      <w:bookmarkStart w:id="914" w:name="_Toc105612262"/>
      <w:bookmarkStart w:id="915" w:name="_Toc106109478"/>
      <w:bookmarkStart w:id="916" w:name="_Toc112766370"/>
      <w:bookmarkStart w:id="917" w:name="_Toc113379286"/>
      <w:bookmarkStart w:id="918" w:name="_Toc120091839"/>
      <w:bookmarkStart w:id="919" w:name="_Toc175587039"/>
      <w:bookmarkEnd w:id="906"/>
      <w:r w:rsidRPr="004151EA">
        <w:t>8.2.</w:t>
      </w:r>
      <w:r>
        <w:t>9</w:t>
      </w:r>
      <w:r w:rsidRPr="004151EA">
        <w:t>.3</w:t>
      </w:r>
      <w:r w:rsidRPr="004151EA">
        <w:tab/>
        <w:t>Unsuccessful Operation</w:t>
      </w:r>
      <w:bookmarkEnd w:id="907"/>
      <w:bookmarkEnd w:id="908"/>
      <w:bookmarkEnd w:id="909"/>
      <w:bookmarkEnd w:id="910"/>
      <w:bookmarkEnd w:id="911"/>
      <w:bookmarkEnd w:id="912"/>
      <w:bookmarkEnd w:id="913"/>
      <w:bookmarkEnd w:id="914"/>
      <w:bookmarkEnd w:id="915"/>
      <w:bookmarkEnd w:id="916"/>
      <w:bookmarkEnd w:id="917"/>
      <w:bookmarkEnd w:id="918"/>
      <w:bookmarkEnd w:id="919"/>
    </w:p>
    <w:bookmarkStart w:id="920" w:name="_MON_1651514036"/>
    <w:bookmarkEnd w:id="920"/>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2.9pt;height:123.25pt" o:ole="">
            <v:imagedata r:id="rId38" o:title=""/>
          </v:shape>
          <o:OLEObject Type="Embed" ProgID="Word.Picture.8" ShapeID="_x0000_i1039" DrawAspect="Content" ObjectID="_1794139711"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1"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2" w:name="_CR8_2_9_4"/>
      <w:bookmarkStart w:id="923" w:name="_Toc56772961"/>
      <w:bookmarkStart w:id="924" w:name="_Toc64447590"/>
      <w:bookmarkStart w:id="925" w:name="_Toc74152246"/>
      <w:bookmarkStart w:id="926" w:name="_Toc88654099"/>
      <w:bookmarkStart w:id="927" w:name="_Toc99056148"/>
      <w:bookmarkStart w:id="928" w:name="_Toc99959081"/>
      <w:bookmarkStart w:id="929" w:name="_Toc105612263"/>
      <w:bookmarkStart w:id="930" w:name="_Toc106109479"/>
      <w:bookmarkStart w:id="931" w:name="_Toc112766371"/>
      <w:bookmarkStart w:id="932" w:name="_Toc113379287"/>
      <w:bookmarkStart w:id="933" w:name="_Toc120091840"/>
      <w:bookmarkStart w:id="934" w:name="_Toc175587040"/>
      <w:bookmarkEnd w:id="922"/>
      <w:r w:rsidRPr="004151EA">
        <w:t>8.2.</w:t>
      </w:r>
      <w:r>
        <w:t>9</w:t>
      </w:r>
      <w:r w:rsidRPr="004151EA">
        <w:t>.4</w:t>
      </w:r>
      <w:r w:rsidRPr="004151EA">
        <w:tab/>
        <w:t>Abnormal Conditions</w:t>
      </w:r>
      <w:bookmarkEnd w:id="921"/>
      <w:bookmarkEnd w:id="923"/>
      <w:bookmarkEnd w:id="924"/>
      <w:bookmarkEnd w:id="925"/>
      <w:bookmarkEnd w:id="926"/>
      <w:bookmarkEnd w:id="927"/>
      <w:bookmarkEnd w:id="928"/>
      <w:bookmarkEnd w:id="929"/>
      <w:bookmarkEnd w:id="930"/>
      <w:bookmarkEnd w:id="931"/>
      <w:bookmarkEnd w:id="932"/>
      <w:bookmarkEnd w:id="933"/>
      <w:bookmarkEnd w:id="934"/>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5" w:name="_CR8_2_10"/>
      <w:bookmarkStart w:id="936" w:name="_Toc51775940"/>
      <w:bookmarkStart w:id="937" w:name="_Toc56772962"/>
      <w:bookmarkStart w:id="938" w:name="_Toc64447591"/>
      <w:bookmarkStart w:id="939" w:name="_Toc74152247"/>
      <w:bookmarkStart w:id="940" w:name="_Toc88654100"/>
      <w:bookmarkStart w:id="941" w:name="_Toc99056149"/>
      <w:bookmarkStart w:id="942" w:name="_Toc99959082"/>
      <w:bookmarkStart w:id="943" w:name="_Toc105612264"/>
      <w:bookmarkStart w:id="944" w:name="_Toc106109480"/>
      <w:bookmarkStart w:id="945" w:name="_Toc112766372"/>
      <w:bookmarkStart w:id="946" w:name="_Toc113379288"/>
      <w:bookmarkStart w:id="947" w:name="_Toc120091841"/>
      <w:bookmarkStart w:id="948" w:name="_Toc175587041"/>
      <w:bookmarkEnd w:id="935"/>
      <w:r w:rsidRPr="004151EA">
        <w:rPr>
          <w:noProof/>
        </w:rPr>
        <w:t>8.2.</w:t>
      </w:r>
      <w:r>
        <w:rPr>
          <w:noProof/>
        </w:rPr>
        <w:t>10</w:t>
      </w:r>
      <w:r w:rsidRPr="004151EA">
        <w:rPr>
          <w:noProof/>
        </w:rPr>
        <w:tab/>
        <w:t>Positioning Deactivation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51C33897" w14:textId="77777777" w:rsidR="00125019" w:rsidRPr="004151EA" w:rsidRDefault="00125019" w:rsidP="00125019">
      <w:pPr>
        <w:pStyle w:val="Heading4"/>
      </w:pPr>
      <w:bookmarkStart w:id="949" w:name="_CR8_2_10_1"/>
      <w:bookmarkStart w:id="950" w:name="_Toc51775941"/>
      <w:bookmarkStart w:id="951" w:name="_Toc56772963"/>
      <w:bookmarkStart w:id="952" w:name="_Toc64447592"/>
      <w:bookmarkStart w:id="953" w:name="_Toc74152248"/>
      <w:bookmarkStart w:id="954" w:name="_Toc88654101"/>
      <w:bookmarkStart w:id="955" w:name="_Toc99056150"/>
      <w:bookmarkStart w:id="956" w:name="_Toc99959083"/>
      <w:bookmarkStart w:id="957" w:name="_Toc105612265"/>
      <w:bookmarkStart w:id="958" w:name="_Toc106109481"/>
      <w:bookmarkStart w:id="959" w:name="_Toc112766373"/>
      <w:bookmarkStart w:id="960" w:name="_Toc113379289"/>
      <w:bookmarkStart w:id="961" w:name="_Toc120091842"/>
      <w:bookmarkStart w:id="962" w:name="_Toc175587042"/>
      <w:bookmarkEnd w:id="949"/>
      <w:r w:rsidRPr="004151EA">
        <w:t>8.2.</w:t>
      </w:r>
      <w:r>
        <w:t>10</w:t>
      </w:r>
      <w:r w:rsidRPr="004151EA">
        <w:t>.1</w:t>
      </w:r>
      <w:r w:rsidRPr="004151EA">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3" w:name="_CR8_2_10_2"/>
      <w:bookmarkStart w:id="964" w:name="_Toc51775942"/>
      <w:bookmarkStart w:id="965" w:name="_Toc56772964"/>
      <w:bookmarkStart w:id="966" w:name="_Toc64447593"/>
      <w:bookmarkStart w:id="967" w:name="_Toc74152249"/>
      <w:bookmarkStart w:id="968" w:name="_Toc88654102"/>
      <w:bookmarkStart w:id="969" w:name="_Toc99056151"/>
      <w:bookmarkStart w:id="970" w:name="_Toc99959084"/>
      <w:bookmarkStart w:id="971" w:name="_Toc105612266"/>
      <w:bookmarkStart w:id="972" w:name="_Toc106109482"/>
      <w:bookmarkStart w:id="973" w:name="_Toc112766374"/>
      <w:bookmarkStart w:id="974" w:name="_Toc113379290"/>
      <w:bookmarkStart w:id="975" w:name="_Toc120091843"/>
      <w:bookmarkStart w:id="976" w:name="_Toc175587043"/>
      <w:bookmarkEnd w:id="963"/>
      <w:r w:rsidRPr="004151EA">
        <w:t>8.2.</w:t>
      </w:r>
      <w:r>
        <w:t>10</w:t>
      </w:r>
      <w:r w:rsidRPr="004151EA">
        <w:t>.2</w:t>
      </w:r>
      <w:r w:rsidRPr="004151EA">
        <w:tab/>
        <w:t>Successful Operation</w:t>
      </w:r>
      <w:bookmarkEnd w:id="964"/>
      <w:bookmarkEnd w:id="965"/>
      <w:bookmarkEnd w:id="966"/>
      <w:bookmarkEnd w:id="967"/>
      <w:bookmarkEnd w:id="968"/>
      <w:bookmarkEnd w:id="969"/>
      <w:bookmarkEnd w:id="970"/>
      <w:bookmarkEnd w:id="971"/>
      <w:bookmarkEnd w:id="972"/>
      <w:bookmarkEnd w:id="973"/>
      <w:bookmarkEnd w:id="974"/>
      <w:bookmarkEnd w:id="975"/>
      <w:bookmarkEnd w:id="976"/>
    </w:p>
    <w:bookmarkStart w:id="977" w:name="_MON_1651514810"/>
    <w:bookmarkEnd w:id="977"/>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2.9pt;height:123.25pt" o:ole="">
            <v:imagedata r:id="rId40" o:title=""/>
          </v:shape>
          <o:OLEObject Type="Embed" ProgID="Word.Picture.8" ShapeID="_x0000_i1040" DrawAspect="Content" ObjectID="_1794139712"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78" w:name="_CR8_2_10_3"/>
      <w:bookmarkStart w:id="979" w:name="_Toc51775943"/>
      <w:bookmarkStart w:id="980" w:name="_Toc56772965"/>
      <w:bookmarkStart w:id="981" w:name="_Toc64447594"/>
      <w:bookmarkStart w:id="982" w:name="_Toc74152250"/>
      <w:bookmarkStart w:id="983" w:name="_Toc88654103"/>
      <w:bookmarkStart w:id="984" w:name="_Toc99056152"/>
      <w:bookmarkStart w:id="985" w:name="_Toc99959085"/>
      <w:bookmarkStart w:id="986" w:name="_Toc105612267"/>
      <w:bookmarkStart w:id="987" w:name="_Toc106109483"/>
      <w:bookmarkStart w:id="988" w:name="_Toc112766375"/>
      <w:bookmarkStart w:id="989" w:name="_Toc113379291"/>
      <w:bookmarkStart w:id="990" w:name="_Toc120091844"/>
      <w:bookmarkStart w:id="991" w:name="_Toc175587044"/>
      <w:bookmarkEnd w:id="978"/>
      <w:r w:rsidRPr="004151EA">
        <w:t>8.2.</w:t>
      </w:r>
      <w:r>
        <w:t>10</w:t>
      </w:r>
      <w:r w:rsidRPr="004151EA">
        <w:t>.3</w:t>
      </w:r>
      <w:r w:rsidRPr="004151EA">
        <w:tab/>
        <w:t>Unsuccessful Operation</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2" w:name="_CR8_2_10_4"/>
      <w:bookmarkStart w:id="993" w:name="_Toc51775944"/>
      <w:bookmarkStart w:id="994" w:name="_Toc56772966"/>
      <w:bookmarkStart w:id="995" w:name="_Toc64447595"/>
      <w:bookmarkStart w:id="996" w:name="_Toc74152251"/>
      <w:bookmarkStart w:id="997" w:name="_Toc88654104"/>
      <w:bookmarkStart w:id="998" w:name="_Toc99056153"/>
      <w:bookmarkStart w:id="999" w:name="_Toc99959086"/>
      <w:bookmarkStart w:id="1000" w:name="_Toc105612268"/>
      <w:bookmarkStart w:id="1001" w:name="_Toc106109484"/>
      <w:bookmarkStart w:id="1002" w:name="_Toc112766376"/>
      <w:bookmarkStart w:id="1003" w:name="_Toc113379292"/>
      <w:bookmarkStart w:id="1004" w:name="_Toc120091845"/>
      <w:bookmarkStart w:id="1005" w:name="_Toc175587045"/>
      <w:bookmarkEnd w:id="992"/>
      <w:r w:rsidRPr="004151EA">
        <w:t>8.2.</w:t>
      </w:r>
      <w:r>
        <w:t>10</w:t>
      </w:r>
      <w:r w:rsidRPr="004151EA">
        <w:t>.4</w:t>
      </w:r>
      <w:r w:rsidRPr="004151EA">
        <w:tab/>
        <w:t>Abnormal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6" w:name="_CR8_2_11"/>
      <w:bookmarkStart w:id="1007" w:name="_Toc99056154"/>
      <w:bookmarkStart w:id="1008" w:name="_Toc99959087"/>
      <w:bookmarkStart w:id="1009" w:name="_Toc105612269"/>
      <w:bookmarkStart w:id="1010" w:name="_Toc106109485"/>
      <w:bookmarkStart w:id="1011" w:name="_Toc112766377"/>
      <w:bookmarkStart w:id="1012" w:name="_Toc113379293"/>
      <w:bookmarkStart w:id="1013" w:name="_Toc120091846"/>
      <w:bookmarkStart w:id="1014" w:name="_Toc175587046"/>
      <w:bookmarkStart w:id="1015" w:name="_Toc51775945"/>
      <w:bookmarkStart w:id="1016" w:name="_Toc56772967"/>
      <w:bookmarkStart w:id="1017" w:name="_Toc64447596"/>
      <w:bookmarkStart w:id="1018" w:name="_Toc74152252"/>
      <w:bookmarkStart w:id="1019" w:name="_Toc88654105"/>
      <w:bookmarkEnd w:id="1006"/>
      <w:r w:rsidRPr="00A05F82">
        <w:t>8.2.</w:t>
      </w:r>
      <w:r>
        <w:t>11</w:t>
      </w:r>
      <w:r w:rsidRPr="00A05F82">
        <w:tab/>
        <w:t>PRS Configuration Exchange</w:t>
      </w:r>
      <w:bookmarkEnd w:id="1007"/>
      <w:bookmarkEnd w:id="1008"/>
      <w:bookmarkEnd w:id="1009"/>
      <w:bookmarkEnd w:id="1010"/>
      <w:bookmarkEnd w:id="1011"/>
      <w:bookmarkEnd w:id="1012"/>
      <w:bookmarkEnd w:id="1013"/>
      <w:bookmarkEnd w:id="1014"/>
    </w:p>
    <w:p w14:paraId="63DEAA9A" w14:textId="77777777" w:rsidR="00BD32AD" w:rsidRPr="00A05F82" w:rsidRDefault="00BD32AD" w:rsidP="00AC4B5B">
      <w:pPr>
        <w:pStyle w:val="Heading4"/>
      </w:pPr>
      <w:bookmarkStart w:id="1020" w:name="_CR8_2_11_1"/>
      <w:bookmarkStart w:id="1021" w:name="_Toc99056155"/>
      <w:bookmarkStart w:id="1022" w:name="_Toc99959088"/>
      <w:bookmarkStart w:id="1023" w:name="_Toc105612270"/>
      <w:bookmarkStart w:id="1024" w:name="_Toc106109486"/>
      <w:bookmarkStart w:id="1025" w:name="_Toc112766378"/>
      <w:bookmarkStart w:id="1026" w:name="_Toc113379294"/>
      <w:bookmarkStart w:id="1027" w:name="_Toc120091847"/>
      <w:bookmarkStart w:id="1028" w:name="_Toc175587047"/>
      <w:bookmarkEnd w:id="1020"/>
      <w:r w:rsidRPr="00A05F82">
        <w:t>8.2.</w:t>
      </w:r>
      <w:r>
        <w:t>11</w:t>
      </w:r>
      <w:r w:rsidRPr="00A05F82">
        <w:t>.1</w:t>
      </w:r>
      <w:r w:rsidRPr="00A05F82">
        <w:tab/>
        <w:t>General</w:t>
      </w:r>
      <w:bookmarkEnd w:id="1021"/>
      <w:bookmarkEnd w:id="1022"/>
      <w:bookmarkEnd w:id="1023"/>
      <w:bookmarkEnd w:id="1024"/>
      <w:bookmarkEnd w:id="1025"/>
      <w:bookmarkEnd w:id="1026"/>
      <w:bookmarkEnd w:id="1027"/>
      <w:bookmarkEnd w:id="1028"/>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9" w:name="_CR8_2_11_2"/>
      <w:bookmarkStart w:id="1030" w:name="_Toc99056156"/>
      <w:bookmarkStart w:id="1031" w:name="_Toc99959089"/>
      <w:bookmarkStart w:id="1032" w:name="_Toc105612271"/>
      <w:bookmarkStart w:id="1033" w:name="_Toc106109487"/>
      <w:bookmarkStart w:id="1034" w:name="_Toc112766379"/>
      <w:bookmarkStart w:id="1035" w:name="_Toc113379295"/>
      <w:bookmarkStart w:id="1036" w:name="_Toc120091848"/>
      <w:bookmarkStart w:id="1037" w:name="_Toc175587048"/>
      <w:bookmarkEnd w:id="1029"/>
      <w:r w:rsidRPr="00A05F82">
        <w:t>8.2.</w:t>
      </w:r>
      <w:r>
        <w:t>11</w:t>
      </w:r>
      <w:r w:rsidRPr="00A05F82">
        <w:t>.2</w:t>
      </w:r>
      <w:r w:rsidRPr="00A05F82">
        <w:tab/>
        <w:t>Successful Operation</w:t>
      </w:r>
      <w:bookmarkEnd w:id="1030"/>
      <w:bookmarkEnd w:id="1031"/>
      <w:bookmarkEnd w:id="1032"/>
      <w:bookmarkEnd w:id="1033"/>
      <w:bookmarkEnd w:id="1034"/>
      <w:bookmarkEnd w:id="1035"/>
      <w:bookmarkEnd w:id="1036"/>
      <w:bookmarkEnd w:id="1037"/>
    </w:p>
    <w:bookmarkStart w:id="1038" w:name="_MON_1669446572"/>
    <w:bookmarkEnd w:id="1038"/>
    <w:p w14:paraId="5027DBF2" w14:textId="77777777" w:rsidR="00BD32AD" w:rsidRPr="00A05F82" w:rsidRDefault="00BD32AD" w:rsidP="00AC4B5B">
      <w:pPr>
        <w:pStyle w:val="TH"/>
      </w:pPr>
      <w:r w:rsidRPr="00A05F82">
        <w:rPr>
          <w:noProof/>
        </w:rPr>
        <w:object w:dxaOrig="6597" w:dyaOrig="2130" w14:anchorId="2CD45D02">
          <v:shape id="_x0000_i1041" type="#_x0000_t75" style="width:318pt;height:102pt" o:ole="">
            <v:imagedata r:id="rId42" o:title=""/>
          </v:shape>
          <o:OLEObject Type="Embed" ProgID="Word.Picture.8" ShapeID="_x0000_i1041" DrawAspect="Content" ObjectID="_1794139713"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9" w:name="_CR8_2_11_3"/>
      <w:bookmarkStart w:id="1040" w:name="_Toc99056157"/>
      <w:bookmarkStart w:id="1041" w:name="_Toc99959090"/>
      <w:bookmarkStart w:id="1042" w:name="_Toc105612272"/>
      <w:bookmarkStart w:id="1043" w:name="_Toc106109488"/>
      <w:bookmarkStart w:id="1044" w:name="_Toc112766380"/>
      <w:bookmarkStart w:id="1045" w:name="_Toc113379296"/>
      <w:bookmarkStart w:id="1046" w:name="_Toc120091849"/>
      <w:bookmarkStart w:id="1047" w:name="_Toc175587049"/>
      <w:bookmarkEnd w:id="1039"/>
      <w:r w:rsidRPr="00A05F82">
        <w:t>8.2.</w:t>
      </w:r>
      <w:r>
        <w:t>11</w:t>
      </w:r>
      <w:r w:rsidRPr="00A05F82">
        <w:t>.3</w:t>
      </w:r>
      <w:r w:rsidRPr="00A05F82">
        <w:tab/>
        <w:t>Unsuccessful Operation</w:t>
      </w:r>
      <w:bookmarkEnd w:id="1040"/>
      <w:bookmarkEnd w:id="1041"/>
      <w:bookmarkEnd w:id="1042"/>
      <w:bookmarkEnd w:id="1043"/>
      <w:bookmarkEnd w:id="1044"/>
      <w:bookmarkEnd w:id="1045"/>
      <w:bookmarkEnd w:id="1046"/>
      <w:bookmarkEnd w:id="1047"/>
    </w:p>
    <w:bookmarkStart w:id="1048" w:name="_MON_1681575820"/>
    <w:bookmarkEnd w:id="1048"/>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8pt;height:102pt" o:ole="">
            <v:imagedata r:id="rId44" o:title=""/>
          </v:shape>
          <o:OLEObject Type="Embed" ProgID="Word.Picture.8" ShapeID="_x0000_i1042" DrawAspect="Content" ObjectID="_1794139714"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9" w:name="_CR8_2_11_4"/>
      <w:bookmarkStart w:id="1050" w:name="_Toc99056158"/>
      <w:bookmarkStart w:id="1051" w:name="_Toc99959091"/>
      <w:bookmarkStart w:id="1052" w:name="_Toc105612273"/>
      <w:bookmarkStart w:id="1053" w:name="_Toc106109489"/>
      <w:bookmarkStart w:id="1054" w:name="_Toc112766381"/>
      <w:bookmarkStart w:id="1055" w:name="_Toc113379297"/>
      <w:bookmarkStart w:id="1056" w:name="_Toc120091850"/>
      <w:bookmarkStart w:id="1057" w:name="_Toc175587050"/>
      <w:bookmarkEnd w:id="1049"/>
      <w:r w:rsidRPr="00A05F82">
        <w:t>8.2.</w:t>
      </w:r>
      <w:r>
        <w:t>11</w:t>
      </w:r>
      <w:r w:rsidRPr="00A05F82">
        <w:t>.4</w:t>
      </w:r>
      <w:r w:rsidRPr="00A05F82">
        <w:tab/>
        <w:t>Abnormal Conditions</w:t>
      </w:r>
      <w:bookmarkEnd w:id="1050"/>
      <w:bookmarkEnd w:id="1051"/>
      <w:bookmarkEnd w:id="1052"/>
      <w:bookmarkEnd w:id="1053"/>
      <w:bookmarkEnd w:id="1054"/>
      <w:bookmarkEnd w:id="1055"/>
      <w:bookmarkEnd w:id="1056"/>
      <w:bookmarkEnd w:id="1057"/>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8" w:name="_CR8_2_12"/>
      <w:bookmarkStart w:id="1059" w:name="_Toc99056159"/>
      <w:bookmarkStart w:id="1060" w:name="_Toc99959092"/>
      <w:bookmarkStart w:id="1061" w:name="_Toc105612274"/>
      <w:bookmarkStart w:id="1062" w:name="_Toc106109490"/>
      <w:bookmarkStart w:id="1063" w:name="_Toc112766382"/>
      <w:bookmarkStart w:id="1064" w:name="_Toc113379298"/>
      <w:bookmarkStart w:id="1065" w:name="_Toc120091851"/>
      <w:bookmarkStart w:id="1066" w:name="_Toc175587051"/>
      <w:bookmarkEnd w:id="1058"/>
      <w:r w:rsidRPr="002C37CB">
        <w:t>8.2.</w:t>
      </w:r>
      <w:r>
        <w:t>12</w:t>
      </w:r>
      <w:r w:rsidRPr="002C37CB">
        <w:tab/>
      </w:r>
      <w:r w:rsidRPr="00870410">
        <w:t>Measurement Preconfiguration</w:t>
      </w:r>
      <w:bookmarkEnd w:id="1059"/>
      <w:bookmarkEnd w:id="1060"/>
      <w:bookmarkEnd w:id="1061"/>
      <w:bookmarkEnd w:id="1062"/>
      <w:bookmarkEnd w:id="1063"/>
      <w:bookmarkEnd w:id="1064"/>
      <w:bookmarkEnd w:id="1065"/>
      <w:bookmarkEnd w:id="1066"/>
    </w:p>
    <w:p w14:paraId="09749DBE" w14:textId="77777777" w:rsidR="00BD32AD" w:rsidRPr="002C37CB" w:rsidRDefault="00BD32AD" w:rsidP="00AC4B5B">
      <w:pPr>
        <w:pStyle w:val="Heading4"/>
      </w:pPr>
      <w:bookmarkStart w:id="1067" w:name="_CR8_2_12_1"/>
      <w:bookmarkStart w:id="1068" w:name="_Toc99056160"/>
      <w:bookmarkStart w:id="1069" w:name="_Toc99959093"/>
      <w:bookmarkStart w:id="1070" w:name="_Toc105612275"/>
      <w:bookmarkStart w:id="1071" w:name="_Toc106109491"/>
      <w:bookmarkStart w:id="1072" w:name="_Toc112766383"/>
      <w:bookmarkStart w:id="1073" w:name="_Toc113379299"/>
      <w:bookmarkStart w:id="1074" w:name="_Toc120091852"/>
      <w:bookmarkStart w:id="1075" w:name="_Toc175587052"/>
      <w:bookmarkEnd w:id="1067"/>
      <w:r w:rsidRPr="002C37CB">
        <w:t>8.2.</w:t>
      </w:r>
      <w:r>
        <w:t>12</w:t>
      </w:r>
      <w:r w:rsidRPr="002C37CB">
        <w:t>.1</w:t>
      </w:r>
      <w:r w:rsidRPr="002C37CB">
        <w:tab/>
        <w:t>General</w:t>
      </w:r>
      <w:bookmarkEnd w:id="1068"/>
      <w:bookmarkEnd w:id="1069"/>
      <w:bookmarkEnd w:id="1070"/>
      <w:bookmarkEnd w:id="1071"/>
      <w:bookmarkEnd w:id="1072"/>
      <w:bookmarkEnd w:id="1073"/>
      <w:bookmarkEnd w:id="1074"/>
      <w:bookmarkEnd w:id="1075"/>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6" w:name="_CR8_2_12_2"/>
      <w:bookmarkStart w:id="1077" w:name="_Toc99056161"/>
      <w:bookmarkStart w:id="1078" w:name="_Toc99959094"/>
      <w:bookmarkStart w:id="1079" w:name="_Toc105612276"/>
      <w:bookmarkStart w:id="1080" w:name="_Toc106109492"/>
      <w:bookmarkStart w:id="1081" w:name="_Toc112766384"/>
      <w:bookmarkStart w:id="1082" w:name="_Toc113379300"/>
      <w:bookmarkStart w:id="1083" w:name="_Toc120091853"/>
      <w:bookmarkStart w:id="1084" w:name="_Toc175587053"/>
      <w:bookmarkEnd w:id="1076"/>
      <w:r w:rsidRPr="002C37CB">
        <w:t>8.2.</w:t>
      </w:r>
      <w:r>
        <w:t>12</w:t>
      </w:r>
      <w:r w:rsidRPr="002C37CB">
        <w:t>.2</w:t>
      </w:r>
      <w:r w:rsidRPr="002C37CB">
        <w:tab/>
        <w:t>Successful Operation</w:t>
      </w:r>
      <w:bookmarkEnd w:id="1077"/>
      <w:bookmarkEnd w:id="1078"/>
      <w:bookmarkEnd w:id="1079"/>
      <w:bookmarkEnd w:id="1080"/>
      <w:bookmarkEnd w:id="1081"/>
      <w:bookmarkEnd w:id="1082"/>
      <w:bookmarkEnd w:id="1083"/>
      <w:bookmarkEnd w:id="108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2.9pt;height:123.25pt" o:ole="">
            <v:imagedata r:id="rId46" o:title=""/>
          </v:shape>
          <o:OLEObject Type="Embed" ProgID="Word.Picture.8" ShapeID="_x0000_i1043" DrawAspect="Content" ObjectID="_1794139715"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5" w:name="_CR8_2_12_3"/>
      <w:bookmarkStart w:id="1086" w:name="_Toc99056162"/>
      <w:bookmarkStart w:id="1087" w:name="_Toc99959095"/>
      <w:bookmarkStart w:id="1088" w:name="_Toc105612277"/>
      <w:bookmarkStart w:id="1089" w:name="_Toc106109493"/>
      <w:bookmarkStart w:id="1090" w:name="_Toc112766385"/>
      <w:bookmarkStart w:id="1091" w:name="_Toc113379301"/>
      <w:bookmarkStart w:id="1092" w:name="_Toc120091854"/>
      <w:bookmarkStart w:id="1093" w:name="_Toc175587054"/>
      <w:bookmarkEnd w:id="1085"/>
      <w:r w:rsidRPr="002C37CB">
        <w:t>8.2.</w:t>
      </w:r>
      <w:r>
        <w:t>12</w:t>
      </w:r>
      <w:r w:rsidRPr="002C37CB">
        <w:t>.3</w:t>
      </w:r>
      <w:r w:rsidRPr="002C37CB">
        <w:tab/>
        <w:t>Unsuccessful Operation</w:t>
      </w:r>
      <w:bookmarkEnd w:id="1086"/>
      <w:bookmarkEnd w:id="1087"/>
      <w:bookmarkEnd w:id="1088"/>
      <w:bookmarkEnd w:id="1089"/>
      <w:bookmarkEnd w:id="1090"/>
      <w:bookmarkEnd w:id="1091"/>
      <w:bookmarkEnd w:id="1092"/>
      <w:bookmarkEnd w:id="1093"/>
    </w:p>
    <w:bookmarkStart w:id="1094" w:name="_MON_1702487809"/>
    <w:bookmarkEnd w:id="1094"/>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2.9pt;height:123.25pt" o:ole="">
            <v:imagedata r:id="rId48" o:title=""/>
          </v:shape>
          <o:OLEObject Type="Embed" ProgID="Word.Picture.8" ShapeID="_x0000_i1044" DrawAspect="Content" ObjectID="_1794139716"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5" w:name="_CR8_2_12_4"/>
      <w:bookmarkStart w:id="1096" w:name="_Toc105612278"/>
      <w:bookmarkStart w:id="1097" w:name="_Toc106109494"/>
      <w:bookmarkStart w:id="1098" w:name="_Toc112766386"/>
      <w:bookmarkStart w:id="1099" w:name="_Toc113379302"/>
      <w:bookmarkStart w:id="1100" w:name="_Toc120091855"/>
      <w:bookmarkStart w:id="1101" w:name="_Toc175587055"/>
      <w:bookmarkStart w:id="1102" w:name="_Toc99056163"/>
      <w:bookmarkStart w:id="1103" w:name="_Toc99959096"/>
      <w:bookmarkEnd w:id="1095"/>
      <w:r w:rsidRPr="00870814">
        <w:t>8.2.</w:t>
      </w:r>
      <w:r>
        <w:t>12</w:t>
      </w:r>
      <w:r w:rsidRPr="00870814">
        <w:t>.4</w:t>
      </w:r>
      <w:r w:rsidRPr="00870814">
        <w:tab/>
        <w:t>Abnormal Conditions</w:t>
      </w:r>
      <w:bookmarkEnd w:id="1096"/>
      <w:bookmarkEnd w:id="1097"/>
      <w:bookmarkEnd w:id="1098"/>
      <w:bookmarkEnd w:id="1099"/>
      <w:bookmarkEnd w:id="1100"/>
      <w:bookmarkEnd w:id="1101"/>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4" w:name="_CR8_2_13"/>
      <w:bookmarkStart w:id="1105" w:name="_Toc105612279"/>
      <w:bookmarkStart w:id="1106" w:name="_Toc106109495"/>
      <w:bookmarkStart w:id="1107" w:name="_Toc112766387"/>
      <w:bookmarkStart w:id="1108" w:name="_Toc113379303"/>
      <w:bookmarkStart w:id="1109" w:name="_Toc120091856"/>
      <w:bookmarkStart w:id="1110" w:name="_Toc175587056"/>
      <w:bookmarkEnd w:id="1104"/>
      <w:r w:rsidRPr="002C37CB">
        <w:t>8.2.</w:t>
      </w:r>
      <w:r>
        <w:t>13</w:t>
      </w:r>
      <w:r w:rsidRPr="002C37CB">
        <w:tab/>
        <w:t>Measurement Activation</w:t>
      </w:r>
      <w:bookmarkEnd w:id="1102"/>
      <w:bookmarkEnd w:id="1103"/>
      <w:bookmarkEnd w:id="1105"/>
      <w:bookmarkEnd w:id="1106"/>
      <w:bookmarkEnd w:id="1107"/>
      <w:bookmarkEnd w:id="1108"/>
      <w:bookmarkEnd w:id="1109"/>
      <w:bookmarkEnd w:id="1110"/>
    </w:p>
    <w:p w14:paraId="212F939B" w14:textId="77777777" w:rsidR="00BD32AD" w:rsidRPr="002C37CB" w:rsidRDefault="00BD32AD" w:rsidP="00AC4B5B">
      <w:pPr>
        <w:pStyle w:val="Heading4"/>
      </w:pPr>
      <w:bookmarkStart w:id="1111" w:name="_CR8_2_13_1"/>
      <w:bookmarkStart w:id="1112" w:name="_Toc99056164"/>
      <w:bookmarkStart w:id="1113" w:name="_Toc99959097"/>
      <w:bookmarkStart w:id="1114" w:name="_Toc105612280"/>
      <w:bookmarkStart w:id="1115" w:name="_Toc106109496"/>
      <w:bookmarkStart w:id="1116" w:name="_Toc112766388"/>
      <w:bookmarkStart w:id="1117" w:name="_Toc113379304"/>
      <w:bookmarkStart w:id="1118" w:name="_Toc120091857"/>
      <w:bookmarkStart w:id="1119" w:name="_Toc175587057"/>
      <w:bookmarkEnd w:id="1111"/>
      <w:r w:rsidRPr="002C37CB">
        <w:t>8.2.</w:t>
      </w:r>
      <w:r>
        <w:t>13</w:t>
      </w:r>
      <w:r w:rsidRPr="002C37CB">
        <w:t>.1</w:t>
      </w:r>
      <w:r w:rsidRPr="002C37CB">
        <w:tab/>
        <w:t>General</w:t>
      </w:r>
      <w:bookmarkEnd w:id="1112"/>
      <w:bookmarkEnd w:id="1113"/>
      <w:bookmarkEnd w:id="1114"/>
      <w:bookmarkEnd w:id="1115"/>
      <w:bookmarkEnd w:id="1116"/>
      <w:bookmarkEnd w:id="1117"/>
      <w:bookmarkEnd w:id="1118"/>
      <w:bookmarkEnd w:id="1119"/>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0" w:name="_Hlk103412045"/>
      <w:r w:rsidR="00FD67D6">
        <w:t>request</w:t>
      </w:r>
      <w:bookmarkEnd w:id="1120"/>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1" w:name="_Hlk103412054"/>
      <w:r w:rsidR="00FD67D6">
        <w:t>or PRS processing window</w:t>
      </w:r>
      <w:bookmarkEnd w:id="1121"/>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2" w:name="_CR8_2_13_2"/>
      <w:bookmarkStart w:id="1123" w:name="_Toc99056165"/>
      <w:bookmarkStart w:id="1124" w:name="_Toc99959098"/>
      <w:bookmarkStart w:id="1125" w:name="_Toc105612281"/>
      <w:bookmarkStart w:id="1126" w:name="_Toc106109497"/>
      <w:bookmarkStart w:id="1127" w:name="_Toc112766389"/>
      <w:bookmarkStart w:id="1128" w:name="_Toc113379305"/>
      <w:bookmarkStart w:id="1129" w:name="_Toc120091858"/>
      <w:bookmarkStart w:id="1130" w:name="_Toc175587058"/>
      <w:bookmarkEnd w:id="1122"/>
      <w:r w:rsidRPr="002C37CB">
        <w:t>8.2.</w:t>
      </w:r>
      <w:r>
        <w:t>13</w:t>
      </w:r>
      <w:r w:rsidRPr="002C37CB">
        <w:t>.2</w:t>
      </w:r>
      <w:r w:rsidRPr="002C37CB">
        <w:tab/>
        <w:t>Successful Operation</w:t>
      </w:r>
      <w:bookmarkEnd w:id="1123"/>
      <w:bookmarkEnd w:id="1124"/>
      <w:bookmarkEnd w:id="1125"/>
      <w:bookmarkEnd w:id="1126"/>
      <w:bookmarkEnd w:id="1127"/>
      <w:bookmarkEnd w:id="1128"/>
      <w:bookmarkEnd w:id="1129"/>
      <w:bookmarkEnd w:id="1130"/>
    </w:p>
    <w:p w14:paraId="653193EB" w14:textId="3263EEEB" w:rsidR="00BD32AD" w:rsidRPr="002C37CB" w:rsidRDefault="000A3064" w:rsidP="00AC4B5B">
      <w:pPr>
        <w:pStyle w:val="TH"/>
        <w:rPr>
          <w:rFonts w:eastAsia="SimSun"/>
          <w:noProof/>
        </w:rPr>
      </w:pPr>
      <w:bookmarkStart w:id="1131" w:name="_MON_1651514810"/>
      <w:bookmarkEnd w:id="1131"/>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2" w:name="_Toc99056166"/>
      <w:bookmarkStart w:id="1133"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4" w:name="_CR8_2_13_3"/>
      <w:bookmarkStart w:id="1135" w:name="_Toc105612282"/>
      <w:bookmarkStart w:id="1136" w:name="_Toc106109498"/>
      <w:bookmarkStart w:id="1137" w:name="_Toc112766390"/>
      <w:bookmarkStart w:id="1138" w:name="_Toc113379306"/>
      <w:bookmarkStart w:id="1139" w:name="_Toc120091859"/>
      <w:bookmarkStart w:id="1140" w:name="_Toc175587059"/>
      <w:bookmarkEnd w:id="1134"/>
      <w:r w:rsidRPr="002C37CB">
        <w:t>8.2.</w:t>
      </w:r>
      <w:r>
        <w:t>13</w:t>
      </w:r>
      <w:r w:rsidRPr="002C37CB">
        <w:t>.3</w:t>
      </w:r>
      <w:r w:rsidRPr="002C37CB">
        <w:tab/>
        <w:t>Unsuccessful Operation</w:t>
      </w:r>
      <w:bookmarkEnd w:id="1132"/>
      <w:bookmarkEnd w:id="1133"/>
      <w:bookmarkEnd w:id="1135"/>
      <w:bookmarkEnd w:id="1136"/>
      <w:bookmarkEnd w:id="1137"/>
      <w:bookmarkEnd w:id="1138"/>
      <w:bookmarkEnd w:id="1139"/>
      <w:bookmarkEnd w:id="1140"/>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1" w:name="_CR8_2_13_4"/>
      <w:bookmarkStart w:id="1142" w:name="_Toc105612283"/>
      <w:bookmarkStart w:id="1143" w:name="_Toc106109499"/>
      <w:bookmarkStart w:id="1144" w:name="_Toc112766391"/>
      <w:bookmarkStart w:id="1145" w:name="_Toc113379307"/>
      <w:bookmarkStart w:id="1146" w:name="_Toc120091860"/>
      <w:bookmarkStart w:id="1147" w:name="_Toc175587060"/>
      <w:bookmarkStart w:id="1148" w:name="_Toc99056167"/>
      <w:bookmarkStart w:id="1149" w:name="_Toc99959100"/>
      <w:bookmarkEnd w:id="1141"/>
      <w:r w:rsidRPr="00870814">
        <w:t>8.2.</w:t>
      </w:r>
      <w:r>
        <w:t>13</w:t>
      </w:r>
      <w:r w:rsidRPr="00870814">
        <w:t>.4</w:t>
      </w:r>
      <w:r w:rsidRPr="00870814">
        <w:tab/>
        <w:t>Abnormal Conditions</w:t>
      </w:r>
      <w:bookmarkEnd w:id="1142"/>
      <w:bookmarkEnd w:id="1143"/>
      <w:bookmarkEnd w:id="1144"/>
      <w:bookmarkEnd w:id="1145"/>
      <w:bookmarkEnd w:id="1146"/>
      <w:bookmarkEnd w:id="1147"/>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50" w:name="_CR8_2_14"/>
      <w:bookmarkStart w:id="1151" w:name="_Toc175587061"/>
      <w:bookmarkEnd w:id="1150"/>
      <w:r w:rsidRPr="00707B3F">
        <w:rPr>
          <w:noProof/>
        </w:rPr>
        <w:t>8.2.</w:t>
      </w:r>
      <w:r>
        <w:rPr>
          <w:noProof/>
        </w:rPr>
        <w:t>14</w:t>
      </w:r>
      <w:r w:rsidRPr="00707B3F">
        <w:rPr>
          <w:noProof/>
        </w:rPr>
        <w:tab/>
      </w:r>
      <w:r w:rsidRPr="00893536">
        <w:rPr>
          <w:noProof/>
        </w:rPr>
        <w:t>SRS Information Reservation Notification</w:t>
      </w:r>
      <w:bookmarkEnd w:id="1151"/>
    </w:p>
    <w:p w14:paraId="3E3877E6" w14:textId="0DFC62F2" w:rsidR="00DE53DA" w:rsidRPr="00707B3F" w:rsidRDefault="00DE53DA" w:rsidP="00DE53DA">
      <w:pPr>
        <w:pStyle w:val="Heading4"/>
        <w:rPr>
          <w:noProof/>
        </w:rPr>
      </w:pPr>
      <w:bookmarkStart w:id="1152" w:name="_CR8_2_14_1"/>
      <w:bookmarkStart w:id="1153" w:name="_Toc120534749"/>
      <w:bookmarkStart w:id="1154" w:name="_Toc175587062"/>
      <w:bookmarkEnd w:id="1152"/>
      <w:r w:rsidRPr="00707B3F">
        <w:rPr>
          <w:noProof/>
        </w:rPr>
        <w:t>8.2.</w:t>
      </w:r>
      <w:r>
        <w:rPr>
          <w:noProof/>
        </w:rPr>
        <w:t>14</w:t>
      </w:r>
      <w:r w:rsidRPr="00707B3F">
        <w:rPr>
          <w:noProof/>
        </w:rPr>
        <w:t>.1</w:t>
      </w:r>
      <w:r w:rsidRPr="00707B3F">
        <w:rPr>
          <w:noProof/>
        </w:rPr>
        <w:tab/>
        <w:t>General</w:t>
      </w:r>
      <w:bookmarkEnd w:id="1153"/>
      <w:bookmarkEnd w:id="1154"/>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5" w:name="_CR8_2_14_2"/>
      <w:bookmarkStart w:id="1156" w:name="_Toc120534750"/>
      <w:bookmarkStart w:id="1157" w:name="_Toc175587063"/>
      <w:bookmarkEnd w:id="1155"/>
      <w:r w:rsidRPr="00707B3F">
        <w:rPr>
          <w:noProof/>
        </w:rPr>
        <w:t>8.2.</w:t>
      </w:r>
      <w:r>
        <w:rPr>
          <w:noProof/>
        </w:rPr>
        <w:t>14</w:t>
      </w:r>
      <w:r w:rsidRPr="00707B3F">
        <w:rPr>
          <w:noProof/>
        </w:rPr>
        <w:t>.2</w:t>
      </w:r>
      <w:r w:rsidRPr="00707B3F">
        <w:rPr>
          <w:noProof/>
        </w:rPr>
        <w:tab/>
        <w:t>Successful Operation</w:t>
      </w:r>
      <w:bookmarkEnd w:id="1156"/>
      <w:bookmarkEnd w:id="1157"/>
    </w:p>
    <w:p w14:paraId="00C408F0" w14:textId="77777777" w:rsidR="00DE53DA" w:rsidRPr="00707B3F" w:rsidRDefault="00DE53DA" w:rsidP="00DE53DA">
      <w:pPr>
        <w:pStyle w:val="TH"/>
      </w:pPr>
      <w:r w:rsidRPr="004151EA">
        <w:object w:dxaOrig="6768" w:dyaOrig="2655" w14:anchorId="4B634D83">
          <v:shape id="_x0000_i1045" type="#_x0000_t75" style="width:322.9pt;height:123.25pt" o:ole="">
            <v:imagedata r:id="rId51" o:title=""/>
          </v:shape>
          <o:OLEObject Type="Embed" ProgID="Word.Picture.8" ShapeID="_x0000_i1045" DrawAspect="Content" ObjectID="_1794139717"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51B397D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w:t>
      </w:r>
      <w:r w:rsidR="00007B9B">
        <w:rPr>
          <w:lang w:eastAsia="zh-CN"/>
        </w:rPr>
        <w:t xml:space="preserve">(preconfigured) </w:t>
      </w:r>
      <w:r>
        <w:rPr>
          <w:noProof/>
          <w:lang w:eastAsia="zh-CN"/>
        </w:rPr>
        <w:t xml:space="preserve">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w:t>
      </w:r>
      <w:r w:rsidR="00007B9B">
        <w:rPr>
          <w:lang w:eastAsia="zh-CN"/>
        </w:rPr>
        <w:t xml:space="preserve">(preconfigured) </w:t>
      </w:r>
      <w:r>
        <w:rPr>
          <w:noProof/>
          <w:lang w:eastAsia="zh-CN"/>
        </w:rPr>
        <w:t xml:space="preserve">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8" w:name="_CR8_2_14_3"/>
      <w:bookmarkStart w:id="1159" w:name="_Toc120534751"/>
      <w:bookmarkStart w:id="1160" w:name="_Toc175587064"/>
      <w:bookmarkEnd w:id="1158"/>
      <w:r w:rsidRPr="00707B3F">
        <w:rPr>
          <w:noProof/>
        </w:rPr>
        <w:t>8.2.</w:t>
      </w:r>
      <w:r>
        <w:rPr>
          <w:noProof/>
        </w:rPr>
        <w:t>14</w:t>
      </w:r>
      <w:r w:rsidRPr="00707B3F">
        <w:rPr>
          <w:noProof/>
        </w:rPr>
        <w:t>.3</w:t>
      </w:r>
      <w:r w:rsidRPr="00707B3F">
        <w:rPr>
          <w:noProof/>
        </w:rPr>
        <w:tab/>
        <w:t>Unsuccessful Operation</w:t>
      </w:r>
      <w:bookmarkEnd w:id="1159"/>
      <w:bookmarkEnd w:id="1160"/>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1" w:name="_CR8_2_14_4"/>
      <w:bookmarkStart w:id="1162" w:name="_Toc120534752"/>
      <w:bookmarkStart w:id="1163" w:name="_Toc175587065"/>
      <w:bookmarkEnd w:id="1161"/>
      <w:r w:rsidRPr="00870814">
        <w:t>8.2.</w:t>
      </w:r>
      <w:r>
        <w:t>14</w:t>
      </w:r>
      <w:r w:rsidRPr="00870814">
        <w:t>.4</w:t>
      </w:r>
      <w:r w:rsidRPr="00870814">
        <w:tab/>
        <w:t>Abnormal Conditions</w:t>
      </w:r>
      <w:bookmarkEnd w:id="1162"/>
      <w:bookmarkEnd w:id="1163"/>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4" w:name="_CR8_3"/>
      <w:bookmarkStart w:id="1165" w:name="_Toc105612284"/>
      <w:bookmarkStart w:id="1166" w:name="_Toc106109500"/>
      <w:bookmarkStart w:id="1167" w:name="_Toc112766392"/>
      <w:bookmarkStart w:id="1168" w:name="_Toc113379308"/>
      <w:bookmarkStart w:id="1169" w:name="_Toc120091861"/>
      <w:bookmarkStart w:id="1170" w:name="_Toc175587066"/>
      <w:bookmarkEnd w:id="1164"/>
      <w:r w:rsidRPr="00707B3F">
        <w:rPr>
          <w:noProof/>
        </w:rPr>
        <w:t>8.3</w:t>
      </w:r>
      <w:r w:rsidRPr="00707B3F">
        <w:rPr>
          <w:noProof/>
        </w:rPr>
        <w:tab/>
        <w:t>Management Procedures</w:t>
      </w:r>
      <w:bookmarkEnd w:id="650"/>
      <w:bookmarkEnd w:id="1015"/>
      <w:bookmarkEnd w:id="1016"/>
      <w:bookmarkEnd w:id="1017"/>
      <w:bookmarkEnd w:id="1018"/>
      <w:bookmarkEnd w:id="1019"/>
      <w:bookmarkEnd w:id="1148"/>
      <w:bookmarkEnd w:id="1149"/>
      <w:bookmarkEnd w:id="1165"/>
      <w:bookmarkEnd w:id="1166"/>
      <w:bookmarkEnd w:id="1167"/>
      <w:bookmarkEnd w:id="1168"/>
      <w:bookmarkEnd w:id="1169"/>
      <w:bookmarkEnd w:id="1170"/>
    </w:p>
    <w:p w14:paraId="2E13B4FE" w14:textId="77777777" w:rsidR="00DF07DA" w:rsidRPr="00707B3F" w:rsidRDefault="00DF07DA" w:rsidP="004A1B07">
      <w:pPr>
        <w:pStyle w:val="Heading3"/>
        <w:rPr>
          <w:noProof/>
        </w:rPr>
      </w:pPr>
      <w:bookmarkStart w:id="1171" w:name="_CR8_3_1"/>
      <w:bookmarkStart w:id="1172" w:name="_Toc534903060"/>
      <w:bookmarkStart w:id="1173" w:name="_Toc51775946"/>
      <w:bookmarkStart w:id="1174" w:name="_Toc56772968"/>
      <w:bookmarkStart w:id="1175" w:name="_Toc64447597"/>
      <w:bookmarkStart w:id="1176" w:name="_Toc74152253"/>
      <w:bookmarkStart w:id="1177" w:name="_Toc88654106"/>
      <w:bookmarkStart w:id="1178" w:name="_Toc99056168"/>
      <w:bookmarkStart w:id="1179" w:name="_Toc99959101"/>
      <w:bookmarkStart w:id="1180" w:name="_Toc105612285"/>
      <w:bookmarkStart w:id="1181" w:name="_Toc106109501"/>
      <w:bookmarkStart w:id="1182" w:name="_Toc112766393"/>
      <w:bookmarkStart w:id="1183" w:name="_Toc113379309"/>
      <w:bookmarkStart w:id="1184" w:name="_Toc120091862"/>
      <w:bookmarkStart w:id="1185" w:name="_Toc175587067"/>
      <w:bookmarkEnd w:id="1171"/>
      <w:r w:rsidRPr="00707B3F">
        <w:rPr>
          <w:noProof/>
        </w:rPr>
        <w:t>8.3.1</w:t>
      </w:r>
      <w:r w:rsidRPr="00707B3F">
        <w:rPr>
          <w:noProof/>
        </w:rPr>
        <w:tab/>
        <w:t>Error Indication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5133EAD" w14:textId="77777777" w:rsidR="00DF07DA" w:rsidRPr="00707B3F" w:rsidRDefault="00DF07DA" w:rsidP="00DF07DA">
      <w:pPr>
        <w:pStyle w:val="Heading4"/>
        <w:rPr>
          <w:noProof/>
        </w:rPr>
      </w:pPr>
      <w:bookmarkStart w:id="1186" w:name="_CR8_3_1_1"/>
      <w:bookmarkStart w:id="1187" w:name="_Toc534903061"/>
      <w:bookmarkStart w:id="1188" w:name="_Toc51775947"/>
      <w:bookmarkStart w:id="1189" w:name="_Toc56772969"/>
      <w:bookmarkStart w:id="1190" w:name="_Toc64447598"/>
      <w:bookmarkStart w:id="1191" w:name="_Toc74152254"/>
      <w:bookmarkStart w:id="1192" w:name="_Toc88654107"/>
      <w:bookmarkStart w:id="1193" w:name="_Toc99056169"/>
      <w:bookmarkStart w:id="1194" w:name="_Toc99959102"/>
      <w:bookmarkStart w:id="1195" w:name="_Toc105612286"/>
      <w:bookmarkStart w:id="1196" w:name="_Toc106109502"/>
      <w:bookmarkStart w:id="1197" w:name="_Toc112766394"/>
      <w:bookmarkStart w:id="1198" w:name="_Toc113379310"/>
      <w:bookmarkStart w:id="1199" w:name="_Toc120091863"/>
      <w:bookmarkStart w:id="1200" w:name="_Toc175587068"/>
      <w:bookmarkEnd w:id="1186"/>
      <w:r w:rsidRPr="00707B3F">
        <w:rPr>
          <w:noProof/>
        </w:rPr>
        <w:t>8.3.1.1</w:t>
      </w:r>
      <w:r w:rsidRPr="00707B3F">
        <w:rPr>
          <w:noProof/>
        </w:rPr>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1" w:name="_CR8_3_1_2"/>
      <w:bookmarkStart w:id="1202" w:name="_Toc534903062"/>
      <w:bookmarkStart w:id="1203" w:name="_Toc51775948"/>
      <w:bookmarkStart w:id="1204" w:name="_Toc56772970"/>
      <w:bookmarkStart w:id="1205" w:name="_Toc64447599"/>
      <w:bookmarkStart w:id="1206" w:name="_Toc74152255"/>
      <w:bookmarkStart w:id="1207" w:name="_Toc88654108"/>
      <w:bookmarkStart w:id="1208" w:name="_Toc99056170"/>
      <w:bookmarkStart w:id="1209" w:name="_Toc99959103"/>
      <w:bookmarkStart w:id="1210" w:name="_Toc105612287"/>
      <w:bookmarkStart w:id="1211" w:name="_Toc106109503"/>
      <w:bookmarkStart w:id="1212" w:name="_Toc112766395"/>
      <w:bookmarkStart w:id="1213" w:name="_Toc113379311"/>
      <w:bookmarkStart w:id="1214" w:name="_Toc120091864"/>
      <w:bookmarkStart w:id="1215" w:name="_Toc175587069"/>
      <w:bookmarkEnd w:id="1201"/>
      <w:r w:rsidRPr="00707B3F">
        <w:rPr>
          <w:noProof/>
        </w:rPr>
        <w:t>8.3.1.2</w:t>
      </w:r>
      <w:r w:rsidRPr="00707B3F">
        <w:rPr>
          <w:noProof/>
        </w:rPr>
        <w:tab/>
        <w:t>Successful Operation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bookmarkStart w:id="1216" w:name="_MON_1256574058"/>
    <w:bookmarkStart w:id="1217" w:name="_MON_1318076554"/>
    <w:bookmarkStart w:id="1218" w:name="_MON_1318076594"/>
    <w:bookmarkStart w:id="1219" w:name="_MON_1318076600"/>
    <w:bookmarkStart w:id="1220" w:name="_MON_1005512419"/>
    <w:bookmarkStart w:id="1221" w:name="_MON_1008778238"/>
    <w:bookmarkStart w:id="1222" w:name="_MON_1254840926"/>
    <w:bookmarkStart w:id="1223" w:name="_MON_1256469412"/>
    <w:bookmarkEnd w:id="1216"/>
    <w:bookmarkEnd w:id="1217"/>
    <w:bookmarkEnd w:id="1218"/>
    <w:bookmarkEnd w:id="1219"/>
    <w:bookmarkEnd w:id="1220"/>
    <w:bookmarkEnd w:id="1221"/>
    <w:bookmarkEnd w:id="1222"/>
    <w:bookmarkEnd w:id="1223"/>
    <w:bookmarkStart w:id="1224" w:name="_MON_1256573471"/>
    <w:bookmarkEnd w:id="1224"/>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199.65pt;height:102pt" o:ole="" fillcolor="window">
            <v:imagedata r:id="rId53" o:title=""/>
          </v:shape>
          <o:OLEObject Type="Embed" ProgID="Word.Picture.8" ShapeID="_x0000_i1046" DrawAspect="Content" ObjectID="_1794139718"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5" w:name="_MON_1579957469"/>
    <w:bookmarkEnd w:id="1225"/>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3.65pt;height:101.45pt" o:ole="" fillcolor="window">
            <v:imagedata r:id="rId55" o:title=""/>
          </v:shape>
          <o:OLEObject Type="Embed" ProgID="Word.Picture.8" ShapeID="_x0000_i1047" DrawAspect="Content" ObjectID="_1794139719"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6" w:name="_CR8_3_1_3"/>
      <w:bookmarkStart w:id="1227" w:name="_Toc534903063"/>
      <w:bookmarkStart w:id="1228" w:name="_Toc51775949"/>
      <w:bookmarkStart w:id="1229" w:name="_Toc56772971"/>
      <w:bookmarkStart w:id="1230" w:name="_Toc64447600"/>
      <w:bookmarkStart w:id="1231" w:name="_Toc74152256"/>
      <w:bookmarkStart w:id="1232" w:name="_Toc88654109"/>
      <w:bookmarkStart w:id="1233" w:name="_Toc99056171"/>
      <w:bookmarkStart w:id="1234" w:name="_Toc99959104"/>
      <w:bookmarkStart w:id="1235" w:name="_Toc105612288"/>
      <w:bookmarkStart w:id="1236" w:name="_Toc106109504"/>
      <w:bookmarkStart w:id="1237" w:name="_Toc112766396"/>
      <w:bookmarkStart w:id="1238" w:name="_Toc113379312"/>
      <w:bookmarkStart w:id="1239" w:name="_Toc120091865"/>
      <w:bookmarkStart w:id="1240" w:name="_Toc175587070"/>
      <w:bookmarkEnd w:id="1226"/>
      <w:r w:rsidRPr="00707B3F">
        <w:rPr>
          <w:noProof/>
        </w:rPr>
        <w:t>8.3.1.3</w:t>
      </w:r>
      <w:r w:rsidRPr="00707B3F">
        <w:rPr>
          <w:noProof/>
        </w:rPr>
        <w:tab/>
        <w:t>Abnormal Conditions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1" w:name="_MON_1409498847"/>
      <w:bookmarkStart w:id="1242" w:name="_MON_1397978433"/>
      <w:bookmarkStart w:id="1243" w:name="_MON_1397984489"/>
      <w:bookmarkStart w:id="1244" w:name="_MON_1397977586"/>
      <w:bookmarkStart w:id="1245" w:name="_MON_1397978290"/>
      <w:bookmarkStart w:id="1246" w:name="_MON_1397979649"/>
      <w:bookmarkStart w:id="1247" w:name="_MON_1397979870"/>
      <w:bookmarkStart w:id="1248" w:name="_MON_1397979984"/>
      <w:bookmarkStart w:id="1249" w:name="_MON_1318271908"/>
      <w:bookmarkStart w:id="1250" w:name="_CR8_4"/>
      <w:bookmarkStart w:id="1251" w:name="_Toc51775950"/>
      <w:bookmarkStart w:id="1252" w:name="_Toc56772972"/>
      <w:bookmarkStart w:id="1253" w:name="_Toc64447601"/>
      <w:bookmarkStart w:id="1254" w:name="_Toc74152257"/>
      <w:bookmarkStart w:id="1255" w:name="_Toc88654110"/>
      <w:bookmarkStart w:id="1256" w:name="_Toc99056172"/>
      <w:bookmarkStart w:id="1257" w:name="_Toc99959105"/>
      <w:bookmarkStart w:id="1258" w:name="_Toc105612289"/>
      <w:bookmarkStart w:id="1259" w:name="_Toc106109505"/>
      <w:bookmarkStart w:id="1260" w:name="_Toc112766397"/>
      <w:bookmarkStart w:id="1261" w:name="_Toc113379313"/>
      <w:bookmarkStart w:id="1262" w:name="_Toc120091866"/>
      <w:bookmarkStart w:id="1263" w:name="_Toc175587071"/>
      <w:bookmarkStart w:id="1264" w:name="_Toc534903064"/>
      <w:bookmarkEnd w:id="1241"/>
      <w:bookmarkEnd w:id="1242"/>
      <w:bookmarkEnd w:id="1243"/>
      <w:bookmarkEnd w:id="1244"/>
      <w:bookmarkEnd w:id="1245"/>
      <w:bookmarkEnd w:id="1246"/>
      <w:bookmarkEnd w:id="1247"/>
      <w:bookmarkEnd w:id="1248"/>
      <w:bookmarkEnd w:id="1249"/>
      <w:bookmarkEnd w:id="1250"/>
      <w:r w:rsidRPr="00707B3F">
        <w:rPr>
          <w:noProof/>
        </w:rPr>
        <w:t>8.</w:t>
      </w:r>
      <w:r>
        <w:rPr>
          <w:noProof/>
        </w:rPr>
        <w:t>4</w:t>
      </w:r>
      <w:r w:rsidRPr="00707B3F">
        <w:rPr>
          <w:noProof/>
        </w:rPr>
        <w:tab/>
      </w:r>
      <w:r>
        <w:rPr>
          <w:noProof/>
        </w:rPr>
        <w:t>Assistance Information Transfer Procedures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43FB9928" w14:textId="77777777" w:rsidR="00125019" w:rsidRPr="00707B3F" w:rsidRDefault="00125019" w:rsidP="00125019">
      <w:pPr>
        <w:pStyle w:val="Heading3"/>
        <w:rPr>
          <w:noProof/>
        </w:rPr>
      </w:pPr>
      <w:bookmarkStart w:id="1265" w:name="_CR8_4_1"/>
      <w:bookmarkStart w:id="1266" w:name="_Toc51775951"/>
      <w:bookmarkStart w:id="1267" w:name="_Toc56772973"/>
      <w:bookmarkStart w:id="1268" w:name="_Toc64447602"/>
      <w:bookmarkStart w:id="1269" w:name="_Toc74152258"/>
      <w:bookmarkStart w:id="1270" w:name="_Toc88654111"/>
      <w:bookmarkStart w:id="1271" w:name="_Toc99056173"/>
      <w:bookmarkStart w:id="1272" w:name="_Toc99959106"/>
      <w:bookmarkStart w:id="1273" w:name="_Toc105612290"/>
      <w:bookmarkStart w:id="1274" w:name="_Toc106109506"/>
      <w:bookmarkStart w:id="1275" w:name="_Toc112766398"/>
      <w:bookmarkStart w:id="1276" w:name="_Toc113379314"/>
      <w:bookmarkStart w:id="1277" w:name="_Toc120091867"/>
      <w:bookmarkStart w:id="1278" w:name="_Toc175587072"/>
      <w:bookmarkEnd w:id="1265"/>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62F7E4E" w14:textId="77777777" w:rsidR="00125019" w:rsidRPr="00707B3F" w:rsidRDefault="00125019" w:rsidP="00125019">
      <w:pPr>
        <w:pStyle w:val="Heading4"/>
        <w:rPr>
          <w:noProof/>
        </w:rPr>
      </w:pPr>
      <w:bookmarkStart w:id="1279" w:name="_CR8_4_1_1"/>
      <w:bookmarkStart w:id="1280" w:name="_Toc51775952"/>
      <w:bookmarkStart w:id="1281" w:name="_Toc56772974"/>
      <w:bookmarkStart w:id="1282" w:name="_Toc64447603"/>
      <w:bookmarkStart w:id="1283" w:name="_Toc74152259"/>
      <w:bookmarkStart w:id="1284" w:name="_Toc88654112"/>
      <w:bookmarkStart w:id="1285" w:name="_Toc99056174"/>
      <w:bookmarkStart w:id="1286" w:name="_Toc99959107"/>
      <w:bookmarkStart w:id="1287" w:name="_Toc105612291"/>
      <w:bookmarkStart w:id="1288" w:name="_Toc106109507"/>
      <w:bookmarkStart w:id="1289" w:name="_Toc112766399"/>
      <w:bookmarkStart w:id="1290" w:name="_Toc113379315"/>
      <w:bookmarkStart w:id="1291" w:name="_Toc120091868"/>
      <w:bookmarkStart w:id="1292" w:name="_Toc175587073"/>
      <w:bookmarkEnd w:id="1279"/>
      <w:r w:rsidRPr="00707B3F">
        <w:rPr>
          <w:noProof/>
        </w:rPr>
        <w:t>8.</w:t>
      </w:r>
      <w:r>
        <w:rPr>
          <w:noProof/>
        </w:rPr>
        <w:t>4</w:t>
      </w:r>
      <w:r w:rsidRPr="00707B3F">
        <w:rPr>
          <w:noProof/>
        </w:rPr>
        <w:t>.1.1</w:t>
      </w:r>
      <w:r w:rsidRPr="00707B3F">
        <w:rPr>
          <w:noProof/>
        </w:rPr>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3" w:name="_CR8_4_1_2"/>
      <w:bookmarkStart w:id="1294" w:name="_Toc51775953"/>
      <w:bookmarkStart w:id="1295" w:name="_Toc56772975"/>
      <w:bookmarkStart w:id="1296" w:name="_Toc64447604"/>
      <w:bookmarkStart w:id="1297" w:name="_Toc74152260"/>
      <w:bookmarkStart w:id="1298" w:name="_Toc88654113"/>
      <w:bookmarkStart w:id="1299" w:name="_Toc99056175"/>
      <w:bookmarkStart w:id="1300" w:name="_Toc99959108"/>
      <w:bookmarkStart w:id="1301" w:name="_Toc105612292"/>
      <w:bookmarkStart w:id="1302" w:name="_Toc106109508"/>
      <w:bookmarkStart w:id="1303" w:name="_Toc112766400"/>
      <w:bookmarkStart w:id="1304" w:name="_Toc113379316"/>
      <w:bookmarkStart w:id="1305" w:name="_Toc120091869"/>
      <w:bookmarkStart w:id="1306" w:name="_Toc175587074"/>
      <w:bookmarkEnd w:id="1293"/>
      <w:r w:rsidRPr="00707B3F">
        <w:rPr>
          <w:noProof/>
        </w:rPr>
        <w:t>8.</w:t>
      </w:r>
      <w:r>
        <w:rPr>
          <w:noProof/>
        </w:rPr>
        <w:t>4</w:t>
      </w:r>
      <w:r w:rsidRPr="00707B3F">
        <w:rPr>
          <w:noProof/>
        </w:rPr>
        <w:t>.1.2</w:t>
      </w:r>
      <w:r w:rsidRPr="00707B3F">
        <w:rPr>
          <w:noProof/>
        </w:rPr>
        <w:tab/>
        <w:t>Successful Operation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5.25pt;height:102pt" o:ole="">
            <v:imagedata r:id="rId57" o:title=""/>
          </v:shape>
          <o:OLEObject Type="Embed" ProgID="Word.Picture.8" ShapeID="_x0000_i1048" DrawAspect="Content" ObjectID="_1794139720"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307" w:name="_CR8_4_1_3"/>
      <w:bookmarkStart w:id="1308" w:name="_Toc51775954"/>
      <w:bookmarkStart w:id="1309" w:name="_Toc56772976"/>
      <w:bookmarkStart w:id="1310" w:name="_Toc64447605"/>
      <w:bookmarkStart w:id="1311" w:name="_Toc74152261"/>
      <w:bookmarkStart w:id="1312" w:name="_Toc88654114"/>
      <w:bookmarkStart w:id="1313" w:name="_Toc99056176"/>
      <w:bookmarkStart w:id="1314" w:name="_Toc99959109"/>
      <w:bookmarkStart w:id="1315" w:name="_Toc105612293"/>
      <w:bookmarkStart w:id="1316" w:name="_Toc106109509"/>
      <w:bookmarkStart w:id="1317" w:name="_Toc112766401"/>
      <w:bookmarkStart w:id="1318" w:name="_Toc113379317"/>
      <w:bookmarkStart w:id="1319" w:name="_Toc120091870"/>
      <w:bookmarkStart w:id="1320" w:name="_Toc175587075"/>
      <w:bookmarkEnd w:id="1307"/>
      <w:r w:rsidRPr="00707B3F">
        <w:rPr>
          <w:noProof/>
        </w:rPr>
        <w:t>8.</w:t>
      </w:r>
      <w:r>
        <w:rPr>
          <w:noProof/>
        </w:rPr>
        <w:t>4</w:t>
      </w:r>
      <w:r w:rsidRPr="00707B3F">
        <w:rPr>
          <w:noProof/>
        </w:rPr>
        <w:t>.1.3</w:t>
      </w:r>
      <w:r w:rsidRPr="00707B3F">
        <w:rPr>
          <w:noProof/>
        </w:rPr>
        <w:tab/>
        <w:t>Abnormal Conditions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21" w:name="_CR8_4_2"/>
      <w:bookmarkStart w:id="1322" w:name="_Toc534730118"/>
      <w:bookmarkStart w:id="1323" w:name="_Toc51775955"/>
      <w:bookmarkStart w:id="1324" w:name="_Toc56772977"/>
      <w:bookmarkStart w:id="1325" w:name="_Toc64447606"/>
      <w:bookmarkStart w:id="1326" w:name="_Toc74152262"/>
      <w:bookmarkStart w:id="1327" w:name="_Toc88654115"/>
      <w:bookmarkStart w:id="1328" w:name="_Toc99056177"/>
      <w:bookmarkStart w:id="1329" w:name="_Toc99959110"/>
      <w:bookmarkStart w:id="1330" w:name="_Toc105612294"/>
      <w:bookmarkStart w:id="1331" w:name="_Toc106109510"/>
      <w:bookmarkStart w:id="1332" w:name="_Toc112766402"/>
      <w:bookmarkStart w:id="1333" w:name="_Toc113379318"/>
      <w:bookmarkStart w:id="1334" w:name="_Toc120091871"/>
      <w:bookmarkStart w:id="1335" w:name="_Toc175587076"/>
      <w:bookmarkEnd w:id="1321"/>
      <w:r w:rsidRPr="0054226D">
        <w:t>8.</w:t>
      </w:r>
      <w:r>
        <w:t>4</w:t>
      </w:r>
      <w:r w:rsidRPr="0054226D">
        <w:t>.2</w:t>
      </w:r>
      <w:r w:rsidRPr="0054226D">
        <w:tab/>
        <w:t>Assistance Information Feedback</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B8B11CF" w14:textId="77777777" w:rsidR="00125019" w:rsidRPr="0054226D" w:rsidRDefault="00125019" w:rsidP="00125019">
      <w:pPr>
        <w:pStyle w:val="Heading4"/>
      </w:pPr>
      <w:bookmarkStart w:id="1336" w:name="_CR8_4_2_1"/>
      <w:bookmarkStart w:id="1337" w:name="_Toc534730119"/>
      <w:bookmarkStart w:id="1338" w:name="_Toc51775956"/>
      <w:bookmarkStart w:id="1339" w:name="_Toc56772978"/>
      <w:bookmarkStart w:id="1340" w:name="_Toc64447607"/>
      <w:bookmarkStart w:id="1341" w:name="_Toc74152263"/>
      <w:bookmarkStart w:id="1342" w:name="_Toc88654116"/>
      <w:bookmarkStart w:id="1343" w:name="_Toc99056178"/>
      <w:bookmarkStart w:id="1344" w:name="_Toc99959111"/>
      <w:bookmarkStart w:id="1345" w:name="_Toc105612295"/>
      <w:bookmarkStart w:id="1346" w:name="_Toc106109511"/>
      <w:bookmarkStart w:id="1347" w:name="_Toc112766403"/>
      <w:bookmarkStart w:id="1348" w:name="_Toc113379319"/>
      <w:bookmarkStart w:id="1349" w:name="_Toc120091872"/>
      <w:bookmarkStart w:id="1350" w:name="_Toc175587077"/>
      <w:bookmarkEnd w:id="1336"/>
      <w:r w:rsidRPr="0054226D">
        <w:t>8.</w:t>
      </w:r>
      <w:r>
        <w:t>4</w:t>
      </w:r>
      <w:r w:rsidRPr="0054226D">
        <w:t>.2.1</w:t>
      </w:r>
      <w:r w:rsidRPr="0054226D">
        <w:tab/>
        <w:t>General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1" w:name="_CR8_4_2_2"/>
      <w:bookmarkStart w:id="1352" w:name="_Toc534730120"/>
      <w:bookmarkStart w:id="1353" w:name="_Toc51775957"/>
      <w:bookmarkStart w:id="1354" w:name="_Toc56772979"/>
      <w:bookmarkStart w:id="1355" w:name="_Toc64447608"/>
      <w:bookmarkStart w:id="1356" w:name="_Toc74152264"/>
      <w:bookmarkStart w:id="1357" w:name="_Toc88654117"/>
      <w:bookmarkStart w:id="1358" w:name="_Toc99056179"/>
      <w:bookmarkStart w:id="1359" w:name="_Toc99959112"/>
      <w:bookmarkStart w:id="1360" w:name="_Toc105612296"/>
      <w:bookmarkStart w:id="1361" w:name="_Toc106109512"/>
      <w:bookmarkStart w:id="1362" w:name="_Toc112766404"/>
      <w:bookmarkStart w:id="1363" w:name="_Toc113379320"/>
      <w:bookmarkStart w:id="1364" w:name="_Toc120091873"/>
      <w:bookmarkStart w:id="1365" w:name="_Toc175587078"/>
      <w:bookmarkEnd w:id="1351"/>
      <w:r w:rsidRPr="0054226D">
        <w:t>8.</w:t>
      </w:r>
      <w:r>
        <w:t>4</w:t>
      </w:r>
      <w:r w:rsidRPr="0054226D">
        <w:t>.2.2</w:t>
      </w:r>
      <w:r w:rsidRPr="0054226D">
        <w:tab/>
        <w:t>Successful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5.25pt;height:102pt" o:ole="">
            <v:imagedata r:id="rId59" o:title=""/>
          </v:shape>
          <o:OLEObject Type="Embed" ProgID="Word.Picture.8" ShapeID="_x0000_i1049" DrawAspect="Content" ObjectID="_1794139721"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7" w:name="_CR8_4_2_3"/>
      <w:bookmarkStart w:id="1368" w:name="_Toc534730121"/>
      <w:bookmarkStart w:id="1369" w:name="_Toc51775958"/>
      <w:bookmarkStart w:id="1370" w:name="_Toc56772980"/>
      <w:bookmarkStart w:id="1371" w:name="_Toc64447609"/>
      <w:bookmarkStart w:id="1372" w:name="_Toc74152265"/>
      <w:bookmarkStart w:id="1373" w:name="_Toc88654118"/>
      <w:bookmarkStart w:id="1374" w:name="_Toc99056180"/>
      <w:bookmarkStart w:id="1375" w:name="_Toc99959113"/>
      <w:bookmarkStart w:id="1376" w:name="_Toc105612297"/>
      <w:bookmarkStart w:id="1377" w:name="_Toc106109513"/>
      <w:bookmarkStart w:id="1378" w:name="_Toc112766405"/>
      <w:bookmarkStart w:id="1379" w:name="_Toc113379321"/>
      <w:bookmarkStart w:id="1380" w:name="_Toc120091874"/>
      <w:bookmarkStart w:id="1381" w:name="_Toc175587079"/>
      <w:bookmarkEnd w:id="1366"/>
      <w:bookmarkEnd w:id="1367"/>
      <w:r w:rsidRPr="0054226D">
        <w:t>8.</w:t>
      </w:r>
      <w:r>
        <w:t>4</w:t>
      </w:r>
      <w:r w:rsidRPr="0054226D">
        <w:t>.2.3</w:t>
      </w:r>
      <w:r w:rsidRPr="0054226D">
        <w:tab/>
        <w:t>Abnormal Conditions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2" w:name="_CR8_5"/>
      <w:bookmarkStart w:id="1383" w:name="_Toc51775959"/>
      <w:bookmarkStart w:id="1384" w:name="_Toc56772981"/>
      <w:bookmarkStart w:id="1385" w:name="_Toc64447610"/>
      <w:bookmarkStart w:id="1386" w:name="_Toc74152266"/>
      <w:bookmarkStart w:id="1387" w:name="_Toc88654119"/>
      <w:bookmarkStart w:id="1388" w:name="_Toc99056181"/>
      <w:bookmarkStart w:id="1389" w:name="_Toc99959114"/>
      <w:bookmarkStart w:id="1390" w:name="_Toc105612298"/>
      <w:bookmarkStart w:id="1391" w:name="_Toc106109514"/>
      <w:bookmarkStart w:id="1392" w:name="_Toc112766406"/>
      <w:bookmarkStart w:id="1393" w:name="_Toc113379322"/>
      <w:bookmarkStart w:id="1394" w:name="_Toc120091875"/>
      <w:bookmarkStart w:id="1395" w:name="_Toc175587080"/>
      <w:bookmarkEnd w:id="1382"/>
      <w:r w:rsidRPr="002571EA">
        <w:t>8.</w:t>
      </w:r>
      <w:r>
        <w:t>5</w:t>
      </w:r>
      <w:r w:rsidRPr="002571EA">
        <w:tab/>
        <w:t xml:space="preserve">Measurement </w:t>
      </w:r>
      <w:r>
        <w:rPr>
          <w:lang w:eastAsia="zh-CN"/>
        </w:rPr>
        <w:t>Information Transfer</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9E1EA54" w14:textId="77777777" w:rsidR="00125019" w:rsidRPr="002571EA" w:rsidRDefault="00125019" w:rsidP="00125019">
      <w:pPr>
        <w:pStyle w:val="Heading3"/>
      </w:pPr>
      <w:bookmarkStart w:id="1396" w:name="_CR8_5_1"/>
      <w:bookmarkStart w:id="1397" w:name="_Toc478159723"/>
      <w:bookmarkStart w:id="1398" w:name="_Toc51775960"/>
      <w:bookmarkStart w:id="1399" w:name="_Toc56772982"/>
      <w:bookmarkStart w:id="1400" w:name="_Toc64447611"/>
      <w:bookmarkStart w:id="1401" w:name="_Toc74152267"/>
      <w:bookmarkStart w:id="1402" w:name="_Toc88654120"/>
      <w:bookmarkStart w:id="1403" w:name="_Toc99056182"/>
      <w:bookmarkStart w:id="1404" w:name="_Toc99959115"/>
      <w:bookmarkStart w:id="1405" w:name="_Toc105612299"/>
      <w:bookmarkStart w:id="1406" w:name="_Toc106109515"/>
      <w:bookmarkStart w:id="1407" w:name="_Toc112766407"/>
      <w:bookmarkStart w:id="1408" w:name="_Toc113379323"/>
      <w:bookmarkStart w:id="1409" w:name="_Toc120091876"/>
      <w:bookmarkStart w:id="1410" w:name="_Toc175587081"/>
      <w:bookmarkEnd w:id="1396"/>
      <w:r w:rsidRPr="002571EA">
        <w:t>8.</w:t>
      </w:r>
      <w:r>
        <w:t>5</w:t>
      </w:r>
      <w:r w:rsidRPr="002571EA">
        <w:t>.1</w:t>
      </w:r>
      <w:r w:rsidRPr="002571EA">
        <w:tab/>
        <w:t>Measurement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AE77B1F" w14:textId="77777777" w:rsidR="00125019" w:rsidRPr="002571EA" w:rsidRDefault="00125019" w:rsidP="00125019">
      <w:pPr>
        <w:pStyle w:val="Heading4"/>
      </w:pPr>
      <w:bookmarkStart w:id="1411" w:name="_CR8_5_1_1"/>
      <w:bookmarkStart w:id="1412" w:name="_Toc478159724"/>
      <w:bookmarkStart w:id="1413" w:name="_Toc51775961"/>
      <w:bookmarkStart w:id="1414" w:name="_Toc56772983"/>
      <w:bookmarkStart w:id="1415" w:name="_Toc64447612"/>
      <w:bookmarkStart w:id="1416" w:name="_Toc74152268"/>
      <w:bookmarkStart w:id="1417" w:name="_Toc88654121"/>
      <w:bookmarkStart w:id="1418" w:name="_Toc99056183"/>
      <w:bookmarkStart w:id="1419" w:name="_Toc99959116"/>
      <w:bookmarkStart w:id="1420" w:name="_Toc105612300"/>
      <w:bookmarkStart w:id="1421" w:name="_Toc106109516"/>
      <w:bookmarkStart w:id="1422" w:name="_Toc112766408"/>
      <w:bookmarkStart w:id="1423" w:name="_Toc113379324"/>
      <w:bookmarkStart w:id="1424" w:name="_Toc120091877"/>
      <w:bookmarkStart w:id="1425" w:name="_Toc175587082"/>
      <w:bookmarkEnd w:id="1411"/>
      <w:r w:rsidRPr="002571EA">
        <w:t>8.</w:t>
      </w:r>
      <w:r>
        <w:t>5</w:t>
      </w:r>
      <w:r w:rsidRPr="002571EA">
        <w:t>.1.1</w:t>
      </w:r>
      <w:r w:rsidRPr="002571EA">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6" w:name="_CR8_5_1_2"/>
      <w:bookmarkStart w:id="1427" w:name="_Toc478159725"/>
      <w:bookmarkStart w:id="1428" w:name="_Toc51775962"/>
      <w:bookmarkStart w:id="1429" w:name="_Toc56772984"/>
      <w:bookmarkStart w:id="1430" w:name="_Toc64447613"/>
      <w:bookmarkStart w:id="1431" w:name="_Toc74152269"/>
      <w:bookmarkStart w:id="1432" w:name="_Toc88654122"/>
      <w:bookmarkStart w:id="1433" w:name="_Toc99056184"/>
      <w:bookmarkStart w:id="1434" w:name="_Toc99959117"/>
      <w:bookmarkStart w:id="1435" w:name="_Toc105612301"/>
      <w:bookmarkStart w:id="1436" w:name="_Toc106109517"/>
      <w:bookmarkStart w:id="1437" w:name="_Toc112766409"/>
      <w:bookmarkStart w:id="1438" w:name="_Toc113379325"/>
      <w:bookmarkStart w:id="1439" w:name="_Toc120091878"/>
      <w:bookmarkStart w:id="1440" w:name="_Toc175587083"/>
      <w:bookmarkEnd w:id="1426"/>
      <w:r w:rsidRPr="002571EA">
        <w:t>8.</w:t>
      </w:r>
      <w:r>
        <w:t>5</w:t>
      </w:r>
      <w:r w:rsidRPr="002571EA">
        <w:t>.1.2</w:t>
      </w:r>
      <w:r w:rsidRPr="002571EA">
        <w:tab/>
        <w:t>Successful Operation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bookmarkStart w:id="1441" w:name="_MON_1397978406"/>
    <w:bookmarkEnd w:id="1441"/>
    <w:p w14:paraId="24EB371A" w14:textId="77777777" w:rsidR="00125019" w:rsidRPr="002571EA" w:rsidRDefault="00125019" w:rsidP="00125019">
      <w:pPr>
        <w:pStyle w:val="TH"/>
      </w:pPr>
      <w:r w:rsidRPr="002571EA">
        <w:object w:dxaOrig="6768" w:dyaOrig="2655" w14:anchorId="09F4B5B2">
          <v:shape id="_x0000_i1050" type="#_x0000_t75" style="width:322.35pt;height:123.25pt" o:ole="">
            <v:imagedata r:id="rId61" o:title=""/>
          </v:shape>
          <o:OLEObject Type="Embed" ProgID="Word.Picture.8" ShapeID="_x0000_i1050" DrawAspect="Content" ObjectID="_1794139722"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8A66C5C"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8460E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2" w:name="_Toc478159726"/>
      <w:bookmarkStart w:id="1443"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5" w:name="_Toc64447614"/>
      <w:bookmarkStart w:id="144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7"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8" w:name="_Toc99056185"/>
      <w:bookmarkStart w:id="1449"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3F8EDC10" w14:textId="77777777" w:rsidR="00535582" w:rsidRDefault="00535582" w:rsidP="00535582">
      <w:pPr>
        <w:rPr>
          <w:color w:val="000000" w:themeColor="text1"/>
        </w:rPr>
      </w:pPr>
      <w:bookmarkStart w:id="1450"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451" w:name="_Hlk173232520"/>
    </w:p>
    <w:bookmarkEnd w:id="1450"/>
    <w:bookmarkEnd w:id="1451"/>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52" w:name="_CR8_5_1_3"/>
      <w:bookmarkStart w:id="1453" w:name="_Toc105612302"/>
      <w:bookmarkStart w:id="1454" w:name="_Toc106109518"/>
      <w:bookmarkStart w:id="1455" w:name="_Toc112766410"/>
      <w:bookmarkStart w:id="1456" w:name="_Toc113379326"/>
      <w:bookmarkStart w:id="1457" w:name="_Toc120091879"/>
      <w:bookmarkStart w:id="1458" w:name="_Toc175587084"/>
      <w:bookmarkEnd w:id="1452"/>
      <w:r w:rsidRPr="002571EA">
        <w:t>8.</w:t>
      </w:r>
      <w:r>
        <w:t>5</w:t>
      </w:r>
      <w:r w:rsidRPr="002571EA">
        <w:t>.1.3</w:t>
      </w:r>
      <w:r w:rsidRPr="002571EA">
        <w:tab/>
        <w:t>Unsuccessful Operation</w:t>
      </w:r>
      <w:bookmarkEnd w:id="1442"/>
      <w:bookmarkEnd w:id="1443"/>
      <w:bookmarkEnd w:id="1444"/>
      <w:bookmarkEnd w:id="1445"/>
      <w:bookmarkEnd w:id="1446"/>
      <w:bookmarkEnd w:id="1447"/>
      <w:bookmarkEnd w:id="1448"/>
      <w:bookmarkEnd w:id="1449"/>
      <w:bookmarkEnd w:id="1453"/>
      <w:bookmarkEnd w:id="1454"/>
      <w:bookmarkEnd w:id="1455"/>
      <w:bookmarkEnd w:id="1456"/>
      <w:bookmarkEnd w:id="1457"/>
      <w:bookmarkEnd w:id="1458"/>
    </w:p>
    <w:bookmarkStart w:id="1459" w:name="_MON_1397979636"/>
    <w:bookmarkEnd w:id="1459"/>
    <w:p w14:paraId="68559628" w14:textId="77777777" w:rsidR="00125019" w:rsidRPr="002571EA" w:rsidRDefault="00125019" w:rsidP="00125019">
      <w:pPr>
        <w:pStyle w:val="TH"/>
      </w:pPr>
      <w:r w:rsidRPr="002571EA">
        <w:object w:dxaOrig="6768" w:dyaOrig="2655" w14:anchorId="0BEB3227">
          <v:shape id="_x0000_i1051" type="#_x0000_t75" style="width:322.35pt;height:123.25pt" o:ole="">
            <v:imagedata r:id="rId63" o:title=""/>
          </v:shape>
          <o:OLEObject Type="Embed" ProgID="Word.Picture.8" ShapeID="_x0000_i1051" DrawAspect="Content" ObjectID="_1794139723"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60" w:name="_CR8_5_1_4"/>
      <w:bookmarkStart w:id="1461" w:name="_Toc478159727"/>
      <w:bookmarkStart w:id="1462" w:name="_Toc51775964"/>
      <w:bookmarkStart w:id="1463" w:name="_Toc56772986"/>
      <w:bookmarkStart w:id="1464" w:name="_Toc64447615"/>
      <w:bookmarkStart w:id="1465" w:name="_Toc74152271"/>
      <w:bookmarkStart w:id="1466" w:name="_Toc88654124"/>
      <w:bookmarkStart w:id="1467" w:name="_Toc99056186"/>
      <w:bookmarkStart w:id="1468" w:name="_Toc99959119"/>
      <w:bookmarkStart w:id="1469" w:name="_Toc105612303"/>
      <w:bookmarkStart w:id="1470" w:name="_Toc106109519"/>
      <w:bookmarkStart w:id="1471" w:name="_Toc112766411"/>
      <w:bookmarkStart w:id="1472" w:name="_Toc113379327"/>
      <w:bookmarkStart w:id="1473" w:name="_Toc120091880"/>
      <w:bookmarkStart w:id="1474" w:name="_Toc175587085"/>
      <w:bookmarkEnd w:id="1460"/>
      <w:r w:rsidRPr="002571EA">
        <w:t>8.</w:t>
      </w:r>
      <w:r>
        <w:t>5</w:t>
      </w:r>
      <w:r w:rsidRPr="002571EA">
        <w:t>.1.4</w:t>
      </w:r>
      <w:r w:rsidRPr="002571EA">
        <w:tab/>
        <w:t>Abnormal Conditions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134A93A" w14:textId="77777777" w:rsidR="00BD32AD" w:rsidRPr="003563C1" w:rsidRDefault="00BD32AD" w:rsidP="00BD32AD">
      <w:pPr>
        <w:rPr>
          <w:lang w:eastAsia="zh-CN"/>
        </w:rPr>
      </w:pPr>
      <w:bookmarkStart w:id="1475" w:name="_Toc51775965"/>
      <w:bookmarkStart w:id="1476" w:name="_Toc56772987"/>
      <w:bookmarkStart w:id="1477" w:name="_Toc64447616"/>
      <w:bookmarkStart w:id="1478" w:name="_Toc74152272"/>
      <w:bookmarkStart w:id="1479" w:name="_Toc88654125"/>
      <w:bookmarkStart w:id="1480"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81" w:name="_CR8_5_2"/>
      <w:bookmarkStart w:id="1482" w:name="_Toc99056187"/>
      <w:bookmarkStart w:id="1483" w:name="_Toc99959120"/>
      <w:bookmarkStart w:id="1484" w:name="_Toc105612304"/>
      <w:bookmarkStart w:id="1485" w:name="_Toc106109520"/>
      <w:bookmarkStart w:id="1486" w:name="_Toc112766412"/>
      <w:bookmarkStart w:id="1487" w:name="_Toc113379328"/>
      <w:bookmarkStart w:id="1488" w:name="_Toc120091881"/>
      <w:bookmarkStart w:id="1489" w:name="_Toc175587086"/>
      <w:bookmarkEnd w:id="1481"/>
      <w:r w:rsidRPr="002571EA">
        <w:t>8.</w:t>
      </w:r>
      <w:r>
        <w:t>5</w:t>
      </w:r>
      <w:r w:rsidRPr="002571EA">
        <w:t>.</w:t>
      </w:r>
      <w:r>
        <w:t>2</w:t>
      </w:r>
      <w:r w:rsidRPr="002571EA">
        <w:tab/>
        <w:t>Measurement</w:t>
      </w:r>
      <w:r>
        <w:t xml:space="preserve"> Report</w:t>
      </w:r>
      <w:bookmarkEnd w:id="1475"/>
      <w:bookmarkEnd w:id="1476"/>
      <w:bookmarkEnd w:id="1477"/>
      <w:bookmarkEnd w:id="1478"/>
      <w:bookmarkEnd w:id="1479"/>
      <w:bookmarkEnd w:id="1482"/>
      <w:bookmarkEnd w:id="1483"/>
      <w:bookmarkEnd w:id="1484"/>
      <w:bookmarkEnd w:id="1485"/>
      <w:bookmarkEnd w:id="1486"/>
      <w:bookmarkEnd w:id="1487"/>
      <w:bookmarkEnd w:id="1488"/>
      <w:bookmarkEnd w:id="1489"/>
    </w:p>
    <w:p w14:paraId="3D7A3C61" w14:textId="77777777" w:rsidR="00125019" w:rsidRPr="002571EA" w:rsidRDefault="00125019" w:rsidP="00125019">
      <w:pPr>
        <w:pStyle w:val="Heading4"/>
      </w:pPr>
      <w:bookmarkStart w:id="1490" w:name="_CR8_5_2_1"/>
      <w:bookmarkStart w:id="1491" w:name="_Toc51775966"/>
      <w:bookmarkStart w:id="1492" w:name="_Toc56772988"/>
      <w:bookmarkStart w:id="1493" w:name="_Toc64447617"/>
      <w:bookmarkStart w:id="1494" w:name="_Toc74152273"/>
      <w:bookmarkStart w:id="1495" w:name="_Toc88654126"/>
      <w:bookmarkStart w:id="1496" w:name="_Toc99056188"/>
      <w:bookmarkStart w:id="1497" w:name="_Toc99959121"/>
      <w:bookmarkStart w:id="1498" w:name="_Toc105612305"/>
      <w:bookmarkStart w:id="1499" w:name="_Toc106109521"/>
      <w:bookmarkStart w:id="1500" w:name="_Toc112766413"/>
      <w:bookmarkStart w:id="1501" w:name="_Toc113379329"/>
      <w:bookmarkStart w:id="1502" w:name="_Toc120091882"/>
      <w:bookmarkStart w:id="1503" w:name="_Toc175587087"/>
      <w:bookmarkEnd w:id="1490"/>
      <w:r w:rsidRPr="002571EA">
        <w:t>8.</w:t>
      </w:r>
      <w:r>
        <w:t>5</w:t>
      </w:r>
      <w:r w:rsidRPr="002571EA">
        <w:t>.</w:t>
      </w:r>
      <w:r>
        <w:t>2</w:t>
      </w:r>
      <w:r w:rsidRPr="002571EA">
        <w:t>.1</w:t>
      </w:r>
      <w:r w:rsidRPr="002571EA">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4" w:name="_CR8_5_2_2"/>
      <w:bookmarkStart w:id="1505" w:name="_Toc51775967"/>
      <w:bookmarkStart w:id="1506" w:name="_Toc56772989"/>
      <w:bookmarkStart w:id="1507" w:name="_Toc64447618"/>
      <w:bookmarkStart w:id="1508" w:name="_Toc74152274"/>
      <w:bookmarkStart w:id="1509" w:name="_Toc88654127"/>
      <w:bookmarkStart w:id="1510" w:name="_Toc99056189"/>
      <w:bookmarkStart w:id="1511" w:name="_Toc99959122"/>
      <w:bookmarkStart w:id="1512" w:name="_Toc105612306"/>
      <w:bookmarkStart w:id="1513" w:name="_Toc106109522"/>
      <w:bookmarkStart w:id="1514" w:name="_Toc112766414"/>
      <w:bookmarkStart w:id="1515" w:name="_Toc113379330"/>
      <w:bookmarkStart w:id="1516" w:name="_Toc120091883"/>
      <w:bookmarkStart w:id="1517" w:name="_Toc175587088"/>
      <w:bookmarkEnd w:id="1504"/>
      <w:r w:rsidRPr="002571EA">
        <w:t>8.</w:t>
      </w:r>
      <w:r>
        <w:t>5</w:t>
      </w:r>
      <w:r w:rsidRPr="002571EA">
        <w:t>.</w:t>
      </w:r>
      <w:r>
        <w:t>2</w:t>
      </w:r>
      <w:r w:rsidRPr="002571EA">
        <w:t>.2</w:t>
      </w:r>
      <w:r w:rsidRPr="002571EA">
        <w:tab/>
        <w:t>Successful Operation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p>
    <w:bookmarkStart w:id="1518" w:name="_MON_1634549011"/>
    <w:bookmarkEnd w:id="1518"/>
    <w:p w14:paraId="0BD5F2A8" w14:textId="77777777" w:rsidR="00125019" w:rsidRPr="002571EA" w:rsidRDefault="00125019" w:rsidP="00125019">
      <w:pPr>
        <w:pStyle w:val="TH"/>
      </w:pPr>
      <w:r w:rsidRPr="00707B3F">
        <w:rPr>
          <w:noProof/>
        </w:rPr>
        <w:object w:dxaOrig="6597" w:dyaOrig="2130" w14:anchorId="58EFB664">
          <v:shape id="_x0000_i1052" type="#_x0000_t75" style="width:315.25pt;height:102pt" o:ole="">
            <v:imagedata r:id="rId65" o:title=""/>
          </v:shape>
          <o:OLEObject Type="Embed" ProgID="Word.Picture.8" ShapeID="_x0000_i1052" DrawAspect="Content" ObjectID="_1794139724"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19" w:name="_CR8_5_2_3"/>
      <w:bookmarkStart w:id="1520" w:name="_Toc105612307"/>
      <w:bookmarkStart w:id="1521" w:name="_Toc106109523"/>
      <w:bookmarkStart w:id="1522" w:name="_Toc112766415"/>
      <w:bookmarkStart w:id="1523" w:name="_Toc113379331"/>
      <w:bookmarkStart w:id="1524" w:name="_Toc120091884"/>
      <w:bookmarkStart w:id="1525" w:name="_Toc175587089"/>
      <w:bookmarkStart w:id="1526" w:name="_Toc51775968"/>
      <w:bookmarkStart w:id="1527" w:name="_Toc56772990"/>
      <w:bookmarkStart w:id="1528" w:name="_Toc64447619"/>
      <w:bookmarkStart w:id="1529" w:name="_Toc74152275"/>
      <w:bookmarkStart w:id="1530" w:name="_Toc88654128"/>
      <w:bookmarkStart w:id="1531" w:name="_Toc99056190"/>
      <w:bookmarkStart w:id="1532" w:name="_Toc99959123"/>
      <w:bookmarkEnd w:id="1519"/>
      <w:r w:rsidRPr="00870814">
        <w:t>8.</w:t>
      </w:r>
      <w:r>
        <w:t>5</w:t>
      </w:r>
      <w:r w:rsidRPr="00870814">
        <w:t>.</w:t>
      </w:r>
      <w:r>
        <w:t>2</w:t>
      </w:r>
      <w:r w:rsidRPr="00870814">
        <w:t>.</w:t>
      </w:r>
      <w:r>
        <w:t>3</w:t>
      </w:r>
      <w:r w:rsidRPr="00870814">
        <w:tab/>
        <w:t>Abnormal Conditions</w:t>
      </w:r>
      <w:bookmarkEnd w:id="1520"/>
      <w:bookmarkEnd w:id="1521"/>
      <w:bookmarkEnd w:id="1522"/>
      <w:bookmarkEnd w:id="1523"/>
      <w:bookmarkEnd w:id="1524"/>
      <w:bookmarkEnd w:id="1525"/>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3" w:name="_CR8_5_3"/>
      <w:bookmarkStart w:id="1534" w:name="_Toc105612308"/>
      <w:bookmarkStart w:id="1535" w:name="_Toc106109524"/>
      <w:bookmarkStart w:id="1536" w:name="_Toc112766416"/>
      <w:bookmarkStart w:id="1537" w:name="_Toc113379332"/>
      <w:bookmarkStart w:id="1538" w:name="_Toc120091885"/>
      <w:bookmarkStart w:id="1539" w:name="_Toc175587090"/>
      <w:bookmarkEnd w:id="1533"/>
      <w:r w:rsidRPr="002571EA">
        <w:t>8.</w:t>
      </w:r>
      <w:r>
        <w:t>5</w:t>
      </w:r>
      <w:r w:rsidRPr="002571EA">
        <w:t>.</w:t>
      </w:r>
      <w:r>
        <w:t>3</w:t>
      </w:r>
      <w:r w:rsidRPr="002571EA">
        <w:tab/>
        <w:t>Measurement Update</w:t>
      </w:r>
      <w:bookmarkEnd w:id="1480"/>
      <w:bookmarkEnd w:id="1526"/>
      <w:bookmarkEnd w:id="1527"/>
      <w:bookmarkEnd w:id="1528"/>
      <w:bookmarkEnd w:id="1529"/>
      <w:bookmarkEnd w:id="1530"/>
      <w:bookmarkEnd w:id="1531"/>
      <w:bookmarkEnd w:id="1532"/>
      <w:bookmarkEnd w:id="1534"/>
      <w:bookmarkEnd w:id="1535"/>
      <w:bookmarkEnd w:id="1536"/>
      <w:bookmarkEnd w:id="1537"/>
      <w:bookmarkEnd w:id="1538"/>
      <w:bookmarkEnd w:id="1539"/>
    </w:p>
    <w:p w14:paraId="3A01D5C9" w14:textId="77777777" w:rsidR="00125019" w:rsidRPr="002571EA" w:rsidRDefault="00125019" w:rsidP="00125019">
      <w:pPr>
        <w:pStyle w:val="Heading4"/>
      </w:pPr>
      <w:bookmarkStart w:id="1540" w:name="_CR8_5_3_1"/>
      <w:bookmarkStart w:id="1541" w:name="_Toc478159729"/>
      <w:bookmarkStart w:id="1542" w:name="_Toc51775969"/>
      <w:bookmarkStart w:id="1543" w:name="_Toc56772991"/>
      <w:bookmarkStart w:id="1544" w:name="_Toc64447620"/>
      <w:bookmarkStart w:id="1545" w:name="_Toc74152276"/>
      <w:bookmarkStart w:id="1546" w:name="_Toc88654129"/>
      <w:bookmarkStart w:id="1547" w:name="_Toc99056191"/>
      <w:bookmarkStart w:id="1548" w:name="_Toc99959124"/>
      <w:bookmarkStart w:id="1549" w:name="_Toc105612309"/>
      <w:bookmarkStart w:id="1550" w:name="_Toc106109525"/>
      <w:bookmarkStart w:id="1551" w:name="_Toc112766417"/>
      <w:bookmarkStart w:id="1552" w:name="_Toc113379333"/>
      <w:bookmarkStart w:id="1553" w:name="_Toc120091886"/>
      <w:bookmarkStart w:id="1554" w:name="_Toc175587091"/>
      <w:bookmarkEnd w:id="1540"/>
      <w:r w:rsidRPr="002571EA">
        <w:t>8.</w:t>
      </w:r>
      <w:r>
        <w:t>5</w:t>
      </w:r>
      <w:r w:rsidRPr="002571EA">
        <w:t>.</w:t>
      </w:r>
      <w:r>
        <w:t>3</w:t>
      </w:r>
      <w:r w:rsidRPr="002571EA">
        <w:t>.1</w:t>
      </w:r>
      <w:r w:rsidRPr="002571EA">
        <w:tab/>
        <w:t>General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5" w:name="_CR8_5_3_2"/>
      <w:bookmarkStart w:id="1556" w:name="_Toc478159730"/>
      <w:bookmarkStart w:id="1557" w:name="_Toc51775970"/>
      <w:bookmarkStart w:id="1558" w:name="_Toc56772992"/>
      <w:bookmarkStart w:id="1559" w:name="_Toc64447621"/>
      <w:bookmarkStart w:id="1560" w:name="_Toc74152277"/>
      <w:bookmarkStart w:id="1561" w:name="_Toc88654130"/>
      <w:bookmarkStart w:id="1562" w:name="_Toc99056192"/>
      <w:bookmarkStart w:id="1563" w:name="_Toc99959125"/>
      <w:bookmarkStart w:id="1564" w:name="_Toc105612310"/>
      <w:bookmarkStart w:id="1565" w:name="_Toc106109526"/>
      <w:bookmarkStart w:id="1566" w:name="_Toc112766418"/>
      <w:bookmarkStart w:id="1567" w:name="_Toc113379334"/>
      <w:bookmarkStart w:id="1568" w:name="_Toc120091887"/>
      <w:bookmarkStart w:id="1569" w:name="_Toc175587092"/>
      <w:bookmarkEnd w:id="1555"/>
      <w:r w:rsidRPr="002571EA">
        <w:t>8.</w:t>
      </w:r>
      <w:r>
        <w:t>5</w:t>
      </w:r>
      <w:r w:rsidRPr="002571EA">
        <w:t>.</w:t>
      </w:r>
      <w:r>
        <w:t>3</w:t>
      </w:r>
      <w:r w:rsidRPr="002571EA">
        <w:t>.2</w:t>
      </w:r>
      <w:r w:rsidRPr="002571EA">
        <w:tab/>
        <w:t>Successful Operation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5.25pt;height:102pt" o:ole="">
            <v:imagedata r:id="rId67" o:title=""/>
          </v:shape>
          <o:OLEObject Type="Embed" ProgID="Word.Picture.8" ShapeID="_x0000_i1053" DrawAspect="Content" ObjectID="_1794139725"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70" w:name="_Toc478159731"/>
      <w:bookmarkStart w:id="1571" w:name="_Toc51775971"/>
      <w:bookmarkStart w:id="1572" w:name="_Toc56772993"/>
      <w:bookmarkStart w:id="1573" w:name="_Toc64447622"/>
      <w:bookmarkStart w:id="1574" w:name="_Toc74152278"/>
      <w:bookmarkStart w:id="1575"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6" w:name="_Toc99056193"/>
      <w:bookmarkStart w:id="1577"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78" w:name="_Hlk103591661"/>
      <w:r w:rsidRPr="00CC0389">
        <w:rPr>
          <w:rFonts w:eastAsia="SimSun"/>
          <w:i/>
          <w:iCs/>
          <w:lang w:val="en-US"/>
        </w:rPr>
        <w:t>Measurement Characteristics Request Indicator</w:t>
      </w:r>
      <w:r w:rsidRPr="00CC0389">
        <w:rPr>
          <w:rFonts w:eastAsia="SimSun"/>
          <w:lang w:val="en-US"/>
        </w:rPr>
        <w:t xml:space="preserve"> </w:t>
      </w:r>
      <w:bookmarkEnd w:id="1578"/>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79" w:name="_Toc105612311"/>
      <w:bookmarkStart w:id="1580"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81" w:name="_CR8_5_3_3"/>
      <w:bookmarkStart w:id="1582" w:name="_Toc112766419"/>
      <w:bookmarkStart w:id="1583" w:name="_Toc113379335"/>
      <w:bookmarkStart w:id="1584" w:name="_Toc120091888"/>
      <w:bookmarkStart w:id="1585" w:name="_Toc175587093"/>
      <w:bookmarkEnd w:id="1581"/>
      <w:r w:rsidRPr="002571EA">
        <w:t>8.</w:t>
      </w:r>
      <w:r>
        <w:t>5</w:t>
      </w:r>
      <w:r w:rsidRPr="002571EA">
        <w:t>.</w:t>
      </w:r>
      <w:r>
        <w:t>3</w:t>
      </w:r>
      <w:r w:rsidRPr="002571EA">
        <w:t>.3</w:t>
      </w:r>
      <w:r w:rsidRPr="002571EA">
        <w:tab/>
        <w:t>Unsuccessful Operation</w:t>
      </w:r>
      <w:bookmarkEnd w:id="1570"/>
      <w:bookmarkEnd w:id="1571"/>
      <w:bookmarkEnd w:id="1572"/>
      <w:bookmarkEnd w:id="1573"/>
      <w:bookmarkEnd w:id="1574"/>
      <w:bookmarkEnd w:id="1575"/>
      <w:bookmarkEnd w:id="1576"/>
      <w:bookmarkEnd w:id="1577"/>
      <w:bookmarkEnd w:id="1579"/>
      <w:bookmarkEnd w:id="1580"/>
      <w:bookmarkEnd w:id="1582"/>
      <w:bookmarkEnd w:id="1583"/>
      <w:bookmarkEnd w:id="1584"/>
      <w:bookmarkEnd w:id="1585"/>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6" w:name="_CR8_5_3_4"/>
      <w:bookmarkStart w:id="1587" w:name="_Toc478159732"/>
      <w:bookmarkStart w:id="1588" w:name="_Toc51775972"/>
      <w:bookmarkStart w:id="1589" w:name="_Toc56772994"/>
      <w:bookmarkStart w:id="1590" w:name="_Toc64447623"/>
      <w:bookmarkStart w:id="1591" w:name="_Toc74152279"/>
      <w:bookmarkStart w:id="1592" w:name="_Toc88654132"/>
      <w:bookmarkStart w:id="1593" w:name="_Toc99056194"/>
      <w:bookmarkStart w:id="1594" w:name="_Toc99959127"/>
      <w:bookmarkStart w:id="1595" w:name="_Toc105612312"/>
      <w:bookmarkStart w:id="1596" w:name="_Toc106109528"/>
      <w:bookmarkStart w:id="1597" w:name="_Toc112766420"/>
      <w:bookmarkStart w:id="1598" w:name="_Toc113379336"/>
      <w:bookmarkStart w:id="1599" w:name="_Toc120091889"/>
      <w:bookmarkStart w:id="1600" w:name="_Toc175587094"/>
      <w:bookmarkEnd w:id="1586"/>
      <w:r w:rsidRPr="002571EA">
        <w:t>8.</w:t>
      </w:r>
      <w:r>
        <w:t>5</w:t>
      </w:r>
      <w:r w:rsidRPr="002571EA">
        <w:t>.</w:t>
      </w:r>
      <w:r>
        <w:t>3</w:t>
      </w:r>
      <w:r w:rsidRPr="002571EA">
        <w:t>.4</w:t>
      </w:r>
      <w:r w:rsidRPr="002571EA">
        <w:tab/>
        <w:t>Abnormal Conditions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601" w:name="_CR8_5_4"/>
      <w:bookmarkStart w:id="1602" w:name="_Toc478159733"/>
      <w:bookmarkStart w:id="1603" w:name="_Toc51775973"/>
      <w:bookmarkStart w:id="1604" w:name="_Toc56772995"/>
      <w:bookmarkStart w:id="1605" w:name="_Toc64447624"/>
      <w:bookmarkStart w:id="1606" w:name="_Toc74152280"/>
      <w:bookmarkStart w:id="1607" w:name="_Toc88654133"/>
      <w:bookmarkStart w:id="1608" w:name="_Toc99056195"/>
      <w:bookmarkStart w:id="1609" w:name="_Toc99959128"/>
      <w:bookmarkStart w:id="1610" w:name="_Toc105612313"/>
      <w:bookmarkStart w:id="1611" w:name="_Toc106109529"/>
      <w:bookmarkStart w:id="1612" w:name="_Toc112766421"/>
      <w:bookmarkStart w:id="1613" w:name="_Toc113379337"/>
      <w:bookmarkStart w:id="1614" w:name="_Toc120091890"/>
      <w:bookmarkStart w:id="1615" w:name="_Toc175587095"/>
      <w:bookmarkEnd w:id="1601"/>
      <w:r w:rsidRPr="002571EA">
        <w:t>8.</w:t>
      </w:r>
      <w:r>
        <w:t>5</w:t>
      </w:r>
      <w:r w:rsidRPr="002571EA">
        <w:t>.</w:t>
      </w:r>
      <w:r>
        <w:t>4</w:t>
      </w:r>
      <w:r w:rsidRPr="002571EA">
        <w:tab/>
        <w:t>Measurement Abort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BCDFEBC" w14:textId="77777777" w:rsidR="00125019" w:rsidRPr="002571EA" w:rsidRDefault="00125019" w:rsidP="00125019">
      <w:pPr>
        <w:pStyle w:val="Heading4"/>
      </w:pPr>
      <w:bookmarkStart w:id="1616" w:name="_CR8_5_4_1"/>
      <w:bookmarkStart w:id="1617" w:name="_Toc478159734"/>
      <w:bookmarkStart w:id="1618" w:name="_Toc51775974"/>
      <w:bookmarkStart w:id="1619" w:name="_Toc56772996"/>
      <w:bookmarkStart w:id="1620" w:name="_Toc64447625"/>
      <w:bookmarkStart w:id="1621" w:name="_Toc74152281"/>
      <w:bookmarkStart w:id="1622" w:name="_Toc88654134"/>
      <w:bookmarkStart w:id="1623" w:name="_Toc99056196"/>
      <w:bookmarkStart w:id="1624" w:name="_Toc99959129"/>
      <w:bookmarkStart w:id="1625" w:name="_Toc105612314"/>
      <w:bookmarkStart w:id="1626" w:name="_Toc106109530"/>
      <w:bookmarkStart w:id="1627" w:name="_Toc112766422"/>
      <w:bookmarkStart w:id="1628" w:name="_Toc113379338"/>
      <w:bookmarkStart w:id="1629" w:name="_Toc120091891"/>
      <w:bookmarkStart w:id="1630" w:name="_Toc175587096"/>
      <w:bookmarkEnd w:id="1616"/>
      <w:r w:rsidRPr="002571EA">
        <w:t>8.</w:t>
      </w:r>
      <w:r>
        <w:t>5</w:t>
      </w:r>
      <w:r w:rsidRPr="002571EA">
        <w:t>.</w:t>
      </w:r>
      <w:r>
        <w:t>4</w:t>
      </w:r>
      <w:r w:rsidRPr="002571EA">
        <w:t>.1</w:t>
      </w:r>
      <w:r w:rsidRPr="002571EA">
        <w:tab/>
        <w:t>General</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31" w:name="_CR8_5_4_2"/>
      <w:bookmarkStart w:id="1632" w:name="_Toc478159735"/>
      <w:bookmarkStart w:id="1633" w:name="_Toc51775975"/>
      <w:bookmarkStart w:id="1634" w:name="_Toc56772997"/>
      <w:bookmarkStart w:id="1635" w:name="_Toc64447626"/>
      <w:bookmarkStart w:id="1636" w:name="_Toc74152282"/>
      <w:bookmarkStart w:id="1637" w:name="_Toc88654135"/>
      <w:bookmarkStart w:id="1638" w:name="_Toc99056197"/>
      <w:bookmarkStart w:id="1639" w:name="_Toc99959130"/>
      <w:bookmarkStart w:id="1640" w:name="_Toc105612315"/>
      <w:bookmarkStart w:id="1641" w:name="_Toc106109531"/>
      <w:bookmarkStart w:id="1642" w:name="_Toc112766423"/>
      <w:bookmarkStart w:id="1643" w:name="_Toc113379339"/>
      <w:bookmarkStart w:id="1644" w:name="_Toc120091892"/>
      <w:bookmarkStart w:id="1645" w:name="_Toc175587097"/>
      <w:bookmarkEnd w:id="1631"/>
      <w:r w:rsidRPr="002571EA">
        <w:t>8.</w:t>
      </w:r>
      <w:r>
        <w:t>5</w:t>
      </w:r>
      <w:r w:rsidRPr="002571EA">
        <w:t>.</w:t>
      </w:r>
      <w:r>
        <w:t>4</w:t>
      </w:r>
      <w:r w:rsidRPr="002571EA">
        <w:t>.2</w:t>
      </w:r>
      <w:r w:rsidRPr="002571EA">
        <w:tab/>
        <w:t>Successful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bookmarkStart w:id="1646" w:name="_MON_1634548733"/>
    <w:bookmarkEnd w:id="1646"/>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5.25pt;height:102pt" o:ole="">
            <v:imagedata r:id="rId69" o:title=""/>
          </v:shape>
          <o:OLEObject Type="Embed" ProgID="Word.Picture.8" ShapeID="_x0000_i1054" DrawAspect="Content" ObjectID="_1794139726"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7" w:name="_CR8_5_4_3"/>
      <w:bookmarkStart w:id="1648" w:name="_Toc478159736"/>
      <w:bookmarkStart w:id="1649" w:name="_Toc51775976"/>
      <w:bookmarkStart w:id="1650" w:name="_Toc56772998"/>
      <w:bookmarkStart w:id="1651" w:name="_Toc64447627"/>
      <w:bookmarkStart w:id="1652" w:name="_Toc74152283"/>
      <w:bookmarkStart w:id="1653" w:name="_Toc88654136"/>
      <w:bookmarkStart w:id="1654" w:name="_Toc99056198"/>
      <w:bookmarkStart w:id="1655" w:name="_Toc99959131"/>
      <w:bookmarkStart w:id="1656" w:name="_Toc105612316"/>
      <w:bookmarkStart w:id="1657" w:name="_Toc106109532"/>
      <w:bookmarkStart w:id="1658" w:name="_Toc112766424"/>
      <w:bookmarkStart w:id="1659" w:name="_Toc113379340"/>
      <w:bookmarkStart w:id="1660" w:name="_Toc120091893"/>
      <w:bookmarkStart w:id="1661" w:name="_Toc175587098"/>
      <w:bookmarkEnd w:id="1647"/>
      <w:r w:rsidRPr="002571EA">
        <w:t>8.</w:t>
      </w:r>
      <w:r>
        <w:t>5</w:t>
      </w:r>
      <w:r w:rsidRPr="002571EA">
        <w:t>.</w:t>
      </w:r>
      <w:r>
        <w:t>4</w:t>
      </w:r>
      <w:r w:rsidRPr="002571EA">
        <w:t>.3</w:t>
      </w:r>
      <w:r w:rsidRPr="002571EA">
        <w:tab/>
        <w:t>Unsuccessful Operation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62" w:name="_CR8_5_4_4"/>
      <w:bookmarkStart w:id="1663" w:name="_Toc478159737"/>
      <w:bookmarkStart w:id="1664" w:name="_Toc51775977"/>
      <w:bookmarkStart w:id="1665" w:name="_Toc56772999"/>
      <w:bookmarkStart w:id="1666" w:name="_Toc64447628"/>
      <w:bookmarkStart w:id="1667" w:name="_Toc74152284"/>
      <w:bookmarkStart w:id="1668" w:name="_Toc88654137"/>
      <w:bookmarkStart w:id="1669" w:name="_Toc99056199"/>
      <w:bookmarkStart w:id="1670" w:name="_Toc99959132"/>
      <w:bookmarkStart w:id="1671" w:name="_Toc105612317"/>
      <w:bookmarkStart w:id="1672" w:name="_Toc106109533"/>
      <w:bookmarkStart w:id="1673" w:name="_Toc112766425"/>
      <w:bookmarkStart w:id="1674" w:name="_Toc113379341"/>
      <w:bookmarkStart w:id="1675" w:name="_Toc120091894"/>
      <w:bookmarkStart w:id="1676" w:name="_Toc175587099"/>
      <w:bookmarkEnd w:id="1662"/>
      <w:r w:rsidRPr="002571EA">
        <w:t>8.</w:t>
      </w:r>
      <w:r>
        <w:t>5</w:t>
      </w:r>
      <w:r w:rsidRPr="002571EA">
        <w:t>.</w:t>
      </w:r>
      <w:r>
        <w:t>4</w:t>
      </w:r>
      <w:r w:rsidRPr="002571EA">
        <w:t>.4</w:t>
      </w:r>
      <w:r w:rsidRPr="002571EA">
        <w:tab/>
        <w:t>Abnormal Conditions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7" w:name="_CR8_5_5"/>
      <w:bookmarkStart w:id="1678" w:name="_Toc51775978"/>
      <w:bookmarkStart w:id="1679" w:name="_Toc56773000"/>
      <w:bookmarkStart w:id="1680" w:name="_Toc64447629"/>
      <w:bookmarkStart w:id="1681" w:name="_Toc74152285"/>
      <w:bookmarkStart w:id="1682" w:name="_Toc88654138"/>
      <w:bookmarkStart w:id="1683" w:name="_Toc99056200"/>
      <w:bookmarkStart w:id="1684" w:name="_Toc99959133"/>
      <w:bookmarkStart w:id="1685" w:name="_Toc105612318"/>
      <w:bookmarkStart w:id="1686" w:name="_Toc106109534"/>
      <w:bookmarkStart w:id="1687" w:name="_Toc112766426"/>
      <w:bookmarkStart w:id="1688" w:name="_Toc113379342"/>
      <w:bookmarkStart w:id="1689" w:name="_Toc120091895"/>
      <w:bookmarkStart w:id="1690" w:name="_Toc175587100"/>
      <w:bookmarkEnd w:id="1677"/>
      <w:r w:rsidRPr="002571EA">
        <w:t>8.</w:t>
      </w:r>
      <w:r>
        <w:t>5</w:t>
      </w:r>
      <w:r w:rsidRPr="002571EA">
        <w:t>.</w:t>
      </w:r>
      <w:r>
        <w:t>5</w:t>
      </w:r>
      <w:r w:rsidRPr="002571EA">
        <w:tab/>
        <w:t>Measurement</w:t>
      </w:r>
      <w:r>
        <w:t xml:space="preserve"> Failure Indication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6554D70E" w14:textId="77777777" w:rsidR="00125019" w:rsidRPr="002571EA" w:rsidRDefault="00125019" w:rsidP="00125019">
      <w:pPr>
        <w:pStyle w:val="Heading4"/>
      </w:pPr>
      <w:bookmarkStart w:id="1691" w:name="_CR8_5_5_1"/>
      <w:bookmarkStart w:id="1692" w:name="_Toc51775979"/>
      <w:bookmarkStart w:id="1693" w:name="_Toc56773001"/>
      <w:bookmarkStart w:id="1694" w:name="_Toc64447630"/>
      <w:bookmarkStart w:id="1695" w:name="_Toc74152286"/>
      <w:bookmarkStart w:id="1696" w:name="_Toc88654139"/>
      <w:bookmarkStart w:id="1697" w:name="_Toc99056201"/>
      <w:bookmarkStart w:id="1698" w:name="_Toc99959134"/>
      <w:bookmarkStart w:id="1699" w:name="_Toc105612319"/>
      <w:bookmarkStart w:id="1700" w:name="_Toc106109535"/>
      <w:bookmarkStart w:id="1701" w:name="_Toc112766427"/>
      <w:bookmarkStart w:id="1702" w:name="_Toc113379343"/>
      <w:bookmarkStart w:id="1703" w:name="_Toc120091896"/>
      <w:bookmarkStart w:id="1704" w:name="_Toc175587101"/>
      <w:bookmarkEnd w:id="1691"/>
      <w:r w:rsidRPr="002571EA">
        <w:t>8.</w:t>
      </w:r>
      <w:r>
        <w:t>5</w:t>
      </w:r>
      <w:r w:rsidRPr="002571EA">
        <w:t>.</w:t>
      </w:r>
      <w:r>
        <w:t>5</w:t>
      </w:r>
      <w:r w:rsidRPr="002571EA">
        <w:t>.1</w:t>
      </w:r>
      <w:r w:rsidRPr="002571EA">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5" w:name="_CR8_5_5_2"/>
      <w:bookmarkStart w:id="1706" w:name="_Toc51775980"/>
      <w:bookmarkStart w:id="1707" w:name="_Toc56773002"/>
      <w:bookmarkStart w:id="1708" w:name="_Toc64447631"/>
      <w:bookmarkStart w:id="1709" w:name="_Toc74152287"/>
      <w:bookmarkStart w:id="1710" w:name="_Toc88654140"/>
      <w:bookmarkStart w:id="1711" w:name="_Toc99056202"/>
      <w:bookmarkStart w:id="1712" w:name="_Toc99959135"/>
      <w:bookmarkStart w:id="1713" w:name="_Toc105612320"/>
      <w:bookmarkStart w:id="1714" w:name="_Toc106109536"/>
      <w:bookmarkStart w:id="1715" w:name="_Toc112766428"/>
      <w:bookmarkStart w:id="1716" w:name="_Toc113379344"/>
      <w:bookmarkStart w:id="1717" w:name="_Toc120091897"/>
      <w:bookmarkStart w:id="1718" w:name="_Toc175587102"/>
      <w:bookmarkEnd w:id="1705"/>
      <w:r w:rsidRPr="002571EA">
        <w:t>8.</w:t>
      </w:r>
      <w:r>
        <w:t>5</w:t>
      </w:r>
      <w:r w:rsidRPr="002571EA">
        <w:t>.</w:t>
      </w:r>
      <w:r>
        <w:t>5</w:t>
      </w:r>
      <w:r w:rsidRPr="002571EA">
        <w:t>.2</w:t>
      </w:r>
      <w:r w:rsidRPr="002571EA">
        <w:tab/>
        <w:t>Successful Operation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bookmarkStart w:id="1719" w:name="_MON_1634550742"/>
    <w:bookmarkEnd w:id="1719"/>
    <w:p w14:paraId="52F7610E" w14:textId="77777777" w:rsidR="00125019" w:rsidRPr="002571EA" w:rsidRDefault="00125019" w:rsidP="00125019">
      <w:pPr>
        <w:pStyle w:val="TH"/>
      </w:pPr>
      <w:r w:rsidRPr="00707B3F">
        <w:rPr>
          <w:noProof/>
        </w:rPr>
        <w:object w:dxaOrig="6597" w:dyaOrig="2130" w14:anchorId="6CBED1EC">
          <v:shape id="_x0000_i1055" type="#_x0000_t75" style="width:315.25pt;height:102pt" o:ole="">
            <v:imagedata r:id="rId71" o:title=""/>
          </v:shape>
          <o:OLEObject Type="Embed" ProgID="Word.Picture.8" ShapeID="_x0000_i1055" DrawAspect="Content" ObjectID="_1794139727"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20" w:name="_CR8_5_5_3"/>
      <w:bookmarkStart w:id="1721" w:name="_Toc105612321"/>
      <w:bookmarkStart w:id="1722" w:name="_Toc106109537"/>
      <w:bookmarkStart w:id="1723" w:name="_Toc112766429"/>
      <w:bookmarkStart w:id="1724" w:name="_Toc113379345"/>
      <w:bookmarkStart w:id="1725" w:name="_Toc120091898"/>
      <w:bookmarkStart w:id="1726" w:name="_Toc175587103"/>
      <w:bookmarkStart w:id="1727" w:name="_Toc51775981"/>
      <w:bookmarkStart w:id="1728" w:name="_Toc56773003"/>
      <w:bookmarkStart w:id="1729" w:name="_Toc64447632"/>
      <w:bookmarkStart w:id="1730" w:name="_Toc74152288"/>
      <w:bookmarkStart w:id="1731" w:name="_Toc88654141"/>
      <w:bookmarkStart w:id="1732" w:name="_Toc99056203"/>
      <w:bookmarkStart w:id="1733" w:name="_Toc99959136"/>
      <w:bookmarkEnd w:id="1720"/>
      <w:r w:rsidRPr="00870814">
        <w:t>8.</w:t>
      </w:r>
      <w:r>
        <w:t>5</w:t>
      </w:r>
      <w:r w:rsidRPr="00870814">
        <w:t>.</w:t>
      </w:r>
      <w:r>
        <w:t>5</w:t>
      </w:r>
      <w:r w:rsidRPr="00870814">
        <w:t>.</w:t>
      </w:r>
      <w:r>
        <w:t>3</w:t>
      </w:r>
      <w:r w:rsidRPr="00870814">
        <w:tab/>
        <w:t>Abnormal Conditions</w:t>
      </w:r>
      <w:bookmarkEnd w:id="1721"/>
      <w:bookmarkEnd w:id="1722"/>
      <w:bookmarkEnd w:id="1723"/>
      <w:bookmarkEnd w:id="1724"/>
      <w:bookmarkEnd w:id="1725"/>
      <w:bookmarkEnd w:id="1726"/>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34" w:name="_CR9"/>
      <w:bookmarkStart w:id="1735" w:name="_Toc105612322"/>
      <w:bookmarkStart w:id="1736" w:name="_Toc106109538"/>
      <w:bookmarkStart w:id="1737" w:name="_Toc112766430"/>
      <w:bookmarkStart w:id="1738" w:name="_Toc113379346"/>
      <w:bookmarkStart w:id="1739" w:name="_Toc120091899"/>
      <w:bookmarkStart w:id="1740" w:name="_Toc175587104"/>
      <w:bookmarkEnd w:id="1734"/>
      <w:r w:rsidRPr="00707B3F">
        <w:rPr>
          <w:noProof/>
        </w:rPr>
        <w:t>9</w:t>
      </w:r>
      <w:r w:rsidRPr="00707B3F">
        <w:rPr>
          <w:noProof/>
        </w:rPr>
        <w:tab/>
        <w:t>Elements for NRPPa Communication</w:t>
      </w:r>
      <w:bookmarkEnd w:id="1264"/>
      <w:bookmarkEnd w:id="1727"/>
      <w:bookmarkEnd w:id="1728"/>
      <w:bookmarkEnd w:id="1729"/>
      <w:bookmarkEnd w:id="1730"/>
      <w:bookmarkEnd w:id="1731"/>
      <w:bookmarkEnd w:id="1732"/>
      <w:bookmarkEnd w:id="1733"/>
      <w:bookmarkEnd w:id="1735"/>
      <w:bookmarkEnd w:id="1736"/>
      <w:bookmarkEnd w:id="1737"/>
      <w:bookmarkEnd w:id="1738"/>
      <w:bookmarkEnd w:id="1739"/>
      <w:bookmarkEnd w:id="1740"/>
    </w:p>
    <w:p w14:paraId="4EB89549" w14:textId="77777777" w:rsidR="00FC46E8" w:rsidRPr="00707B3F" w:rsidRDefault="00FC46E8" w:rsidP="00FC46E8">
      <w:pPr>
        <w:pStyle w:val="Heading2"/>
        <w:rPr>
          <w:noProof/>
        </w:rPr>
      </w:pPr>
      <w:bookmarkStart w:id="1741" w:name="_CR9_0"/>
      <w:bookmarkStart w:id="1742" w:name="_Toc534903065"/>
      <w:bookmarkStart w:id="1743" w:name="_Toc51775982"/>
      <w:bookmarkStart w:id="1744" w:name="_Toc56773004"/>
      <w:bookmarkStart w:id="1745" w:name="_Toc64447633"/>
      <w:bookmarkStart w:id="1746" w:name="_Toc74152289"/>
      <w:bookmarkStart w:id="1747" w:name="_Toc88654142"/>
      <w:bookmarkStart w:id="1748" w:name="_Toc99056204"/>
      <w:bookmarkStart w:id="1749" w:name="_Toc99959137"/>
      <w:bookmarkStart w:id="1750" w:name="_Toc105612323"/>
      <w:bookmarkStart w:id="1751" w:name="_Toc106109539"/>
      <w:bookmarkStart w:id="1752" w:name="_Toc112766431"/>
      <w:bookmarkStart w:id="1753" w:name="_Toc113379347"/>
      <w:bookmarkStart w:id="1754" w:name="_Toc120091900"/>
      <w:bookmarkStart w:id="1755" w:name="_Toc175587105"/>
      <w:bookmarkEnd w:id="1741"/>
      <w:r w:rsidRPr="00707B3F">
        <w:rPr>
          <w:noProof/>
        </w:rPr>
        <w:t>9.0</w:t>
      </w:r>
      <w:r w:rsidRPr="00707B3F">
        <w:rPr>
          <w:noProof/>
        </w:rPr>
        <w:tab/>
        <w:t>General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56" w:name="_CR9_1"/>
      <w:bookmarkStart w:id="1757" w:name="_Toc534903066"/>
      <w:bookmarkStart w:id="1758" w:name="_Toc51775983"/>
      <w:bookmarkStart w:id="1759" w:name="_Toc56773005"/>
      <w:bookmarkStart w:id="1760" w:name="_Toc64447634"/>
      <w:bookmarkStart w:id="1761" w:name="_Toc74152290"/>
      <w:bookmarkStart w:id="1762" w:name="_Toc88654143"/>
      <w:bookmarkStart w:id="1763" w:name="_Toc99056205"/>
      <w:bookmarkStart w:id="1764" w:name="_Toc99959138"/>
      <w:bookmarkStart w:id="1765" w:name="_Toc105612324"/>
      <w:bookmarkStart w:id="1766" w:name="_Toc106109540"/>
      <w:bookmarkStart w:id="1767" w:name="_Toc112766432"/>
      <w:bookmarkStart w:id="1768" w:name="_Toc113379348"/>
      <w:bookmarkStart w:id="1769" w:name="_Toc120091901"/>
      <w:bookmarkStart w:id="1770" w:name="_Toc175587106"/>
      <w:bookmarkEnd w:id="1756"/>
      <w:r w:rsidRPr="00707B3F">
        <w:rPr>
          <w:noProof/>
        </w:rPr>
        <w:t>9.1</w:t>
      </w:r>
      <w:r w:rsidRPr="00707B3F">
        <w:rPr>
          <w:noProof/>
        </w:rPr>
        <w:tab/>
        <w:t>Message Functional Definition and Content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1DAEC6F" w14:textId="77777777" w:rsidR="00FC46E8" w:rsidRPr="00707B3F" w:rsidRDefault="00FC46E8" w:rsidP="00FC46E8">
      <w:pPr>
        <w:pStyle w:val="Heading3"/>
        <w:rPr>
          <w:noProof/>
        </w:rPr>
      </w:pPr>
      <w:bookmarkStart w:id="1771" w:name="_CR9_1_1"/>
      <w:bookmarkStart w:id="1772" w:name="_Toc534903067"/>
      <w:bookmarkStart w:id="1773" w:name="_Toc51775984"/>
      <w:bookmarkStart w:id="1774" w:name="_Toc56773006"/>
      <w:bookmarkStart w:id="1775" w:name="_Toc64447635"/>
      <w:bookmarkStart w:id="1776" w:name="_Toc74152291"/>
      <w:bookmarkStart w:id="1777" w:name="_Toc88654144"/>
      <w:bookmarkStart w:id="1778" w:name="_Toc99056206"/>
      <w:bookmarkStart w:id="1779" w:name="_Toc99959139"/>
      <w:bookmarkStart w:id="1780" w:name="_Toc105612325"/>
      <w:bookmarkStart w:id="1781" w:name="_Toc106109541"/>
      <w:bookmarkStart w:id="1782" w:name="_Toc112766433"/>
      <w:bookmarkStart w:id="1783" w:name="_Toc113379349"/>
      <w:bookmarkStart w:id="1784" w:name="_Toc120091902"/>
      <w:bookmarkStart w:id="1785" w:name="_Toc175587107"/>
      <w:bookmarkEnd w:id="1771"/>
      <w:r w:rsidRPr="00707B3F">
        <w:rPr>
          <w:noProof/>
        </w:rPr>
        <w:t>9.1.1</w:t>
      </w:r>
      <w:r w:rsidRPr="00707B3F">
        <w:rPr>
          <w:noProof/>
        </w:rPr>
        <w:tab/>
        <w:t>Messages for Location Information Transfer Procedures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36AD38FD" w14:textId="77777777" w:rsidR="00104B83" w:rsidRPr="00707B3F" w:rsidRDefault="00104B83" w:rsidP="00104B83">
      <w:pPr>
        <w:pStyle w:val="Heading4"/>
        <w:rPr>
          <w:noProof/>
        </w:rPr>
      </w:pPr>
      <w:bookmarkStart w:id="1786" w:name="_CR9_1_1_1"/>
      <w:bookmarkStart w:id="1787" w:name="_Toc534903068"/>
      <w:bookmarkStart w:id="1788" w:name="_Toc51775985"/>
      <w:bookmarkStart w:id="1789" w:name="_Toc56773007"/>
      <w:bookmarkStart w:id="1790" w:name="_Toc64447636"/>
      <w:bookmarkStart w:id="1791" w:name="_Toc74152292"/>
      <w:bookmarkStart w:id="1792" w:name="_Toc88654145"/>
      <w:bookmarkStart w:id="1793" w:name="_Toc99056207"/>
      <w:bookmarkStart w:id="1794" w:name="_Toc99959140"/>
      <w:bookmarkStart w:id="1795" w:name="_Toc105612326"/>
      <w:bookmarkStart w:id="1796" w:name="_Toc106109542"/>
      <w:bookmarkStart w:id="1797" w:name="_Toc112766434"/>
      <w:bookmarkStart w:id="1798" w:name="_Toc113379350"/>
      <w:bookmarkStart w:id="1799" w:name="_Toc120091903"/>
      <w:bookmarkStart w:id="1800" w:name="_Toc175587108"/>
      <w:bookmarkEnd w:id="1786"/>
      <w:r w:rsidRPr="00707B3F">
        <w:rPr>
          <w:noProof/>
        </w:rPr>
        <w:t>9.1.1.1</w:t>
      </w:r>
      <w:r w:rsidRPr="00707B3F">
        <w:rPr>
          <w:noProof/>
        </w:rPr>
        <w:tab/>
        <w:t>E-CID MEASUREMENT INITIATION REQUEST</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E766B3">
            <w:pPr>
              <w:pStyle w:val="TAL"/>
              <w:rPr>
                <w:noProof/>
              </w:rPr>
            </w:pPr>
            <w:r w:rsidRPr="00707B3F">
              <w:rPr>
                <w:noProof/>
              </w:rPr>
              <w:t>M</w:t>
            </w:r>
          </w:p>
        </w:tc>
        <w:tc>
          <w:tcPr>
            <w:tcW w:w="1080" w:type="dxa"/>
          </w:tcPr>
          <w:p w14:paraId="3FC78266" w14:textId="77777777" w:rsidR="00104B83" w:rsidRPr="00707B3F" w:rsidRDefault="00104B83" w:rsidP="00E766B3">
            <w:pPr>
              <w:pStyle w:val="TAL"/>
              <w:rPr>
                <w:noProof/>
              </w:rPr>
            </w:pPr>
          </w:p>
        </w:tc>
        <w:tc>
          <w:tcPr>
            <w:tcW w:w="1512" w:type="dxa"/>
          </w:tcPr>
          <w:p w14:paraId="63E259F8" w14:textId="77777777" w:rsidR="00104B83" w:rsidRPr="00707B3F" w:rsidRDefault="00104B83" w:rsidP="00E766B3">
            <w:pPr>
              <w:pStyle w:val="TAL"/>
              <w:rPr>
                <w:noProof/>
              </w:rPr>
            </w:pPr>
            <w:r w:rsidRPr="00707B3F">
              <w:rPr>
                <w:noProof/>
              </w:rPr>
              <w:t>9.2.3</w:t>
            </w:r>
          </w:p>
        </w:tc>
        <w:tc>
          <w:tcPr>
            <w:tcW w:w="1728" w:type="dxa"/>
          </w:tcPr>
          <w:p w14:paraId="7DA273E7" w14:textId="77777777" w:rsidR="00104B83" w:rsidRPr="00707B3F" w:rsidRDefault="00104B83" w:rsidP="00E766B3">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E766B3">
            <w:pPr>
              <w:pStyle w:val="TAL"/>
              <w:rPr>
                <w:noProof/>
              </w:rPr>
            </w:pPr>
            <w:r w:rsidRPr="00707B3F">
              <w:rPr>
                <w:noProof/>
              </w:rPr>
              <w:t>M</w:t>
            </w:r>
          </w:p>
        </w:tc>
        <w:tc>
          <w:tcPr>
            <w:tcW w:w="1080" w:type="dxa"/>
          </w:tcPr>
          <w:p w14:paraId="0017A1B7" w14:textId="77777777" w:rsidR="00104B83" w:rsidRPr="00707B3F" w:rsidRDefault="00104B83" w:rsidP="00E766B3">
            <w:pPr>
              <w:pStyle w:val="TAL"/>
              <w:rPr>
                <w:noProof/>
              </w:rPr>
            </w:pPr>
          </w:p>
        </w:tc>
        <w:tc>
          <w:tcPr>
            <w:tcW w:w="1512" w:type="dxa"/>
          </w:tcPr>
          <w:p w14:paraId="25A38C8D" w14:textId="77777777" w:rsidR="00104B83" w:rsidRPr="00707B3F" w:rsidRDefault="00104B83" w:rsidP="00E766B3">
            <w:pPr>
              <w:pStyle w:val="TAL"/>
              <w:rPr>
                <w:noProof/>
              </w:rPr>
            </w:pPr>
            <w:r w:rsidRPr="00707B3F">
              <w:rPr>
                <w:noProof/>
              </w:rPr>
              <w:t>9.2.4</w:t>
            </w:r>
          </w:p>
        </w:tc>
        <w:tc>
          <w:tcPr>
            <w:tcW w:w="1728" w:type="dxa"/>
          </w:tcPr>
          <w:p w14:paraId="0E53B101" w14:textId="77777777" w:rsidR="00104B83" w:rsidRPr="00707B3F" w:rsidRDefault="00104B83" w:rsidP="00E766B3">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E766B3">
            <w:pPr>
              <w:pStyle w:val="TAL"/>
              <w:rPr>
                <w:noProof/>
              </w:rPr>
            </w:pPr>
            <w:r w:rsidRPr="00707B3F">
              <w:rPr>
                <w:noProof/>
              </w:rPr>
              <w:t>M</w:t>
            </w:r>
          </w:p>
        </w:tc>
        <w:tc>
          <w:tcPr>
            <w:tcW w:w="1080" w:type="dxa"/>
          </w:tcPr>
          <w:p w14:paraId="4425FEF8" w14:textId="77777777" w:rsidR="00104B83" w:rsidRPr="00707B3F" w:rsidRDefault="00104B83" w:rsidP="00E766B3">
            <w:pPr>
              <w:pStyle w:val="TAL"/>
              <w:rPr>
                <w:noProof/>
              </w:rPr>
            </w:pPr>
          </w:p>
        </w:tc>
        <w:tc>
          <w:tcPr>
            <w:tcW w:w="1512" w:type="dxa"/>
          </w:tcPr>
          <w:p w14:paraId="00B34358" w14:textId="77777777" w:rsidR="00104B83" w:rsidRPr="00707B3F" w:rsidRDefault="00104B83" w:rsidP="00E766B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E766B3">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E766B3">
            <w:pPr>
              <w:pStyle w:val="TAL"/>
              <w:rPr>
                <w:noProof/>
              </w:rPr>
            </w:pPr>
            <w:r w:rsidRPr="00707B3F">
              <w:rPr>
                <w:noProof/>
              </w:rPr>
              <w:t>M</w:t>
            </w:r>
          </w:p>
        </w:tc>
        <w:tc>
          <w:tcPr>
            <w:tcW w:w="1080" w:type="dxa"/>
          </w:tcPr>
          <w:p w14:paraId="0D81C7E8" w14:textId="77777777" w:rsidR="00104B83" w:rsidRPr="00707B3F" w:rsidRDefault="00104B83" w:rsidP="00E766B3">
            <w:pPr>
              <w:pStyle w:val="TAL"/>
              <w:rPr>
                <w:noProof/>
              </w:rPr>
            </w:pPr>
          </w:p>
        </w:tc>
        <w:tc>
          <w:tcPr>
            <w:tcW w:w="1512" w:type="dxa"/>
          </w:tcPr>
          <w:p w14:paraId="46DED03E"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E766B3">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E766B3">
            <w:pPr>
              <w:pStyle w:val="TAL"/>
              <w:rPr>
                <w:noProof/>
              </w:rPr>
            </w:pPr>
            <w:r w:rsidRPr="00707B3F">
              <w:rPr>
                <w:noProof/>
              </w:rPr>
              <w:t>C-ifReportCharacteristicsPeriodic</w:t>
            </w:r>
          </w:p>
        </w:tc>
        <w:tc>
          <w:tcPr>
            <w:tcW w:w="1080" w:type="dxa"/>
          </w:tcPr>
          <w:p w14:paraId="28F672D9" w14:textId="77777777" w:rsidR="00104B83" w:rsidRPr="00707B3F" w:rsidRDefault="00104B83" w:rsidP="00E766B3">
            <w:pPr>
              <w:pStyle w:val="TAL"/>
              <w:rPr>
                <w:noProof/>
              </w:rPr>
            </w:pPr>
          </w:p>
        </w:tc>
        <w:tc>
          <w:tcPr>
            <w:tcW w:w="1512" w:type="dxa"/>
          </w:tcPr>
          <w:p w14:paraId="11A0C6F3"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E766B3">
            <w:pPr>
              <w:pStyle w:val="TAL"/>
            </w:pPr>
            <w:r w:rsidRPr="002D3693">
              <w:t>The codepoint 60min applies only for ng-eNB.</w:t>
            </w:r>
          </w:p>
          <w:p w14:paraId="0D399470" w14:textId="77777777" w:rsidR="00437212" w:rsidRDefault="00437212" w:rsidP="00E766B3">
            <w:pPr>
              <w:pStyle w:val="TAL"/>
              <w:rPr>
                <w:rFonts w:eastAsia="SimSun"/>
                <w:noProof/>
              </w:rPr>
            </w:pPr>
          </w:p>
          <w:p w14:paraId="67CAF65D" w14:textId="77777777" w:rsidR="00371955" w:rsidRDefault="00437212" w:rsidP="00E766B3">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E766B3">
            <w:pPr>
              <w:pStyle w:val="TAL"/>
              <w:rPr>
                <w:rFonts w:eastAsia="SimSun"/>
                <w:noProof/>
              </w:rPr>
            </w:pPr>
          </w:p>
          <w:p w14:paraId="7500524B" w14:textId="4F1EE63E" w:rsidR="00437212" w:rsidRPr="00707B3F" w:rsidRDefault="00371955" w:rsidP="00E766B3">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9C60EC">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9C60EC">
            <w:pPr>
              <w:pStyle w:val="TAL"/>
              <w:rPr>
                <w:noProof/>
              </w:rPr>
            </w:pPr>
          </w:p>
        </w:tc>
        <w:tc>
          <w:tcPr>
            <w:tcW w:w="1080" w:type="dxa"/>
          </w:tcPr>
          <w:p w14:paraId="746B11B9" w14:textId="77777777" w:rsidR="009C60EC" w:rsidRPr="00707B3F" w:rsidRDefault="009C60EC" w:rsidP="009C60EC">
            <w:pPr>
              <w:pStyle w:val="TAL"/>
              <w:rPr>
                <w:i/>
                <w:iCs/>
                <w:noProof/>
              </w:rPr>
            </w:pPr>
            <w:r w:rsidRPr="00707B3F">
              <w:rPr>
                <w:i/>
                <w:iCs/>
                <w:noProof/>
              </w:rPr>
              <w:t>1</w:t>
            </w:r>
          </w:p>
        </w:tc>
        <w:tc>
          <w:tcPr>
            <w:tcW w:w="1512" w:type="dxa"/>
          </w:tcPr>
          <w:p w14:paraId="4A93DE3E" w14:textId="77777777" w:rsidR="009C60EC" w:rsidRPr="00707B3F" w:rsidRDefault="009C60EC" w:rsidP="009C60EC">
            <w:pPr>
              <w:pStyle w:val="TAL"/>
              <w:rPr>
                <w:noProof/>
              </w:rPr>
            </w:pPr>
          </w:p>
        </w:tc>
        <w:tc>
          <w:tcPr>
            <w:tcW w:w="1728" w:type="dxa"/>
          </w:tcPr>
          <w:p w14:paraId="25C1CA11" w14:textId="77777777" w:rsidR="009C60EC" w:rsidRPr="00707B3F" w:rsidRDefault="009C60EC" w:rsidP="009C60EC">
            <w:pPr>
              <w:pStyle w:val="TAL"/>
              <w:rPr>
                <w:noProof/>
              </w:rPr>
            </w:pPr>
          </w:p>
        </w:tc>
        <w:tc>
          <w:tcPr>
            <w:tcW w:w="1080" w:type="dxa"/>
          </w:tcPr>
          <w:p w14:paraId="1671A3FA" w14:textId="3776BABC" w:rsidR="009C60EC" w:rsidRPr="00707B3F" w:rsidRDefault="009C60EC" w:rsidP="009C60EC">
            <w:pPr>
              <w:pStyle w:val="TAC"/>
              <w:keepNext w:val="0"/>
              <w:keepLines w:val="0"/>
              <w:widowControl w:val="0"/>
              <w:rPr>
                <w:noProof/>
              </w:rPr>
            </w:pPr>
            <w:r>
              <w:rPr>
                <w:noProof/>
              </w:rPr>
              <w:t>YES</w:t>
            </w:r>
          </w:p>
        </w:tc>
        <w:tc>
          <w:tcPr>
            <w:tcW w:w="1080" w:type="dxa"/>
          </w:tcPr>
          <w:p w14:paraId="20AC7155" w14:textId="679A13C3" w:rsidR="009C60EC" w:rsidRPr="00707B3F" w:rsidRDefault="009C60EC" w:rsidP="009C60EC">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9C60EC">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9C60EC">
            <w:pPr>
              <w:pStyle w:val="TAL"/>
              <w:rPr>
                <w:noProof/>
              </w:rPr>
            </w:pPr>
          </w:p>
        </w:tc>
        <w:tc>
          <w:tcPr>
            <w:tcW w:w="1080" w:type="dxa"/>
          </w:tcPr>
          <w:p w14:paraId="22295AB6" w14:textId="77777777" w:rsidR="009C60EC" w:rsidRPr="00707B3F" w:rsidRDefault="009C60EC" w:rsidP="009C60EC">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9C60EC">
            <w:pPr>
              <w:pStyle w:val="TAL"/>
              <w:rPr>
                <w:noProof/>
              </w:rPr>
            </w:pPr>
          </w:p>
        </w:tc>
        <w:tc>
          <w:tcPr>
            <w:tcW w:w="1728" w:type="dxa"/>
          </w:tcPr>
          <w:p w14:paraId="6B8AE9B8" w14:textId="77777777" w:rsidR="009C60EC" w:rsidRPr="00707B3F" w:rsidRDefault="009C60EC" w:rsidP="009C60EC">
            <w:pPr>
              <w:pStyle w:val="TAL"/>
              <w:rPr>
                <w:noProof/>
              </w:rPr>
            </w:pPr>
          </w:p>
        </w:tc>
        <w:tc>
          <w:tcPr>
            <w:tcW w:w="1080" w:type="dxa"/>
          </w:tcPr>
          <w:p w14:paraId="4B352A2F" w14:textId="60E67C90" w:rsidR="009C60EC" w:rsidRPr="00707B3F" w:rsidRDefault="009C60EC" w:rsidP="009C60EC">
            <w:pPr>
              <w:pStyle w:val="TAC"/>
              <w:keepNext w:val="0"/>
              <w:keepLines w:val="0"/>
              <w:widowControl w:val="0"/>
              <w:rPr>
                <w:noProof/>
              </w:rPr>
            </w:pPr>
            <w:r>
              <w:rPr>
                <w:noProof/>
              </w:rPr>
              <w:t>EACH</w:t>
            </w:r>
          </w:p>
        </w:tc>
        <w:tc>
          <w:tcPr>
            <w:tcW w:w="1080" w:type="dxa"/>
          </w:tcPr>
          <w:p w14:paraId="51A02E1B" w14:textId="4088FE7F" w:rsidR="009C60EC" w:rsidRPr="00707B3F" w:rsidRDefault="009C60EC" w:rsidP="009C60EC">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36338F">
            <w:pPr>
              <w:pStyle w:val="TAL"/>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9C60EC">
            <w:pPr>
              <w:pStyle w:val="TAL"/>
              <w:rPr>
                <w:noProof/>
              </w:rPr>
            </w:pPr>
            <w:r w:rsidRPr="00707B3F">
              <w:rPr>
                <w:noProof/>
              </w:rPr>
              <w:t>M</w:t>
            </w:r>
          </w:p>
        </w:tc>
        <w:tc>
          <w:tcPr>
            <w:tcW w:w="1080" w:type="dxa"/>
          </w:tcPr>
          <w:p w14:paraId="724CFD28" w14:textId="77777777" w:rsidR="009C60EC" w:rsidRPr="00707B3F" w:rsidRDefault="009C60EC" w:rsidP="009C60EC">
            <w:pPr>
              <w:pStyle w:val="TAL"/>
              <w:rPr>
                <w:noProof/>
              </w:rPr>
            </w:pPr>
          </w:p>
        </w:tc>
        <w:tc>
          <w:tcPr>
            <w:tcW w:w="1512" w:type="dxa"/>
          </w:tcPr>
          <w:p w14:paraId="0E98EAA9" w14:textId="7523E0BF" w:rsidR="009C60EC" w:rsidRPr="00707B3F" w:rsidRDefault="009C60EC" w:rsidP="009C60EC">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9C60EC">
            <w:pPr>
              <w:pStyle w:val="TAL"/>
              <w:rPr>
                <w:noProof/>
              </w:rPr>
            </w:pPr>
          </w:p>
        </w:tc>
        <w:tc>
          <w:tcPr>
            <w:tcW w:w="1080" w:type="dxa"/>
          </w:tcPr>
          <w:p w14:paraId="0CFC2CF7"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9C60EC">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9C60EC">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9C60EC">
            <w:pPr>
              <w:pStyle w:val="TAL"/>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9C60EC">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9C60EC">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9C60EC">
            <w:pPr>
              <w:pStyle w:val="TAL"/>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9C60EC">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36338F">
            <w:pPr>
              <w:pStyle w:val="TAL"/>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9C60EC">
            <w:pPr>
              <w:pStyle w:val="TAL"/>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9C60EC">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9C60EC">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9C60EC">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9C60EC">
            <w:pPr>
              <w:pStyle w:val="TAL"/>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9C60EC">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9C60EC">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9C60EC">
            <w:pPr>
              <w:pStyle w:val="TAL"/>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9C60EC">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36338F">
            <w:pPr>
              <w:pStyle w:val="TAL"/>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9C60EC">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9C60EC">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9C60EC">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9C60EC">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9C60EC">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9C60EC">
            <w:pPr>
              <w:pStyle w:val="TAL"/>
              <w:rPr>
                <w:noProof/>
              </w:rPr>
            </w:pPr>
            <w:r>
              <w:rPr>
                <w:noProof/>
              </w:rPr>
              <w:t xml:space="preserve">ENUMERATED (160ms, 320ms, </w:t>
            </w:r>
          </w:p>
          <w:p w14:paraId="68B76163" w14:textId="77777777" w:rsidR="009C60EC" w:rsidRDefault="009C60EC" w:rsidP="009C60EC">
            <w:pPr>
              <w:pStyle w:val="TAL"/>
              <w:rPr>
                <w:noProof/>
              </w:rPr>
            </w:pPr>
            <w:r>
              <w:rPr>
                <w:noProof/>
              </w:rPr>
              <w:t xml:space="preserve">640ms, </w:t>
            </w:r>
          </w:p>
          <w:p w14:paraId="5E1FF86B" w14:textId="77777777" w:rsidR="009C60EC" w:rsidRDefault="009C60EC" w:rsidP="009C60EC">
            <w:pPr>
              <w:pStyle w:val="TAL"/>
              <w:rPr>
                <w:noProof/>
              </w:rPr>
            </w:pPr>
            <w:r>
              <w:rPr>
                <w:noProof/>
              </w:rPr>
              <w:t xml:space="preserve">1280ms, 2560ms, </w:t>
            </w:r>
          </w:p>
          <w:p w14:paraId="0B89F877" w14:textId="77777777" w:rsidR="009C60EC" w:rsidRDefault="009C60EC" w:rsidP="009C60EC">
            <w:pPr>
              <w:pStyle w:val="TAL"/>
              <w:rPr>
                <w:noProof/>
              </w:rPr>
            </w:pPr>
            <w:r>
              <w:rPr>
                <w:noProof/>
              </w:rPr>
              <w:t xml:space="preserve">5120ms, </w:t>
            </w:r>
          </w:p>
          <w:p w14:paraId="470DADAB" w14:textId="77777777" w:rsidR="009C60EC" w:rsidRDefault="009C60EC" w:rsidP="009C60EC">
            <w:pPr>
              <w:pStyle w:val="TAL"/>
              <w:rPr>
                <w:noProof/>
              </w:rPr>
            </w:pPr>
            <w:r>
              <w:rPr>
                <w:noProof/>
              </w:rPr>
              <w:t>10240ms, 20480ms,</w:t>
            </w:r>
          </w:p>
          <w:p w14:paraId="72CC5B0D" w14:textId="77777777" w:rsidR="009C60EC" w:rsidRDefault="009C60EC" w:rsidP="009C60EC">
            <w:pPr>
              <w:pStyle w:val="TAL"/>
              <w:rPr>
                <w:noProof/>
              </w:rPr>
            </w:pPr>
            <w:r>
              <w:rPr>
                <w:noProof/>
              </w:rPr>
              <w:t xml:space="preserve">40960ms, </w:t>
            </w:r>
          </w:p>
          <w:p w14:paraId="24CDEB13" w14:textId="77777777" w:rsidR="009C60EC" w:rsidRDefault="009C60EC" w:rsidP="009C60EC">
            <w:pPr>
              <w:pStyle w:val="TAL"/>
              <w:rPr>
                <w:noProof/>
              </w:rPr>
            </w:pPr>
            <w:r>
              <w:rPr>
                <w:noProof/>
              </w:rPr>
              <w:t xml:space="preserve">61440ms, </w:t>
            </w:r>
          </w:p>
          <w:p w14:paraId="2A259264" w14:textId="0ABFFA5E" w:rsidR="009C60EC" w:rsidRPr="00707B3F" w:rsidRDefault="009C60EC" w:rsidP="009C60EC">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9C60EC">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9C60EC">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801" w:name="_CR9_1_1_2"/>
      <w:bookmarkStart w:id="1802" w:name="_Toc534903069"/>
      <w:bookmarkStart w:id="1803" w:name="_Toc51775986"/>
      <w:bookmarkStart w:id="1804" w:name="_Toc56773008"/>
      <w:bookmarkStart w:id="1805" w:name="_Toc64447637"/>
      <w:bookmarkStart w:id="1806" w:name="_Toc74152293"/>
      <w:bookmarkStart w:id="1807" w:name="_Toc88654146"/>
      <w:bookmarkStart w:id="1808" w:name="_Toc99056208"/>
      <w:bookmarkStart w:id="1809" w:name="_Toc99959141"/>
      <w:bookmarkStart w:id="1810" w:name="_Toc105612327"/>
      <w:bookmarkStart w:id="1811" w:name="_Toc106109543"/>
      <w:bookmarkStart w:id="1812" w:name="_Toc112766435"/>
      <w:bookmarkStart w:id="1813" w:name="_Toc113379351"/>
      <w:bookmarkStart w:id="1814" w:name="_Toc120091904"/>
      <w:bookmarkStart w:id="1815" w:name="_Toc175587109"/>
      <w:bookmarkEnd w:id="1801"/>
      <w:r w:rsidRPr="00707B3F">
        <w:rPr>
          <w:noProof/>
        </w:rPr>
        <w:t>9.1.1.2</w:t>
      </w:r>
      <w:r w:rsidRPr="00707B3F">
        <w:rPr>
          <w:noProof/>
        </w:rPr>
        <w:tab/>
        <w:t>E-CID MEASUREMENT INITIATION RESPONSE</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16" w:name="_CR9_1_1_3"/>
      <w:bookmarkStart w:id="1817" w:name="_Toc534903070"/>
      <w:bookmarkStart w:id="1818" w:name="_Toc51775987"/>
      <w:bookmarkStart w:id="1819" w:name="_Toc56773009"/>
      <w:bookmarkStart w:id="1820" w:name="_Toc64447638"/>
      <w:bookmarkStart w:id="1821" w:name="_Toc74152294"/>
      <w:bookmarkStart w:id="1822" w:name="_Toc88654147"/>
      <w:bookmarkStart w:id="1823" w:name="_Toc99056209"/>
      <w:bookmarkStart w:id="1824" w:name="_Toc99959142"/>
      <w:bookmarkStart w:id="1825" w:name="_Toc105612328"/>
      <w:bookmarkStart w:id="1826" w:name="_Toc106109544"/>
      <w:bookmarkStart w:id="1827" w:name="_Toc112766436"/>
      <w:bookmarkStart w:id="1828" w:name="_Toc113379352"/>
      <w:bookmarkStart w:id="1829" w:name="_Toc120091905"/>
      <w:bookmarkStart w:id="1830" w:name="_Toc175587110"/>
      <w:bookmarkEnd w:id="1816"/>
      <w:r w:rsidRPr="00707B3F">
        <w:rPr>
          <w:noProof/>
        </w:rPr>
        <w:t>9.1.1.3</w:t>
      </w:r>
      <w:r w:rsidRPr="00707B3F">
        <w:rPr>
          <w:noProof/>
        </w:rPr>
        <w:tab/>
        <w:t>E-CID MEASUREMENT INITIATION FAILURE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31" w:name="_CR9_1_1_4"/>
      <w:bookmarkStart w:id="1832" w:name="_Toc534903071"/>
      <w:bookmarkStart w:id="1833" w:name="_Toc51775988"/>
      <w:bookmarkStart w:id="1834" w:name="_Toc56773010"/>
      <w:bookmarkStart w:id="1835" w:name="_Toc64447639"/>
      <w:bookmarkStart w:id="1836" w:name="_Toc74152295"/>
      <w:bookmarkStart w:id="1837" w:name="_Toc88654148"/>
      <w:bookmarkStart w:id="1838" w:name="_Toc99056210"/>
      <w:bookmarkStart w:id="1839" w:name="_Toc99959143"/>
      <w:bookmarkStart w:id="1840" w:name="_Toc105612329"/>
      <w:bookmarkStart w:id="1841" w:name="_Toc106109545"/>
      <w:bookmarkStart w:id="1842" w:name="_Toc112766437"/>
      <w:bookmarkStart w:id="1843" w:name="_Toc113379353"/>
      <w:bookmarkStart w:id="1844" w:name="_Toc120091906"/>
      <w:bookmarkStart w:id="1845" w:name="_Toc175587111"/>
      <w:bookmarkEnd w:id="1831"/>
      <w:r w:rsidRPr="00707B3F">
        <w:rPr>
          <w:noProof/>
        </w:rPr>
        <w:t>9.1.1.4</w:t>
      </w:r>
      <w:r w:rsidRPr="00707B3F">
        <w:rPr>
          <w:noProof/>
        </w:rPr>
        <w:tab/>
        <w:t>E-CID MEASUREMENT FAILURE INDICATION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46" w:name="_CR9_1_1_5"/>
      <w:bookmarkStart w:id="1847" w:name="_Toc534903072"/>
      <w:bookmarkStart w:id="1848" w:name="_Toc51775989"/>
      <w:bookmarkStart w:id="1849" w:name="_Toc56773011"/>
      <w:bookmarkStart w:id="1850" w:name="_Toc64447640"/>
      <w:bookmarkStart w:id="1851" w:name="_Toc74152296"/>
      <w:bookmarkStart w:id="1852" w:name="_Toc88654149"/>
      <w:bookmarkStart w:id="1853" w:name="_Toc99056211"/>
      <w:bookmarkStart w:id="1854" w:name="_Toc99959144"/>
      <w:bookmarkStart w:id="1855" w:name="_Toc105612330"/>
      <w:bookmarkStart w:id="1856" w:name="_Toc106109546"/>
      <w:bookmarkStart w:id="1857" w:name="_Toc112766438"/>
      <w:bookmarkStart w:id="1858" w:name="_Toc113379354"/>
      <w:bookmarkStart w:id="1859" w:name="_Toc120091907"/>
      <w:bookmarkStart w:id="1860" w:name="_Toc175587112"/>
      <w:bookmarkEnd w:id="1846"/>
      <w:r w:rsidRPr="00707B3F">
        <w:rPr>
          <w:noProof/>
        </w:rPr>
        <w:t>9.1.1.5</w:t>
      </w:r>
      <w:r w:rsidRPr="00707B3F">
        <w:rPr>
          <w:noProof/>
        </w:rPr>
        <w:tab/>
        <w:t>E-CID MEASUREMENT REPORT</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61" w:name="_CR9_1_1_6"/>
      <w:bookmarkStart w:id="1862" w:name="_Toc534903073"/>
      <w:bookmarkStart w:id="1863" w:name="_Toc51775990"/>
      <w:bookmarkStart w:id="1864" w:name="_Toc56773012"/>
      <w:bookmarkStart w:id="1865" w:name="_Toc64447641"/>
      <w:bookmarkStart w:id="1866" w:name="_Toc74152297"/>
      <w:bookmarkStart w:id="1867" w:name="_Toc88654150"/>
      <w:bookmarkStart w:id="1868" w:name="_Toc99056212"/>
      <w:bookmarkStart w:id="1869" w:name="_Toc99959145"/>
      <w:bookmarkStart w:id="1870" w:name="_Toc105612331"/>
      <w:bookmarkStart w:id="1871" w:name="_Toc106109547"/>
      <w:bookmarkStart w:id="1872" w:name="_Toc112766439"/>
      <w:bookmarkStart w:id="1873" w:name="_Toc113379355"/>
      <w:bookmarkStart w:id="1874" w:name="_Toc120091908"/>
      <w:bookmarkStart w:id="1875" w:name="_Toc175587113"/>
      <w:bookmarkEnd w:id="1861"/>
      <w:r w:rsidRPr="00707B3F">
        <w:rPr>
          <w:noProof/>
        </w:rPr>
        <w:t>9.1.1.6</w:t>
      </w:r>
      <w:r w:rsidRPr="00707B3F">
        <w:rPr>
          <w:noProof/>
        </w:rPr>
        <w:tab/>
        <w:t>E-CID MEASUREMENT TERMINATION COMMAND</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76" w:name="_CR9_1_1_7"/>
      <w:bookmarkStart w:id="1877" w:name="_Toc534903074"/>
      <w:bookmarkStart w:id="1878" w:name="_Toc51775991"/>
      <w:bookmarkStart w:id="1879" w:name="_Toc56773013"/>
      <w:bookmarkStart w:id="1880" w:name="_Toc64447642"/>
      <w:bookmarkStart w:id="1881" w:name="_Toc74152298"/>
      <w:bookmarkStart w:id="1882" w:name="_Toc88654151"/>
      <w:bookmarkStart w:id="1883" w:name="_Toc99056213"/>
      <w:bookmarkStart w:id="1884" w:name="_Toc99959146"/>
      <w:bookmarkStart w:id="1885" w:name="_Toc105612332"/>
      <w:bookmarkStart w:id="1886" w:name="_Toc106109548"/>
      <w:bookmarkStart w:id="1887" w:name="_Toc112766440"/>
      <w:bookmarkStart w:id="1888" w:name="_Toc113379356"/>
      <w:bookmarkStart w:id="1889" w:name="_Toc120091909"/>
      <w:bookmarkStart w:id="1890" w:name="_Toc175587114"/>
      <w:bookmarkEnd w:id="1876"/>
      <w:r w:rsidRPr="00707B3F">
        <w:rPr>
          <w:noProof/>
        </w:rPr>
        <w:t>9.1.1.7</w:t>
      </w:r>
      <w:r w:rsidRPr="00707B3F">
        <w:rPr>
          <w:noProof/>
        </w:rPr>
        <w:tab/>
        <w:t>OTDOA INFORMATION REQUEST</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91" w:name="_CR9_1_1_8"/>
      <w:bookmarkStart w:id="1892" w:name="_Toc534903075"/>
      <w:bookmarkStart w:id="1893" w:name="_Toc51775992"/>
      <w:bookmarkStart w:id="1894" w:name="_Toc56773014"/>
      <w:bookmarkStart w:id="1895" w:name="_Toc64447643"/>
      <w:bookmarkStart w:id="1896" w:name="_Toc74152299"/>
      <w:bookmarkStart w:id="1897" w:name="_Toc88654152"/>
      <w:bookmarkStart w:id="1898" w:name="_Toc99056214"/>
      <w:bookmarkStart w:id="1899" w:name="_Toc99959147"/>
      <w:bookmarkStart w:id="1900" w:name="_Toc105612333"/>
      <w:bookmarkStart w:id="1901" w:name="_Toc106109549"/>
      <w:bookmarkStart w:id="1902" w:name="_Toc112766441"/>
      <w:bookmarkStart w:id="1903" w:name="_Toc113379357"/>
      <w:bookmarkStart w:id="1904" w:name="_Toc120091910"/>
      <w:bookmarkStart w:id="1905" w:name="_Toc175587115"/>
      <w:bookmarkEnd w:id="1891"/>
      <w:r w:rsidRPr="00707B3F">
        <w:rPr>
          <w:noProof/>
        </w:rPr>
        <w:t>9.1.1.8</w:t>
      </w:r>
      <w:r w:rsidRPr="00707B3F">
        <w:rPr>
          <w:noProof/>
        </w:rPr>
        <w:tab/>
        <w:t>OTDOA INFORMATION RESPONSE</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06" w:name="_CR9_1_1_9"/>
      <w:bookmarkStart w:id="1907" w:name="_Toc534903076"/>
      <w:bookmarkStart w:id="1908" w:name="_Toc51775993"/>
      <w:bookmarkStart w:id="1909" w:name="_Toc56773015"/>
      <w:bookmarkStart w:id="1910" w:name="_Toc64447644"/>
      <w:bookmarkStart w:id="1911" w:name="_Toc74152300"/>
      <w:bookmarkStart w:id="1912" w:name="_Toc88654153"/>
      <w:bookmarkStart w:id="1913" w:name="_Toc99056215"/>
      <w:bookmarkStart w:id="1914" w:name="_Toc99959148"/>
      <w:bookmarkStart w:id="1915" w:name="_Toc105612334"/>
      <w:bookmarkStart w:id="1916" w:name="_Toc106109550"/>
      <w:bookmarkStart w:id="1917" w:name="_Toc112766442"/>
      <w:bookmarkStart w:id="1918" w:name="_Toc113379358"/>
      <w:bookmarkStart w:id="1919" w:name="_Toc120091911"/>
      <w:bookmarkStart w:id="1920" w:name="_Toc175587116"/>
      <w:bookmarkEnd w:id="1906"/>
      <w:r w:rsidRPr="00707B3F">
        <w:rPr>
          <w:noProof/>
        </w:rPr>
        <w:t>9.1.1.9</w:t>
      </w:r>
      <w:r w:rsidRPr="00707B3F">
        <w:rPr>
          <w:noProof/>
        </w:rPr>
        <w:tab/>
        <w:t>OTDOA INFORMATION FAILURE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21" w:name="_CR9_1_1_10"/>
      <w:bookmarkStart w:id="1922" w:name="_Toc51775994"/>
      <w:bookmarkStart w:id="1923" w:name="_Toc56773016"/>
      <w:bookmarkStart w:id="1924" w:name="_Toc64447645"/>
      <w:bookmarkStart w:id="1925" w:name="_Toc74152301"/>
      <w:bookmarkStart w:id="1926" w:name="_Toc88654154"/>
      <w:bookmarkStart w:id="1927" w:name="_Toc99056216"/>
      <w:bookmarkStart w:id="1928" w:name="_Toc99959149"/>
      <w:bookmarkStart w:id="1929" w:name="_Toc105612335"/>
      <w:bookmarkStart w:id="1930" w:name="_Toc106109551"/>
      <w:bookmarkStart w:id="1931" w:name="_Toc112766443"/>
      <w:bookmarkStart w:id="1932" w:name="_Toc113379359"/>
      <w:bookmarkStart w:id="1933" w:name="_Toc120091912"/>
      <w:bookmarkStart w:id="1934" w:name="_Toc175587117"/>
      <w:bookmarkStart w:id="1935" w:name="_Toc534903077"/>
      <w:bookmarkEnd w:id="1921"/>
      <w:r w:rsidRPr="00707B3F">
        <w:rPr>
          <w:noProof/>
        </w:rPr>
        <w:t>9.1.1.</w:t>
      </w:r>
      <w:r>
        <w:rPr>
          <w:noProof/>
        </w:rPr>
        <w:t>10</w:t>
      </w:r>
      <w:r w:rsidRPr="00707B3F">
        <w:rPr>
          <w:noProof/>
        </w:rPr>
        <w:tab/>
      </w:r>
      <w:r>
        <w:rPr>
          <w:noProof/>
        </w:rPr>
        <w:t>POSITIONING</w:t>
      </w:r>
      <w:r w:rsidRPr="00707B3F">
        <w:rPr>
          <w:noProof/>
        </w:rPr>
        <w:t xml:space="preserve"> INFORMATION REQUEST</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535582" w:rsidRPr="00707B3F" w14:paraId="55F604B0" w14:textId="77777777" w:rsidTr="001A3F26">
        <w:tc>
          <w:tcPr>
            <w:tcW w:w="2161" w:type="dxa"/>
          </w:tcPr>
          <w:p w14:paraId="7F0F2BD4" w14:textId="7134381A" w:rsidR="00535582" w:rsidRDefault="00535582" w:rsidP="00535582">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2AB184EB" w14:textId="77777777" w:rsidR="00535582" w:rsidRPr="00707B3F" w:rsidRDefault="00535582" w:rsidP="00535582">
            <w:pPr>
              <w:pStyle w:val="TAL"/>
              <w:keepNext w:val="0"/>
              <w:keepLines w:val="0"/>
              <w:widowControl w:val="0"/>
              <w:rPr>
                <w:noProof/>
              </w:rPr>
            </w:pPr>
          </w:p>
        </w:tc>
        <w:tc>
          <w:tcPr>
            <w:tcW w:w="1512" w:type="dxa"/>
          </w:tcPr>
          <w:p w14:paraId="77450056" w14:textId="4BD676D0" w:rsidR="00535582" w:rsidRPr="007D55E2" w:rsidRDefault="00535582" w:rsidP="00535582">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535582" w:rsidRPr="00707B3F" w:rsidRDefault="00535582" w:rsidP="00535582">
            <w:pPr>
              <w:pStyle w:val="TAL"/>
              <w:keepNext w:val="0"/>
              <w:keepLines w:val="0"/>
              <w:widowControl w:val="0"/>
              <w:rPr>
                <w:noProof/>
              </w:rPr>
            </w:pPr>
          </w:p>
        </w:tc>
        <w:tc>
          <w:tcPr>
            <w:tcW w:w="1080" w:type="dxa"/>
          </w:tcPr>
          <w:p w14:paraId="61479F74" w14:textId="3F45EBE9" w:rsidR="00535582" w:rsidRDefault="00535582" w:rsidP="00535582">
            <w:pPr>
              <w:pStyle w:val="TAC"/>
              <w:keepNext w:val="0"/>
              <w:keepLines w:val="0"/>
              <w:widowControl w:val="0"/>
              <w:rPr>
                <w:noProof/>
                <w:lang w:eastAsia="en-GB"/>
              </w:rPr>
            </w:pPr>
            <w:r>
              <w:rPr>
                <w:rFonts w:eastAsia="SimSun"/>
              </w:rPr>
              <w:t>YES</w:t>
            </w:r>
          </w:p>
        </w:tc>
        <w:tc>
          <w:tcPr>
            <w:tcW w:w="1080" w:type="dxa"/>
          </w:tcPr>
          <w:p w14:paraId="13BD0859" w14:textId="5DBF0B3E" w:rsidR="00535582" w:rsidRDefault="00535582" w:rsidP="00535582">
            <w:pPr>
              <w:pStyle w:val="TAC"/>
              <w:keepNext w:val="0"/>
              <w:keepLines w:val="0"/>
              <w:widowControl w:val="0"/>
              <w:rPr>
                <w:noProof/>
                <w:lang w:eastAsia="en-GB"/>
              </w:rPr>
            </w:pPr>
            <w:r>
              <w:rPr>
                <w:rFonts w:eastAsia="SimSun" w:cs="Arial"/>
              </w:rPr>
              <w:t>ignore</w:t>
            </w:r>
          </w:p>
        </w:tc>
      </w:tr>
      <w:tr w:rsidR="00535582" w:rsidRPr="00707B3F" w14:paraId="7EC84D10" w14:textId="77777777" w:rsidTr="001A3F26">
        <w:tc>
          <w:tcPr>
            <w:tcW w:w="2161" w:type="dxa"/>
          </w:tcPr>
          <w:p w14:paraId="3CED44A9" w14:textId="71A606E8" w:rsidR="00535582" w:rsidRDefault="00535582" w:rsidP="00535582">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5D29AE9C" w14:textId="77777777" w:rsidR="00535582" w:rsidRPr="00707B3F" w:rsidRDefault="00535582" w:rsidP="00535582">
            <w:pPr>
              <w:pStyle w:val="TAL"/>
              <w:keepNext w:val="0"/>
              <w:keepLines w:val="0"/>
              <w:widowControl w:val="0"/>
              <w:rPr>
                <w:noProof/>
              </w:rPr>
            </w:pPr>
          </w:p>
        </w:tc>
        <w:tc>
          <w:tcPr>
            <w:tcW w:w="1512" w:type="dxa"/>
          </w:tcPr>
          <w:p w14:paraId="231C7E00" w14:textId="7D98F7EE" w:rsidR="00535582" w:rsidRPr="007D55E2" w:rsidRDefault="00535582" w:rsidP="00535582">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535582" w:rsidRPr="00707B3F" w:rsidRDefault="00535582" w:rsidP="00535582">
            <w:pPr>
              <w:pStyle w:val="TAL"/>
              <w:keepNext w:val="0"/>
              <w:keepLines w:val="0"/>
              <w:widowControl w:val="0"/>
              <w:rPr>
                <w:noProof/>
              </w:rPr>
            </w:pPr>
          </w:p>
        </w:tc>
        <w:tc>
          <w:tcPr>
            <w:tcW w:w="1080" w:type="dxa"/>
          </w:tcPr>
          <w:p w14:paraId="70790F0C" w14:textId="3673323A" w:rsidR="00535582" w:rsidRDefault="00535582" w:rsidP="00535582">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535582" w:rsidRDefault="00535582" w:rsidP="00535582">
            <w:pPr>
              <w:pStyle w:val="TAC"/>
              <w:keepNext w:val="0"/>
              <w:keepLines w:val="0"/>
              <w:widowControl w:val="0"/>
              <w:rPr>
                <w:noProof/>
                <w:lang w:eastAsia="en-GB"/>
              </w:rPr>
            </w:pPr>
            <w:r w:rsidRPr="005306E6">
              <w:rPr>
                <w:rFonts w:eastAsia="SimSun"/>
                <w:lang w:eastAsia="en-GB"/>
              </w:rPr>
              <w:t>ignore</w:t>
            </w:r>
          </w:p>
        </w:tc>
      </w:tr>
      <w:tr w:rsidR="00535582" w:rsidRPr="00707B3F" w14:paraId="48DE3ADD" w14:textId="77777777" w:rsidTr="001A3F26">
        <w:tc>
          <w:tcPr>
            <w:tcW w:w="2161" w:type="dxa"/>
          </w:tcPr>
          <w:p w14:paraId="6AC4194F" w14:textId="6CE43ADA" w:rsidR="00535582" w:rsidRPr="00A34F65" w:rsidRDefault="00535582" w:rsidP="00535582">
            <w:pPr>
              <w:pStyle w:val="TAL"/>
              <w:keepNext w:val="0"/>
              <w:keepLines w:val="0"/>
              <w:widowControl w:val="0"/>
              <w:rPr>
                <w:rFonts w:eastAsia="SimSun"/>
                <w:bCs/>
                <w:lang w:eastAsia="en-GB"/>
              </w:rPr>
            </w:pPr>
            <w:r w:rsidRPr="00D40610">
              <w:rPr>
                <w:rFonts w:cs="Arial"/>
                <w:bCs/>
                <w:kern w:val="2"/>
                <w:szCs w:val="22"/>
                <w:lang w:eastAsia="en-GB"/>
                <w14:ligatures w14:val="standardContextual"/>
              </w:rPr>
              <w:t>Remote UE-Indication Request</w:t>
            </w:r>
          </w:p>
        </w:tc>
        <w:tc>
          <w:tcPr>
            <w:tcW w:w="1080" w:type="dxa"/>
          </w:tcPr>
          <w:p w14:paraId="000BE649" w14:textId="0AB29E88" w:rsidR="00535582" w:rsidRPr="005306E6" w:rsidRDefault="00535582" w:rsidP="00535582">
            <w:pPr>
              <w:pStyle w:val="TAL"/>
              <w:keepNext w:val="0"/>
              <w:keepLines w:val="0"/>
              <w:widowControl w:val="0"/>
              <w:rPr>
                <w:rFonts w:eastAsia="SimSun"/>
              </w:rPr>
            </w:pPr>
            <w:r>
              <w:rPr>
                <w:rFonts w:cs="Arial"/>
                <w:kern w:val="2"/>
                <w:szCs w:val="22"/>
                <w14:ligatures w14:val="standardContextual"/>
              </w:rPr>
              <w:t>O</w:t>
            </w:r>
          </w:p>
        </w:tc>
        <w:tc>
          <w:tcPr>
            <w:tcW w:w="1080" w:type="dxa"/>
          </w:tcPr>
          <w:p w14:paraId="638E384A" w14:textId="77777777" w:rsidR="00535582" w:rsidRPr="00707B3F" w:rsidRDefault="00535582" w:rsidP="00535582">
            <w:pPr>
              <w:pStyle w:val="TAL"/>
              <w:keepNext w:val="0"/>
              <w:keepLines w:val="0"/>
              <w:widowControl w:val="0"/>
              <w:rPr>
                <w:noProof/>
              </w:rPr>
            </w:pPr>
          </w:p>
        </w:tc>
        <w:tc>
          <w:tcPr>
            <w:tcW w:w="1512" w:type="dxa"/>
          </w:tcPr>
          <w:p w14:paraId="62124A72" w14:textId="01787916" w:rsidR="00535582" w:rsidRDefault="00535582" w:rsidP="00535582">
            <w:pPr>
              <w:pStyle w:val="TAL"/>
              <w:keepNext w:val="0"/>
              <w:keepLines w:val="0"/>
              <w:widowControl w:val="0"/>
              <w:rPr>
                <w:rFonts w:eastAsia="SimSun"/>
                <w:lang w:val="sv-SE"/>
              </w:rPr>
            </w:pPr>
            <w:r w:rsidRPr="00D241BA">
              <w:rPr>
                <w:rFonts w:eastAsiaTheme="minorHAnsi" w:cs="Arial"/>
                <w:noProof/>
                <w:kern w:val="2"/>
                <w:szCs w:val="22"/>
                <w:lang w:eastAsia="en-GB"/>
                <w14:ligatures w14:val="standardContextual"/>
              </w:rPr>
              <w:t>ENUMERATED(</w:t>
            </w:r>
            <w:r>
              <w:rPr>
                <w:rFonts w:eastAsiaTheme="minorHAnsi" w:cs="Arial"/>
                <w:noProof/>
                <w:kern w:val="2"/>
                <w:szCs w:val="22"/>
                <w:lang w:eastAsia="en-GB"/>
                <w14:ligatures w14:val="standardContextual"/>
              </w:rPr>
              <w:t>true</w:t>
            </w:r>
            <w:r w:rsidRPr="00D241BA">
              <w:rPr>
                <w:rFonts w:eastAsiaTheme="minorHAnsi" w:cs="Arial"/>
                <w:noProof/>
                <w:kern w:val="2"/>
                <w:szCs w:val="22"/>
                <w:lang w:eastAsia="en-GB"/>
                <w14:ligatures w14:val="standardContextual"/>
              </w:rPr>
              <w:t>,</w:t>
            </w:r>
            <w:r>
              <w:rPr>
                <w:rFonts w:eastAsiaTheme="minorHAnsi" w:cs="Arial"/>
                <w:noProof/>
                <w:kern w:val="2"/>
                <w:szCs w:val="22"/>
                <w:lang w:eastAsia="en-GB"/>
                <w14:ligatures w14:val="standardContextual"/>
              </w:rPr>
              <w:t xml:space="preserve"> …)</w:t>
            </w:r>
          </w:p>
        </w:tc>
        <w:tc>
          <w:tcPr>
            <w:tcW w:w="1728" w:type="dxa"/>
          </w:tcPr>
          <w:p w14:paraId="72BEDD8A" w14:textId="77777777" w:rsidR="00535582" w:rsidRPr="00707B3F" w:rsidRDefault="00535582" w:rsidP="00535582">
            <w:pPr>
              <w:pStyle w:val="TAL"/>
              <w:keepNext w:val="0"/>
              <w:keepLines w:val="0"/>
              <w:widowControl w:val="0"/>
              <w:rPr>
                <w:noProof/>
              </w:rPr>
            </w:pPr>
          </w:p>
        </w:tc>
        <w:tc>
          <w:tcPr>
            <w:tcW w:w="1080" w:type="dxa"/>
          </w:tcPr>
          <w:p w14:paraId="1F45E714" w14:textId="05CA04E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YES</w:t>
            </w:r>
          </w:p>
        </w:tc>
        <w:tc>
          <w:tcPr>
            <w:tcW w:w="1080" w:type="dxa"/>
          </w:tcPr>
          <w:p w14:paraId="57BEAC20" w14:textId="3229F4F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36" w:name="_CR9_1_1_11"/>
      <w:bookmarkStart w:id="1937" w:name="_Toc51775995"/>
      <w:bookmarkStart w:id="1938" w:name="_Toc56773017"/>
      <w:bookmarkStart w:id="1939" w:name="_Toc64447646"/>
      <w:bookmarkStart w:id="1940" w:name="_Toc74152302"/>
      <w:bookmarkStart w:id="1941" w:name="_Toc88654155"/>
      <w:bookmarkStart w:id="1942" w:name="_Toc99056217"/>
      <w:bookmarkStart w:id="1943" w:name="_Toc99959150"/>
      <w:bookmarkStart w:id="1944" w:name="_Toc105612336"/>
      <w:bookmarkStart w:id="1945" w:name="_Toc106109552"/>
      <w:bookmarkStart w:id="1946" w:name="_Toc112766444"/>
      <w:bookmarkStart w:id="1947" w:name="_Toc113379360"/>
      <w:bookmarkStart w:id="1948" w:name="_Toc120091913"/>
      <w:bookmarkStart w:id="1949" w:name="_Toc175587118"/>
      <w:bookmarkEnd w:id="1936"/>
      <w:r w:rsidRPr="00707B3F">
        <w:rPr>
          <w:noProof/>
        </w:rPr>
        <w:t>9.1.1.</w:t>
      </w:r>
      <w:r>
        <w:rPr>
          <w:noProof/>
        </w:rPr>
        <w:t>11</w:t>
      </w:r>
      <w:r w:rsidRPr="00707B3F">
        <w:rPr>
          <w:noProof/>
        </w:rPr>
        <w:tab/>
      </w:r>
      <w:r>
        <w:rPr>
          <w:noProof/>
        </w:rPr>
        <w:t>POSITIONING</w:t>
      </w:r>
      <w:r w:rsidRPr="00707B3F">
        <w:rPr>
          <w:noProof/>
        </w:rPr>
        <w:t xml:space="preserve"> INFORMATION RESPONSE</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50" w:name="_Hlk50141307"/>
            <w:r>
              <w:rPr>
                <w:noProof/>
              </w:rPr>
              <w:t>SRS Configuration</w:t>
            </w:r>
            <w:bookmarkEnd w:id="1950"/>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r w:rsidR="00F73A58" w:rsidRPr="00707B3F" w14:paraId="143775E8" w14:textId="77777777" w:rsidTr="001A3F26">
        <w:tc>
          <w:tcPr>
            <w:tcW w:w="2161" w:type="dxa"/>
          </w:tcPr>
          <w:p w14:paraId="1CD59A99" w14:textId="79051DE3" w:rsidR="00F73A58" w:rsidRPr="00302701" w:rsidRDefault="00F73A58" w:rsidP="00F73A58">
            <w:pPr>
              <w:pStyle w:val="TAL"/>
              <w:keepNext w:val="0"/>
              <w:keepLines w:val="0"/>
              <w:widowControl w:val="0"/>
              <w:rPr>
                <w:noProof/>
                <w:lang w:eastAsia="zh-CN"/>
              </w:rPr>
            </w:pPr>
            <w:r w:rsidRPr="00D40610">
              <w:rPr>
                <w:rFonts w:cs="Arial"/>
                <w:bCs/>
                <w:kern w:val="2"/>
                <w:szCs w:val="22"/>
                <w:lang w:eastAsia="en-GB"/>
                <w14:ligatures w14:val="standardContextual"/>
              </w:rPr>
              <w:t xml:space="preserve">Remote UE-Indication </w:t>
            </w:r>
          </w:p>
        </w:tc>
        <w:tc>
          <w:tcPr>
            <w:tcW w:w="1080" w:type="dxa"/>
          </w:tcPr>
          <w:p w14:paraId="49989B4D" w14:textId="54587C22" w:rsidR="00F73A58" w:rsidRPr="00302701" w:rsidRDefault="00F73A58" w:rsidP="00F73A58">
            <w:pPr>
              <w:pStyle w:val="TAL"/>
              <w:keepNext w:val="0"/>
              <w:keepLines w:val="0"/>
              <w:widowControl w:val="0"/>
              <w:rPr>
                <w:noProof/>
              </w:rPr>
            </w:pPr>
            <w:r>
              <w:rPr>
                <w:rFonts w:cs="Arial"/>
                <w:kern w:val="2"/>
                <w:szCs w:val="22"/>
                <w14:ligatures w14:val="standardContextual"/>
              </w:rPr>
              <w:t>O</w:t>
            </w:r>
          </w:p>
        </w:tc>
        <w:tc>
          <w:tcPr>
            <w:tcW w:w="1080" w:type="dxa"/>
          </w:tcPr>
          <w:p w14:paraId="7E8AA9E4" w14:textId="77777777" w:rsidR="00F73A58" w:rsidRPr="00707B3F" w:rsidRDefault="00F73A58" w:rsidP="00F73A58">
            <w:pPr>
              <w:pStyle w:val="TAL"/>
              <w:keepNext w:val="0"/>
              <w:keepLines w:val="0"/>
              <w:widowControl w:val="0"/>
              <w:rPr>
                <w:noProof/>
              </w:rPr>
            </w:pPr>
          </w:p>
        </w:tc>
        <w:tc>
          <w:tcPr>
            <w:tcW w:w="1512" w:type="dxa"/>
          </w:tcPr>
          <w:p w14:paraId="28A496A0" w14:textId="619F0921" w:rsidR="00F73A58" w:rsidRPr="00D95FD6" w:rsidRDefault="00F73A58" w:rsidP="00F73A58">
            <w:pPr>
              <w:pStyle w:val="TAL"/>
            </w:pPr>
            <w:r w:rsidRPr="00D241BA">
              <w:rPr>
                <w:rFonts w:eastAsiaTheme="minorHAnsi" w:cs="Arial"/>
                <w:noProof/>
                <w:kern w:val="2"/>
                <w:szCs w:val="22"/>
                <w:lang w:eastAsia="en-GB"/>
                <w14:ligatures w14:val="standardContextual"/>
              </w:rPr>
              <w:t>ENUMERATED(</w:t>
            </w:r>
            <w:r w:rsidRPr="00B37BD8">
              <w:rPr>
                <w:rFonts w:eastAsiaTheme="minorHAnsi" w:cs="Arial"/>
                <w:noProof/>
                <w:kern w:val="2"/>
                <w:szCs w:val="22"/>
                <w:lang w:eastAsia="en-GB"/>
                <w14:ligatures w14:val="standardContextual"/>
              </w:rPr>
              <w:t>L2 U2N Remote</w:t>
            </w:r>
            <w:r>
              <w:rPr>
                <w:rFonts w:eastAsiaTheme="minorHAnsi" w:cs="Arial"/>
                <w:noProof/>
                <w:kern w:val="2"/>
                <w:szCs w:val="22"/>
                <w:lang w:eastAsia="en-GB"/>
                <w14:ligatures w14:val="standardContextual"/>
              </w:rPr>
              <w:t>, …)</w:t>
            </w:r>
          </w:p>
        </w:tc>
        <w:tc>
          <w:tcPr>
            <w:tcW w:w="1728" w:type="dxa"/>
          </w:tcPr>
          <w:p w14:paraId="4D334946" w14:textId="77777777" w:rsidR="00F73A58" w:rsidRPr="00707B3F" w:rsidRDefault="00F73A58" w:rsidP="00F73A58">
            <w:pPr>
              <w:pStyle w:val="TAL"/>
              <w:keepNext w:val="0"/>
              <w:keepLines w:val="0"/>
              <w:widowControl w:val="0"/>
              <w:rPr>
                <w:noProof/>
              </w:rPr>
            </w:pPr>
          </w:p>
        </w:tc>
        <w:tc>
          <w:tcPr>
            <w:tcW w:w="1080" w:type="dxa"/>
          </w:tcPr>
          <w:p w14:paraId="438ED167" w14:textId="2D2E1C98" w:rsidR="00F73A58" w:rsidRPr="00302701" w:rsidRDefault="00F73A58" w:rsidP="00F73A58">
            <w:pPr>
              <w:pStyle w:val="TAC"/>
              <w:rPr>
                <w:noProof/>
              </w:rPr>
            </w:pPr>
            <w:r w:rsidRPr="00D241BA">
              <w:rPr>
                <w:rFonts w:cs="Arial"/>
                <w:kern w:val="2"/>
                <w:szCs w:val="22"/>
                <w:lang w:eastAsia="en-GB"/>
                <w14:ligatures w14:val="standardContextual"/>
              </w:rPr>
              <w:t>YES</w:t>
            </w:r>
          </w:p>
        </w:tc>
        <w:tc>
          <w:tcPr>
            <w:tcW w:w="1080" w:type="dxa"/>
          </w:tcPr>
          <w:p w14:paraId="5904477D" w14:textId="5D0BB262" w:rsidR="00F73A58" w:rsidRPr="00D95FD6" w:rsidRDefault="00F73A58" w:rsidP="00F73A58">
            <w:pPr>
              <w:pStyle w:val="TAC"/>
              <w:rPr>
                <w:noProof/>
              </w:rPr>
            </w:pPr>
            <w:r w:rsidRPr="00D241BA">
              <w:rPr>
                <w:rFonts w:cs="Arial"/>
                <w:kern w:val="2"/>
                <w:szCs w:val="22"/>
                <w:lang w:eastAsia="en-GB"/>
                <w14:ligatures w14:val="standardContextual"/>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51" w:name="_CR9_1_1_12"/>
      <w:bookmarkStart w:id="1952" w:name="_Toc51775996"/>
      <w:bookmarkStart w:id="1953" w:name="_Toc56773018"/>
      <w:bookmarkStart w:id="1954" w:name="_Toc64447647"/>
      <w:bookmarkStart w:id="1955" w:name="_Toc74152303"/>
      <w:bookmarkStart w:id="1956" w:name="_Toc88654156"/>
      <w:bookmarkStart w:id="1957" w:name="_Toc99056218"/>
      <w:bookmarkStart w:id="1958" w:name="_Toc99959151"/>
      <w:bookmarkStart w:id="1959" w:name="_Toc105612337"/>
      <w:bookmarkStart w:id="1960" w:name="_Toc106109553"/>
      <w:bookmarkStart w:id="1961" w:name="_Toc112766445"/>
      <w:bookmarkStart w:id="1962" w:name="_Toc113379361"/>
      <w:bookmarkStart w:id="1963" w:name="_Toc120091914"/>
      <w:bookmarkStart w:id="1964" w:name="_Toc175587119"/>
      <w:bookmarkEnd w:id="1951"/>
      <w:r w:rsidRPr="00707B3F">
        <w:rPr>
          <w:noProof/>
        </w:rPr>
        <w:t>9.1.1.</w:t>
      </w:r>
      <w:r>
        <w:rPr>
          <w:noProof/>
        </w:rPr>
        <w:t>12</w:t>
      </w:r>
      <w:r w:rsidRPr="00707B3F">
        <w:rPr>
          <w:noProof/>
        </w:rPr>
        <w:tab/>
      </w:r>
      <w:r>
        <w:rPr>
          <w:noProof/>
        </w:rPr>
        <w:t>POSITIONING</w:t>
      </w:r>
      <w:r w:rsidRPr="00707B3F">
        <w:rPr>
          <w:noProof/>
        </w:rPr>
        <w:t xml:space="preserve"> INFORMATION FAILURE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65" w:name="_CR9_1_1_13"/>
      <w:bookmarkStart w:id="1966" w:name="_Toc51775997"/>
      <w:bookmarkStart w:id="1967" w:name="_Toc56773019"/>
      <w:bookmarkStart w:id="1968" w:name="_Toc64447648"/>
      <w:bookmarkStart w:id="1969" w:name="_Toc74152304"/>
      <w:bookmarkStart w:id="1970" w:name="_Toc88654157"/>
      <w:bookmarkStart w:id="1971" w:name="_Toc99056219"/>
      <w:bookmarkStart w:id="1972" w:name="_Toc99959152"/>
      <w:bookmarkStart w:id="1973" w:name="_Toc105612338"/>
      <w:bookmarkStart w:id="1974" w:name="_Toc106109554"/>
      <w:bookmarkStart w:id="1975" w:name="_Toc112766446"/>
      <w:bookmarkStart w:id="1976" w:name="_Toc113379362"/>
      <w:bookmarkStart w:id="1977" w:name="_Toc120091915"/>
      <w:bookmarkStart w:id="1978" w:name="_Toc175587120"/>
      <w:bookmarkEnd w:id="1965"/>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79" w:name="_Toc51775998"/>
      <w:bookmarkStart w:id="1980" w:name="_Toc56773020"/>
      <w:bookmarkStart w:id="1981" w:name="_Toc64447649"/>
      <w:bookmarkStart w:id="1982" w:name="_Toc74152305"/>
      <w:bookmarkStart w:id="1983" w:name="_Toc88654158"/>
      <w:bookmarkStart w:id="1984" w:name="_Toc99056220"/>
      <w:bookmarkStart w:id="1985" w:name="_Toc99959153"/>
      <w:bookmarkStart w:id="1986" w:name="_Toc105612339"/>
      <w:bookmarkStart w:id="1987" w:name="_Toc106109555"/>
      <w:bookmarkStart w:id="1988" w:name="_Toc112766447"/>
      <w:bookmarkStart w:id="1989" w:name="_Toc113379363"/>
      <w:bookmarkStart w:id="1990"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007B9B"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007B9B" w:rsidRPr="007101DA" w:rsidRDefault="00007B9B" w:rsidP="00007B9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007B9B" w:rsidRPr="007101DA" w:rsidRDefault="00007B9B" w:rsidP="00007B9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051F4070" w:rsidR="00007B9B" w:rsidRPr="007101DA" w:rsidRDefault="00007B9B" w:rsidP="00007B9B">
            <w:pPr>
              <w:pStyle w:val="TAL"/>
              <w:rPr>
                <w:noProof/>
              </w:rPr>
            </w:pPr>
            <w:r w:rsidRPr="008C1706">
              <w:rPr>
                <w:rFonts w:eastAsia="Malgun Gothic"/>
              </w:rPr>
              <w:t xml:space="preserve">ENUMERATED (stopped, ..., </w:t>
            </w:r>
            <w:r>
              <w:rPr>
                <w:rFonts w:eastAsia="Malgun Gothic" w:hint="eastAsia"/>
                <w:lang w:eastAsia="zh-CN"/>
              </w:rPr>
              <w:t>area-specific</w:t>
            </w:r>
            <w:r w:rsidRPr="008C1706">
              <w:rPr>
                <w:rFonts w:eastAsia="Malgun Gothic"/>
              </w:rPr>
              <w:t xml:space="preserve"> 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007B9B" w:rsidRPr="007101DA" w:rsidRDefault="00007B9B" w:rsidP="00007B9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007B9B" w:rsidRPr="00783779" w:rsidRDefault="00007B9B" w:rsidP="00007B9B">
            <w:pPr>
              <w:pStyle w:val="TAC"/>
              <w:rPr>
                <w:noProof/>
              </w:rPr>
            </w:pPr>
            <w:r>
              <w:rPr>
                <w:noProof/>
              </w:rPr>
              <w:t>ignore</w:t>
            </w:r>
          </w:p>
        </w:tc>
      </w:tr>
      <w:tr w:rsidR="00007B9B"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007B9B" w:rsidRPr="00F65E14" w:rsidRDefault="00007B9B" w:rsidP="00007B9B">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007B9B" w:rsidRPr="00F65E14" w:rsidRDefault="00007B9B" w:rsidP="00007B9B">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007B9B" w:rsidRDefault="00007B9B" w:rsidP="00007B9B">
            <w:pPr>
              <w:pStyle w:val="TAL"/>
            </w:pPr>
            <w:r>
              <w:t>NR CGI</w:t>
            </w:r>
          </w:p>
          <w:p w14:paraId="7176C533" w14:textId="2203E257" w:rsidR="00007B9B" w:rsidRPr="00FC301B" w:rsidRDefault="00007B9B" w:rsidP="00007B9B">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007B9B" w:rsidRPr="00F65E14" w:rsidRDefault="00007B9B" w:rsidP="00007B9B">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007B9B" w:rsidRDefault="00007B9B" w:rsidP="00007B9B">
            <w:pPr>
              <w:pStyle w:val="TAC"/>
              <w:rPr>
                <w:noProof/>
              </w:rPr>
            </w:pPr>
            <w:r>
              <w:rPr>
                <w:noProof/>
              </w:rPr>
              <w:t>ignore</w:t>
            </w:r>
          </w:p>
        </w:tc>
      </w:tr>
      <w:tr w:rsidR="00007B9B" w:rsidRPr="007101DA" w14:paraId="25DA29CD" w14:textId="77777777" w:rsidTr="001A3F26">
        <w:tc>
          <w:tcPr>
            <w:tcW w:w="2161" w:type="dxa"/>
            <w:tcBorders>
              <w:top w:val="single" w:sz="4" w:space="0" w:color="auto"/>
              <w:left w:val="single" w:sz="4" w:space="0" w:color="auto"/>
              <w:bottom w:val="single" w:sz="4" w:space="0" w:color="auto"/>
              <w:right w:val="single" w:sz="4" w:space="0" w:color="auto"/>
            </w:tcBorders>
          </w:tcPr>
          <w:p w14:paraId="25ED48FE" w14:textId="780F11E3" w:rsidR="00007B9B" w:rsidRDefault="00007B9B" w:rsidP="00007B9B">
            <w:pPr>
              <w:pStyle w:val="TAL"/>
              <w:rPr>
                <w:noProof/>
              </w:rPr>
            </w:pPr>
            <w:r w:rsidRPr="00A84C3A">
              <w:rPr>
                <w:noProof/>
              </w:rPr>
              <w:t>Remote UE</w:t>
            </w:r>
            <w:r>
              <w:rPr>
                <w:noProof/>
              </w:rPr>
              <w:t xml:space="preserve"> Status</w:t>
            </w:r>
            <w:r w:rsidRPr="00A84C3A">
              <w:rPr>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1B15F93D" w14:textId="752E3C27" w:rsidR="00007B9B" w:rsidRDefault="00007B9B" w:rsidP="00007B9B">
            <w:pPr>
              <w:pStyle w:val="TAL"/>
              <w:rPr>
                <w:noProof/>
              </w:rPr>
            </w:pPr>
            <w:r w:rsidRPr="00A84C3A">
              <w:rPr>
                <w:noProof/>
              </w:rPr>
              <w:t>O</w:t>
            </w:r>
          </w:p>
        </w:tc>
        <w:tc>
          <w:tcPr>
            <w:tcW w:w="1080" w:type="dxa"/>
            <w:tcBorders>
              <w:top w:val="single" w:sz="4" w:space="0" w:color="auto"/>
              <w:left w:val="single" w:sz="4" w:space="0" w:color="auto"/>
              <w:bottom w:val="single" w:sz="4" w:space="0" w:color="auto"/>
              <w:right w:val="single" w:sz="4" w:space="0" w:color="auto"/>
            </w:tcBorders>
          </w:tcPr>
          <w:p w14:paraId="35075F25"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6D9DAF1" w14:textId="09C6ACC4" w:rsidR="00007B9B" w:rsidRDefault="00007B9B" w:rsidP="00007B9B">
            <w:pPr>
              <w:pStyle w:val="TAL"/>
            </w:pPr>
            <w:r w:rsidRPr="00A84C3A">
              <w:t xml:space="preserve">ENUMERATED(L2 U2N Remote, </w:t>
            </w:r>
            <w:r>
              <w:t>no,</w:t>
            </w:r>
            <w:r w:rsidRPr="00A84C3A">
              <w:t>…)</w:t>
            </w:r>
          </w:p>
        </w:tc>
        <w:tc>
          <w:tcPr>
            <w:tcW w:w="1728" w:type="dxa"/>
            <w:tcBorders>
              <w:top w:val="single" w:sz="4" w:space="0" w:color="auto"/>
              <w:left w:val="single" w:sz="4" w:space="0" w:color="auto"/>
              <w:bottom w:val="single" w:sz="4" w:space="0" w:color="auto"/>
              <w:right w:val="single" w:sz="4" w:space="0" w:color="auto"/>
            </w:tcBorders>
          </w:tcPr>
          <w:p w14:paraId="1EB13ADA"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02B74DF" w14:textId="25DE93C7" w:rsidR="00007B9B" w:rsidRDefault="00007B9B" w:rsidP="00007B9B">
            <w:pPr>
              <w:pStyle w:val="TAC"/>
              <w:rPr>
                <w:noProof/>
              </w:rPr>
            </w:pPr>
            <w:r w:rsidRPr="00A84C3A">
              <w:rPr>
                <w:noProof/>
              </w:rPr>
              <w:t>YES</w:t>
            </w:r>
          </w:p>
        </w:tc>
        <w:tc>
          <w:tcPr>
            <w:tcW w:w="1080" w:type="dxa"/>
            <w:tcBorders>
              <w:top w:val="single" w:sz="4" w:space="0" w:color="auto"/>
              <w:left w:val="single" w:sz="4" w:space="0" w:color="auto"/>
              <w:bottom w:val="single" w:sz="4" w:space="0" w:color="auto"/>
              <w:right w:val="single" w:sz="4" w:space="0" w:color="auto"/>
            </w:tcBorders>
          </w:tcPr>
          <w:p w14:paraId="6E2F40E9" w14:textId="66D7F216" w:rsidR="00007B9B" w:rsidRDefault="00007B9B" w:rsidP="00007B9B">
            <w:pPr>
              <w:pStyle w:val="TAC"/>
              <w:rPr>
                <w:noProof/>
              </w:rPr>
            </w:pPr>
            <w:r w:rsidRPr="00A84C3A">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91" w:name="_CR9_1_1_14"/>
      <w:bookmarkStart w:id="1992" w:name="_Toc175587121"/>
      <w:bookmarkEnd w:id="199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79"/>
      <w:bookmarkEnd w:id="1980"/>
      <w:bookmarkEnd w:id="1981"/>
      <w:bookmarkEnd w:id="1982"/>
      <w:bookmarkEnd w:id="1983"/>
      <w:bookmarkEnd w:id="1984"/>
      <w:bookmarkEnd w:id="1985"/>
      <w:bookmarkEnd w:id="1986"/>
      <w:bookmarkEnd w:id="1987"/>
      <w:bookmarkEnd w:id="1988"/>
      <w:bookmarkEnd w:id="1989"/>
      <w:bookmarkEnd w:id="1990"/>
      <w:bookmarkEnd w:id="1992"/>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93" w:name="_CR9_1_1_15"/>
      <w:bookmarkStart w:id="1994" w:name="_Toc51775999"/>
      <w:bookmarkStart w:id="1995" w:name="_Toc56773021"/>
      <w:bookmarkStart w:id="1996" w:name="_Toc64447650"/>
      <w:bookmarkStart w:id="1997" w:name="_Toc74152306"/>
      <w:bookmarkStart w:id="1998" w:name="_Toc88654159"/>
      <w:bookmarkStart w:id="1999" w:name="_Toc99056221"/>
      <w:bookmarkStart w:id="2000" w:name="_Toc99959154"/>
      <w:bookmarkStart w:id="2001" w:name="_Toc105612340"/>
      <w:bookmarkStart w:id="2002" w:name="_Toc106109556"/>
      <w:bookmarkStart w:id="2003" w:name="_Toc112766448"/>
      <w:bookmarkStart w:id="2004" w:name="_Toc113379364"/>
      <w:bookmarkStart w:id="2005" w:name="_Toc120091917"/>
      <w:bookmarkStart w:id="2006" w:name="_Toc175587122"/>
      <w:bookmarkEnd w:id="1993"/>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07" w:name="_CR9_1_1_16"/>
      <w:bookmarkStart w:id="2008" w:name="_Toc51776000"/>
      <w:bookmarkStart w:id="2009" w:name="_Toc56773022"/>
      <w:bookmarkStart w:id="2010" w:name="_Toc64447651"/>
      <w:bookmarkStart w:id="2011" w:name="_Toc74152307"/>
      <w:bookmarkStart w:id="2012" w:name="_Toc88654160"/>
      <w:bookmarkStart w:id="2013" w:name="_Toc99056222"/>
      <w:bookmarkStart w:id="2014" w:name="_Toc99959155"/>
      <w:bookmarkStart w:id="2015" w:name="_Toc105612341"/>
      <w:bookmarkStart w:id="2016" w:name="_Toc106109557"/>
      <w:bookmarkStart w:id="2017" w:name="_Toc112766449"/>
      <w:bookmarkStart w:id="2018" w:name="_Toc113379365"/>
      <w:bookmarkStart w:id="2019" w:name="_Toc120091918"/>
      <w:bookmarkStart w:id="2020" w:name="_Toc175587123"/>
      <w:bookmarkEnd w:id="2007"/>
      <w:r w:rsidRPr="00707B3F">
        <w:rPr>
          <w:noProof/>
        </w:rPr>
        <w:t>9.1.</w:t>
      </w:r>
      <w:r>
        <w:rPr>
          <w:noProof/>
        </w:rPr>
        <w:t>1</w:t>
      </w:r>
      <w:r w:rsidRPr="00707B3F">
        <w:rPr>
          <w:noProof/>
        </w:rPr>
        <w:t>.</w:t>
      </w:r>
      <w:r>
        <w:rPr>
          <w:noProof/>
        </w:rPr>
        <w:t>16</w:t>
      </w:r>
      <w:r w:rsidRPr="00707B3F">
        <w:rPr>
          <w:noProof/>
        </w:rPr>
        <w:tab/>
      </w:r>
      <w:r>
        <w:rPr>
          <w:noProof/>
        </w:rPr>
        <w:t>TRP INFORMATION FAILURE</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21" w:name="_CR9_1_1_17"/>
      <w:bookmarkStart w:id="2022" w:name="_Toc51776001"/>
      <w:bookmarkStart w:id="2023" w:name="_Toc56773023"/>
      <w:bookmarkStart w:id="2024" w:name="_Toc64447652"/>
      <w:bookmarkStart w:id="2025" w:name="_Toc74152308"/>
      <w:bookmarkStart w:id="2026" w:name="_Toc88654161"/>
      <w:bookmarkStart w:id="2027" w:name="_Toc99056223"/>
      <w:bookmarkStart w:id="2028" w:name="_Toc99959156"/>
      <w:bookmarkStart w:id="2029" w:name="_Toc105612342"/>
      <w:bookmarkStart w:id="2030" w:name="_Toc106109558"/>
      <w:bookmarkStart w:id="2031" w:name="_Toc112766450"/>
      <w:bookmarkStart w:id="2032" w:name="_Toc113379366"/>
      <w:bookmarkStart w:id="2033" w:name="_Toc120091919"/>
      <w:bookmarkStart w:id="2034" w:name="_Toc175587124"/>
      <w:bookmarkEnd w:id="202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Aggregated 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35" w:name="_CR9_1_1_18"/>
      <w:bookmarkStart w:id="2036" w:name="_Toc51776002"/>
      <w:bookmarkStart w:id="2037" w:name="_Toc56773024"/>
      <w:bookmarkStart w:id="2038" w:name="_Toc64447653"/>
      <w:bookmarkStart w:id="2039" w:name="_Toc74152309"/>
      <w:bookmarkStart w:id="2040" w:name="_Toc88654162"/>
      <w:bookmarkStart w:id="2041" w:name="_Toc99056224"/>
      <w:bookmarkStart w:id="2042" w:name="_Toc99959157"/>
      <w:bookmarkStart w:id="2043" w:name="_Toc105612343"/>
      <w:bookmarkStart w:id="2044" w:name="_Toc106109559"/>
      <w:bookmarkStart w:id="2045" w:name="_Toc112766451"/>
      <w:bookmarkStart w:id="2046" w:name="_Toc113379367"/>
      <w:bookmarkStart w:id="2047" w:name="_Toc120091920"/>
      <w:bookmarkStart w:id="2048" w:name="_Toc175587125"/>
      <w:bookmarkEnd w:id="2035"/>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49" w:name="_CR9_1_1_19"/>
      <w:bookmarkStart w:id="2050" w:name="_Toc51776003"/>
      <w:bookmarkStart w:id="2051" w:name="_Toc56773025"/>
      <w:bookmarkStart w:id="2052" w:name="_Toc64447654"/>
      <w:bookmarkStart w:id="2053" w:name="_Toc74152310"/>
      <w:bookmarkStart w:id="2054" w:name="_Toc88654163"/>
      <w:bookmarkStart w:id="2055" w:name="_Toc99056225"/>
      <w:bookmarkStart w:id="2056" w:name="_Toc99959158"/>
      <w:bookmarkStart w:id="2057" w:name="_Toc105612344"/>
      <w:bookmarkStart w:id="2058" w:name="_Toc106109560"/>
      <w:bookmarkStart w:id="2059" w:name="_Toc112766452"/>
      <w:bookmarkStart w:id="2060" w:name="_Toc113379368"/>
      <w:bookmarkStart w:id="2061" w:name="_Toc120091921"/>
      <w:bookmarkStart w:id="2062" w:name="_Toc175587126"/>
      <w:bookmarkEnd w:id="2049"/>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63" w:name="_CR9_1_1_20"/>
      <w:bookmarkStart w:id="2064" w:name="_Toc51776004"/>
      <w:bookmarkStart w:id="2065" w:name="_Toc56773026"/>
      <w:bookmarkStart w:id="2066" w:name="_Toc64447655"/>
      <w:bookmarkStart w:id="2067" w:name="_Toc74152311"/>
      <w:bookmarkStart w:id="2068" w:name="_Toc88654164"/>
      <w:bookmarkStart w:id="2069" w:name="_Toc99056226"/>
      <w:bookmarkStart w:id="2070" w:name="_Toc99959159"/>
      <w:bookmarkStart w:id="2071" w:name="_Toc105612345"/>
      <w:bookmarkStart w:id="2072" w:name="_Toc106109561"/>
      <w:bookmarkStart w:id="2073" w:name="_Toc112766453"/>
      <w:bookmarkStart w:id="2074" w:name="_Toc113379369"/>
      <w:bookmarkStart w:id="2075" w:name="_Toc120091922"/>
      <w:bookmarkStart w:id="2076" w:name="_Toc175587127"/>
      <w:bookmarkEnd w:id="2063"/>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77" w:name="_CR9_1_1_21"/>
      <w:bookmarkStart w:id="2078" w:name="_Toc99056227"/>
      <w:bookmarkStart w:id="2079" w:name="_Toc99959160"/>
      <w:bookmarkStart w:id="2080" w:name="_Toc105612346"/>
      <w:bookmarkStart w:id="2081" w:name="_Toc106109562"/>
      <w:bookmarkStart w:id="2082" w:name="_Toc112766454"/>
      <w:bookmarkStart w:id="2083" w:name="_Toc113379370"/>
      <w:bookmarkStart w:id="2084" w:name="_Toc120091923"/>
      <w:bookmarkStart w:id="2085" w:name="_Toc175587128"/>
      <w:bookmarkStart w:id="2086" w:name="_Toc51776005"/>
      <w:bookmarkStart w:id="2087" w:name="_Toc56773027"/>
      <w:bookmarkStart w:id="2088" w:name="_Toc64447656"/>
      <w:bookmarkStart w:id="2089" w:name="_Toc74152312"/>
      <w:bookmarkStart w:id="2090" w:name="_Toc88654165"/>
      <w:bookmarkEnd w:id="2077"/>
      <w:r w:rsidRPr="00A05F82">
        <w:t>9.1.1.</w:t>
      </w:r>
      <w:r>
        <w:t>2</w:t>
      </w:r>
      <w:r w:rsidRPr="00A05F82">
        <w:t>1</w:t>
      </w:r>
      <w:r w:rsidRPr="00A05F82">
        <w:tab/>
        <w:t>PRS CONFIGURATION REQUEST</w:t>
      </w:r>
      <w:bookmarkEnd w:id="2078"/>
      <w:bookmarkEnd w:id="2079"/>
      <w:bookmarkEnd w:id="2080"/>
      <w:bookmarkEnd w:id="2081"/>
      <w:bookmarkEnd w:id="2082"/>
      <w:bookmarkEnd w:id="2083"/>
      <w:bookmarkEnd w:id="2084"/>
      <w:bookmarkEnd w:id="2085"/>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91"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091"/>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92" w:name="_CR9_1_1_22"/>
      <w:bookmarkStart w:id="2093" w:name="_Toc99056228"/>
      <w:bookmarkStart w:id="2094" w:name="_Toc99959161"/>
      <w:bookmarkStart w:id="2095" w:name="_Toc105612347"/>
      <w:bookmarkStart w:id="2096" w:name="_Toc106109563"/>
      <w:bookmarkStart w:id="2097" w:name="_Toc112766455"/>
      <w:bookmarkStart w:id="2098" w:name="_Toc113379371"/>
      <w:bookmarkStart w:id="2099" w:name="_Toc120091924"/>
      <w:bookmarkStart w:id="2100" w:name="_Toc175587129"/>
      <w:bookmarkEnd w:id="2092"/>
      <w:r w:rsidRPr="00A05F82">
        <w:t>9.1.1.</w:t>
      </w:r>
      <w:r>
        <w:t>2</w:t>
      </w:r>
      <w:r w:rsidRPr="00A05F82">
        <w:t>2</w:t>
      </w:r>
      <w:r w:rsidRPr="00A05F82">
        <w:tab/>
        <w:t xml:space="preserve">PRS CONFIGURATION </w:t>
      </w:r>
      <w:r>
        <w:t>RESPONSE</w:t>
      </w:r>
      <w:bookmarkEnd w:id="2093"/>
      <w:bookmarkEnd w:id="2094"/>
      <w:bookmarkEnd w:id="2095"/>
      <w:bookmarkEnd w:id="2096"/>
      <w:bookmarkEnd w:id="2097"/>
      <w:bookmarkEnd w:id="2098"/>
      <w:bookmarkEnd w:id="2099"/>
      <w:bookmarkEnd w:id="2100"/>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101" w:name="_CR9_1_1_23"/>
      <w:bookmarkStart w:id="2102" w:name="_Toc99056229"/>
      <w:bookmarkStart w:id="2103" w:name="_Toc99959162"/>
      <w:bookmarkStart w:id="2104" w:name="_Toc105612348"/>
      <w:bookmarkStart w:id="2105" w:name="_Toc106109564"/>
      <w:bookmarkStart w:id="2106" w:name="_Toc112766456"/>
      <w:bookmarkStart w:id="2107" w:name="_Toc113379372"/>
      <w:bookmarkStart w:id="2108" w:name="_Toc120091925"/>
      <w:bookmarkStart w:id="2109" w:name="_Toc175587130"/>
      <w:bookmarkEnd w:id="2101"/>
      <w:r w:rsidRPr="00A05F82">
        <w:t>9.1.1.</w:t>
      </w:r>
      <w:r>
        <w:t>2</w:t>
      </w:r>
      <w:r w:rsidRPr="00A05F82">
        <w:t>3</w:t>
      </w:r>
      <w:r w:rsidRPr="00A05F82">
        <w:tab/>
        <w:t>PRS CONFIGURATION FAILURE</w:t>
      </w:r>
      <w:bookmarkEnd w:id="2102"/>
      <w:bookmarkEnd w:id="2103"/>
      <w:bookmarkEnd w:id="2104"/>
      <w:bookmarkEnd w:id="2105"/>
      <w:bookmarkEnd w:id="2106"/>
      <w:bookmarkEnd w:id="2107"/>
      <w:bookmarkEnd w:id="2108"/>
      <w:bookmarkEnd w:id="2109"/>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10" w:name="_CR9_1_1_24"/>
      <w:bookmarkStart w:id="2111" w:name="_Toc99056230"/>
      <w:bookmarkStart w:id="2112" w:name="_Toc99959163"/>
      <w:bookmarkStart w:id="2113" w:name="_Toc105612349"/>
      <w:bookmarkStart w:id="2114" w:name="_Toc106109565"/>
      <w:bookmarkStart w:id="2115" w:name="_Toc112766457"/>
      <w:bookmarkStart w:id="2116" w:name="_Toc113379373"/>
      <w:bookmarkStart w:id="2117" w:name="_Toc120091926"/>
      <w:bookmarkStart w:id="2118" w:name="_Toc175587131"/>
      <w:bookmarkEnd w:id="2110"/>
      <w:r w:rsidRPr="00D13E7C">
        <w:rPr>
          <w:rFonts w:eastAsia="SimSun"/>
          <w:noProof/>
        </w:rPr>
        <w:t>9.1.1.</w:t>
      </w:r>
      <w:r>
        <w:rPr>
          <w:rFonts w:eastAsia="SimSun"/>
          <w:noProof/>
        </w:rPr>
        <w:t>24</w:t>
      </w:r>
      <w:r w:rsidRPr="00D13E7C">
        <w:rPr>
          <w:rFonts w:eastAsia="SimSun"/>
          <w:noProof/>
        </w:rPr>
        <w:tab/>
        <w:t>MEASUREMENT PRECONFIGURATION REQUIRED</w:t>
      </w:r>
      <w:bookmarkEnd w:id="2111"/>
      <w:bookmarkEnd w:id="2112"/>
      <w:bookmarkEnd w:id="2113"/>
      <w:bookmarkEnd w:id="2114"/>
      <w:bookmarkEnd w:id="2115"/>
      <w:bookmarkEnd w:id="2116"/>
      <w:bookmarkEnd w:id="2117"/>
      <w:bookmarkEnd w:id="2118"/>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19" w:name="_CR9_1_1_25"/>
      <w:bookmarkStart w:id="2120" w:name="_Toc99056231"/>
      <w:bookmarkStart w:id="2121" w:name="_Toc99959164"/>
      <w:bookmarkStart w:id="2122" w:name="_Toc105612350"/>
      <w:bookmarkStart w:id="2123" w:name="_Toc106109566"/>
      <w:bookmarkStart w:id="2124" w:name="_Toc112766458"/>
      <w:bookmarkStart w:id="2125" w:name="_Toc113379374"/>
      <w:bookmarkStart w:id="2126" w:name="_Toc120091927"/>
      <w:bookmarkStart w:id="2127" w:name="_Toc175587132"/>
      <w:bookmarkEnd w:id="2119"/>
      <w:r w:rsidRPr="00D13E7C">
        <w:rPr>
          <w:rFonts w:eastAsia="SimSun"/>
          <w:noProof/>
        </w:rPr>
        <w:t>9.1.1.</w:t>
      </w:r>
      <w:r>
        <w:rPr>
          <w:rFonts w:eastAsia="SimSun"/>
          <w:noProof/>
        </w:rPr>
        <w:t>25</w:t>
      </w:r>
      <w:r w:rsidRPr="00D13E7C">
        <w:rPr>
          <w:rFonts w:eastAsia="SimSun"/>
          <w:noProof/>
        </w:rPr>
        <w:tab/>
        <w:t>MEASUREMENT PRECONFIGURATION CONFIRM</w:t>
      </w:r>
      <w:bookmarkEnd w:id="2120"/>
      <w:bookmarkEnd w:id="2121"/>
      <w:bookmarkEnd w:id="2122"/>
      <w:bookmarkEnd w:id="2123"/>
      <w:bookmarkEnd w:id="2124"/>
      <w:bookmarkEnd w:id="2125"/>
      <w:bookmarkEnd w:id="2126"/>
      <w:bookmarkEnd w:id="2127"/>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28" w:name="_CR9_1_1_26"/>
      <w:bookmarkStart w:id="2129" w:name="_Toc99056232"/>
      <w:bookmarkStart w:id="2130" w:name="_Toc99959165"/>
      <w:bookmarkStart w:id="2131" w:name="_Toc105612351"/>
      <w:bookmarkStart w:id="2132" w:name="_Toc106109567"/>
      <w:bookmarkStart w:id="2133" w:name="_Toc112766459"/>
      <w:bookmarkStart w:id="2134" w:name="_Toc113379375"/>
      <w:bookmarkStart w:id="2135" w:name="_Toc120091928"/>
      <w:bookmarkStart w:id="2136" w:name="_Toc175587133"/>
      <w:bookmarkEnd w:id="2128"/>
      <w:r w:rsidRPr="00D13E7C">
        <w:rPr>
          <w:rFonts w:eastAsia="SimSun"/>
          <w:noProof/>
        </w:rPr>
        <w:t>9.1.1.</w:t>
      </w:r>
      <w:r>
        <w:rPr>
          <w:rFonts w:eastAsia="SimSun"/>
          <w:noProof/>
        </w:rPr>
        <w:t>26</w:t>
      </w:r>
      <w:r w:rsidRPr="00D13E7C">
        <w:rPr>
          <w:rFonts w:eastAsia="SimSun"/>
          <w:noProof/>
        </w:rPr>
        <w:tab/>
        <w:t>MEASUREMENT PRECONFIGURATION REFUSE</w:t>
      </w:r>
      <w:bookmarkEnd w:id="2129"/>
      <w:bookmarkEnd w:id="2130"/>
      <w:bookmarkEnd w:id="2131"/>
      <w:bookmarkEnd w:id="2132"/>
      <w:bookmarkEnd w:id="2133"/>
      <w:bookmarkEnd w:id="2134"/>
      <w:bookmarkEnd w:id="2135"/>
      <w:bookmarkEnd w:id="2136"/>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37" w:name="_CR9_1_1_27"/>
      <w:bookmarkStart w:id="2138" w:name="_Toc99056233"/>
      <w:bookmarkStart w:id="2139" w:name="_Toc99959166"/>
      <w:bookmarkStart w:id="2140" w:name="_Toc105612352"/>
      <w:bookmarkStart w:id="2141" w:name="_Toc106109568"/>
      <w:bookmarkStart w:id="2142" w:name="_Toc112766460"/>
      <w:bookmarkStart w:id="2143" w:name="_Toc113379376"/>
      <w:bookmarkStart w:id="2144" w:name="_Toc120091929"/>
      <w:bookmarkStart w:id="2145" w:name="_Toc175587134"/>
      <w:bookmarkEnd w:id="2137"/>
      <w:r w:rsidRPr="00D13E7C">
        <w:rPr>
          <w:rFonts w:eastAsia="SimSun"/>
          <w:noProof/>
        </w:rPr>
        <w:t>9.1.1.</w:t>
      </w:r>
      <w:r>
        <w:rPr>
          <w:rFonts w:eastAsia="SimSun"/>
          <w:noProof/>
        </w:rPr>
        <w:t>27</w:t>
      </w:r>
      <w:r w:rsidRPr="00D13E7C">
        <w:rPr>
          <w:rFonts w:eastAsia="SimSun"/>
          <w:noProof/>
        </w:rPr>
        <w:tab/>
        <w:t>MEASUREMENT ACTIVATION</w:t>
      </w:r>
      <w:bookmarkEnd w:id="2138"/>
      <w:bookmarkEnd w:id="2139"/>
      <w:bookmarkEnd w:id="2140"/>
      <w:bookmarkEnd w:id="2141"/>
      <w:bookmarkEnd w:id="2142"/>
      <w:bookmarkEnd w:id="2143"/>
      <w:bookmarkEnd w:id="2144"/>
      <w:bookmarkEnd w:id="2145"/>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46" w:name="_Hlk103415144"/>
      <w:r w:rsidR="00FD67D6">
        <w:rPr>
          <w:noProof/>
        </w:rPr>
        <w:t>or deactivate</w:t>
      </w:r>
      <w:bookmarkEnd w:id="2146"/>
      <w:r w:rsidRPr="00D13E7C">
        <w:rPr>
          <w:rFonts w:eastAsia="SimSun"/>
          <w:noProof/>
        </w:rPr>
        <w:t xml:space="preserve"> the preconfigured measurement gap </w:t>
      </w:r>
      <w:bookmarkStart w:id="2147" w:name="_Hlk103415151"/>
      <w:r w:rsidR="00FD67D6">
        <w:rPr>
          <w:noProof/>
        </w:rPr>
        <w:t>or PRS processing window</w:t>
      </w:r>
      <w:bookmarkEnd w:id="2147"/>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48" w:name="_CR9_1_1_28"/>
      <w:bookmarkStart w:id="2149" w:name="_Toc120534840"/>
      <w:bookmarkStart w:id="2150" w:name="_Toc175587135"/>
      <w:bookmarkEnd w:id="2148"/>
      <w:r w:rsidRPr="00A05F82">
        <w:t>9.1.1.</w:t>
      </w:r>
      <w:r>
        <w:rPr>
          <w:lang w:eastAsia="zh-CN"/>
        </w:rPr>
        <w:t>28</w:t>
      </w:r>
      <w:r w:rsidRPr="00A05F82">
        <w:tab/>
      </w:r>
      <w:bookmarkEnd w:id="2149"/>
      <w:r w:rsidRPr="00205F70">
        <w:t>SRS INFORMATION RESERVATION NOTIFICATION</w:t>
      </w:r>
      <w:bookmarkEnd w:id="2150"/>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773634DE" w14:textId="04383066" w:rsidR="00007B9B" w:rsidRDefault="00DE53DA" w:rsidP="00007B9B">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007B9B" w14:paraId="2D286880" w14:textId="77777777" w:rsidTr="00E744B1">
        <w:tc>
          <w:tcPr>
            <w:tcW w:w="2162" w:type="dxa"/>
          </w:tcPr>
          <w:p w14:paraId="75971C2F" w14:textId="77777777" w:rsidR="00007B9B" w:rsidRDefault="00007B9B" w:rsidP="00E744B1">
            <w:pPr>
              <w:pStyle w:val="TAH"/>
            </w:pPr>
            <w:r>
              <w:t>IE/Group Name</w:t>
            </w:r>
          </w:p>
        </w:tc>
        <w:tc>
          <w:tcPr>
            <w:tcW w:w="1078" w:type="dxa"/>
          </w:tcPr>
          <w:p w14:paraId="41213AE0" w14:textId="77777777" w:rsidR="00007B9B" w:rsidRDefault="00007B9B" w:rsidP="00E744B1">
            <w:pPr>
              <w:pStyle w:val="TAH"/>
            </w:pPr>
            <w:r>
              <w:t>Presence</w:t>
            </w:r>
          </w:p>
        </w:tc>
        <w:tc>
          <w:tcPr>
            <w:tcW w:w="1078" w:type="dxa"/>
          </w:tcPr>
          <w:p w14:paraId="32DC6A55" w14:textId="77777777" w:rsidR="00007B9B" w:rsidRDefault="00007B9B" w:rsidP="00E744B1">
            <w:pPr>
              <w:pStyle w:val="TAH"/>
            </w:pPr>
            <w:r>
              <w:t>Range</w:t>
            </w:r>
          </w:p>
        </w:tc>
        <w:tc>
          <w:tcPr>
            <w:tcW w:w="1515" w:type="dxa"/>
          </w:tcPr>
          <w:p w14:paraId="4CE8193E" w14:textId="77777777" w:rsidR="00007B9B" w:rsidRDefault="00007B9B" w:rsidP="00E744B1">
            <w:pPr>
              <w:pStyle w:val="TAH"/>
            </w:pPr>
            <w:r>
              <w:t>IE type and reference</w:t>
            </w:r>
          </w:p>
        </w:tc>
        <w:tc>
          <w:tcPr>
            <w:tcW w:w="1731" w:type="dxa"/>
          </w:tcPr>
          <w:p w14:paraId="7F1D3B9B" w14:textId="77777777" w:rsidR="00007B9B" w:rsidRDefault="00007B9B" w:rsidP="00E744B1">
            <w:pPr>
              <w:pStyle w:val="TAH"/>
            </w:pPr>
            <w:r>
              <w:t>Semantics description</w:t>
            </w:r>
          </w:p>
        </w:tc>
        <w:tc>
          <w:tcPr>
            <w:tcW w:w="1078" w:type="dxa"/>
          </w:tcPr>
          <w:p w14:paraId="1F84B294" w14:textId="77777777" w:rsidR="00007B9B" w:rsidRDefault="00007B9B" w:rsidP="00E744B1">
            <w:pPr>
              <w:pStyle w:val="TAH"/>
            </w:pPr>
            <w:r>
              <w:t>Criticality</w:t>
            </w:r>
          </w:p>
        </w:tc>
        <w:tc>
          <w:tcPr>
            <w:tcW w:w="1078" w:type="dxa"/>
          </w:tcPr>
          <w:p w14:paraId="40C3A89D" w14:textId="77777777" w:rsidR="00007B9B" w:rsidRDefault="00007B9B" w:rsidP="00E744B1">
            <w:pPr>
              <w:pStyle w:val="TAH"/>
            </w:pPr>
            <w:r>
              <w:t>Assigned Criticality</w:t>
            </w:r>
          </w:p>
        </w:tc>
      </w:tr>
      <w:tr w:rsidR="00007B9B" w14:paraId="7BE38297" w14:textId="77777777" w:rsidTr="00E744B1">
        <w:tc>
          <w:tcPr>
            <w:tcW w:w="2162" w:type="dxa"/>
          </w:tcPr>
          <w:p w14:paraId="023DCBB3" w14:textId="77777777" w:rsidR="00007B9B" w:rsidRDefault="00007B9B" w:rsidP="00E744B1">
            <w:pPr>
              <w:pStyle w:val="TAL"/>
            </w:pPr>
            <w:r>
              <w:t>Message Type</w:t>
            </w:r>
          </w:p>
        </w:tc>
        <w:tc>
          <w:tcPr>
            <w:tcW w:w="1078" w:type="dxa"/>
          </w:tcPr>
          <w:p w14:paraId="17BC334C" w14:textId="77777777" w:rsidR="00007B9B" w:rsidRDefault="00007B9B" w:rsidP="00E744B1">
            <w:pPr>
              <w:pStyle w:val="TAL"/>
            </w:pPr>
            <w:r>
              <w:t>M</w:t>
            </w:r>
          </w:p>
        </w:tc>
        <w:tc>
          <w:tcPr>
            <w:tcW w:w="1078" w:type="dxa"/>
          </w:tcPr>
          <w:p w14:paraId="2A08B6F7" w14:textId="77777777" w:rsidR="00007B9B" w:rsidRDefault="00007B9B" w:rsidP="00E744B1">
            <w:pPr>
              <w:pStyle w:val="TAL"/>
            </w:pPr>
          </w:p>
        </w:tc>
        <w:tc>
          <w:tcPr>
            <w:tcW w:w="1515" w:type="dxa"/>
          </w:tcPr>
          <w:p w14:paraId="2B5FEFBB" w14:textId="77777777" w:rsidR="00007B9B" w:rsidRDefault="00007B9B" w:rsidP="00E744B1">
            <w:pPr>
              <w:pStyle w:val="TAL"/>
            </w:pPr>
            <w:r>
              <w:t>9.2.3</w:t>
            </w:r>
          </w:p>
        </w:tc>
        <w:tc>
          <w:tcPr>
            <w:tcW w:w="1731" w:type="dxa"/>
          </w:tcPr>
          <w:p w14:paraId="1A7CB626" w14:textId="77777777" w:rsidR="00007B9B" w:rsidRDefault="00007B9B" w:rsidP="00E744B1">
            <w:pPr>
              <w:pStyle w:val="TAL"/>
            </w:pPr>
          </w:p>
        </w:tc>
        <w:tc>
          <w:tcPr>
            <w:tcW w:w="1078" w:type="dxa"/>
          </w:tcPr>
          <w:p w14:paraId="3D6481C8" w14:textId="77777777" w:rsidR="00007B9B" w:rsidRDefault="00007B9B" w:rsidP="00E744B1">
            <w:pPr>
              <w:pStyle w:val="TAC"/>
            </w:pPr>
            <w:r>
              <w:t>YES</w:t>
            </w:r>
          </w:p>
        </w:tc>
        <w:tc>
          <w:tcPr>
            <w:tcW w:w="1078" w:type="dxa"/>
          </w:tcPr>
          <w:p w14:paraId="53D3B56A" w14:textId="77777777" w:rsidR="00007B9B" w:rsidRDefault="00007B9B" w:rsidP="00E744B1">
            <w:pPr>
              <w:pStyle w:val="TAC"/>
            </w:pPr>
            <w:r>
              <w:t>reject</w:t>
            </w:r>
          </w:p>
        </w:tc>
      </w:tr>
      <w:tr w:rsidR="00007B9B" w14:paraId="5B7935FB" w14:textId="77777777" w:rsidTr="00E744B1">
        <w:tc>
          <w:tcPr>
            <w:tcW w:w="2162" w:type="dxa"/>
          </w:tcPr>
          <w:p w14:paraId="6215C7F3" w14:textId="77777777" w:rsidR="00007B9B" w:rsidRDefault="00007B9B" w:rsidP="00E744B1">
            <w:pPr>
              <w:pStyle w:val="TAL"/>
            </w:pPr>
            <w:r>
              <w:t>NRPPa Transaction ID</w:t>
            </w:r>
          </w:p>
        </w:tc>
        <w:tc>
          <w:tcPr>
            <w:tcW w:w="1078" w:type="dxa"/>
          </w:tcPr>
          <w:p w14:paraId="78A4A119" w14:textId="77777777" w:rsidR="00007B9B" w:rsidRDefault="00007B9B" w:rsidP="00E744B1">
            <w:pPr>
              <w:pStyle w:val="TAL"/>
            </w:pPr>
            <w:r>
              <w:t>M</w:t>
            </w:r>
          </w:p>
        </w:tc>
        <w:tc>
          <w:tcPr>
            <w:tcW w:w="1078" w:type="dxa"/>
          </w:tcPr>
          <w:p w14:paraId="5EC52488" w14:textId="77777777" w:rsidR="00007B9B" w:rsidRDefault="00007B9B" w:rsidP="00E744B1">
            <w:pPr>
              <w:pStyle w:val="TAL"/>
            </w:pPr>
          </w:p>
        </w:tc>
        <w:tc>
          <w:tcPr>
            <w:tcW w:w="1515" w:type="dxa"/>
          </w:tcPr>
          <w:p w14:paraId="4C175756" w14:textId="77777777" w:rsidR="00007B9B" w:rsidRDefault="00007B9B" w:rsidP="00E744B1">
            <w:pPr>
              <w:pStyle w:val="TAL"/>
            </w:pPr>
            <w:r>
              <w:t>9.2.4</w:t>
            </w:r>
          </w:p>
        </w:tc>
        <w:tc>
          <w:tcPr>
            <w:tcW w:w="1731" w:type="dxa"/>
          </w:tcPr>
          <w:p w14:paraId="367E6798" w14:textId="77777777" w:rsidR="00007B9B" w:rsidRDefault="00007B9B" w:rsidP="00E744B1">
            <w:pPr>
              <w:pStyle w:val="TAL"/>
            </w:pPr>
          </w:p>
        </w:tc>
        <w:tc>
          <w:tcPr>
            <w:tcW w:w="1078" w:type="dxa"/>
          </w:tcPr>
          <w:p w14:paraId="2A58F488" w14:textId="77777777" w:rsidR="00007B9B" w:rsidRDefault="00007B9B" w:rsidP="00E744B1">
            <w:pPr>
              <w:pStyle w:val="TAC"/>
            </w:pPr>
            <w:r>
              <w:t>-</w:t>
            </w:r>
          </w:p>
        </w:tc>
        <w:tc>
          <w:tcPr>
            <w:tcW w:w="1078" w:type="dxa"/>
          </w:tcPr>
          <w:p w14:paraId="31A9D5BB" w14:textId="77777777" w:rsidR="00007B9B" w:rsidRDefault="00007B9B" w:rsidP="00E744B1">
            <w:pPr>
              <w:pStyle w:val="TAC"/>
            </w:pPr>
          </w:p>
        </w:tc>
      </w:tr>
      <w:tr w:rsidR="00007B9B" w14:paraId="0E884E10" w14:textId="77777777" w:rsidTr="00E744B1">
        <w:tc>
          <w:tcPr>
            <w:tcW w:w="2162" w:type="dxa"/>
          </w:tcPr>
          <w:p w14:paraId="5418D039" w14:textId="77777777" w:rsidR="00007B9B" w:rsidRDefault="00007B9B" w:rsidP="00E744B1">
            <w:pPr>
              <w:pStyle w:val="TAL"/>
              <w:rPr>
                <w:lang w:eastAsia="zh-CN"/>
              </w:rPr>
            </w:pPr>
            <w:r>
              <w:rPr>
                <w:rFonts w:hint="eastAsia"/>
                <w:lang w:eastAsia="zh-CN"/>
              </w:rPr>
              <w:t>S</w:t>
            </w:r>
            <w:r>
              <w:rPr>
                <w:lang w:eastAsia="zh-CN"/>
              </w:rPr>
              <w:t>RS Reservation Type</w:t>
            </w:r>
          </w:p>
        </w:tc>
        <w:tc>
          <w:tcPr>
            <w:tcW w:w="1078" w:type="dxa"/>
          </w:tcPr>
          <w:p w14:paraId="56F90614" w14:textId="77777777" w:rsidR="00007B9B" w:rsidRDefault="00007B9B" w:rsidP="00E744B1">
            <w:pPr>
              <w:pStyle w:val="TAL"/>
              <w:rPr>
                <w:lang w:eastAsia="zh-CN"/>
              </w:rPr>
            </w:pPr>
            <w:r>
              <w:rPr>
                <w:lang w:eastAsia="zh-CN"/>
              </w:rPr>
              <w:t>M</w:t>
            </w:r>
          </w:p>
        </w:tc>
        <w:tc>
          <w:tcPr>
            <w:tcW w:w="1078" w:type="dxa"/>
          </w:tcPr>
          <w:p w14:paraId="2A6B1245" w14:textId="77777777" w:rsidR="00007B9B" w:rsidRDefault="00007B9B" w:rsidP="00E744B1">
            <w:pPr>
              <w:pStyle w:val="TAL"/>
            </w:pPr>
          </w:p>
        </w:tc>
        <w:tc>
          <w:tcPr>
            <w:tcW w:w="1515" w:type="dxa"/>
          </w:tcPr>
          <w:p w14:paraId="68A8B535" w14:textId="77777777" w:rsidR="00007B9B" w:rsidRDefault="00007B9B" w:rsidP="00E744B1">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2B3CB1C9" w14:textId="77777777" w:rsidR="00007B9B" w:rsidRDefault="00007B9B" w:rsidP="00E744B1">
            <w:pPr>
              <w:pStyle w:val="TAL"/>
            </w:pPr>
          </w:p>
        </w:tc>
        <w:tc>
          <w:tcPr>
            <w:tcW w:w="1078" w:type="dxa"/>
          </w:tcPr>
          <w:p w14:paraId="527D2557" w14:textId="77777777" w:rsidR="00007B9B" w:rsidRDefault="00007B9B" w:rsidP="00E744B1">
            <w:pPr>
              <w:pStyle w:val="TAC"/>
            </w:pPr>
            <w:r>
              <w:t>YES</w:t>
            </w:r>
          </w:p>
        </w:tc>
        <w:tc>
          <w:tcPr>
            <w:tcW w:w="1078" w:type="dxa"/>
          </w:tcPr>
          <w:p w14:paraId="260E52B9" w14:textId="77777777" w:rsidR="00007B9B" w:rsidRDefault="00007B9B" w:rsidP="00E744B1">
            <w:pPr>
              <w:pStyle w:val="TAC"/>
            </w:pPr>
            <w:r>
              <w:t>ignore</w:t>
            </w:r>
          </w:p>
        </w:tc>
      </w:tr>
      <w:tr w:rsidR="00007B9B" w14:paraId="4174B530" w14:textId="77777777" w:rsidTr="00E744B1">
        <w:tc>
          <w:tcPr>
            <w:tcW w:w="2162" w:type="dxa"/>
          </w:tcPr>
          <w:p w14:paraId="1E2780E6" w14:textId="77777777" w:rsidR="00007B9B" w:rsidRDefault="00007B9B" w:rsidP="00E744B1">
            <w:pPr>
              <w:pStyle w:val="TAL"/>
              <w:rPr>
                <w:lang w:eastAsia="zh-CN"/>
              </w:rPr>
            </w:pPr>
            <w:r>
              <w:t xml:space="preserve">SRS </w:t>
            </w:r>
            <w:r>
              <w:rPr>
                <w:rFonts w:hint="eastAsia"/>
                <w:lang w:eastAsia="zh-CN"/>
              </w:rPr>
              <w:t xml:space="preserve">Information </w:t>
            </w:r>
          </w:p>
        </w:tc>
        <w:tc>
          <w:tcPr>
            <w:tcW w:w="1078" w:type="dxa"/>
          </w:tcPr>
          <w:p w14:paraId="6C88BD29" w14:textId="77777777" w:rsidR="00007B9B" w:rsidRDefault="00007B9B" w:rsidP="00E744B1">
            <w:pPr>
              <w:pStyle w:val="TAL"/>
              <w:rPr>
                <w:lang w:eastAsia="zh-CN"/>
              </w:rPr>
            </w:pPr>
            <w:r>
              <w:rPr>
                <w:rFonts w:hint="eastAsia"/>
                <w:lang w:eastAsia="zh-CN"/>
              </w:rPr>
              <w:t>O</w:t>
            </w:r>
          </w:p>
        </w:tc>
        <w:tc>
          <w:tcPr>
            <w:tcW w:w="1078" w:type="dxa"/>
          </w:tcPr>
          <w:p w14:paraId="54CDC448" w14:textId="77777777" w:rsidR="00007B9B" w:rsidRDefault="00007B9B" w:rsidP="00E744B1">
            <w:pPr>
              <w:pStyle w:val="TAL"/>
            </w:pPr>
          </w:p>
        </w:tc>
        <w:tc>
          <w:tcPr>
            <w:tcW w:w="1515" w:type="dxa"/>
          </w:tcPr>
          <w:p w14:paraId="74EFD7B1" w14:textId="77777777" w:rsidR="00007B9B" w:rsidRDefault="00007B9B" w:rsidP="00E744B1">
            <w:pPr>
              <w:pStyle w:val="TAL"/>
              <w:rPr>
                <w:lang w:eastAsia="zh-CN"/>
              </w:rPr>
            </w:pPr>
            <w:r>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032A3D4" w14:textId="77777777" w:rsidR="00007B9B" w:rsidRDefault="00007B9B" w:rsidP="00E744B1">
            <w:pPr>
              <w:pStyle w:val="TAL"/>
            </w:pPr>
          </w:p>
        </w:tc>
        <w:tc>
          <w:tcPr>
            <w:tcW w:w="1078" w:type="dxa"/>
          </w:tcPr>
          <w:p w14:paraId="21C3BFAE" w14:textId="77777777" w:rsidR="00007B9B" w:rsidRDefault="00007B9B" w:rsidP="00E744B1">
            <w:pPr>
              <w:pStyle w:val="TAC"/>
            </w:pPr>
            <w:r>
              <w:t>YES</w:t>
            </w:r>
          </w:p>
        </w:tc>
        <w:tc>
          <w:tcPr>
            <w:tcW w:w="1078" w:type="dxa"/>
          </w:tcPr>
          <w:p w14:paraId="6D9D2A82" w14:textId="77777777" w:rsidR="00007B9B" w:rsidRDefault="00007B9B" w:rsidP="00E744B1">
            <w:pPr>
              <w:pStyle w:val="TAC"/>
            </w:pPr>
            <w:r>
              <w:t>ignore</w:t>
            </w:r>
          </w:p>
        </w:tc>
      </w:tr>
      <w:tr w:rsidR="00007B9B" w14:paraId="4B9F732C" w14:textId="77777777" w:rsidTr="00E744B1">
        <w:tc>
          <w:tcPr>
            <w:tcW w:w="2162" w:type="dxa"/>
          </w:tcPr>
          <w:p w14:paraId="3557C4EF" w14:textId="77777777" w:rsidR="00007B9B" w:rsidRDefault="00007B9B" w:rsidP="00E744B1">
            <w:pPr>
              <w:pStyle w:val="TAL"/>
              <w:rPr>
                <w:lang w:eastAsia="zh-CN"/>
              </w:rPr>
            </w:pPr>
            <w:r>
              <w:rPr>
                <w:rFonts w:eastAsia="MS Mincho"/>
              </w:rPr>
              <w:t>Preconfigured SRS Information</w:t>
            </w:r>
          </w:p>
        </w:tc>
        <w:tc>
          <w:tcPr>
            <w:tcW w:w="1078" w:type="dxa"/>
          </w:tcPr>
          <w:p w14:paraId="032ADE25" w14:textId="77777777" w:rsidR="00007B9B" w:rsidRDefault="00007B9B" w:rsidP="00E744B1">
            <w:pPr>
              <w:pStyle w:val="TAL"/>
              <w:rPr>
                <w:lang w:eastAsia="zh-CN"/>
              </w:rPr>
            </w:pPr>
            <w:r>
              <w:rPr>
                <w:lang w:eastAsia="zh-CN"/>
              </w:rPr>
              <w:t>O</w:t>
            </w:r>
          </w:p>
        </w:tc>
        <w:tc>
          <w:tcPr>
            <w:tcW w:w="1078" w:type="dxa"/>
          </w:tcPr>
          <w:p w14:paraId="1E98D256" w14:textId="77777777" w:rsidR="00007B9B" w:rsidRDefault="00007B9B" w:rsidP="00E744B1">
            <w:pPr>
              <w:pStyle w:val="TAL"/>
            </w:pPr>
          </w:p>
        </w:tc>
        <w:tc>
          <w:tcPr>
            <w:tcW w:w="1515" w:type="dxa"/>
          </w:tcPr>
          <w:p w14:paraId="67C9FD1E" w14:textId="77777777" w:rsidR="00007B9B" w:rsidRDefault="00007B9B" w:rsidP="00E744B1">
            <w:pPr>
              <w:pStyle w:val="TAL"/>
              <w:rPr>
                <w:rFonts w:cs="Arial"/>
                <w:szCs w:val="18"/>
                <w:lang w:eastAsia="zh-CN"/>
              </w:rPr>
            </w:pPr>
            <w:r>
              <w:t>Requested SRS Preconfiguration Characteristics List</w:t>
            </w:r>
            <w:r>
              <w:rPr>
                <w:rFonts w:cs="Arial" w:hint="eastAsia"/>
                <w:szCs w:val="18"/>
                <w:lang w:eastAsia="zh-CN"/>
              </w:rPr>
              <w:t xml:space="preserve"> </w:t>
            </w:r>
          </w:p>
          <w:p w14:paraId="4B004A81" w14:textId="77777777" w:rsidR="00007B9B" w:rsidRDefault="00007B9B" w:rsidP="00E744B1">
            <w:pPr>
              <w:pStyle w:val="TAL"/>
              <w:rPr>
                <w:lang w:eastAsia="zh-CN"/>
              </w:rPr>
            </w:pPr>
            <w:r>
              <w:rPr>
                <w:rFonts w:eastAsia="MS Mincho"/>
              </w:rPr>
              <w:t>9.2.97</w:t>
            </w:r>
          </w:p>
        </w:tc>
        <w:tc>
          <w:tcPr>
            <w:tcW w:w="1731" w:type="dxa"/>
          </w:tcPr>
          <w:p w14:paraId="65371233" w14:textId="77777777" w:rsidR="00007B9B" w:rsidRDefault="00007B9B" w:rsidP="00E744B1">
            <w:pPr>
              <w:pStyle w:val="TAL"/>
            </w:pPr>
          </w:p>
        </w:tc>
        <w:tc>
          <w:tcPr>
            <w:tcW w:w="1078" w:type="dxa"/>
          </w:tcPr>
          <w:p w14:paraId="0CC2187B" w14:textId="77777777" w:rsidR="00007B9B" w:rsidRDefault="00007B9B" w:rsidP="00E744B1">
            <w:pPr>
              <w:pStyle w:val="TAC"/>
              <w:rPr>
                <w:lang w:eastAsia="zh-CN"/>
              </w:rPr>
            </w:pPr>
            <w:r>
              <w:rPr>
                <w:rFonts w:hint="eastAsia"/>
                <w:lang w:eastAsia="zh-CN"/>
              </w:rPr>
              <w:t>Y</w:t>
            </w:r>
            <w:r>
              <w:rPr>
                <w:lang w:eastAsia="zh-CN"/>
              </w:rPr>
              <w:t>ES</w:t>
            </w:r>
          </w:p>
        </w:tc>
        <w:tc>
          <w:tcPr>
            <w:tcW w:w="1078" w:type="dxa"/>
          </w:tcPr>
          <w:p w14:paraId="0D31D405" w14:textId="77777777" w:rsidR="00007B9B" w:rsidRDefault="00007B9B" w:rsidP="00E744B1">
            <w:pPr>
              <w:pStyle w:val="TAC"/>
              <w:rPr>
                <w:lang w:eastAsia="zh-CN"/>
              </w:rPr>
            </w:pPr>
            <w:r>
              <w:rPr>
                <w:lang w:eastAsia="zh-CN"/>
              </w:rPr>
              <w:t>ignore</w:t>
            </w:r>
          </w:p>
        </w:tc>
      </w:tr>
    </w:tbl>
    <w:p w14:paraId="3F123108" w14:textId="77777777" w:rsidR="00007B9B" w:rsidRDefault="00007B9B" w:rsidP="00007B9B"/>
    <w:p w14:paraId="4E19A943" w14:textId="77777777" w:rsidR="00FC46E8" w:rsidRPr="00707B3F" w:rsidRDefault="00FC46E8" w:rsidP="00F637BE">
      <w:pPr>
        <w:pStyle w:val="Heading3"/>
        <w:keepNext w:val="0"/>
        <w:keepLines w:val="0"/>
        <w:widowControl w:val="0"/>
        <w:rPr>
          <w:noProof/>
        </w:rPr>
      </w:pPr>
      <w:bookmarkStart w:id="2151" w:name="_CR9_1_2"/>
      <w:bookmarkStart w:id="2152" w:name="_Toc99056234"/>
      <w:bookmarkStart w:id="2153" w:name="_Toc99959167"/>
      <w:bookmarkStart w:id="2154" w:name="_Toc105612353"/>
      <w:bookmarkStart w:id="2155" w:name="_Toc106109569"/>
      <w:bookmarkStart w:id="2156" w:name="_Toc112766461"/>
      <w:bookmarkStart w:id="2157" w:name="_Toc113379377"/>
      <w:bookmarkStart w:id="2158" w:name="_Toc120091930"/>
      <w:bookmarkStart w:id="2159" w:name="_Toc175587136"/>
      <w:bookmarkEnd w:id="2151"/>
      <w:r w:rsidRPr="00707B3F">
        <w:rPr>
          <w:noProof/>
        </w:rPr>
        <w:t>9.1.2</w:t>
      </w:r>
      <w:r w:rsidRPr="00707B3F">
        <w:rPr>
          <w:noProof/>
        </w:rPr>
        <w:tab/>
        <w:t>Messages for Management Procedures</w:t>
      </w:r>
      <w:bookmarkEnd w:id="1935"/>
      <w:bookmarkEnd w:id="2086"/>
      <w:bookmarkEnd w:id="2087"/>
      <w:bookmarkEnd w:id="2088"/>
      <w:bookmarkEnd w:id="2089"/>
      <w:bookmarkEnd w:id="2090"/>
      <w:bookmarkEnd w:id="2152"/>
      <w:bookmarkEnd w:id="2153"/>
      <w:bookmarkEnd w:id="2154"/>
      <w:bookmarkEnd w:id="2155"/>
      <w:bookmarkEnd w:id="2156"/>
      <w:bookmarkEnd w:id="2157"/>
      <w:bookmarkEnd w:id="2158"/>
      <w:bookmarkEnd w:id="2159"/>
    </w:p>
    <w:p w14:paraId="497F44D5" w14:textId="77777777" w:rsidR="00FC46E8" w:rsidRPr="00707B3F" w:rsidRDefault="00FC46E8" w:rsidP="00F637BE">
      <w:pPr>
        <w:pStyle w:val="Heading4"/>
        <w:keepNext w:val="0"/>
        <w:keepLines w:val="0"/>
        <w:widowControl w:val="0"/>
        <w:rPr>
          <w:noProof/>
        </w:rPr>
      </w:pPr>
      <w:bookmarkStart w:id="2160" w:name="_CR9_1_2_1"/>
      <w:bookmarkStart w:id="2161" w:name="_Toc534903078"/>
      <w:bookmarkStart w:id="2162" w:name="_Toc51776006"/>
      <w:bookmarkStart w:id="2163" w:name="_Toc56773028"/>
      <w:bookmarkStart w:id="2164" w:name="_Toc64447657"/>
      <w:bookmarkStart w:id="2165" w:name="_Toc74152313"/>
      <w:bookmarkStart w:id="2166" w:name="_Toc88654166"/>
      <w:bookmarkStart w:id="2167" w:name="_Toc99056235"/>
      <w:bookmarkStart w:id="2168" w:name="_Toc99959168"/>
      <w:bookmarkStart w:id="2169" w:name="_Toc105612354"/>
      <w:bookmarkStart w:id="2170" w:name="_Toc106109570"/>
      <w:bookmarkStart w:id="2171" w:name="_Toc112766462"/>
      <w:bookmarkStart w:id="2172" w:name="_Toc113379378"/>
      <w:bookmarkStart w:id="2173" w:name="_Toc120091931"/>
      <w:bookmarkStart w:id="2174" w:name="_Toc175587137"/>
      <w:bookmarkEnd w:id="2160"/>
      <w:r w:rsidRPr="00707B3F">
        <w:rPr>
          <w:noProof/>
        </w:rPr>
        <w:t>9.1.2.1</w:t>
      </w:r>
      <w:r w:rsidRPr="00707B3F">
        <w:rPr>
          <w:noProof/>
        </w:rPr>
        <w:tab/>
        <w:t>ERROR INDICATION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75" w:name="_CR9_1_3"/>
      <w:bookmarkStart w:id="2176" w:name="_Toc534730141"/>
      <w:bookmarkStart w:id="2177" w:name="_Toc51776007"/>
      <w:bookmarkStart w:id="2178" w:name="_Toc56773029"/>
      <w:bookmarkStart w:id="2179" w:name="_Toc64447658"/>
      <w:bookmarkStart w:id="2180" w:name="_Toc74152314"/>
      <w:bookmarkStart w:id="2181" w:name="_Toc88654167"/>
      <w:bookmarkStart w:id="2182" w:name="_Toc99056236"/>
      <w:bookmarkStart w:id="2183" w:name="_Toc99959169"/>
      <w:bookmarkStart w:id="2184" w:name="_Toc105612355"/>
      <w:bookmarkStart w:id="2185" w:name="_Toc106109571"/>
      <w:bookmarkStart w:id="2186" w:name="_Toc112766463"/>
      <w:bookmarkStart w:id="2187" w:name="_Toc113379379"/>
      <w:bookmarkStart w:id="2188" w:name="_Toc120091932"/>
      <w:bookmarkStart w:id="2189" w:name="_Toc175587138"/>
      <w:bookmarkStart w:id="2190" w:name="_Toc534903079"/>
      <w:bookmarkEnd w:id="2175"/>
      <w:r w:rsidRPr="0054226D">
        <w:t>9.1.</w:t>
      </w:r>
      <w:r>
        <w:t>3</w:t>
      </w:r>
      <w:r w:rsidRPr="0054226D">
        <w:tab/>
        <w:t>Messages for Assistance Information Transfer Procedures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5359660A" w14:textId="77777777" w:rsidR="00073A17" w:rsidRPr="0054226D" w:rsidRDefault="00073A17" w:rsidP="00F637BE">
      <w:pPr>
        <w:pStyle w:val="Heading4"/>
        <w:keepNext w:val="0"/>
        <w:keepLines w:val="0"/>
        <w:widowControl w:val="0"/>
      </w:pPr>
      <w:bookmarkStart w:id="2191" w:name="_CR9_1_3_1"/>
      <w:bookmarkStart w:id="2192" w:name="_Toc534730142"/>
      <w:bookmarkStart w:id="2193" w:name="_Toc51776008"/>
      <w:bookmarkStart w:id="2194" w:name="_Toc56773030"/>
      <w:bookmarkStart w:id="2195" w:name="_Toc64447659"/>
      <w:bookmarkStart w:id="2196" w:name="_Toc74152315"/>
      <w:bookmarkStart w:id="2197" w:name="_Toc88654168"/>
      <w:bookmarkStart w:id="2198" w:name="_Toc99056237"/>
      <w:bookmarkStart w:id="2199" w:name="_Toc99959170"/>
      <w:bookmarkStart w:id="2200" w:name="_Toc105612356"/>
      <w:bookmarkStart w:id="2201" w:name="_Toc106109572"/>
      <w:bookmarkStart w:id="2202" w:name="_Toc112766464"/>
      <w:bookmarkStart w:id="2203" w:name="_Toc113379380"/>
      <w:bookmarkStart w:id="2204" w:name="_Toc120091933"/>
      <w:bookmarkStart w:id="2205" w:name="_Toc175587139"/>
      <w:bookmarkEnd w:id="2191"/>
      <w:r w:rsidRPr="0054226D">
        <w:t>9.1.</w:t>
      </w:r>
      <w:r>
        <w:t>3</w:t>
      </w:r>
      <w:r w:rsidRPr="0054226D">
        <w:t>.1</w:t>
      </w:r>
      <w:r w:rsidRPr="0054226D">
        <w:tab/>
        <w:t>ASSISTANCE INFORMATION CONTROL</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06" w:name="_CR9_1_3_2"/>
      <w:bookmarkStart w:id="2207" w:name="_Toc534730143"/>
      <w:bookmarkStart w:id="2208" w:name="_Toc51776009"/>
      <w:bookmarkStart w:id="2209" w:name="_Toc56773031"/>
      <w:bookmarkStart w:id="2210" w:name="_Toc64447660"/>
      <w:bookmarkStart w:id="2211" w:name="_Toc74152316"/>
      <w:bookmarkStart w:id="2212" w:name="_Toc88654169"/>
      <w:bookmarkStart w:id="2213" w:name="_Toc99056238"/>
      <w:bookmarkStart w:id="2214" w:name="_Toc99959171"/>
      <w:bookmarkStart w:id="2215" w:name="_Toc105612357"/>
      <w:bookmarkStart w:id="2216" w:name="_Toc106109573"/>
      <w:bookmarkStart w:id="2217" w:name="_Toc112766465"/>
      <w:bookmarkStart w:id="2218" w:name="_Toc113379381"/>
      <w:bookmarkStart w:id="2219" w:name="_Toc120091934"/>
      <w:bookmarkStart w:id="2220" w:name="_Toc175587140"/>
      <w:bookmarkEnd w:id="2206"/>
      <w:r w:rsidRPr="0054226D">
        <w:t>9.1.</w:t>
      </w:r>
      <w:r>
        <w:t>3</w:t>
      </w:r>
      <w:r w:rsidRPr="0054226D">
        <w:t>.2</w:t>
      </w:r>
      <w:r w:rsidRPr="0054226D">
        <w:tab/>
        <w:t>ASSISTANCE INFORMATION FEEDBACK</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21" w:name="_CR9_1_4"/>
      <w:bookmarkStart w:id="2222" w:name="_Toc51776010"/>
      <w:bookmarkStart w:id="2223" w:name="_Toc56773032"/>
      <w:bookmarkStart w:id="2224" w:name="_Toc64447661"/>
      <w:bookmarkStart w:id="2225" w:name="_Toc74152317"/>
      <w:bookmarkStart w:id="2226" w:name="_Toc88654170"/>
      <w:bookmarkStart w:id="2227" w:name="_Toc99056239"/>
      <w:bookmarkStart w:id="2228" w:name="_Toc99959172"/>
      <w:bookmarkStart w:id="2229" w:name="_Toc105612358"/>
      <w:bookmarkStart w:id="2230" w:name="_Toc106109574"/>
      <w:bookmarkStart w:id="2231" w:name="_Toc112766466"/>
      <w:bookmarkStart w:id="2232" w:name="_Toc113379382"/>
      <w:bookmarkStart w:id="2233" w:name="_Toc120091935"/>
      <w:bookmarkStart w:id="2234" w:name="_Toc175587141"/>
      <w:bookmarkEnd w:id="2221"/>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FAA80E4" w14:textId="77777777" w:rsidR="00073A17" w:rsidRPr="00707B3F" w:rsidRDefault="00073A17" w:rsidP="00F637BE">
      <w:pPr>
        <w:pStyle w:val="Heading4"/>
        <w:keepNext w:val="0"/>
        <w:keepLines w:val="0"/>
        <w:widowControl w:val="0"/>
        <w:rPr>
          <w:noProof/>
        </w:rPr>
      </w:pPr>
      <w:bookmarkStart w:id="2235" w:name="_CR9_1_4_1"/>
      <w:bookmarkStart w:id="2236" w:name="_Toc51776011"/>
      <w:bookmarkStart w:id="2237" w:name="_Toc56773033"/>
      <w:bookmarkStart w:id="2238" w:name="_Toc64447662"/>
      <w:bookmarkStart w:id="2239" w:name="_Toc74152318"/>
      <w:bookmarkStart w:id="2240" w:name="_Toc88654171"/>
      <w:bookmarkStart w:id="2241" w:name="_Toc99056240"/>
      <w:bookmarkStart w:id="2242" w:name="_Toc99959173"/>
      <w:bookmarkStart w:id="2243" w:name="_Toc105612359"/>
      <w:bookmarkStart w:id="2244" w:name="_Toc106109575"/>
      <w:bookmarkStart w:id="2245" w:name="_Toc112766467"/>
      <w:bookmarkStart w:id="2246" w:name="_Toc113379383"/>
      <w:bookmarkStart w:id="2247" w:name="_Toc120091936"/>
      <w:bookmarkStart w:id="2248" w:name="_Toc175587142"/>
      <w:bookmarkEnd w:id="2235"/>
      <w:r w:rsidRPr="00707B3F">
        <w:rPr>
          <w:noProof/>
        </w:rPr>
        <w:t>9.1.</w:t>
      </w:r>
      <w:r>
        <w:rPr>
          <w:noProof/>
        </w:rPr>
        <w:t>4</w:t>
      </w:r>
      <w:r w:rsidRPr="00707B3F">
        <w:rPr>
          <w:noProof/>
        </w:rPr>
        <w:t>.</w:t>
      </w:r>
      <w:r>
        <w:rPr>
          <w:noProof/>
        </w:rPr>
        <w:t>1</w:t>
      </w:r>
      <w:r w:rsidRPr="00707B3F">
        <w:rPr>
          <w:noProof/>
        </w:rPr>
        <w:tab/>
      </w:r>
      <w:r>
        <w:rPr>
          <w:noProof/>
        </w:rPr>
        <w:t>MEASUREMENT REQUEST</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00DE53DA">
              <w:rPr>
                <w:rFonts w:cs="Arial" w:hint="eastAsia"/>
                <w:szCs w:val="18"/>
                <w:lang w:eastAsia="zh-CN"/>
              </w:rPr>
              <w:t>, UL-RSCP</w:t>
            </w:r>
            <w:r w:rsidRPr="00D27EFF">
              <w:rPr>
                <w:rFonts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49" w:name="OLE_LINK11"/>
            <w:r w:rsidRPr="00C2249B">
              <w:t>INTEGER (-</w:t>
            </w:r>
            <w:r>
              <w:rPr>
                <w:rFonts w:hint="eastAsia"/>
                <w:lang w:eastAsia="zh-CN"/>
              </w:rPr>
              <w:t>6</w:t>
            </w:r>
            <w:r w:rsidRPr="00C2249B">
              <w:t>..-1, …)</w:t>
            </w:r>
            <w:bookmarkEnd w:id="2249"/>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DE53DA" w:rsidRPr="004D24D9" w:rsidRDefault="00DE53DA" w:rsidP="00DE53DA">
            <w:pPr>
              <w:pStyle w:val="TAC"/>
            </w:pPr>
            <w:r w:rsidRPr="002571EA">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250" w:name="OLE_LINK17"/>
            <w:r w:rsidRPr="002A1C8D">
              <w:t>System Frame Number</w:t>
            </w:r>
            <w:bookmarkEnd w:id="2250"/>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51" w:name="_CR9_1_4_2"/>
      <w:bookmarkStart w:id="2252" w:name="_Toc51776012"/>
      <w:bookmarkStart w:id="2253" w:name="_Toc56773034"/>
      <w:bookmarkStart w:id="2254" w:name="_Toc64447663"/>
      <w:bookmarkStart w:id="2255" w:name="_Toc74152319"/>
      <w:bookmarkStart w:id="2256" w:name="_Toc88654172"/>
      <w:bookmarkStart w:id="2257" w:name="_Toc99056241"/>
      <w:bookmarkStart w:id="2258" w:name="_Toc99959174"/>
      <w:bookmarkStart w:id="2259" w:name="_Toc105612360"/>
      <w:bookmarkStart w:id="2260" w:name="_Toc106109576"/>
      <w:bookmarkStart w:id="2261" w:name="_Toc112766468"/>
      <w:bookmarkStart w:id="2262" w:name="_Toc113379384"/>
      <w:bookmarkStart w:id="2263" w:name="_Toc120091937"/>
      <w:bookmarkStart w:id="2264" w:name="_Toc175587143"/>
      <w:bookmarkEnd w:id="2251"/>
      <w:r w:rsidRPr="00707B3F">
        <w:rPr>
          <w:noProof/>
        </w:rPr>
        <w:t>9.1.</w:t>
      </w:r>
      <w:r>
        <w:rPr>
          <w:noProof/>
        </w:rPr>
        <w:t>4</w:t>
      </w:r>
      <w:r w:rsidRPr="00707B3F">
        <w:rPr>
          <w:noProof/>
        </w:rPr>
        <w:t>.</w:t>
      </w:r>
      <w:r>
        <w:rPr>
          <w:noProof/>
        </w:rPr>
        <w:t>2</w:t>
      </w:r>
      <w:r w:rsidRPr="00707B3F">
        <w:rPr>
          <w:noProof/>
        </w:rPr>
        <w:tab/>
      </w:r>
      <w:r>
        <w:rPr>
          <w:noProof/>
        </w:rPr>
        <w:t>MEASUREMENT RESPONSE</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65" w:name="_CR9_1_4_3"/>
      <w:bookmarkStart w:id="2266" w:name="_Toc51776013"/>
      <w:bookmarkStart w:id="2267" w:name="_Toc56773035"/>
      <w:bookmarkStart w:id="2268" w:name="_Toc64447664"/>
      <w:bookmarkStart w:id="2269" w:name="_Toc74152320"/>
      <w:bookmarkStart w:id="2270" w:name="_Toc88654173"/>
      <w:bookmarkStart w:id="2271" w:name="_Toc99056242"/>
      <w:bookmarkStart w:id="2272" w:name="_Toc99959175"/>
      <w:bookmarkStart w:id="2273" w:name="_Toc105612361"/>
      <w:bookmarkStart w:id="2274" w:name="_Toc106109577"/>
      <w:bookmarkStart w:id="2275" w:name="_Toc112766469"/>
      <w:bookmarkStart w:id="2276" w:name="_Toc113379385"/>
      <w:bookmarkStart w:id="2277" w:name="_Toc120091938"/>
      <w:bookmarkStart w:id="2278" w:name="_Toc175587144"/>
      <w:bookmarkEnd w:id="2265"/>
      <w:r w:rsidRPr="00707B3F">
        <w:rPr>
          <w:noProof/>
        </w:rPr>
        <w:t>9.1.</w:t>
      </w:r>
      <w:r>
        <w:rPr>
          <w:noProof/>
        </w:rPr>
        <w:t>4</w:t>
      </w:r>
      <w:r w:rsidRPr="00707B3F">
        <w:rPr>
          <w:noProof/>
        </w:rPr>
        <w:t>.</w:t>
      </w:r>
      <w:r>
        <w:rPr>
          <w:noProof/>
        </w:rPr>
        <w:t>3</w:t>
      </w:r>
      <w:r w:rsidRPr="00707B3F">
        <w:rPr>
          <w:noProof/>
        </w:rPr>
        <w:tab/>
      </w:r>
      <w:r>
        <w:rPr>
          <w:noProof/>
        </w:rPr>
        <w:t>MEASUREMENT FAILURE</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79" w:name="_CR9_1_4_4"/>
      <w:bookmarkStart w:id="2280" w:name="_Toc51776014"/>
      <w:bookmarkStart w:id="2281" w:name="_Toc56773036"/>
      <w:bookmarkStart w:id="2282" w:name="_Toc64447665"/>
      <w:bookmarkStart w:id="2283" w:name="_Toc74152321"/>
      <w:bookmarkStart w:id="2284" w:name="_Toc88654174"/>
      <w:bookmarkStart w:id="2285" w:name="_Toc99056243"/>
      <w:bookmarkStart w:id="2286" w:name="_Toc99959176"/>
      <w:bookmarkStart w:id="2287" w:name="_Toc105612362"/>
      <w:bookmarkStart w:id="2288" w:name="_Toc106109578"/>
      <w:bookmarkStart w:id="2289" w:name="_Toc112766470"/>
      <w:bookmarkStart w:id="2290" w:name="_Toc113379386"/>
      <w:bookmarkStart w:id="2291" w:name="_Toc120091939"/>
      <w:bookmarkStart w:id="2292" w:name="_Toc175587145"/>
      <w:bookmarkEnd w:id="2279"/>
      <w:r w:rsidRPr="00707B3F">
        <w:rPr>
          <w:noProof/>
        </w:rPr>
        <w:t>9.1.</w:t>
      </w:r>
      <w:r>
        <w:rPr>
          <w:noProof/>
        </w:rPr>
        <w:t>4</w:t>
      </w:r>
      <w:r w:rsidRPr="00707B3F">
        <w:rPr>
          <w:noProof/>
        </w:rPr>
        <w:t>.</w:t>
      </w:r>
      <w:r>
        <w:rPr>
          <w:noProof/>
        </w:rPr>
        <w:t>4</w:t>
      </w:r>
      <w:r w:rsidRPr="00707B3F">
        <w:rPr>
          <w:noProof/>
        </w:rPr>
        <w:tab/>
      </w:r>
      <w:r>
        <w:rPr>
          <w:noProof/>
        </w:rPr>
        <w:t>MEASUREMENT REPORT</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93" w:name="_CR9_1_4_5"/>
      <w:bookmarkStart w:id="2294" w:name="_Toc51776015"/>
      <w:bookmarkStart w:id="2295" w:name="_Toc56773037"/>
      <w:bookmarkStart w:id="2296" w:name="_Toc64447666"/>
      <w:bookmarkStart w:id="2297" w:name="_Toc74152322"/>
      <w:bookmarkStart w:id="2298" w:name="_Toc88654175"/>
      <w:bookmarkStart w:id="2299" w:name="_Toc99056244"/>
      <w:bookmarkStart w:id="2300" w:name="_Toc99959177"/>
      <w:bookmarkStart w:id="2301" w:name="_Toc105612363"/>
      <w:bookmarkStart w:id="2302" w:name="_Toc106109579"/>
      <w:bookmarkStart w:id="2303" w:name="_Toc112766471"/>
      <w:bookmarkStart w:id="2304" w:name="_Toc113379387"/>
      <w:bookmarkStart w:id="2305" w:name="_Toc120091940"/>
      <w:bookmarkStart w:id="2306" w:name="_Toc175587146"/>
      <w:bookmarkEnd w:id="2293"/>
      <w:r w:rsidRPr="00707B3F">
        <w:rPr>
          <w:noProof/>
        </w:rPr>
        <w:t>9.1.</w:t>
      </w:r>
      <w:r>
        <w:rPr>
          <w:noProof/>
        </w:rPr>
        <w:t>4</w:t>
      </w:r>
      <w:r w:rsidRPr="00707B3F">
        <w:rPr>
          <w:noProof/>
        </w:rPr>
        <w:t>.</w:t>
      </w:r>
      <w:r>
        <w:rPr>
          <w:noProof/>
        </w:rPr>
        <w:t>5</w:t>
      </w:r>
      <w:r w:rsidRPr="00707B3F">
        <w:rPr>
          <w:noProof/>
        </w:rPr>
        <w:tab/>
      </w:r>
      <w:r>
        <w:rPr>
          <w:noProof/>
        </w:rPr>
        <w:t>MEASUREMENT UPDATE</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07" w:name="_CR9_1_4_6"/>
      <w:bookmarkStart w:id="2308" w:name="_Toc51776016"/>
      <w:bookmarkStart w:id="2309" w:name="_Toc56773038"/>
      <w:bookmarkStart w:id="2310" w:name="_Toc64447667"/>
      <w:bookmarkStart w:id="2311" w:name="_Toc74152323"/>
      <w:bookmarkStart w:id="2312" w:name="_Toc88654176"/>
      <w:bookmarkStart w:id="2313" w:name="_Toc99056245"/>
      <w:bookmarkStart w:id="2314" w:name="_Toc99959178"/>
      <w:bookmarkStart w:id="2315" w:name="_Toc105612364"/>
      <w:bookmarkStart w:id="2316" w:name="_Toc106109580"/>
      <w:bookmarkStart w:id="2317" w:name="_Toc112766472"/>
      <w:bookmarkStart w:id="2318" w:name="_Toc113379388"/>
      <w:bookmarkStart w:id="2319" w:name="_Toc120091941"/>
      <w:bookmarkStart w:id="2320" w:name="_Toc175587147"/>
      <w:bookmarkEnd w:id="2307"/>
      <w:r w:rsidRPr="00707B3F">
        <w:rPr>
          <w:noProof/>
        </w:rPr>
        <w:t>9.1.</w:t>
      </w:r>
      <w:r>
        <w:rPr>
          <w:noProof/>
        </w:rPr>
        <w:t>4</w:t>
      </w:r>
      <w:r w:rsidRPr="00707B3F">
        <w:rPr>
          <w:noProof/>
        </w:rPr>
        <w:t>.</w:t>
      </w:r>
      <w:r>
        <w:rPr>
          <w:noProof/>
        </w:rPr>
        <w:t>6</w:t>
      </w:r>
      <w:r w:rsidRPr="00707B3F">
        <w:rPr>
          <w:noProof/>
        </w:rPr>
        <w:tab/>
      </w:r>
      <w:r>
        <w:rPr>
          <w:noProof/>
        </w:rPr>
        <w:t>MEASUREMENT ABORT</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21" w:name="_CR9_1_4_7"/>
      <w:bookmarkStart w:id="2322" w:name="_Toc51776017"/>
      <w:bookmarkStart w:id="2323" w:name="_Toc56773039"/>
      <w:bookmarkStart w:id="2324" w:name="_Toc64447668"/>
      <w:bookmarkStart w:id="2325" w:name="_Toc74152324"/>
      <w:bookmarkStart w:id="2326" w:name="_Toc88654177"/>
      <w:bookmarkStart w:id="2327" w:name="_Toc99056246"/>
      <w:bookmarkStart w:id="2328" w:name="_Toc99959179"/>
      <w:bookmarkStart w:id="2329" w:name="_Toc105612365"/>
      <w:bookmarkStart w:id="2330" w:name="_Toc106109581"/>
      <w:bookmarkStart w:id="2331" w:name="_Toc112766473"/>
      <w:bookmarkStart w:id="2332" w:name="_Toc113379389"/>
      <w:bookmarkStart w:id="2333" w:name="_Toc120091942"/>
      <w:bookmarkStart w:id="2334" w:name="_Toc175587148"/>
      <w:bookmarkEnd w:id="2321"/>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35" w:name="_CR9_2"/>
      <w:bookmarkStart w:id="2336" w:name="_Toc51776018"/>
      <w:bookmarkStart w:id="2337" w:name="_Toc56773040"/>
      <w:bookmarkStart w:id="2338" w:name="_Toc64447669"/>
      <w:bookmarkStart w:id="2339" w:name="_Toc74152325"/>
      <w:bookmarkStart w:id="2340" w:name="_Toc88654178"/>
      <w:bookmarkStart w:id="2341" w:name="_Toc99056247"/>
      <w:bookmarkStart w:id="2342" w:name="_Toc99959180"/>
      <w:bookmarkStart w:id="2343" w:name="_Toc105612366"/>
      <w:bookmarkStart w:id="2344" w:name="_Toc106109582"/>
      <w:bookmarkStart w:id="2345" w:name="_Toc112766474"/>
      <w:bookmarkStart w:id="2346" w:name="_Toc113379390"/>
      <w:bookmarkStart w:id="2347" w:name="_Toc120091943"/>
      <w:bookmarkStart w:id="2348" w:name="_Toc175587149"/>
      <w:bookmarkEnd w:id="2335"/>
      <w:r w:rsidRPr="00707B3F">
        <w:rPr>
          <w:noProof/>
        </w:rPr>
        <w:t>9.2</w:t>
      </w:r>
      <w:r w:rsidRPr="00707B3F">
        <w:rPr>
          <w:noProof/>
        </w:rPr>
        <w:tab/>
        <w:t>Information Element definitions</w:t>
      </w:r>
      <w:bookmarkEnd w:id="2190"/>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4324F67E" w14:textId="77777777" w:rsidR="00FC46E8" w:rsidRPr="00707B3F" w:rsidRDefault="00FC46E8" w:rsidP="00F637BE">
      <w:pPr>
        <w:pStyle w:val="Heading3"/>
        <w:keepNext w:val="0"/>
        <w:keepLines w:val="0"/>
        <w:widowControl w:val="0"/>
        <w:rPr>
          <w:noProof/>
        </w:rPr>
      </w:pPr>
      <w:bookmarkStart w:id="2349" w:name="_CR9_2_0"/>
      <w:bookmarkStart w:id="2350" w:name="_Toc534903080"/>
      <w:bookmarkStart w:id="2351" w:name="_Toc51776019"/>
      <w:bookmarkStart w:id="2352" w:name="_Toc56773041"/>
      <w:bookmarkStart w:id="2353" w:name="_Toc64447670"/>
      <w:bookmarkStart w:id="2354" w:name="_Toc74152326"/>
      <w:bookmarkStart w:id="2355" w:name="_Toc88654179"/>
      <w:bookmarkStart w:id="2356" w:name="_Toc99056248"/>
      <w:bookmarkStart w:id="2357" w:name="_Toc99959181"/>
      <w:bookmarkStart w:id="2358" w:name="_Toc105612367"/>
      <w:bookmarkStart w:id="2359" w:name="_Toc106109583"/>
      <w:bookmarkStart w:id="2360" w:name="_Toc112766475"/>
      <w:bookmarkStart w:id="2361" w:name="_Toc113379391"/>
      <w:bookmarkStart w:id="2362" w:name="_Toc120091944"/>
      <w:bookmarkStart w:id="2363" w:name="_Toc175587150"/>
      <w:bookmarkEnd w:id="2349"/>
      <w:r w:rsidRPr="00707B3F">
        <w:rPr>
          <w:noProof/>
        </w:rPr>
        <w:t>9.2.0</w:t>
      </w:r>
      <w:r w:rsidRPr="00707B3F">
        <w:rPr>
          <w:noProof/>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64" w:name="_CR9_2_1"/>
      <w:bookmarkStart w:id="2365" w:name="_Toc534903081"/>
      <w:bookmarkStart w:id="2366" w:name="_Toc51776020"/>
      <w:bookmarkStart w:id="2367" w:name="_Toc56773042"/>
      <w:bookmarkStart w:id="2368" w:name="_Toc64447671"/>
      <w:bookmarkStart w:id="2369" w:name="_Toc74152327"/>
      <w:bookmarkStart w:id="2370" w:name="_Toc88654180"/>
      <w:bookmarkStart w:id="2371" w:name="_Toc99056249"/>
      <w:bookmarkStart w:id="2372" w:name="_Toc99959182"/>
      <w:bookmarkStart w:id="2373" w:name="_Toc105612368"/>
      <w:bookmarkStart w:id="2374" w:name="_Toc106109584"/>
      <w:bookmarkStart w:id="2375" w:name="_Toc112766476"/>
      <w:bookmarkStart w:id="2376" w:name="_Toc113379392"/>
      <w:bookmarkStart w:id="2377" w:name="_Toc120091945"/>
      <w:bookmarkStart w:id="2378" w:name="_Toc175587151"/>
      <w:bookmarkEnd w:id="2364"/>
      <w:r w:rsidRPr="00707B3F">
        <w:rPr>
          <w:noProof/>
        </w:rPr>
        <w:t>9.2.1</w:t>
      </w:r>
      <w:r w:rsidRPr="00707B3F">
        <w:rPr>
          <w:noProof/>
        </w:rPr>
        <w:tab/>
        <w:t>Cause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79" w:name="_CR9_2_2"/>
      <w:bookmarkStart w:id="2380" w:name="_Toc534903082"/>
      <w:bookmarkStart w:id="2381" w:name="_Toc51776021"/>
      <w:bookmarkStart w:id="2382" w:name="_Toc56773043"/>
      <w:bookmarkStart w:id="2383" w:name="_Toc64447672"/>
      <w:bookmarkStart w:id="2384" w:name="_Toc74152328"/>
      <w:bookmarkStart w:id="2385" w:name="_Toc88654181"/>
      <w:bookmarkStart w:id="2386" w:name="_Toc99056250"/>
      <w:bookmarkStart w:id="2387" w:name="_Toc99959183"/>
      <w:bookmarkStart w:id="2388" w:name="_Toc105612369"/>
      <w:bookmarkStart w:id="2389" w:name="_Toc106109585"/>
      <w:bookmarkStart w:id="2390" w:name="_Toc112766477"/>
      <w:bookmarkStart w:id="2391" w:name="_Toc113379393"/>
      <w:bookmarkStart w:id="2392" w:name="_Toc120091946"/>
      <w:bookmarkStart w:id="2393" w:name="_Toc175587152"/>
      <w:bookmarkEnd w:id="2379"/>
      <w:r w:rsidRPr="00707B3F">
        <w:rPr>
          <w:noProof/>
        </w:rPr>
        <w:t>9.2.2</w:t>
      </w:r>
      <w:r w:rsidRPr="00707B3F">
        <w:rPr>
          <w:noProof/>
        </w:rPr>
        <w:tab/>
        <w:t>Criticality Diagnostics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94" w:name="_CR9_2_3"/>
      <w:bookmarkStart w:id="2395" w:name="_Toc534903083"/>
      <w:bookmarkStart w:id="2396" w:name="_Toc51776022"/>
      <w:bookmarkStart w:id="2397" w:name="_Toc56773044"/>
      <w:bookmarkStart w:id="2398" w:name="_Toc64447673"/>
      <w:bookmarkStart w:id="2399" w:name="_Toc74152329"/>
      <w:bookmarkStart w:id="2400" w:name="_Toc88654182"/>
      <w:bookmarkStart w:id="2401" w:name="_Toc99056251"/>
      <w:bookmarkStart w:id="2402" w:name="_Toc99959184"/>
      <w:bookmarkStart w:id="2403" w:name="_Toc105612370"/>
      <w:bookmarkStart w:id="2404" w:name="_Toc106109586"/>
      <w:bookmarkStart w:id="2405" w:name="_Toc112766478"/>
      <w:bookmarkStart w:id="2406" w:name="_Toc113379394"/>
      <w:bookmarkStart w:id="2407" w:name="_Toc120091947"/>
      <w:bookmarkStart w:id="2408" w:name="_Toc175587153"/>
      <w:bookmarkEnd w:id="2394"/>
      <w:r w:rsidRPr="00707B3F">
        <w:rPr>
          <w:noProof/>
        </w:rPr>
        <w:t>9.2.3</w:t>
      </w:r>
      <w:r w:rsidRPr="00707B3F">
        <w:rPr>
          <w:noProof/>
        </w:rPr>
        <w:tab/>
        <w:t>Message Type</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09" w:name="_CR9_2_4"/>
      <w:bookmarkStart w:id="2410" w:name="_Toc534903084"/>
      <w:bookmarkStart w:id="2411" w:name="_Toc51776023"/>
      <w:bookmarkStart w:id="2412" w:name="_Toc56773045"/>
      <w:bookmarkStart w:id="2413" w:name="_Toc64447674"/>
      <w:bookmarkStart w:id="2414" w:name="_Toc74152330"/>
      <w:bookmarkStart w:id="2415" w:name="_Toc88654183"/>
      <w:bookmarkStart w:id="2416" w:name="_Toc99056252"/>
      <w:bookmarkStart w:id="2417" w:name="_Toc99959185"/>
      <w:bookmarkStart w:id="2418" w:name="_Toc105612371"/>
      <w:bookmarkStart w:id="2419" w:name="_Toc106109587"/>
      <w:bookmarkStart w:id="2420" w:name="_Toc112766479"/>
      <w:bookmarkStart w:id="2421" w:name="_Toc113379395"/>
      <w:bookmarkStart w:id="2422" w:name="_Toc120091948"/>
      <w:bookmarkStart w:id="2423" w:name="_Toc175587154"/>
      <w:bookmarkEnd w:id="2409"/>
      <w:r w:rsidRPr="00707B3F">
        <w:rPr>
          <w:noProof/>
        </w:rPr>
        <w:t>9.2.4</w:t>
      </w:r>
      <w:r w:rsidRPr="00707B3F">
        <w:rPr>
          <w:noProof/>
        </w:rPr>
        <w:tab/>
        <w:t>NRPPa Transaction ID</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24" w:name="_CR9_2_5"/>
      <w:bookmarkStart w:id="2425" w:name="_Toc534903085"/>
      <w:bookmarkStart w:id="2426" w:name="_Toc51776024"/>
      <w:bookmarkStart w:id="2427" w:name="_Toc56773046"/>
      <w:bookmarkStart w:id="2428" w:name="_Toc64447675"/>
      <w:bookmarkStart w:id="2429" w:name="_Toc74152331"/>
      <w:bookmarkStart w:id="2430" w:name="_Toc88654184"/>
      <w:bookmarkStart w:id="2431" w:name="_Toc99056253"/>
      <w:bookmarkStart w:id="2432" w:name="_Toc99959186"/>
      <w:bookmarkStart w:id="2433" w:name="_Toc105612372"/>
      <w:bookmarkStart w:id="2434" w:name="_Toc106109588"/>
      <w:bookmarkStart w:id="2435" w:name="_Toc112766480"/>
      <w:bookmarkStart w:id="2436" w:name="_Toc113379396"/>
      <w:bookmarkStart w:id="2437" w:name="_Toc120091949"/>
      <w:bookmarkStart w:id="2438" w:name="_Toc175587155"/>
      <w:bookmarkEnd w:id="2424"/>
      <w:r w:rsidRPr="00707B3F">
        <w:rPr>
          <w:noProof/>
        </w:rPr>
        <w:t>9.2.5</w:t>
      </w:r>
      <w:r w:rsidRPr="00707B3F">
        <w:rPr>
          <w:noProof/>
        </w:rPr>
        <w:tab/>
        <w:t>E-CID Measurement Result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r w:rsidR="00C86220" w:rsidRPr="00707B3F" w14:paraId="361B8684" w14:textId="77777777" w:rsidTr="001A3F26">
        <w:tc>
          <w:tcPr>
            <w:tcW w:w="2161" w:type="dxa"/>
          </w:tcPr>
          <w:p w14:paraId="28B0EE31" w14:textId="35947913" w:rsidR="00C86220" w:rsidRPr="00C86220" w:rsidRDefault="00C86220" w:rsidP="00C86220">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C86220" w:rsidRPr="00820FFA" w:rsidRDefault="00C86220" w:rsidP="00C86220">
            <w:pPr>
              <w:pStyle w:val="TAL"/>
              <w:keepNext w:val="0"/>
              <w:keepLines w:val="0"/>
              <w:widowControl w:val="0"/>
              <w:rPr>
                <w:noProof/>
              </w:rPr>
            </w:pPr>
          </w:p>
        </w:tc>
        <w:tc>
          <w:tcPr>
            <w:tcW w:w="1080" w:type="dxa"/>
          </w:tcPr>
          <w:p w14:paraId="1300ABAC" w14:textId="1BF5916A" w:rsidR="00C86220" w:rsidRPr="00707B3F" w:rsidRDefault="00C86220" w:rsidP="00C86220">
            <w:pPr>
              <w:pStyle w:val="TAL"/>
              <w:keepNext w:val="0"/>
              <w:keepLines w:val="0"/>
              <w:widowControl w:val="0"/>
              <w:rPr>
                <w:noProof/>
              </w:rPr>
            </w:pPr>
            <w:r w:rsidRPr="00E05969">
              <w:rPr>
                <w:bCs/>
                <w:i/>
                <w:iCs/>
                <w:noProof/>
              </w:rPr>
              <w:t>0..1</w:t>
            </w:r>
          </w:p>
        </w:tc>
        <w:tc>
          <w:tcPr>
            <w:tcW w:w="1512" w:type="dxa"/>
          </w:tcPr>
          <w:p w14:paraId="1BC68FD2" w14:textId="77777777" w:rsidR="00C86220" w:rsidRPr="00016E32" w:rsidRDefault="00C86220" w:rsidP="00C86220">
            <w:pPr>
              <w:pStyle w:val="TAL"/>
              <w:keepNext w:val="0"/>
              <w:keepLines w:val="0"/>
              <w:widowControl w:val="0"/>
              <w:rPr>
                <w:lang w:val="fr-FR"/>
              </w:rPr>
            </w:pPr>
          </w:p>
        </w:tc>
        <w:tc>
          <w:tcPr>
            <w:tcW w:w="1728" w:type="dxa"/>
          </w:tcPr>
          <w:p w14:paraId="2B8836D1" w14:textId="36D85C3C"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C86220" w:rsidRPr="00820FFA" w:rsidRDefault="00C86220" w:rsidP="00C86220">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C86220" w:rsidRPr="00820FFA" w:rsidRDefault="00C86220" w:rsidP="00C86220">
            <w:pPr>
              <w:pStyle w:val="TAC"/>
              <w:keepNext w:val="0"/>
              <w:keepLines w:val="0"/>
              <w:widowControl w:val="0"/>
              <w:rPr>
                <w:noProof/>
                <w:lang w:eastAsia="zh-CN"/>
              </w:rPr>
            </w:pPr>
            <w:r w:rsidRPr="00E05969">
              <w:rPr>
                <w:noProof/>
                <w:lang w:eastAsia="zh-CN"/>
              </w:rPr>
              <w:t>ignore</w:t>
            </w:r>
          </w:p>
        </w:tc>
      </w:tr>
      <w:tr w:rsidR="00C86220" w:rsidRPr="00707B3F" w14:paraId="315F8AA0" w14:textId="77777777" w:rsidTr="001A3F26">
        <w:tc>
          <w:tcPr>
            <w:tcW w:w="2161" w:type="dxa"/>
          </w:tcPr>
          <w:p w14:paraId="17F88EE0" w14:textId="39E4FEDB" w:rsidR="00C86220" w:rsidRPr="0036338F" w:rsidRDefault="00C86220" w:rsidP="0036338F">
            <w:pPr>
              <w:pStyle w:val="TAL"/>
              <w:ind w:left="142"/>
              <w:rPr>
                <w:b/>
                <w:bCs/>
                <w:lang w:eastAsia="zh-CN" w:bidi="he-IL"/>
              </w:rPr>
            </w:pPr>
            <w:r w:rsidRPr="001F4875">
              <w:rPr>
                <w:b/>
                <w:bCs/>
                <w:noProof/>
              </w:rPr>
              <w:t>&gt;Measured Results Associated Information Item</w:t>
            </w:r>
          </w:p>
        </w:tc>
        <w:tc>
          <w:tcPr>
            <w:tcW w:w="1080" w:type="dxa"/>
          </w:tcPr>
          <w:p w14:paraId="358DDC5A" w14:textId="77777777" w:rsidR="00C86220" w:rsidRPr="00820FFA" w:rsidRDefault="00C86220" w:rsidP="00C86220">
            <w:pPr>
              <w:pStyle w:val="TAL"/>
              <w:keepNext w:val="0"/>
              <w:keepLines w:val="0"/>
              <w:widowControl w:val="0"/>
              <w:rPr>
                <w:noProof/>
              </w:rPr>
            </w:pPr>
          </w:p>
        </w:tc>
        <w:tc>
          <w:tcPr>
            <w:tcW w:w="1080" w:type="dxa"/>
          </w:tcPr>
          <w:p w14:paraId="1E4B2C48" w14:textId="2111E5C9" w:rsidR="00C86220" w:rsidRPr="00707B3F" w:rsidRDefault="00C86220" w:rsidP="00C86220">
            <w:pPr>
              <w:pStyle w:val="TAL"/>
              <w:keepNext w:val="0"/>
              <w:keepLines w:val="0"/>
              <w:widowControl w:val="0"/>
              <w:rPr>
                <w:noProof/>
              </w:rPr>
            </w:pPr>
            <w:r w:rsidRPr="00E05969">
              <w:rPr>
                <w:bCs/>
                <w:i/>
                <w:iCs/>
                <w:noProof/>
              </w:rPr>
              <w:t>1..&lt;maxnoMeas&gt;</w:t>
            </w:r>
          </w:p>
        </w:tc>
        <w:tc>
          <w:tcPr>
            <w:tcW w:w="1512" w:type="dxa"/>
          </w:tcPr>
          <w:p w14:paraId="44EE99DA" w14:textId="77777777" w:rsidR="00C86220" w:rsidRPr="00016E32" w:rsidRDefault="00C86220" w:rsidP="00C86220">
            <w:pPr>
              <w:pStyle w:val="TAL"/>
              <w:keepNext w:val="0"/>
              <w:keepLines w:val="0"/>
              <w:widowControl w:val="0"/>
              <w:rPr>
                <w:lang w:val="fr-FR"/>
              </w:rPr>
            </w:pPr>
          </w:p>
        </w:tc>
        <w:tc>
          <w:tcPr>
            <w:tcW w:w="1728" w:type="dxa"/>
          </w:tcPr>
          <w:p w14:paraId="109115EB" w14:textId="77777777" w:rsidR="00C86220" w:rsidRPr="00820FFA" w:rsidRDefault="00C86220" w:rsidP="00C86220">
            <w:pPr>
              <w:pStyle w:val="TAL"/>
              <w:keepNext w:val="0"/>
              <w:keepLines w:val="0"/>
              <w:widowControl w:val="0"/>
              <w:rPr>
                <w:rFonts w:eastAsia="SimSun"/>
                <w:bCs/>
                <w:noProof/>
                <w:lang w:eastAsia="zh-CN"/>
              </w:rPr>
            </w:pPr>
          </w:p>
        </w:tc>
        <w:tc>
          <w:tcPr>
            <w:tcW w:w="1080" w:type="dxa"/>
          </w:tcPr>
          <w:p w14:paraId="2902840E" w14:textId="46A91BC6"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C86220" w:rsidRPr="00820FFA" w:rsidRDefault="00C86220" w:rsidP="00C86220">
            <w:pPr>
              <w:pStyle w:val="TAC"/>
              <w:keepNext w:val="0"/>
              <w:keepLines w:val="0"/>
              <w:widowControl w:val="0"/>
              <w:rPr>
                <w:noProof/>
                <w:lang w:eastAsia="zh-CN"/>
              </w:rPr>
            </w:pPr>
          </w:p>
        </w:tc>
      </w:tr>
      <w:tr w:rsidR="00C86220" w:rsidRPr="00707B3F" w14:paraId="494A6F03" w14:textId="77777777" w:rsidTr="001A3F26">
        <w:tc>
          <w:tcPr>
            <w:tcW w:w="2161" w:type="dxa"/>
          </w:tcPr>
          <w:p w14:paraId="42BEAB49" w14:textId="55BCF594" w:rsidR="00C86220" w:rsidRPr="00016E32" w:rsidRDefault="00C86220" w:rsidP="0036338F">
            <w:pPr>
              <w:pStyle w:val="TAL"/>
              <w:ind w:left="283"/>
              <w:rPr>
                <w:lang w:val="fr-FR" w:eastAsia="zh-CN" w:bidi="he-IL"/>
              </w:rPr>
            </w:pPr>
            <w:r w:rsidRPr="00E05969">
              <w:rPr>
                <w:noProof/>
                <w:lang w:eastAsia="en-GB"/>
              </w:rPr>
              <w:t>&gt;&gt;Time Stamp</w:t>
            </w:r>
          </w:p>
        </w:tc>
        <w:tc>
          <w:tcPr>
            <w:tcW w:w="1080" w:type="dxa"/>
          </w:tcPr>
          <w:p w14:paraId="27BDD847" w14:textId="3FFC132A" w:rsidR="00C86220" w:rsidRPr="00820FFA" w:rsidRDefault="00C86220" w:rsidP="00C86220">
            <w:pPr>
              <w:pStyle w:val="TAL"/>
              <w:keepNext w:val="0"/>
              <w:keepLines w:val="0"/>
              <w:widowControl w:val="0"/>
              <w:rPr>
                <w:noProof/>
              </w:rPr>
            </w:pPr>
            <w:r>
              <w:rPr>
                <w:noProof/>
              </w:rPr>
              <w:t>O</w:t>
            </w:r>
          </w:p>
        </w:tc>
        <w:tc>
          <w:tcPr>
            <w:tcW w:w="1080" w:type="dxa"/>
          </w:tcPr>
          <w:p w14:paraId="391EDD95" w14:textId="77777777" w:rsidR="00C86220" w:rsidRPr="00707B3F" w:rsidRDefault="00C86220" w:rsidP="00C86220">
            <w:pPr>
              <w:pStyle w:val="TAL"/>
              <w:keepNext w:val="0"/>
              <w:keepLines w:val="0"/>
              <w:widowControl w:val="0"/>
              <w:rPr>
                <w:noProof/>
              </w:rPr>
            </w:pPr>
          </w:p>
        </w:tc>
        <w:tc>
          <w:tcPr>
            <w:tcW w:w="1512" w:type="dxa"/>
          </w:tcPr>
          <w:p w14:paraId="70276309" w14:textId="447806C7" w:rsidR="00C86220" w:rsidRPr="00016E32" w:rsidRDefault="00C86220" w:rsidP="00C86220">
            <w:pPr>
              <w:pStyle w:val="TAL"/>
              <w:keepNext w:val="0"/>
              <w:keepLines w:val="0"/>
              <w:widowControl w:val="0"/>
              <w:rPr>
                <w:lang w:val="fr-FR"/>
              </w:rPr>
            </w:pPr>
            <w:r w:rsidRPr="00E05969">
              <w:rPr>
                <w:lang w:val="fr-FR"/>
              </w:rPr>
              <w:t>9.2.42</w:t>
            </w:r>
          </w:p>
        </w:tc>
        <w:tc>
          <w:tcPr>
            <w:tcW w:w="1728" w:type="dxa"/>
          </w:tcPr>
          <w:p w14:paraId="320F3C2B" w14:textId="4BA8D5F0"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C86220" w:rsidRPr="003C5CAA" w:rsidRDefault="00C86220" w:rsidP="0036338F">
            <w:pPr>
              <w:pStyle w:val="TAC"/>
            </w:pPr>
          </w:p>
        </w:tc>
      </w:tr>
      <w:tr w:rsidR="00C86220" w:rsidRPr="00707B3F" w14:paraId="7AF36421" w14:textId="77777777" w:rsidTr="001A3F26">
        <w:tc>
          <w:tcPr>
            <w:tcW w:w="2161" w:type="dxa"/>
          </w:tcPr>
          <w:p w14:paraId="32298110" w14:textId="3069C1B1" w:rsidR="00C86220" w:rsidRPr="00016E32" w:rsidRDefault="00C86220" w:rsidP="0036338F">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C86220" w:rsidRPr="00820FFA" w:rsidRDefault="00C86220" w:rsidP="00C86220">
            <w:pPr>
              <w:pStyle w:val="TAL"/>
              <w:keepNext w:val="0"/>
              <w:keepLines w:val="0"/>
              <w:widowControl w:val="0"/>
              <w:rPr>
                <w:noProof/>
              </w:rPr>
            </w:pPr>
            <w:r w:rsidRPr="005B7F42">
              <w:rPr>
                <w:lang w:val="fr-FR"/>
              </w:rPr>
              <w:t>O</w:t>
            </w:r>
          </w:p>
        </w:tc>
        <w:tc>
          <w:tcPr>
            <w:tcW w:w="1080" w:type="dxa"/>
          </w:tcPr>
          <w:p w14:paraId="749E7539" w14:textId="77777777" w:rsidR="00C86220" w:rsidRPr="00707B3F" w:rsidRDefault="00C86220" w:rsidP="00C86220">
            <w:pPr>
              <w:pStyle w:val="TAL"/>
              <w:keepNext w:val="0"/>
              <w:keepLines w:val="0"/>
              <w:widowControl w:val="0"/>
              <w:rPr>
                <w:noProof/>
              </w:rPr>
            </w:pPr>
          </w:p>
        </w:tc>
        <w:tc>
          <w:tcPr>
            <w:tcW w:w="1512" w:type="dxa"/>
          </w:tcPr>
          <w:p w14:paraId="7E03FC52" w14:textId="6702F5CA" w:rsidR="00C86220" w:rsidRPr="00016E32" w:rsidRDefault="00C86220" w:rsidP="00C86220">
            <w:pPr>
              <w:pStyle w:val="TAL"/>
              <w:keepNext w:val="0"/>
              <w:keepLines w:val="0"/>
              <w:widowControl w:val="0"/>
              <w:rPr>
                <w:lang w:val="fr-FR"/>
              </w:rPr>
            </w:pPr>
            <w:r w:rsidRPr="005B7F42">
              <w:rPr>
                <w:lang w:val="fr-FR"/>
              </w:rPr>
              <w:t>9.2.43</w:t>
            </w:r>
          </w:p>
        </w:tc>
        <w:tc>
          <w:tcPr>
            <w:tcW w:w="1728" w:type="dxa"/>
          </w:tcPr>
          <w:p w14:paraId="79F3D64A" w14:textId="779C3BB8" w:rsidR="00C86220" w:rsidRPr="00820FFA" w:rsidRDefault="00C86220" w:rsidP="00C86220">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C86220" w:rsidRPr="00820FFA" w:rsidRDefault="00C86220" w:rsidP="00C86220">
            <w:pPr>
              <w:pStyle w:val="TAC"/>
              <w:keepNext w:val="0"/>
              <w:keepLines w:val="0"/>
              <w:widowControl w:val="0"/>
              <w:rPr>
                <w:noProof/>
                <w:lang w:eastAsia="zh-CN"/>
              </w:rPr>
            </w:pPr>
          </w:p>
        </w:tc>
      </w:tr>
      <w:tr w:rsidR="000A2D3D" w:rsidRPr="00707B3F" w14:paraId="06648143" w14:textId="77777777" w:rsidTr="001A3F26">
        <w:tc>
          <w:tcPr>
            <w:tcW w:w="2161" w:type="dxa"/>
          </w:tcPr>
          <w:p w14:paraId="668D7A1D" w14:textId="17D7D3CC" w:rsidR="000A2D3D" w:rsidRPr="000A2D3D" w:rsidRDefault="000A2D3D" w:rsidP="000A2D3D">
            <w:pPr>
              <w:pStyle w:val="TAL"/>
              <w:ind w:left="283"/>
              <w:rPr>
                <w:lang w:eastAsia="zh-CN" w:bidi="he-IL"/>
              </w:rPr>
            </w:pPr>
            <w:r w:rsidRPr="000A2D3D">
              <w:rPr>
                <w:lang w:eastAsia="zh-CN" w:bidi="he-IL"/>
              </w:rPr>
              <w:t>&gt;&gt;DL Reference Signal for UE Rx-Tx Time Difference</w:t>
            </w:r>
          </w:p>
        </w:tc>
        <w:tc>
          <w:tcPr>
            <w:tcW w:w="1080" w:type="dxa"/>
          </w:tcPr>
          <w:p w14:paraId="5C92A9E9" w14:textId="4DE4EAF0" w:rsidR="000A2D3D" w:rsidRPr="005B7F42" w:rsidRDefault="000A2D3D" w:rsidP="000A2D3D">
            <w:pPr>
              <w:pStyle w:val="TAL"/>
              <w:keepNext w:val="0"/>
              <w:keepLines w:val="0"/>
              <w:widowControl w:val="0"/>
              <w:rPr>
                <w:lang w:val="fr-FR"/>
              </w:rPr>
            </w:pPr>
            <w:r>
              <w:rPr>
                <w:lang w:val="fr-FR"/>
              </w:rPr>
              <w:t>O</w:t>
            </w:r>
          </w:p>
        </w:tc>
        <w:tc>
          <w:tcPr>
            <w:tcW w:w="1080" w:type="dxa"/>
          </w:tcPr>
          <w:p w14:paraId="018D47C2" w14:textId="77777777" w:rsidR="000A2D3D" w:rsidRPr="00707B3F" w:rsidRDefault="000A2D3D" w:rsidP="000A2D3D">
            <w:pPr>
              <w:pStyle w:val="TAL"/>
              <w:keepNext w:val="0"/>
              <w:keepLines w:val="0"/>
              <w:widowControl w:val="0"/>
              <w:rPr>
                <w:noProof/>
              </w:rPr>
            </w:pPr>
          </w:p>
        </w:tc>
        <w:tc>
          <w:tcPr>
            <w:tcW w:w="1512" w:type="dxa"/>
          </w:tcPr>
          <w:p w14:paraId="24069779" w14:textId="6215CB02" w:rsidR="000A2D3D" w:rsidRPr="005B7F42" w:rsidRDefault="000A2D3D" w:rsidP="000A2D3D">
            <w:pPr>
              <w:pStyle w:val="TAL"/>
              <w:keepNext w:val="0"/>
              <w:keepLines w:val="0"/>
              <w:widowControl w:val="0"/>
              <w:rPr>
                <w:lang w:val="fr-FR"/>
              </w:rPr>
            </w:pPr>
            <w:r w:rsidRPr="00242917">
              <w:rPr>
                <w:lang w:val="fr-FR"/>
              </w:rPr>
              <w:t xml:space="preserve">ENUMERATED </w:t>
            </w:r>
            <w:r>
              <w:rPr>
                <w:lang w:val="fr-FR"/>
              </w:rPr>
              <w:t>(</w:t>
            </w:r>
            <w:r w:rsidRPr="00242917">
              <w:rPr>
                <w:lang w:val="fr-FR"/>
              </w:rPr>
              <w:t>csi-rs, prs</w:t>
            </w:r>
            <w:r>
              <w:rPr>
                <w:lang w:val="fr-FR"/>
              </w:rPr>
              <w:t>, …)</w:t>
            </w:r>
          </w:p>
        </w:tc>
        <w:tc>
          <w:tcPr>
            <w:tcW w:w="1728" w:type="dxa"/>
          </w:tcPr>
          <w:p w14:paraId="2BEDC710" w14:textId="7919F30D" w:rsidR="000A2D3D" w:rsidRPr="009A3BE1" w:rsidRDefault="000A2D3D" w:rsidP="000A2D3D">
            <w:pPr>
              <w:pStyle w:val="TAL"/>
              <w:keepNext w:val="0"/>
              <w:keepLines w:val="0"/>
              <w:widowControl w:val="0"/>
              <w:rPr>
                <w:lang w:eastAsia="zh-CN" w:bidi="he-IL"/>
              </w:rPr>
            </w:pPr>
            <w:r w:rsidRPr="00242917">
              <w:rPr>
                <w:lang w:eastAsia="zh-CN" w:bidi="he-IL"/>
              </w:rPr>
              <w:t xml:space="preserve">Indicates </w:t>
            </w:r>
            <w:r>
              <w:rPr>
                <w:lang w:eastAsia="zh-CN" w:bidi="he-IL"/>
              </w:rPr>
              <w:t>the</w:t>
            </w:r>
            <w:r w:rsidRPr="00242917">
              <w:rPr>
                <w:lang w:eastAsia="zh-CN" w:bidi="he-IL"/>
              </w:rPr>
              <w:t xml:space="preserve"> reference signal used for</w:t>
            </w:r>
            <w:r>
              <w:rPr>
                <w:lang w:eastAsia="zh-CN" w:bidi="he-IL"/>
              </w:rPr>
              <w:t xml:space="preserve"> the UE Rx-Tx Time Difference </w:t>
            </w:r>
            <w:r w:rsidRPr="00242917">
              <w:rPr>
                <w:lang w:eastAsia="zh-CN" w:bidi="he-IL"/>
              </w:rPr>
              <w:t>measurement</w:t>
            </w:r>
            <w:r>
              <w:rPr>
                <w:lang w:eastAsia="zh-CN" w:bidi="he-IL"/>
              </w:rPr>
              <w:t>.</w:t>
            </w:r>
          </w:p>
        </w:tc>
        <w:tc>
          <w:tcPr>
            <w:tcW w:w="1080" w:type="dxa"/>
          </w:tcPr>
          <w:p w14:paraId="5BFA8871" w14:textId="738E2611" w:rsidR="000A2D3D" w:rsidRPr="00E05969" w:rsidRDefault="000A2D3D" w:rsidP="000A2D3D">
            <w:pPr>
              <w:pStyle w:val="TAC"/>
              <w:keepNext w:val="0"/>
              <w:keepLines w:val="0"/>
              <w:widowControl w:val="0"/>
              <w:rPr>
                <w:bCs/>
                <w:noProof/>
                <w:lang w:eastAsia="zh-CN"/>
              </w:rPr>
            </w:pPr>
            <w:r w:rsidRPr="00E05969">
              <w:rPr>
                <w:bCs/>
                <w:noProof/>
                <w:lang w:eastAsia="zh-CN"/>
              </w:rPr>
              <w:t>-</w:t>
            </w:r>
          </w:p>
        </w:tc>
        <w:tc>
          <w:tcPr>
            <w:tcW w:w="1080" w:type="dxa"/>
          </w:tcPr>
          <w:p w14:paraId="35512E28" w14:textId="77777777" w:rsidR="000A2D3D" w:rsidRPr="00820FFA" w:rsidRDefault="000A2D3D" w:rsidP="000A2D3D">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39" w:name="_CR9_2_6"/>
      <w:bookmarkStart w:id="2440" w:name="_Toc534903086"/>
      <w:bookmarkStart w:id="2441" w:name="_Toc51776025"/>
      <w:bookmarkStart w:id="2442" w:name="_Toc56773047"/>
      <w:bookmarkStart w:id="2443" w:name="_Toc64447676"/>
      <w:bookmarkStart w:id="2444" w:name="_Toc74152332"/>
      <w:bookmarkStart w:id="2445" w:name="_Toc88654185"/>
      <w:bookmarkStart w:id="2446" w:name="_Toc99056254"/>
      <w:bookmarkStart w:id="2447" w:name="_Toc99959187"/>
      <w:bookmarkStart w:id="2448" w:name="_Toc105612373"/>
      <w:bookmarkStart w:id="2449" w:name="_Toc106109589"/>
      <w:bookmarkStart w:id="2450" w:name="_Toc112766481"/>
      <w:bookmarkStart w:id="2451" w:name="_Toc113379397"/>
      <w:bookmarkStart w:id="2452" w:name="_Toc120091950"/>
      <w:bookmarkStart w:id="2453" w:name="_Toc175587156"/>
      <w:bookmarkEnd w:id="2439"/>
      <w:r w:rsidRPr="00707B3F">
        <w:rPr>
          <w:noProof/>
        </w:rPr>
        <w:t>9.2.6</w:t>
      </w:r>
      <w:r w:rsidRPr="00707B3F">
        <w:rPr>
          <w:noProof/>
        </w:rPr>
        <w:tab/>
        <w:t>NG-RAN CGI</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54" w:name="_CR9_2_7"/>
      <w:bookmarkStart w:id="2455" w:name="_Toc534903087"/>
      <w:bookmarkStart w:id="2456" w:name="_Toc51776026"/>
      <w:bookmarkStart w:id="2457" w:name="_Toc56773048"/>
      <w:bookmarkStart w:id="2458" w:name="_Toc64447677"/>
      <w:bookmarkStart w:id="2459" w:name="_Toc74152333"/>
      <w:bookmarkStart w:id="2460" w:name="_Toc88654186"/>
      <w:bookmarkStart w:id="2461" w:name="_Toc99056255"/>
      <w:bookmarkStart w:id="2462" w:name="_Toc99959188"/>
      <w:bookmarkStart w:id="2463" w:name="_Toc105612374"/>
      <w:bookmarkStart w:id="2464" w:name="_Toc106109590"/>
      <w:bookmarkStart w:id="2465" w:name="_Toc112766482"/>
      <w:bookmarkStart w:id="2466" w:name="_Toc113379398"/>
      <w:bookmarkStart w:id="2467" w:name="_Toc120091951"/>
      <w:bookmarkStart w:id="2468" w:name="_Toc175587157"/>
      <w:bookmarkEnd w:id="2454"/>
      <w:r w:rsidRPr="00E766B3">
        <w:t>9.2.7</w:t>
      </w:r>
      <w:r w:rsidRPr="00E766B3">
        <w:tab/>
        <w:t>CGI EUTRA</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69" w:name="_CR9_2_8"/>
      <w:bookmarkStart w:id="2470" w:name="_Toc534903088"/>
      <w:bookmarkStart w:id="2471" w:name="_Toc51776027"/>
      <w:bookmarkStart w:id="2472" w:name="_Toc56773049"/>
      <w:bookmarkStart w:id="2473" w:name="_Toc64447678"/>
      <w:bookmarkStart w:id="2474" w:name="_Toc74152334"/>
      <w:bookmarkStart w:id="2475" w:name="_Toc88654187"/>
      <w:bookmarkStart w:id="2476" w:name="_Toc99056256"/>
      <w:bookmarkStart w:id="2477" w:name="_Toc99959189"/>
      <w:bookmarkStart w:id="2478" w:name="_Toc105612375"/>
      <w:bookmarkStart w:id="2479" w:name="_Toc106109591"/>
      <w:bookmarkStart w:id="2480" w:name="_Toc112766483"/>
      <w:bookmarkStart w:id="2481" w:name="_Toc113379399"/>
      <w:bookmarkStart w:id="2482" w:name="_Toc120091952"/>
      <w:bookmarkStart w:id="2483" w:name="_Toc175587158"/>
      <w:bookmarkEnd w:id="2469"/>
      <w:r w:rsidRPr="00707B3F">
        <w:rPr>
          <w:noProof/>
        </w:rPr>
        <w:t>9.2.8</w:t>
      </w:r>
      <w:r w:rsidRPr="00707B3F">
        <w:rPr>
          <w:noProof/>
        </w:rPr>
        <w:tab/>
        <w:t>PLMN Identity</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84" w:name="_CR9_2_9"/>
      <w:bookmarkStart w:id="2485" w:name="_Toc51776028"/>
      <w:bookmarkStart w:id="2486" w:name="_Toc56773050"/>
      <w:bookmarkStart w:id="2487" w:name="_Toc64447679"/>
      <w:bookmarkStart w:id="2488" w:name="_Toc74152335"/>
      <w:bookmarkStart w:id="2489" w:name="_Toc88654188"/>
      <w:bookmarkStart w:id="2490" w:name="_Toc99056257"/>
      <w:bookmarkStart w:id="2491" w:name="_Toc99959190"/>
      <w:bookmarkStart w:id="2492" w:name="_Toc105612376"/>
      <w:bookmarkStart w:id="2493" w:name="_Toc106109592"/>
      <w:bookmarkStart w:id="2494" w:name="_Toc112766484"/>
      <w:bookmarkStart w:id="2495" w:name="_Toc113379400"/>
      <w:bookmarkStart w:id="2496" w:name="_Toc120091953"/>
      <w:bookmarkStart w:id="2497" w:name="_Toc175587159"/>
      <w:bookmarkStart w:id="2498" w:name="_Toc534903089"/>
      <w:bookmarkEnd w:id="2484"/>
      <w:r w:rsidRPr="00B93B75">
        <w:rPr>
          <w:rFonts w:eastAsia="MS Mincho"/>
        </w:rPr>
        <w:t>9.2.</w:t>
      </w:r>
      <w:r>
        <w:rPr>
          <w:rFonts w:eastAsia="MS Mincho"/>
        </w:rPr>
        <w:t>9</w:t>
      </w:r>
      <w:r w:rsidRPr="00B93B75">
        <w:rPr>
          <w:rFonts w:eastAsia="MS Mincho"/>
        </w:rPr>
        <w:tab/>
        <w:t>NR CGI</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99" w:name="_CR9_2_10"/>
      <w:bookmarkStart w:id="2500" w:name="_Toc51776029"/>
      <w:bookmarkStart w:id="2501" w:name="_Toc56773051"/>
      <w:bookmarkStart w:id="2502" w:name="_Toc64447680"/>
      <w:bookmarkStart w:id="2503" w:name="_Toc74152336"/>
      <w:bookmarkStart w:id="2504" w:name="_Toc88654189"/>
      <w:bookmarkStart w:id="2505" w:name="_Toc99056258"/>
      <w:bookmarkStart w:id="2506" w:name="_Toc99959191"/>
      <w:bookmarkStart w:id="2507" w:name="_Toc105612377"/>
      <w:bookmarkStart w:id="2508" w:name="_Toc106109593"/>
      <w:bookmarkStart w:id="2509" w:name="_Toc112766485"/>
      <w:bookmarkStart w:id="2510" w:name="_Toc113379401"/>
      <w:bookmarkStart w:id="2511" w:name="_Toc120091954"/>
      <w:bookmarkStart w:id="2512" w:name="_Toc175587160"/>
      <w:bookmarkEnd w:id="2499"/>
      <w:r w:rsidRPr="00707B3F">
        <w:rPr>
          <w:noProof/>
        </w:rPr>
        <w:t>9.2.10</w:t>
      </w:r>
      <w:r w:rsidRPr="00707B3F">
        <w:rPr>
          <w:noProof/>
        </w:rPr>
        <w:tab/>
        <w:t>NG-RAN Access Point Position</w:t>
      </w:r>
      <w:bookmarkEnd w:id="2498"/>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13" w:name="_CR9_2_11"/>
      <w:bookmarkStart w:id="2514" w:name="_Toc534903090"/>
      <w:bookmarkStart w:id="2515" w:name="_Toc51776030"/>
      <w:bookmarkStart w:id="2516" w:name="_Toc56773052"/>
      <w:bookmarkStart w:id="2517" w:name="_Toc64447681"/>
      <w:bookmarkStart w:id="2518" w:name="_Toc74152337"/>
      <w:bookmarkStart w:id="2519" w:name="_Toc88654190"/>
      <w:bookmarkStart w:id="2520" w:name="_Toc99056259"/>
      <w:bookmarkStart w:id="2521" w:name="_Toc99959192"/>
      <w:bookmarkStart w:id="2522" w:name="_Toc105612378"/>
      <w:bookmarkStart w:id="2523" w:name="_Toc106109594"/>
      <w:bookmarkStart w:id="2524" w:name="_Toc112766486"/>
      <w:bookmarkStart w:id="2525" w:name="_Toc113379402"/>
      <w:bookmarkStart w:id="2526" w:name="_Toc120091955"/>
      <w:bookmarkStart w:id="2527" w:name="_Toc175587161"/>
      <w:bookmarkEnd w:id="2513"/>
      <w:r w:rsidRPr="00707B3F">
        <w:rPr>
          <w:noProof/>
        </w:rPr>
        <w:t>9.2.11</w:t>
      </w:r>
      <w:r w:rsidRPr="00707B3F">
        <w:rPr>
          <w:noProof/>
        </w:rPr>
        <w:tab/>
        <w:t>TAC</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28" w:name="_CR9_2_12"/>
      <w:bookmarkStart w:id="2529" w:name="_Toc534903091"/>
      <w:bookmarkStart w:id="2530" w:name="_Toc51776031"/>
      <w:bookmarkStart w:id="2531" w:name="_Toc56773053"/>
      <w:bookmarkStart w:id="2532" w:name="_Toc64447682"/>
      <w:bookmarkStart w:id="2533" w:name="_Toc74152338"/>
      <w:bookmarkStart w:id="2534" w:name="_Toc88654191"/>
      <w:bookmarkStart w:id="2535" w:name="_Toc99056260"/>
      <w:bookmarkStart w:id="2536" w:name="_Toc99959193"/>
      <w:bookmarkStart w:id="2537" w:name="_Toc105612379"/>
      <w:bookmarkStart w:id="2538" w:name="_Toc106109595"/>
      <w:bookmarkStart w:id="2539" w:name="_Toc112766487"/>
      <w:bookmarkStart w:id="2540" w:name="_Toc113379403"/>
      <w:bookmarkStart w:id="2541" w:name="_Toc120091956"/>
      <w:bookmarkStart w:id="2542" w:name="_Toc175587162"/>
      <w:bookmarkEnd w:id="2528"/>
      <w:r w:rsidRPr="00707B3F">
        <w:rPr>
          <w:noProof/>
          <w:lang w:eastAsia="zh-CN"/>
        </w:rPr>
        <w:t>9.2.12</w:t>
      </w:r>
      <w:r w:rsidRPr="00707B3F">
        <w:rPr>
          <w:noProof/>
          <w:lang w:eastAsia="zh-CN"/>
        </w:rPr>
        <w:tab/>
        <w:t>Cell Portion ID</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43" w:name="_CR9_2_13"/>
      <w:bookmarkStart w:id="2544" w:name="_Toc534903092"/>
      <w:bookmarkStart w:id="2545" w:name="_Toc51776032"/>
      <w:bookmarkStart w:id="2546" w:name="_Toc56773054"/>
      <w:bookmarkStart w:id="2547" w:name="_Toc64447683"/>
      <w:bookmarkStart w:id="2548" w:name="_Toc74152339"/>
      <w:bookmarkStart w:id="2549" w:name="_Toc88654192"/>
      <w:bookmarkStart w:id="2550" w:name="_Toc99056261"/>
      <w:bookmarkStart w:id="2551" w:name="_Toc99959194"/>
      <w:bookmarkStart w:id="2552" w:name="_Toc105612380"/>
      <w:bookmarkStart w:id="2553" w:name="_Toc106109596"/>
      <w:bookmarkStart w:id="2554" w:name="_Toc112766488"/>
      <w:bookmarkStart w:id="2555" w:name="_Toc113379404"/>
      <w:bookmarkStart w:id="2556" w:name="_Toc120091957"/>
      <w:bookmarkStart w:id="2557" w:name="_Toc175587163"/>
      <w:bookmarkEnd w:id="2543"/>
      <w:r w:rsidRPr="00707B3F">
        <w:rPr>
          <w:noProof/>
        </w:rPr>
        <w:t>9.2.13</w:t>
      </w:r>
      <w:r w:rsidRPr="00707B3F">
        <w:rPr>
          <w:noProof/>
        </w:rPr>
        <w:tab/>
      </w:r>
      <w:r w:rsidR="00A46763" w:rsidRPr="00707B3F">
        <w:rPr>
          <w:noProof/>
        </w:rPr>
        <w:t>Other</w:t>
      </w:r>
      <w:r w:rsidRPr="00707B3F">
        <w:rPr>
          <w:noProof/>
        </w:rPr>
        <w:t>-RAT Measurement Result</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58" w:name="_CR9_2_14"/>
      <w:bookmarkStart w:id="2559" w:name="_Toc534903093"/>
      <w:bookmarkStart w:id="2560" w:name="_Toc51776033"/>
      <w:bookmarkStart w:id="2561" w:name="_Toc56773055"/>
      <w:bookmarkStart w:id="2562" w:name="_Toc64447684"/>
      <w:bookmarkStart w:id="2563" w:name="_Toc74152340"/>
      <w:bookmarkStart w:id="2564" w:name="_Toc88654193"/>
      <w:bookmarkStart w:id="2565" w:name="_Toc99056262"/>
      <w:bookmarkStart w:id="2566" w:name="_Toc99959195"/>
      <w:bookmarkStart w:id="2567" w:name="_Toc105612381"/>
      <w:bookmarkStart w:id="2568" w:name="_Toc106109597"/>
      <w:bookmarkStart w:id="2569" w:name="_Toc112766489"/>
      <w:bookmarkStart w:id="2570" w:name="_Toc113379405"/>
      <w:bookmarkStart w:id="2571" w:name="_Toc120091958"/>
      <w:bookmarkStart w:id="2572" w:name="_Toc175587164"/>
      <w:bookmarkEnd w:id="2558"/>
      <w:r w:rsidRPr="00707B3F">
        <w:rPr>
          <w:noProof/>
        </w:rPr>
        <w:t>9.2.14</w:t>
      </w:r>
      <w:r w:rsidRPr="00707B3F">
        <w:rPr>
          <w:noProof/>
        </w:rPr>
        <w:tab/>
        <w:t>WLAN Measurement Result</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73" w:name="_CR9_2_15"/>
      <w:bookmarkStart w:id="2574" w:name="_Toc534903094"/>
      <w:bookmarkStart w:id="2575" w:name="_Toc51776034"/>
      <w:bookmarkStart w:id="2576" w:name="_Toc56773056"/>
      <w:bookmarkStart w:id="2577" w:name="_Toc64447685"/>
      <w:bookmarkStart w:id="2578" w:name="_Toc74152341"/>
      <w:bookmarkStart w:id="2579" w:name="_Toc88654194"/>
      <w:bookmarkStart w:id="2580" w:name="_Toc99056263"/>
      <w:bookmarkStart w:id="2581" w:name="_Toc99959196"/>
      <w:bookmarkStart w:id="2582" w:name="_Toc105612382"/>
      <w:bookmarkStart w:id="2583" w:name="_Toc106109598"/>
      <w:bookmarkStart w:id="2584" w:name="_Toc112766490"/>
      <w:bookmarkStart w:id="2585" w:name="_Toc113379406"/>
      <w:bookmarkStart w:id="2586" w:name="_Toc120091959"/>
      <w:bookmarkStart w:id="2587" w:name="_Toc175587165"/>
      <w:bookmarkEnd w:id="2573"/>
      <w:r w:rsidRPr="00707B3F">
        <w:rPr>
          <w:noProof/>
        </w:rPr>
        <w:t>9.2.15</w:t>
      </w:r>
      <w:r w:rsidRPr="00707B3F">
        <w:rPr>
          <w:noProof/>
        </w:rPr>
        <w:tab/>
        <w:t>OTDOA Cell Information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88" w:name="_CR9_2_16"/>
      <w:bookmarkStart w:id="2589" w:name="_Toc534903095"/>
      <w:bookmarkStart w:id="2590" w:name="_Toc51776035"/>
      <w:bookmarkStart w:id="2591" w:name="_Toc56773057"/>
      <w:bookmarkStart w:id="2592" w:name="_Toc64447686"/>
      <w:bookmarkStart w:id="2593" w:name="_Toc74152342"/>
      <w:bookmarkStart w:id="2594" w:name="_Toc88654195"/>
      <w:bookmarkStart w:id="2595" w:name="_Toc99056264"/>
      <w:bookmarkStart w:id="2596" w:name="_Toc99959197"/>
      <w:bookmarkStart w:id="2597" w:name="_Toc105612383"/>
      <w:bookmarkStart w:id="2598" w:name="_Toc106109599"/>
      <w:bookmarkStart w:id="2599" w:name="_Toc112766491"/>
      <w:bookmarkStart w:id="2600" w:name="_Toc113379407"/>
      <w:bookmarkStart w:id="2601" w:name="_Toc120091960"/>
      <w:bookmarkStart w:id="2602" w:name="_Toc175587166"/>
      <w:bookmarkEnd w:id="2588"/>
      <w:r w:rsidRPr="00707B3F">
        <w:rPr>
          <w:noProof/>
        </w:rPr>
        <w:t>9.2.16</w:t>
      </w:r>
      <w:r w:rsidRPr="00707B3F">
        <w:rPr>
          <w:noProof/>
        </w:rPr>
        <w:tab/>
        <w:t xml:space="preserve">PRS Muting Configuration </w:t>
      </w:r>
      <w:r w:rsidR="00EF7E83" w:rsidRPr="00707B3F">
        <w:rPr>
          <w:noProof/>
        </w:rPr>
        <w:t>EUTRA</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03" w:name="_CR9_2_17"/>
      <w:bookmarkStart w:id="2604" w:name="_Toc534903096"/>
      <w:bookmarkStart w:id="2605" w:name="_Toc51776036"/>
      <w:bookmarkStart w:id="2606" w:name="_Toc56773058"/>
      <w:bookmarkStart w:id="2607" w:name="_Toc64447687"/>
      <w:bookmarkStart w:id="2608" w:name="_Toc74152343"/>
      <w:bookmarkStart w:id="2609" w:name="_Toc88654196"/>
      <w:bookmarkStart w:id="2610" w:name="_Toc99056265"/>
      <w:bookmarkStart w:id="2611" w:name="_Toc99959198"/>
      <w:bookmarkStart w:id="2612" w:name="_Toc105612384"/>
      <w:bookmarkStart w:id="2613" w:name="_Toc106109600"/>
      <w:bookmarkStart w:id="2614" w:name="_Toc112766492"/>
      <w:bookmarkStart w:id="2615" w:name="_Toc113379408"/>
      <w:bookmarkStart w:id="2616" w:name="_Toc120091961"/>
      <w:bookmarkStart w:id="2617" w:name="_Toc175587167"/>
      <w:bookmarkEnd w:id="2603"/>
      <w:r w:rsidRPr="00707B3F">
        <w:rPr>
          <w:noProof/>
        </w:rPr>
        <w:t>9.2.17</w:t>
      </w:r>
      <w:r w:rsidRPr="00707B3F">
        <w:rPr>
          <w:noProof/>
        </w:rPr>
        <w:tab/>
        <w:t xml:space="preserve">PRS Frequency Hopping Configuration </w:t>
      </w:r>
      <w:r w:rsidR="00D7644C" w:rsidRPr="00707B3F">
        <w:rPr>
          <w:noProof/>
        </w:rPr>
        <w:t>EUTRA</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18" w:name="_CR9_2_18"/>
      <w:bookmarkStart w:id="2619" w:name="_Toc534903097"/>
      <w:bookmarkStart w:id="2620" w:name="_Toc51776037"/>
      <w:bookmarkStart w:id="2621" w:name="_Toc56773059"/>
      <w:bookmarkStart w:id="2622" w:name="_Toc64447688"/>
      <w:bookmarkStart w:id="2623" w:name="_Toc74152344"/>
      <w:bookmarkStart w:id="2624" w:name="_Toc88654197"/>
      <w:bookmarkStart w:id="2625" w:name="_Toc99056266"/>
      <w:bookmarkStart w:id="2626" w:name="_Toc99959199"/>
      <w:bookmarkStart w:id="2627" w:name="_Toc105612385"/>
      <w:bookmarkStart w:id="2628" w:name="_Toc106109601"/>
      <w:bookmarkStart w:id="2629" w:name="_Toc112766493"/>
      <w:bookmarkStart w:id="2630" w:name="_Toc113379409"/>
      <w:bookmarkStart w:id="2631" w:name="_Toc120091962"/>
      <w:bookmarkStart w:id="2632" w:name="_Toc175587168"/>
      <w:bookmarkEnd w:id="2618"/>
      <w:r>
        <w:t>9.2.18</w:t>
      </w:r>
      <w:r w:rsidRPr="001E4F1C">
        <w:tab/>
      </w:r>
      <w:r>
        <w:rPr>
          <w:lang w:eastAsia="zh-CN"/>
        </w:rPr>
        <w:t>TDD Configuration EUTRA</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33" w:name="_Toc534730164"/>
    </w:p>
    <w:p w14:paraId="6458F2EC" w14:textId="77777777" w:rsidR="00D422B7" w:rsidRPr="0054226D" w:rsidRDefault="00D422B7" w:rsidP="00450094">
      <w:pPr>
        <w:pStyle w:val="Heading3"/>
        <w:keepNext w:val="0"/>
        <w:keepLines w:val="0"/>
        <w:widowControl w:val="0"/>
        <w:rPr>
          <w:lang w:eastAsia="zh-CN"/>
        </w:rPr>
      </w:pPr>
      <w:bookmarkStart w:id="2634" w:name="_CR9_2_19"/>
      <w:bookmarkStart w:id="2635" w:name="_Toc51776038"/>
      <w:bookmarkStart w:id="2636" w:name="_Toc56773060"/>
      <w:bookmarkStart w:id="2637" w:name="_Toc64447689"/>
      <w:bookmarkStart w:id="2638" w:name="_Toc74152345"/>
      <w:bookmarkStart w:id="2639" w:name="_Toc88654198"/>
      <w:bookmarkStart w:id="2640" w:name="_Toc99056267"/>
      <w:bookmarkStart w:id="2641" w:name="_Toc99959200"/>
      <w:bookmarkStart w:id="2642" w:name="_Toc105612386"/>
      <w:bookmarkStart w:id="2643" w:name="_Toc106109602"/>
      <w:bookmarkStart w:id="2644" w:name="_Toc112766494"/>
      <w:bookmarkStart w:id="2645" w:name="_Toc113379410"/>
      <w:bookmarkStart w:id="2646" w:name="_Toc120091963"/>
      <w:bookmarkStart w:id="2647" w:name="_Toc175587169"/>
      <w:bookmarkEnd w:id="2634"/>
      <w:r w:rsidRPr="0054226D">
        <w:rPr>
          <w:lang w:eastAsia="zh-CN"/>
        </w:rPr>
        <w:t>9.2.</w:t>
      </w:r>
      <w:r>
        <w:rPr>
          <w:lang w:eastAsia="zh-CN"/>
        </w:rPr>
        <w:t>19</w:t>
      </w:r>
      <w:r w:rsidRPr="0054226D">
        <w:rPr>
          <w:lang w:eastAsia="zh-CN"/>
        </w:rPr>
        <w:tab/>
        <w:t>Assistance Information</w:t>
      </w:r>
      <w:bookmarkEnd w:id="2633"/>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48" w:name="_CR9_2_20"/>
      <w:bookmarkStart w:id="2649" w:name="_Toc534730165"/>
      <w:bookmarkStart w:id="2650" w:name="_Toc51776039"/>
      <w:bookmarkStart w:id="2651" w:name="_Toc56773061"/>
      <w:bookmarkStart w:id="2652" w:name="_Toc64447690"/>
      <w:bookmarkStart w:id="2653" w:name="_Toc74152346"/>
      <w:bookmarkStart w:id="2654" w:name="_Toc88654199"/>
      <w:bookmarkStart w:id="2655" w:name="_Toc99056268"/>
      <w:bookmarkStart w:id="2656" w:name="_Toc99959201"/>
      <w:bookmarkStart w:id="2657" w:name="_Toc105612387"/>
      <w:bookmarkStart w:id="2658" w:name="_Toc106109603"/>
      <w:bookmarkStart w:id="2659" w:name="_Toc112766495"/>
      <w:bookmarkStart w:id="2660" w:name="_Toc113379411"/>
      <w:bookmarkStart w:id="2661" w:name="_Toc120091964"/>
      <w:bookmarkStart w:id="2662" w:name="_Toc175587170"/>
      <w:bookmarkEnd w:id="2648"/>
      <w:r w:rsidRPr="0054226D">
        <w:rPr>
          <w:lang w:eastAsia="zh-CN"/>
        </w:rPr>
        <w:t>9.2.</w:t>
      </w:r>
      <w:r>
        <w:rPr>
          <w:lang w:eastAsia="zh-CN"/>
        </w:rPr>
        <w:t>20</w:t>
      </w:r>
      <w:r w:rsidRPr="0054226D">
        <w:rPr>
          <w:lang w:eastAsia="zh-CN"/>
        </w:rPr>
        <w:tab/>
        <w:t>PosSIB Segments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63" w:name="_CR9_2_21"/>
      <w:bookmarkStart w:id="2664" w:name="_Toc534730166"/>
      <w:bookmarkStart w:id="2665" w:name="_Toc51776040"/>
      <w:bookmarkStart w:id="2666" w:name="_Toc56773062"/>
      <w:bookmarkStart w:id="2667" w:name="_Toc64447691"/>
      <w:bookmarkStart w:id="2668" w:name="_Toc74152347"/>
      <w:bookmarkStart w:id="2669" w:name="_Toc88654200"/>
      <w:bookmarkStart w:id="2670" w:name="_Toc99056269"/>
      <w:bookmarkStart w:id="2671" w:name="_Toc99959202"/>
      <w:bookmarkStart w:id="2672" w:name="_Toc105612388"/>
      <w:bookmarkStart w:id="2673" w:name="_Toc106109604"/>
      <w:bookmarkStart w:id="2674" w:name="_Toc112766496"/>
      <w:bookmarkStart w:id="2675" w:name="_Toc113379412"/>
      <w:bookmarkStart w:id="2676" w:name="_Toc120091965"/>
      <w:bookmarkStart w:id="2677" w:name="_Toc175587171"/>
      <w:bookmarkEnd w:id="2663"/>
      <w:r w:rsidRPr="0054226D">
        <w:rPr>
          <w:lang w:eastAsia="zh-CN"/>
        </w:rPr>
        <w:t>9.2.</w:t>
      </w:r>
      <w:r>
        <w:rPr>
          <w:lang w:eastAsia="zh-CN"/>
        </w:rPr>
        <w:t>21</w:t>
      </w:r>
      <w:r w:rsidRPr="0054226D">
        <w:rPr>
          <w:lang w:eastAsia="zh-CN"/>
        </w:rPr>
        <w:tab/>
        <w:t>Assistance Information Meta Data</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78" w:name="_CR9_2_22"/>
      <w:bookmarkStart w:id="2679" w:name="_Toc534730167"/>
      <w:bookmarkStart w:id="2680" w:name="_Toc51776041"/>
      <w:bookmarkStart w:id="2681" w:name="_Toc56773063"/>
      <w:bookmarkStart w:id="2682" w:name="_Toc64447692"/>
      <w:bookmarkStart w:id="2683" w:name="_Toc74152348"/>
      <w:bookmarkStart w:id="2684" w:name="_Toc88654201"/>
      <w:bookmarkStart w:id="2685" w:name="_Toc99056270"/>
      <w:bookmarkStart w:id="2686" w:name="_Toc99959203"/>
      <w:bookmarkStart w:id="2687" w:name="_Toc105612389"/>
      <w:bookmarkStart w:id="2688" w:name="_Toc106109605"/>
      <w:bookmarkStart w:id="2689" w:name="_Toc112766497"/>
      <w:bookmarkStart w:id="2690" w:name="_Toc113379413"/>
      <w:bookmarkStart w:id="2691" w:name="_Toc120091966"/>
      <w:bookmarkStart w:id="2692" w:name="_Toc175587172"/>
      <w:bookmarkEnd w:id="2678"/>
      <w:r w:rsidRPr="0054226D">
        <w:rPr>
          <w:lang w:eastAsia="zh-CN"/>
        </w:rPr>
        <w:t>9.2.</w:t>
      </w:r>
      <w:r>
        <w:rPr>
          <w:lang w:eastAsia="zh-CN"/>
        </w:rPr>
        <w:t>22</w:t>
      </w:r>
      <w:r w:rsidRPr="0054226D">
        <w:rPr>
          <w:lang w:eastAsia="zh-CN"/>
        </w:rPr>
        <w:tab/>
      </w:r>
      <w:bookmarkStart w:id="2693" w:name="_Hlk8920296"/>
      <w:r w:rsidRPr="0054226D">
        <w:rPr>
          <w:lang w:eastAsia="zh-CN"/>
        </w:rPr>
        <w:t>Positioning SIB Type</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694" w:name="_CR9_2_23"/>
      <w:bookmarkStart w:id="2695" w:name="_Toc534730168"/>
      <w:bookmarkStart w:id="2696" w:name="_Toc51776042"/>
      <w:bookmarkStart w:id="2697" w:name="_Toc56773064"/>
      <w:bookmarkStart w:id="2698" w:name="_Toc64447693"/>
      <w:bookmarkStart w:id="2699" w:name="_Toc74152349"/>
      <w:bookmarkStart w:id="2700" w:name="_Toc88654202"/>
      <w:bookmarkStart w:id="2701" w:name="_Toc99056271"/>
      <w:bookmarkStart w:id="2702" w:name="_Toc99959204"/>
      <w:bookmarkStart w:id="2703" w:name="_Toc105612390"/>
      <w:bookmarkStart w:id="2704" w:name="_Toc106109606"/>
      <w:bookmarkStart w:id="2705" w:name="_Toc112766498"/>
      <w:bookmarkStart w:id="2706" w:name="_Toc113379414"/>
      <w:bookmarkStart w:id="2707" w:name="_Toc120091967"/>
      <w:bookmarkStart w:id="2708" w:name="_Toc175587173"/>
      <w:bookmarkEnd w:id="2694"/>
      <w:r w:rsidRPr="0054226D">
        <w:rPr>
          <w:lang w:eastAsia="zh-CN"/>
        </w:rPr>
        <w:t>9.2.</w:t>
      </w:r>
      <w:r>
        <w:rPr>
          <w:lang w:eastAsia="zh-CN"/>
        </w:rPr>
        <w:t>23</w:t>
      </w:r>
      <w:r w:rsidRPr="0054226D">
        <w:rPr>
          <w:lang w:eastAsia="zh-CN"/>
        </w:rPr>
        <w:tab/>
        <w:t>Assistance Information Failure List</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09" w:name="_CR9_2_24"/>
      <w:bookmarkStart w:id="2710" w:name="_Toc51776043"/>
      <w:bookmarkStart w:id="2711" w:name="_Toc56773065"/>
      <w:bookmarkStart w:id="2712" w:name="_Toc64447694"/>
      <w:bookmarkStart w:id="2713" w:name="_Toc74152350"/>
      <w:bookmarkStart w:id="2714" w:name="_Toc88654203"/>
      <w:bookmarkStart w:id="2715" w:name="_Toc99056272"/>
      <w:bookmarkStart w:id="2716" w:name="_Toc99959205"/>
      <w:bookmarkStart w:id="2717" w:name="_Toc105612391"/>
      <w:bookmarkStart w:id="2718" w:name="_Toc106109607"/>
      <w:bookmarkStart w:id="2719" w:name="_Toc112766499"/>
      <w:bookmarkStart w:id="2720" w:name="_Toc113379415"/>
      <w:bookmarkStart w:id="2721" w:name="_Toc120091968"/>
      <w:bookmarkStart w:id="2722" w:name="_Toc175587174"/>
      <w:bookmarkEnd w:id="2709"/>
      <w:r w:rsidRPr="002571EA">
        <w:t>9.2.</w:t>
      </w:r>
      <w:r>
        <w:t>24</w:t>
      </w:r>
      <w:r w:rsidRPr="002571EA">
        <w:tab/>
      </w:r>
      <w:r>
        <w:t>TRP ID</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23" w:name="_CR9_2_25"/>
      <w:bookmarkStart w:id="2724" w:name="_Toc51776044"/>
      <w:bookmarkStart w:id="2725" w:name="_Toc56773066"/>
      <w:bookmarkStart w:id="2726" w:name="_Toc64447695"/>
      <w:bookmarkStart w:id="2727" w:name="_Toc74152351"/>
      <w:bookmarkStart w:id="2728" w:name="_Toc88654204"/>
      <w:bookmarkStart w:id="2729" w:name="_Toc99056273"/>
      <w:bookmarkStart w:id="2730" w:name="_Toc99959206"/>
      <w:bookmarkStart w:id="2731" w:name="_Toc105612392"/>
      <w:bookmarkStart w:id="2732" w:name="_Toc106109608"/>
      <w:bookmarkStart w:id="2733" w:name="_Toc112766500"/>
      <w:bookmarkStart w:id="2734" w:name="_Toc113379416"/>
      <w:bookmarkStart w:id="2735" w:name="_Toc120091969"/>
      <w:bookmarkStart w:id="2736" w:name="_Toc175587175"/>
      <w:bookmarkEnd w:id="2723"/>
      <w:r w:rsidRPr="002571EA">
        <w:t>9.2.</w:t>
      </w:r>
      <w:r>
        <w:t>25</w:t>
      </w:r>
      <w:r w:rsidRPr="002571EA">
        <w:tab/>
      </w:r>
      <w:r>
        <w:t>TRP Information</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37" w:name="_Toc20953850"/>
      <w:bookmarkStart w:id="2738" w:name="_Toc29391028"/>
    </w:p>
    <w:p w14:paraId="600C92FD" w14:textId="77777777" w:rsidR="00D422B7" w:rsidRPr="002A1C8D" w:rsidRDefault="00D422B7" w:rsidP="0027635F">
      <w:pPr>
        <w:pStyle w:val="Heading3"/>
        <w:keepNext w:val="0"/>
        <w:keepLines w:val="0"/>
        <w:widowControl w:val="0"/>
        <w:rPr>
          <w:rFonts w:eastAsia="Malgun Gothic"/>
        </w:rPr>
      </w:pPr>
      <w:bookmarkStart w:id="2739" w:name="_CR9_2_26"/>
      <w:bookmarkStart w:id="2740" w:name="_Toc478159770"/>
      <w:bookmarkStart w:id="2741" w:name="_Toc175587176"/>
      <w:bookmarkEnd w:id="2737"/>
      <w:bookmarkEnd w:id="2738"/>
      <w:bookmarkEnd w:id="2739"/>
      <w:r w:rsidRPr="002A1C8D">
        <w:rPr>
          <w:rFonts w:eastAsia="Malgun Gothic"/>
        </w:rPr>
        <w:t>9.2.</w:t>
      </w:r>
      <w:r>
        <w:rPr>
          <w:rFonts w:eastAsia="Malgun Gothic"/>
        </w:rPr>
        <w:t>26</w:t>
      </w:r>
      <w:r w:rsidRPr="002A1C8D">
        <w:rPr>
          <w:rFonts w:eastAsia="Malgun Gothic"/>
        </w:rPr>
        <w:tab/>
      </w:r>
      <w:bookmarkEnd w:id="2740"/>
      <w:r w:rsidRPr="002A1C8D">
        <w:rPr>
          <w:rFonts w:eastAsia="Malgun Gothic"/>
        </w:rPr>
        <w:t>Search Window Information</w:t>
      </w:r>
      <w:bookmarkEnd w:id="2741"/>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42" w:name="_CR9_2_27"/>
      <w:bookmarkStart w:id="2743" w:name="_Toc51776045"/>
      <w:bookmarkStart w:id="2744" w:name="_Toc56773067"/>
      <w:bookmarkStart w:id="2745" w:name="_Toc64447696"/>
      <w:bookmarkStart w:id="2746" w:name="_Toc74152352"/>
      <w:bookmarkStart w:id="2747" w:name="_Toc88654205"/>
      <w:bookmarkStart w:id="2748" w:name="_Toc99056274"/>
      <w:bookmarkStart w:id="2749" w:name="_Toc99959207"/>
      <w:bookmarkStart w:id="2750" w:name="_Toc105612393"/>
      <w:bookmarkStart w:id="2751" w:name="_Toc106109609"/>
      <w:bookmarkStart w:id="2752" w:name="_Toc112766501"/>
      <w:bookmarkStart w:id="2753" w:name="_Toc113379417"/>
      <w:bookmarkStart w:id="2754" w:name="_Toc120091970"/>
      <w:bookmarkStart w:id="2755" w:name="_Toc175587177"/>
      <w:bookmarkEnd w:id="2742"/>
      <w:r w:rsidRPr="0054226D">
        <w:t>9.2.</w:t>
      </w:r>
      <w:r>
        <w:t>27</w:t>
      </w:r>
      <w:r w:rsidRPr="0054226D">
        <w:tab/>
        <w:t xml:space="preserve">Requested SRS </w:t>
      </w:r>
      <w:r>
        <w:t>Transmission Characteristics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7F41E6EE"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00FA77F7">
              <w:rPr>
                <w:rFonts w:hint="eastAsia"/>
                <w:lang w:eastAsia="zh-CN"/>
              </w:rPr>
              <w:t>,</w:t>
            </w:r>
            <w:r w:rsidR="00FA77F7">
              <w:rPr>
                <w:rFonts w:cs="Arial" w:hint="eastAsia"/>
                <w:szCs w:val="22"/>
                <w:lang w:eastAsia="zh-CN"/>
              </w:rPr>
              <w:t xml:space="preserve"> 15</w:t>
            </w:r>
            <w:r w:rsidR="00FA77F7">
              <w:t>mHz</w:t>
            </w:r>
            <w:r w:rsidR="00FA77F7">
              <w:rPr>
                <w:rFonts w:cs="Arial" w:hint="eastAsia"/>
                <w:szCs w:val="22"/>
                <w:lang w:eastAsia="zh-CN"/>
              </w:rPr>
              <w:t>, 25</w:t>
            </w:r>
            <w:r w:rsidR="00FA77F7">
              <w:t>mHz</w:t>
            </w:r>
            <w:r w:rsidR="00FA77F7">
              <w:rPr>
                <w:rFonts w:cs="Arial" w:hint="eastAsia"/>
                <w:szCs w:val="22"/>
                <w:lang w:eastAsia="zh-CN"/>
              </w:rPr>
              <w:t>, 30</w:t>
            </w:r>
            <w:r w:rsidR="00FA77F7">
              <w:t>mHz</w:t>
            </w:r>
            <w:r w:rsidR="00FA77F7">
              <w:rPr>
                <w:rFonts w:cs="Arial" w:hint="eastAsia"/>
                <w:szCs w:val="22"/>
                <w:lang w:eastAsia="zh-CN"/>
              </w:rPr>
              <w:t>, 60</w:t>
            </w:r>
            <w:r w:rsidR="00FA77F7">
              <w:t>mHz</w:t>
            </w:r>
            <w:r w:rsidR="00FA77F7">
              <w:rPr>
                <w:rFonts w:hint="eastAsia"/>
                <w:lang w:eastAsia="zh-CN"/>
              </w:rPr>
              <w:t xml:space="preserve"> ,</w:t>
            </w:r>
            <w:r w:rsidR="00FA77F7">
              <w:rPr>
                <w:rFonts w:cs="Arial" w:hint="eastAsia"/>
                <w:szCs w:val="22"/>
                <w:lang w:eastAsia="zh-CN"/>
              </w:rPr>
              <w:t xml:space="preserve"> 35</w:t>
            </w:r>
            <w:r w:rsidR="00FA77F7">
              <w:t>mHz</w:t>
            </w:r>
            <w:r w:rsidR="00FA77F7">
              <w:rPr>
                <w:rFonts w:cs="Arial" w:hint="eastAsia"/>
                <w:szCs w:val="22"/>
                <w:lang w:eastAsia="zh-CN"/>
              </w:rPr>
              <w:t>, 45</w:t>
            </w:r>
            <w:r w:rsidR="00FA77F7">
              <w:t>mHz</w:t>
            </w:r>
            <w:r w:rsidR="00FA77F7">
              <w:rPr>
                <w:rFonts w:hint="eastAsia"/>
                <w:lang w:eastAsia="zh-CN"/>
              </w:rPr>
              <w:t xml:space="preserve">, </w:t>
            </w:r>
            <w:r w:rsidR="00FA77F7">
              <w:rPr>
                <w:rFonts w:cs="Arial" w:hint="eastAsia"/>
                <w:szCs w:val="22"/>
                <w:lang w:eastAsia="zh-CN"/>
              </w:rPr>
              <w:t>70</w:t>
            </w:r>
            <w:r w:rsidR="00FA77F7">
              <w:t>mHz</w:t>
            </w:r>
            <w:r w:rsidR="00FA77F7">
              <w:rPr>
                <w:rFonts w:cs="Arial" w:hint="eastAsia"/>
                <w:szCs w:val="22"/>
                <w:lang w:eastAsia="zh-CN"/>
              </w:rPr>
              <w:t>, 90</w:t>
            </w:r>
            <w:r w:rsidR="00FA77F7">
              <w:t>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7777777" w:rsidR="006C018F" w:rsidRPr="00A01747" w:rsidRDefault="006C018F" w:rsidP="006C018F">
            <w:pPr>
              <w:pStyle w:val="TAL"/>
              <w:keepNext w:val="0"/>
              <w:keepLines w:val="0"/>
              <w:widowControl w:val="0"/>
            </w:pP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756" w:name="_CR9_2_28"/>
      <w:bookmarkStart w:id="2757" w:name="_Toc534730156"/>
      <w:bookmarkStart w:id="2758" w:name="_Toc51776046"/>
      <w:bookmarkStart w:id="2759" w:name="_Toc56773068"/>
      <w:bookmarkStart w:id="2760" w:name="_Toc64447697"/>
      <w:bookmarkStart w:id="2761" w:name="_Toc74152353"/>
      <w:bookmarkStart w:id="2762" w:name="_Toc88654206"/>
      <w:bookmarkStart w:id="2763" w:name="_Toc99056275"/>
      <w:bookmarkStart w:id="2764" w:name="_Toc99959208"/>
      <w:bookmarkStart w:id="2765" w:name="_Toc105612394"/>
      <w:bookmarkStart w:id="2766" w:name="_Toc106109610"/>
      <w:bookmarkStart w:id="2767" w:name="_Toc112766502"/>
      <w:bookmarkStart w:id="2768" w:name="_Toc113379418"/>
      <w:bookmarkStart w:id="2769" w:name="_Toc120091971"/>
      <w:bookmarkStart w:id="2770" w:name="_Toc175587178"/>
      <w:bookmarkEnd w:id="2756"/>
      <w:r w:rsidRPr="0054226D">
        <w:t>9.2.</w:t>
      </w:r>
      <w:r>
        <w:t>28</w:t>
      </w:r>
      <w:r w:rsidRPr="0054226D">
        <w:tab/>
      </w:r>
      <w:bookmarkEnd w:id="2757"/>
      <w:r>
        <w:t>SRS Configuration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4200102" w14:textId="269DA488" w:rsidR="00B01CF6"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First usable RB to Point A in the 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2258FB"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2258FB" w:rsidRPr="00E766B3" w:rsidRDefault="002258FB" w:rsidP="002258FB">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16E8BAEE" w:rsidR="002258FB" w:rsidRPr="00504F3B" w:rsidRDefault="002258FB" w:rsidP="002258FB">
            <w:pPr>
              <w:pStyle w:val="TAL"/>
              <w:keepNext w:val="0"/>
              <w:keepLines w:val="0"/>
              <w:widowControl w:val="0"/>
              <w:rPr>
                <w:lang w:eastAsia="zh-CN"/>
              </w:rPr>
            </w:pPr>
            <w:r w:rsidRPr="00BC54C6">
              <w:rPr>
                <w:lang w:eastAsia="zh-CN"/>
              </w:rPr>
              <w:t>Only the configuration in the active UL BWP is needed.</w:t>
            </w:r>
          </w:p>
        </w:tc>
        <w:tc>
          <w:tcPr>
            <w:tcW w:w="1080" w:type="dxa"/>
            <w:tcBorders>
              <w:top w:val="single" w:sz="4" w:space="0" w:color="auto"/>
              <w:left w:val="single" w:sz="4" w:space="0" w:color="auto"/>
              <w:bottom w:val="single" w:sz="4" w:space="0" w:color="auto"/>
              <w:right w:val="single" w:sz="4" w:space="0" w:color="auto"/>
            </w:tcBorders>
          </w:tcPr>
          <w:p w14:paraId="18FD0E78" w14:textId="68633308"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2258FB" w:rsidRPr="00BC54C6" w:rsidRDefault="002258FB" w:rsidP="002258FB">
            <w:pPr>
              <w:pStyle w:val="TAL"/>
              <w:keepNext w:val="0"/>
              <w:keepLines w:val="0"/>
              <w:widowControl w:val="0"/>
              <w:rPr>
                <w:lang w:eastAsia="zh-CN"/>
              </w:rPr>
            </w:pPr>
          </w:p>
        </w:tc>
      </w:tr>
      <w:tr w:rsidR="002258FB"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2258FB" w:rsidRPr="00504F3B" w:rsidRDefault="002258FB" w:rsidP="002258FB">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2258FB" w:rsidRPr="00BC54C6" w:rsidRDefault="002258FB" w:rsidP="002258FB">
            <w:pPr>
              <w:pStyle w:val="TAL"/>
              <w:keepNext w:val="0"/>
              <w:keepLines w:val="0"/>
              <w:widowControl w:val="0"/>
              <w:rPr>
                <w:lang w:eastAsia="zh-CN"/>
              </w:rPr>
            </w:pPr>
          </w:p>
        </w:tc>
      </w:tr>
      <w:tr w:rsidR="002258FB"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2258FB" w:rsidRPr="00504F3B" w:rsidRDefault="002258FB" w:rsidP="002258FB">
            <w:pPr>
              <w:pStyle w:val="TAL"/>
              <w:keepNext w:val="0"/>
              <w:keepLines w:val="0"/>
              <w:widowControl w:val="0"/>
              <w:rPr>
                <w:lang w:eastAsia="zh-CN"/>
              </w:rPr>
            </w:pPr>
          </w:p>
        </w:tc>
      </w:tr>
      <w:tr w:rsidR="002258FB"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2258FB" w:rsidRPr="00504F3B" w:rsidRDefault="002258FB" w:rsidP="002258FB">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2258FB" w:rsidRPr="00504F3B" w:rsidRDefault="002258FB" w:rsidP="002258FB">
            <w:pPr>
              <w:pStyle w:val="TAL"/>
              <w:keepNext w:val="0"/>
              <w:keepLines w:val="0"/>
              <w:widowControl w:val="0"/>
              <w:rPr>
                <w:lang w:eastAsia="zh-CN"/>
              </w:rPr>
            </w:pPr>
          </w:p>
        </w:tc>
      </w:tr>
      <w:tr w:rsidR="002258FB"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2258FB" w:rsidRPr="00504F3B" w:rsidRDefault="002258FB" w:rsidP="002258FB">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2258FB" w:rsidRPr="00504F3B" w:rsidRDefault="002258FB" w:rsidP="002258FB">
            <w:pPr>
              <w:pStyle w:val="TAL"/>
              <w:keepNext w:val="0"/>
              <w:keepLines w:val="0"/>
              <w:widowControl w:val="0"/>
              <w:rPr>
                <w:lang w:eastAsia="zh-CN"/>
              </w:rPr>
            </w:pPr>
          </w:p>
        </w:tc>
      </w:tr>
      <w:tr w:rsidR="002258FB"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2258FB" w:rsidRPr="00504F3B" w:rsidRDefault="002258FB" w:rsidP="002258FB">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2258FB" w:rsidRPr="00504F3B" w:rsidRDefault="002258FB" w:rsidP="002258FB">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2258FB" w:rsidRPr="00504F3B" w:rsidRDefault="002258FB" w:rsidP="002258FB">
            <w:pPr>
              <w:pStyle w:val="TAL"/>
              <w:keepNext w:val="0"/>
              <w:keepLines w:val="0"/>
              <w:widowControl w:val="0"/>
              <w:rPr>
                <w:lang w:eastAsia="zh-CN"/>
              </w:rPr>
            </w:pPr>
          </w:p>
        </w:tc>
      </w:tr>
      <w:tr w:rsidR="002258FB"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2258FB" w:rsidRPr="00BC54C6" w:rsidRDefault="002258FB" w:rsidP="002258FB">
            <w:pPr>
              <w:pStyle w:val="TAL"/>
              <w:keepNext w:val="0"/>
              <w:keepLines w:val="0"/>
              <w:widowControl w:val="0"/>
              <w:rPr>
                <w:lang w:eastAsia="zh-CN"/>
              </w:rPr>
            </w:pPr>
          </w:p>
        </w:tc>
      </w:tr>
      <w:tr w:rsidR="002258FB"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2258FB" w:rsidRPr="00D219C3" w:rsidRDefault="002258FB" w:rsidP="002258FB">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2258FB" w:rsidRPr="004D3F29" w:rsidRDefault="002258FB" w:rsidP="002258FB">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2258FB" w:rsidRPr="00504F3B" w:rsidRDefault="002258FB" w:rsidP="002258FB">
            <w:pPr>
              <w:pStyle w:val="TAL"/>
              <w:keepNext w:val="0"/>
              <w:keepLines w:val="0"/>
              <w:widowControl w:val="0"/>
              <w:rPr>
                <w:lang w:eastAsia="zh-CN"/>
              </w:rPr>
            </w:pPr>
          </w:p>
        </w:tc>
      </w:tr>
      <w:tr w:rsidR="002258FB"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2258FB" w:rsidRPr="004C7327" w:rsidRDefault="002258FB" w:rsidP="002258FB">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2258FB" w:rsidRPr="004C7327" w:rsidRDefault="002258FB" w:rsidP="002258FB">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2258FB" w:rsidRPr="004D3F29" w:rsidRDefault="002258FB" w:rsidP="002258FB">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2258FB" w:rsidRPr="00BC54C6" w:rsidRDefault="002258FB" w:rsidP="002258FB">
            <w:pPr>
              <w:pStyle w:val="TAL"/>
              <w:keepNext w:val="0"/>
              <w:keepLines w:val="0"/>
              <w:widowControl w:val="0"/>
              <w:rPr>
                <w:lang w:eastAsia="zh-CN"/>
              </w:rPr>
            </w:pPr>
          </w:p>
        </w:tc>
      </w:tr>
      <w:tr w:rsidR="002258FB"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2258FB" w:rsidRPr="00504F3B" w:rsidRDefault="002258FB" w:rsidP="002258FB">
            <w:pPr>
              <w:pStyle w:val="TAL"/>
              <w:keepNext w:val="0"/>
              <w:keepLines w:val="0"/>
              <w:widowControl w:val="0"/>
              <w:rPr>
                <w:lang w:eastAsia="zh-CN"/>
              </w:rPr>
            </w:pPr>
          </w:p>
        </w:tc>
      </w:tr>
      <w:tr w:rsidR="002258FB"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2258FB" w:rsidRPr="00504F3B" w:rsidRDefault="002258FB" w:rsidP="002258FB">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2258FB" w:rsidRPr="00504F3B" w:rsidRDefault="002258FB" w:rsidP="002258FB">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2258FB" w:rsidRPr="00504F3B" w:rsidRDefault="002258FB" w:rsidP="002258FB">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2258FB" w:rsidRPr="00BC54C6" w:rsidRDefault="002258FB" w:rsidP="002258FB">
            <w:pPr>
              <w:pStyle w:val="TAL"/>
              <w:keepNext w:val="0"/>
              <w:keepLines w:val="0"/>
              <w:widowControl w:val="0"/>
              <w:rPr>
                <w:lang w:eastAsia="zh-CN"/>
              </w:rPr>
            </w:pPr>
          </w:p>
        </w:tc>
      </w:tr>
      <w:tr w:rsidR="002258FB"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2258FB" w:rsidRPr="00504F3B" w:rsidRDefault="002258FB" w:rsidP="002258FB">
            <w:pPr>
              <w:pStyle w:val="TAL"/>
              <w:keepNext w:val="0"/>
              <w:keepLines w:val="0"/>
              <w:widowControl w:val="0"/>
              <w:rPr>
                <w:lang w:eastAsia="zh-CN"/>
              </w:rPr>
            </w:pPr>
          </w:p>
        </w:tc>
      </w:tr>
      <w:tr w:rsidR="002258FB"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2258FB" w:rsidRPr="00504F3B" w:rsidRDefault="002258FB" w:rsidP="002258FB">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2258FB" w:rsidRPr="00504F3B" w:rsidRDefault="002258FB" w:rsidP="002258FB">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2258FB" w:rsidRPr="00BC54C6" w:rsidRDefault="002258FB" w:rsidP="002258FB">
            <w:pPr>
              <w:pStyle w:val="TAL"/>
              <w:keepNext w:val="0"/>
              <w:keepLines w:val="0"/>
              <w:widowControl w:val="0"/>
              <w:rPr>
                <w:lang w:eastAsia="zh-CN"/>
              </w:rPr>
            </w:pPr>
          </w:p>
        </w:tc>
      </w:tr>
      <w:tr w:rsidR="002258FB"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2258FB" w:rsidRPr="00504F3B" w:rsidRDefault="002258FB" w:rsidP="002258FB">
            <w:pPr>
              <w:pStyle w:val="TAL"/>
              <w:keepNext w:val="0"/>
              <w:keepLines w:val="0"/>
              <w:widowControl w:val="0"/>
              <w:rPr>
                <w:lang w:eastAsia="zh-CN"/>
              </w:rPr>
            </w:pPr>
          </w:p>
        </w:tc>
      </w:tr>
      <w:tr w:rsidR="002258FB"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2258FB" w:rsidRPr="00504F3B" w:rsidRDefault="002258FB" w:rsidP="002258FB">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2258FB" w:rsidRPr="00504F3B" w:rsidRDefault="002258FB" w:rsidP="002258FB">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2258FB" w:rsidRPr="00504F3B" w:rsidRDefault="002258FB" w:rsidP="002258FB">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2258FB" w:rsidRPr="00BC54C6" w:rsidRDefault="002258FB" w:rsidP="002258FB">
            <w:pPr>
              <w:pStyle w:val="TAL"/>
              <w:keepNext w:val="0"/>
              <w:keepLines w:val="0"/>
              <w:widowControl w:val="0"/>
              <w:rPr>
                <w:lang w:eastAsia="zh-CN"/>
              </w:rPr>
            </w:pPr>
          </w:p>
        </w:tc>
      </w:tr>
      <w:tr w:rsidR="002258FB"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2258FB" w:rsidRPr="004C7327" w:rsidRDefault="002258FB" w:rsidP="002258FB">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2258FB" w:rsidRPr="004C7327" w:rsidRDefault="002258FB" w:rsidP="002258FB">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2258FB" w:rsidRPr="004C7327" w:rsidRDefault="002258FB" w:rsidP="002258FB">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2258FB" w:rsidRPr="00504F3B" w:rsidRDefault="002258FB" w:rsidP="002258FB">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2258FB" w:rsidRPr="00BC54C6" w:rsidRDefault="002258FB" w:rsidP="002258FB">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2258FB" w:rsidRPr="00BC54C6" w:rsidRDefault="002258FB" w:rsidP="002258FB">
            <w:pPr>
              <w:pStyle w:val="TAL"/>
              <w:keepNext w:val="0"/>
              <w:keepLines w:val="0"/>
              <w:widowControl w:val="0"/>
            </w:pPr>
          </w:p>
        </w:tc>
      </w:tr>
      <w:tr w:rsidR="002258FB"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2258FB" w:rsidRPr="00BC54C6" w:rsidRDefault="002258FB" w:rsidP="002258FB">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2258FB" w:rsidRPr="00BC54C6" w:rsidRDefault="002258FB" w:rsidP="002258FB">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2258FB" w:rsidRPr="00BC54C6" w:rsidRDefault="002258FB" w:rsidP="002258FB">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2258FB" w:rsidRPr="00BC54C6" w:rsidRDefault="002258FB" w:rsidP="002258F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2258FB" w:rsidRPr="009F58F3" w:rsidRDefault="002258FB" w:rsidP="002258FB">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2258FB" w:rsidRPr="009F58F3" w:rsidRDefault="002258FB" w:rsidP="002258FB">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71" w:name="_CR9_2_29"/>
      <w:bookmarkStart w:id="2772" w:name="_Toc51776047"/>
      <w:bookmarkStart w:id="2773" w:name="_Toc56773069"/>
      <w:bookmarkStart w:id="2774" w:name="_Toc64447698"/>
      <w:bookmarkStart w:id="2775" w:name="_Toc74152354"/>
      <w:bookmarkStart w:id="2776" w:name="_Toc88654207"/>
      <w:bookmarkStart w:id="2777" w:name="_Toc99056276"/>
      <w:bookmarkStart w:id="2778" w:name="_Toc99959209"/>
      <w:bookmarkStart w:id="2779" w:name="_Toc105612395"/>
      <w:bookmarkStart w:id="2780" w:name="_Toc106109611"/>
      <w:bookmarkStart w:id="2781" w:name="_Toc112766503"/>
      <w:bookmarkStart w:id="2782" w:name="_Toc113379419"/>
      <w:bookmarkStart w:id="2783" w:name="_Toc120091972"/>
      <w:bookmarkStart w:id="2784" w:name="_Toc175587179"/>
      <w:bookmarkEnd w:id="2771"/>
      <w:r w:rsidRPr="002A1C8D">
        <w:t>9.2.</w:t>
      </w:r>
      <w:r>
        <w:t>29</w:t>
      </w:r>
      <w:r w:rsidRPr="002A1C8D">
        <w:tab/>
        <w:t>SRS Resource</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85" w:name="_CR9_2_30"/>
      <w:bookmarkStart w:id="2786" w:name="_Toc51776048"/>
      <w:bookmarkStart w:id="2787" w:name="_Toc56773070"/>
      <w:bookmarkStart w:id="2788" w:name="_Toc64447699"/>
      <w:bookmarkStart w:id="2789" w:name="_Toc74152355"/>
      <w:bookmarkStart w:id="2790" w:name="_Toc88654208"/>
      <w:bookmarkStart w:id="2791" w:name="_Toc99056277"/>
      <w:bookmarkStart w:id="2792" w:name="_Toc99959210"/>
      <w:bookmarkStart w:id="2793" w:name="_Toc105612396"/>
      <w:bookmarkStart w:id="2794" w:name="_Toc106109612"/>
      <w:bookmarkStart w:id="2795" w:name="_Toc112766504"/>
      <w:bookmarkStart w:id="2796" w:name="_Toc113379420"/>
      <w:bookmarkStart w:id="2797" w:name="_Toc120091973"/>
      <w:bookmarkStart w:id="2798" w:name="_Toc175587180"/>
      <w:bookmarkEnd w:id="2785"/>
      <w:r w:rsidRPr="002A1C8D">
        <w:t>9.2.</w:t>
      </w:r>
      <w:r>
        <w:t>30</w:t>
      </w:r>
      <w:r w:rsidRPr="002A1C8D">
        <w:tab/>
        <w:t>Positioning SRS Resource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C97035" w:rsidRPr="006E66D3" w14:paraId="5EFEFA59" w14:textId="77777777" w:rsidTr="0088716B">
        <w:tc>
          <w:tcPr>
            <w:tcW w:w="2160" w:type="dxa"/>
          </w:tcPr>
          <w:p w14:paraId="73D93D8C" w14:textId="3DD2D000"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701B24BC" w14:textId="5B826E6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5C5D2A52" w14:textId="77777777" w:rsidR="00C97035" w:rsidRPr="006E66D3" w:rsidRDefault="00C97035" w:rsidP="00C97035">
            <w:pPr>
              <w:pStyle w:val="TAL"/>
              <w:keepNext w:val="0"/>
              <w:keepLines w:val="0"/>
              <w:widowControl w:val="0"/>
              <w:rPr>
                <w:lang w:eastAsia="zh-CN"/>
              </w:rPr>
            </w:pPr>
          </w:p>
        </w:tc>
        <w:tc>
          <w:tcPr>
            <w:tcW w:w="1512" w:type="dxa"/>
          </w:tcPr>
          <w:p w14:paraId="7D2D6686" w14:textId="35D286E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51C3219C" w14:textId="688D9D03"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45ED2C1F" w14:textId="1BCD612C"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36C281EC" w14:textId="311589BC"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174E8E0D" w14:textId="77777777" w:rsidTr="0088716B">
        <w:tc>
          <w:tcPr>
            <w:tcW w:w="2160" w:type="dxa"/>
          </w:tcPr>
          <w:p w14:paraId="5CCE6128" w14:textId="77777777" w:rsidR="00C97035" w:rsidRPr="006E66D3" w:rsidRDefault="00C97035" w:rsidP="00C97035">
            <w:pPr>
              <w:pStyle w:val="TAL"/>
              <w:keepNext w:val="0"/>
              <w:keepLines w:val="0"/>
              <w:widowControl w:val="0"/>
              <w:ind w:left="142"/>
              <w:rPr>
                <w:i/>
                <w:iCs/>
              </w:rPr>
            </w:pPr>
            <w:r w:rsidRPr="006E66D3">
              <w:rPr>
                <w:i/>
                <w:iCs/>
              </w:rPr>
              <w:t>&gt;semi-persistent</w:t>
            </w:r>
          </w:p>
        </w:tc>
        <w:tc>
          <w:tcPr>
            <w:tcW w:w="1080" w:type="dxa"/>
          </w:tcPr>
          <w:p w14:paraId="747228C6" w14:textId="77777777" w:rsidR="00C97035" w:rsidRPr="006E66D3" w:rsidDel="006E789A" w:rsidRDefault="00C97035" w:rsidP="00C97035">
            <w:pPr>
              <w:pStyle w:val="TAL"/>
              <w:keepNext w:val="0"/>
              <w:keepLines w:val="0"/>
              <w:widowControl w:val="0"/>
              <w:rPr>
                <w:lang w:eastAsia="zh-CN"/>
              </w:rPr>
            </w:pPr>
          </w:p>
        </w:tc>
        <w:tc>
          <w:tcPr>
            <w:tcW w:w="1080" w:type="dxa"/>
          </w:tcPr>
          <w:p w14:paraId="5A932DB0" w14:textId="77777777" w:rsidR="00C97035" w:rsidRPr="006E66D3" w:rsidRDefault="00C97035" w:rsidP="00C97035">
            <w:pPr>
              <w:pStyle w:val="TAL"/>
              <w:keepNext w:val="0"/>
              <w:keepLines w:val="0"/>
              <w:widowControl w:val="0"/>
              <w:rPr>
                <w:lang w:eastAsia="zh-CN"/>
              </w:rPr>
            </w:pPr>
          </w:p>
        </w:tc>
        <w:tc>
          <w:tcPr>
            <w:tcW w:w="1512" w:type="dxa"/>
          </w:tcPr>
          <w:p w14:paraId="5B4C9938" w14:textId="77777777" w:rsidR="00C97035" w:rsidRPr="006E66D3" w:rsidRDefault="00C97035" w:rsidP="00C97035">
            <w:pPr>
              <w:pStyle w:val="TAL"/>
              <w:keepNext w:val="0"/>
              <w:keepLines w:val="0"/>
              <w:widowControl w:val="0"/>
            </w:pPr>
          </w:p>
        </w:tc>
        <w:tc>
          <w:tcPr>
            <w:tcW w:w="1728" w:type="dxa"/>
          </w:tcPr>
          <w:p w14:paraId="249EE2D8" w14:textId="77777777" w:rsidR="00C97035" w:rsidRPr="006E66D3" w:rsidRDefault="00C97035" w:rsidP="00C97035">
            <w:pPr>
              <w:pStyle w:val="TAL"/>
              <w:keepNext w:val="0"/>
              <w:keepLines w:val="0"/>
              <w:widowControl w:val="0"/>
              <w:rPr>
                <w:bCs/>
                <w:lang w:eastAsia="zh-CN"/>
              </w:rPr>
            </w:pPr>
          </w:p>
        </w:tc>
        <w:tc>
          <w:tcPr>
            <w:tcW w:w="1080" w:type="dxa"/>
          </w:tcPr>
          <w:p w14:paraId="7E7148B7" w14:textId="77777777" w:rsidR="00C97035" w:rsidRPr="00470426" w:rsidRDefault="00C97035" w:rsidP="00C97035">
            <w:pPr>
              <w:pStyle w:val="TAC"/>
              <w:keepNext w:val="0"/>
              <w:keepLines w:val="0"/>
              <w:widowControl w:val="0"/>
              <w:rPr>
                <w:rFonts w:eastAsia="SimSun"/>
                <w:lang w:eastAsia="zh-CN"/>
              </w:rPr>
            </w:pPr>
          </w:p>
        </w:tc>
        <w:tc>
          <w:tcPr>
            <w:tcW w:w="1080" w:type="dxa"/>
          </w:tcPr>
          <w:p w14:paraId="5AFF82EC" w14:textId="77777777" w:rsidR="00C97035" w:rsidRPr="006E66D3" w:rsidRDefault="00C97035" w:rsidP="00C97035">
            <w:pPr>
              <w:pStyle w:val="TAC"/>
              <w:keepNext w:val="0"/>
              <w:keepLines w:val="0"/>
              <w:widowControl w:val="0"/>
              <w:rPr>
                <w:rFonts w:eastAsia="SimSun"/>
                <w:lang w:eastAsia="zh-CN"/>
              </w:rPr>
            </w:pPr>
          </w:p>
        </w:tc>
      </w:tr>
      <w:tr w:rsidR="00C97035" w:rsidRPr="006E66D3" w14:paraId="3C80A540" w14:textId="77777777" w:rsidTr="0088716B">
        <w:tc>
          <w:tcPr>
            <w:tcW w:w="2160" w:type="dxa"/>
          </w:tcPr>
          <w:p w14:paraId="3BAC34EE" w14:textId="77777777" w:rsidR="00C97035" w:rsidRPr="006E66D3" w:rsidRDefault="00C97035" w:rsidP="00C97035">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78E05885" w14:textId="77777777" w:rsidR="00C97035" w:rsidRPr="006E66D3" w:rsidRDefault="00C97035" w:rsidP="00C97035">
            <w:pPr>
              <w:pStyle w:val="TAL"/>
              <w:keepNext w:val="0"/>
              <w:keepLines w:val="0"/>
              <w:widowControl w:val="0"/>
              <w:rPr>
                <w:lang w:eastAsia="zh-CN"/>
              </w:rPr>
            </w:pPr>
          </w:p>
        </w:tc>
        <w:tc>
          <w:tcPr>
            <w:tcW w:w="1512" w:type="dxa"/>
          </w:tcPr>
          <w:p w14:paraId="51B0DCED" w14:textId="21192AE2" w:rsidR="00C97035" w:rsidRPr="006E66D3" w:rsidRDefault="00C97035" w:rsidP="00C97035">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C97035" w:rsidRPr="006E66D3" w:rsidRDefault="00C97035" w:rsidP="00C97035">
            <w:pPr>
              <w:pStyle w:val="TAL"/>
              <w:keepNext w:val="0"/>
              <w:keepLines w:val="0"/>
              <w:widowControl w:val="0"/>
              <w:rPr>
                <w:bCs/>
                <w:lang w:eastAsia="zh-CN"/>
              </w:rPr>
            </w:pPr>
          </w:p>
        </w:tc>
        <w:tc>
          <w:tcPr>
            <w:tcW w:w="1080" w:type="dxa"/>
          </w:tcPr>
          <w:p w14:paraId="06F2AA2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C97035" w:rsidRPr="006E66D3" w:rsidRDefault="00C97035" w:rsidP="00C97035">
            <w:pPr>
              <w:pStyle w:val="TAC"/>
              <w:keepNext w:val="0"/>
              <w:keepLines w:val="0"/>
              <w:widowControl w:val="0"/>
              <w:rPr>
                <w:rFonts w:eastAsia="SimSun"/>
                <w:lang w:eastAsia="zh-CN"/>
              </w:rPr>
            </w:pPr>
          </w:p>
        </w:tc>
      </w:tr>
      <w:tr w:rsidR="00C97035" w:rsidRPr="006E66D3" w14:paraId="2EE2687F" w14:textId="77777777" w:rsidTr="0088716B">
        <w:tc>
          <w:tcPr>
            <w:tcW w:w="2160" w:type="dxa"/>
          </w:tcPr>
          <w:p w14:paraId="2E506D7B" w14:textId="77777777" w:rsidR="00C97035" w:rsidRPr="006E66D3" w:rsidRDefault="00C97035" w:rsidP="00C97035">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7546B51" w14:textId="77777777" w:rsidR="00C97035" w:rsidRPr="006E66D3" w:rsidRDefault="00C97035" w:rsidP="00C97035">
            <w:pPr>
              <w:pStyle w:val="TAL"/>
              <w:keepNext w:val="0"/>
              <w:keepLines w:val="0"/>
              <w:widowControl w:val="0"/>
              <w:rPr>
                <w:lang w:eastAsia="zh-CN"/>
              </w:rPr>
            </w:pPr>
          </w:p>
        </w:tc>
        <w:tc>
          <w:tcPr>
            <w:tcW w:w="1512" w:type="dxa"/>
          </w:tcPr>
          <w:p w14:paraId="6CA5BCDE" w14:textId="77777777" w:rsidR="00C97035" w:rsidRPr="006E66D3" w:rsidRDefault="00C97035" w:rsidP="00C97035">
            <w:pPr>
              <w:pStyle w:val="TAL"/>
              <w:keepNext w:val="0"/>
              <w:keepLines w:val="0"/>
              <w:widowControl w:val="0"/>
            </w:pPr>
            <w:r w:rsidRPr="006E66D3">
              <w:t>INTEGER(0..81919,…)</w:t>
            </w:r>
          </w:p>
        </w:tc>
        <w:tc>
          <w:tcPr>
            <w:tcW w:w="1728" w:type="dxa"/>
          </w:tcPr>
          <w:p w14:paraId="2D4B8490" w14:textId="77777777" w:rsidR="00C97035" w:rsidRPr="006E66D3" w:rsidRDefault="00C97035" w:rsidP="00C97035">
            <w:pPr>
              <w:pStyle w:val="TAL"/>
              <w:keepNext w:val="0"/>
              <w:keepLines w:val="0"/>
              <w:widowControl w:val="0"/>
              <w:rPr>
                <w:bCs/>
                <w:lang w:eastAsia="zh-CN"/>
              </w:rPr>
            </w:pPr>
          </w:p>
        </w:tc>
        <w:tc>
          <w:tcPr>
            <w:tcW w:w="1080" w:type="dxa"/>
          </w:tcPr>
          <w:p w14:paraId="4529622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C97035" w:rsidRPr="006E66D3" w:rsidRDefault="00C97035" w:rsidP="00C97035">
            <w:pPr>
              <w:pStyle w:val="TAC"/>
              <w:keepNext w:val="0"/>
              <w:keepLines w:val="0"/>
              <w:widowControl w:val="0"/>
              <w:rPr>
                <w:rFonts w:eastAsia="SimSun"/>
                <w:lang w:eastAsia="zh-CN"/>
              </w:rPr>
            </w:pPr>
          </w:p>
        </w:tc>
      </w:tr>
      <w:tr w:rsidR="00C97035" w:rsidRPr="006E66D3" w14:paraId="64A243F6" w14:textId="77777777" w:rsidTr="0088716B">
        <w:tc>
          <w:tcPr>
            <w:tcW w:w="2160" w:type="dxa"/>
          </w:tcPr>
          <w:p w14:paraId="6B0F070F" w14:textId="0FD5E662"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3A8EC87B" w14:textId="1BF3F85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12ADDE3E" w14:textId="77777777" w:rsidR="00C97035" w:rsidRPr="006E66D3" w:rsidRDefault="00C97035" w:rsidP="00C97035">
            <w:pPr>
              <w:pStyle w:val="TAL"/>
              <w:keepNext w:val="0"/>
              <w:keepLines w:val="0"/>
              <w:widowControl w:val="0"/>
              <w:rPr>
                <w:lang w:eastAsia="zh-CN"/>
              </w:rPr>
            </w:pPr>
          </w:p>
        </w:tc>
        <w:tc>
          <w:tcPr>
            <w:tcW w:w="1512" w:type="dxa"/>
          </w:tcPr>
          <w:p w14:paraId="3333B5E8" w14:textId="798B316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61D666C3" w14:textId="6BF2B8F8"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79312CBD" w14:textId="59AEF4CF"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6E8E500F" w14:textId="27F286A3"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2AEF91D6" w14:textId="77777777" w:rsidTr="0088716B">
        <w:tc>
          <w:tcPr>
            <w:tcW w:w="2160" w:type="dxa"/>
          </w:tcPr>
          <w:p w14:paraId="3ECF9E5D" w14:textId="77777777" w:rsidR="00C97035" w:rsidRPr="007E0664" w:rsidRDefault="00C97035" w:rsidP="00C97035">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C97035" w:rsidRPr="006E66D3" w:rsidDel="006E789A" w:rsidRDefault="00C97035" w:rsidP="00C97035">
            <w:pPr>
              <w:pStyle w:val="TAL"/>
              <w:keepNext w:val="0"/>
              <w:keepLines w:val="0"/>
              <w:widowControl w:val="0"/>
              <w:rPr>
                <w:lang w:eastAsia="zh-CN"/>
              </w:rPr>
            </w:pPr>
          </w:p>
        </w:tc>
        <w:tc>
          <w:tcPr>
            <w:tcW w:w="1080" w:type="dxa"/>
          </w:tcPr>
          <w:p w14:paraId="6642771C" w14:textId="77777777" w:rsidR="00C97035" w:rsidRPr="006E66D3" w:rsidRDefault="00C97035" w:rsidP="00C97035">
            <w:pPr>
              <w:pStyle w:val="TAL"/>
              <w:keepNext w:val="0"/>
              <w:keepLines w:val="0"/>
              <w:widowControl w:val="0"/>
              <w:rPr>
                <w:lang w:eastAsia="zh-CN"/>
              </w:rPr>
            </w:pPr>
          </w:p>
        </w:tc>
        <w:tc>
          <w:tcPr>
            <w:tcW w:w="1512" w:type="dxa"/>
          </w:tcPr>
          <w:p w14:paraId="1EE04E0E" w14:textId="77777777" w:rsidR="00C97035" w:rsidRPr="006E66D3" w:rsidRDefault="00C97035" w:rsidP="00C97035">
            <w:pPr>
              <w:pStyle w:val="TAL"/>
              <w:keepNext w:val="0"/>
              <w:keepLines w:val="0"/>
              <w:widowControl w:val="0"/>
            </w:pPr>
          </w:p>
        </w:tc>
        <w:tc>
          <w:tcPr>
            <w:tcW w:w="1728" w:type="dxa"/>
          </w:tcPr>
          <w:p w14:paraId="1E1F439C" w14:textId="77777777" w:rsidR="00C97035" w:rsidRPr="006E66D3" w:rsidRDefault="00C97035" w:rsidP="00C97035">
            <w:pPr>
              <w:pStyle w:val="TAL"/>
              <w:keepNext w:val="0"/>
              <w:keepLines w:val="0"/>
              <w:widowControl w:val="0"/>
              <w:rPr>
                <w:bCs/>
                <w:lang w:eastAsia="zh-CN"/>
              </w:rPr>
            </w:pPr>
          </w:p>
        </w:tc>
        <w:tc>
          <w:tcPr>
            <w:tcW w:w="1080" w:type="dxa"/>
          </w:tcPr>
          <w:p w14:paraId="307166F4" w14:textId="77777777" w:rsidR="00C97035" w:rsidRPr="00470426" w:rsidRDefault="00C97035" w:rsidP="00C97035">
            <w:pPr>
              <w:pStyle w:val="TAC"/>
              <w:keepNext w:val="0"/>
              <w:keepLines w:val="0"/>
              <w:widowControl w:val="0"/>
              <w:rPr>
                <w:rFonts w:eastAsia="SimSun"/>
                <w:lang w:eastAsia="zh-CN"/>
              </w:rPr>
            </w:pPr>
          </w:p>
        </w:tc>
        <w:tc>
          <w:tcPr>
            <w:tcW w:w="1080" w:type="dxa"/>
          </w:tcPr>
          <w:p w14:paraId="098769B9" w14:textId="77777777" w:rsidR="00C97035" w:rsidRPr="006E66D3" w:rsidRDefault="00C97035" w:rsidP="00C97035">
            <w:pPr>
              <w:pStyle w:val="TAC"/>
              <w:keepNext w:val="0"/>
              <w:keepLines w:val="0"/>
              <w:widowControl w:val="0"/>
              <w:rPr>
                <w:rFonts w:eastAsia="SimSun"/>
                <w:lang w:eastAsia="zh-CN"/>
              </w:rPr>
            </w:pPr>
          </w:p>
        </w:tc>
      </w:tr>
      <w:tr w:rsidR="00C97035" w:rsidRPr="006E66D3" w14:paraId="1931D715" w14:textId="77777777" w:rsidTr="0088716B">
        <w:tc>
          <w:tcPr>
            <w:tcW w:w="2160" w:type="dxa"/>
          </w:tcPr>
          <w:p w14:paraId="43BA77FD" w14:textId="77777777" w:rsidR="00C97035" w:rsidRPr="006E66D3" w:rsidRDefault="00C97035" w:rsidP="00C97035">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4816C6D" w14:textId="77777777" w:rsidR="00C97035" w:rsidRPr="006E66D3" w:rsidRDefault="00C97035" w:rsidP="00C97035">
            <w:pPr>
              <w:pStyle w:val="TAL"/>
              <w:keepNext w:val="0"/>
              <w:keepLines w:val="0"/>
              <w:widowControl w:val="0"/>
              <w:rPr>
                <w:lang w:eastAsia="zh-CN"/>
              </w:rPr>
            </w:pPr>
          </w:p>
        </w:tc>
        <w:tc>
          <w:tcPr>
            <w:tcW w:w="1512" w:type="dxa"/>
          </w:tcPr>
          <w:p w14:paraId="1429564F" w14:textId="77777777" w:rsidR="00C97035" w:rsidRPr="006E66D3" w:rsidRDefault="00C97035" w:rsidP="00C97035">
            <w:pPr>
              <w:pStyle w:val="TAL"/>
              <w:keepNext w:val="0"/>
              <w:keepLines w:val="0"/>
              <w:widowControl w:val="0"/>
            </w:pPr>
            <w:r w:rsidRPr="006E66D3">
              <w:t>INTEGER(0..32)</w:t>
            </w:r>
          </w:p>
        </w:tc>
        <w:tc>
          <w:tcPr>
            <w:tcW w:w="1728" w:type="dxa"/>
          </w:tcPr>
          <w:p w14:paraId="10E0DDD5" w14:textId="77777777" w:rsidR="00C97035" w:rsidRPr="006E66D3" w:rsidRDefault="00C97035" w:rsidP="00C97035">
            <w:pPr>
              <w:pStyle w:val="TAL"/>
              <w:keepNext w:val="0"/>
              <w:keepLines w:val="0"/>
              <w:widowControl w:val="0"/>
              <w:rPr>
                <w:bCs/>
                <w:lang w:eastAsia="zh-CN"/>
              </w:rPr>
            </w:pPr>
          </w:p>
        </w:tc>
        <w:tc>
          <w:tcPr>
            <w:tcW w:w="1080" w:type="dxa"/>
          </w:tcPr>
          <w:p w14:paraId="1DAAF2A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C97035" w:rsidRPr="006E66D3" w:rsidRDefault="00C97035" w:rsidP="00C97035">
            <w:pPr>
              <w:pStyle w:val="TAC"/>
              <w:keepNext w:val="0"/>
              <w:keepLines w:val="0"/>
              <w:widowControl w:val="0"/>
              <w:rPr>
                <w:rFonts w:eastAsia="SimSun"/>
                <w:lang w:eastAsia="zh-CN"/>
              </w:rPr>
            </w:pPr>
          </w:p>
        </w:tc>
      </w:tr>
      <w:tr w:rsidR="00C97035" w:rsidRPr="006E66D3" w14:paraId="05BB558D" w14:textId="77777777" w:rsidTr="0088716B">
        <w:tc>
          <w:tcPr>
            <w:tcW w:w="2160" w:type="dxa"/>
          </w:tcPr>
          <w:p w14:paraId="2814F814" w14:textId="77777777" w:rsidR="00C97035" w:rsidRPr="006E66D3" w:rsidRDefault="00C97035" w:rsidP="00C97035">
            <w:pPr>
              <w:pStyle w:val="TAL"/>
              <w:keepNext w:val="0"/>
              <w:keepLines w:val="0"/>
              <w:widowControl w:val="0"/>
              <w:rPr>
                <w:lang w:eastAsia="zh-CN"/>
              </w:rPr>
            </w:pPr>
            <w:r w:rsidRPr="006E66D3">
              <w:rPr>
                <w:lang w:eastAsia="zh-CN"/>
              </w:rPr>
              <w:t>Sequence ID</w:t>
            </w:r>
          </w:p>
        </w:tc>
        <w:tc>
          <w:tcPr>
            <w:tcW w:w="1080" w:type="dxa"/>
          </w:tcPr>
          <w:p w14:paraId="477DDAA0"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42391147" w14:textId="77777777" w:rsidR="00C97035" w:rsidRPr="006E66D3" w:rsidRDefault="00C97035" w:rsidP="00C97035">
            <w:pPr>
              <w:pStyle w:val="TAL"/>
              <w:keepNext w:val="0"/>
              <w:keepLines w:val="0"/>
              <w:widowControl w:val="0"/>
              <w:rPr>
                <w:lang w:eastAsia="zh-CN"/>
              </w:rPr>
            </w:pPr>
          </w:p>
        </w:tc>
        <w:tc>
          <w:tcPr>
            <w:tcW w:w="1512" w:type="dxa"/>
          </w:tcPr>
          <w:p w14:paraId="2258B2E0" w14:textId="77777777" w:rsidR="00C97035" w:rsidRPr="006E66D3" w:rsidRDefault="00C97035" w:rsidP="00C97035">
            <w:pPr>
              <w:pStyle w:val="TAL"/>
              <w:keepNext w:val="0"/>
              <w:keepLines w:val="0"/>
              <w:widowControl w:val="0"/>
              <w:rPr>
                <w:lang w:eastAsia="zh-CN"/>
              </w:rPr>
            </w:pPr>
            <w:r w:rsidRPr="006E66D3">
              <w:rPr>
                <w:lang w:eastAsia="zh-CN"/>
              </w:rPr>
              <w:t>INTEGER(0..65535)</w:t>
            </w:r>
          </w:p>
        </w:tc>
        <w:tc>
          <w:tcPr>
            <w:tcW w:w="1728" w:type="dxa"/>
          </w:tcPr>
          <w:p w14:paraId="3FD30C4C" w14:textId="77777777" w:rsidR="00C97035" w:rsidRPr="006E66D3" w:rsidRDefault="00C97035" w:rsidP="00C97035">
            <w:pPr>
              <w:pStyle w:val="TAL"/>
              <w:keepNext w:val="0"/>
              <w:keepLines w:val="0"/>
              <w:widowControl w:val="0"/>
              <w:rPr>
                <w:bCs/>
                <w:lang w:eastAsia="zh-CN"/>
              </w:rPr>
            </w:pPr>
          </w:p>
        </w:tc>
        <w:tc>
          <w:tcPr>
            <w:tcW w:w="1080" w:type="dxa"/>
          </w:tcPr>
          <w:p w14:paraId="1E8BA00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C97035" w:rsidRPr="006E66D3" w:rsidRDefault="00C97035" w:rsidP="00C97035">
            <w:pPr>
              <w:pStyle w:val="TAC"/>
              <w:keepNext w:val="0"/>
              <w:keepLines w:val="0"/>
              <w:widowControl w:val="0"/>
              <w:rPr>
                <w:rFonts w:eastAsia="SimSun"/>
                <w:lang w:eastAsia="zh-CN"/>
              </w:rPr>
            </w:pPr>
          </w:p>
        </w:tc>
      </w:tr>
      <w:tr w:rsidR="00C97035" w:rsidRPr="006E66D3" w14:paraId="032449E1" w14:textId="77777777" w:rsidTr="0088716B">
        <w:tc>
          <w:tcPr>
            <w:tcW w:w="2160" w:type="dxa"/>
          </w:tcPr>
          <w:p w14:paraId="7ECDA4C3" w14:textId="77777777" w:rsidR="00C97035" w:rsidRPr="006E66D3" w:rsidRDefault="00C97035" w:rsidP="00C97035">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79E0E220" w14:textId="77777777" w:rsidR="00C97035" w:rsidRPr="006E66D3" w:rsidRDefault="00C97035" w:rsidP="00C97035">
            <w:pPr>
              <w:pStyle w:val="TAL"/>
              <w:keepNext w:val="0"/>
              <w:keepLines w:val="0"/>
              <w:widowControl w:val="0"/>
              <w:rPr>
                <w:lang w:eastAsia="zh-CN"/>
              </w:rPr>
            </w:pPr>
          </w:p>
        </w:tc>
        <w:tc>
          <w:tcPr>
            <w:tcW w:w="1512" w:type="dxa"/>
          </w:tcPr>
          <w:p w14:paraId="434FD245" w14:textId="77777777" w:rsidR="00C97035" w:rsidRPr="006E66D3" w:rsidRDefault="00C97035" w:rsidP="00C97035">
            <w:pPr>
              <w:pStyle w:val="TAL"/>
              <w:keepNext w:val="0"/>
              <w:keepLines w:val="0"/>
              <w:widowControl w:val="0"/>
              <w:rPr>
                <w:lang w:eastAsia="zh-CN"/>
              </w:rPr>
            </w:pPr>
          </w:p>
        </w:tc>
        <w:tc>
          <w:tcPr>
            <w:tcW w:w="1728" w:type="dxa"/>
          </w:tcPr>
          <w:p w14:paraId="68428997" w14:textId="77777777" w:rsidR="00C97035" w:rsidRPr="006E66D3" w:rsidRDefault="00C97035" w:rsidP="00C97035">
            <w:pPr>
              <w:pStyle w:val="TAL"/>
              <w:keepNext w:val="0"/>
              <w:keepLines w:val="0"/>
              <w:widowControl w:val="0"/>
              <w:rPr>
                <w:bCs/>
                <w:lang w:eastAsia="zh-CN"/>
              </w:rPr>
            </w:pPr>
          </w:p>
        </w:tc>
        <w:tc>
          <w:tcPr>
            <w:tcW w:w="1080" w:type="dxa"/>
          </w:tcPr>
          <w:p w14:paraId="5BA54E9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C97035" w:rsidRPr="006E66D3" w:rsidRDefault="00C97035" w:rsidP="00C97035">
            <w:pPr>
              <w:pStyle w:val="TAC"/>
              <w:keepNext w:val="0"/>
              <w:keepLines w:val="0"/>
              <w:widowControl w:val="0"/>
              <w:rPr>
                <w:rFonts w:eastAsia="SimSun"/>
                <w:lang w:eastAsia="zh-CN"/>
              </w:rPr>
            </w:pPr>
          </w:p>
        </w:tc>
      </w:tr>
      <w:tr w:rsidR="00C97035" w:rsidRPr="006E66D3" w14:paraId="2D8F45A4" w14:textId="77777777" w:rsidTr="0088716B">
        <w:tc>
          <w:tcPr>
            <w:tcW w:w="2160" w:type="dxa"/>
          </w:tcPr>
          <w:p w14:paraId="2232E26E"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C97035" w:rsidRPr="006E66D3" w:rsidRDefault="00C97035" w:rsidP="00C97035">
            <w:pPr>
              <w:pStyle w:val="TAL"/>
              <w:keepNext w:val="0"/>
              <w:keepLines w:val="0"/>
              <w:widowControl w:val="0"/>
              <w:rPr>
                <w:lang w:eastAsia="zh-CN"/>
              </w:rPr>
            </w:pPr>
          </w:p>
        </w:tc>
        <w:tc>
          <w:tcPr>
            <w:tcW w:w="1080" w:type="dxa"/>
          </w:tcPr>
          <w:p w14:paraId="5498BE2D" w14:textId="77777777" w:rsidR="00C97035" w:rsidRPr="006E66D3" w:rsidRDefault="00C97035" w:rsidP="00C97035">
            <w:pPr>
              <w:pStyle w:val="TAL"/>
              <w:keepNext w:val="0"/>
              <w:keepLines w:val="0"/>
              <w:widowControl w:val="0"/>
              <w:rPr>
                <w:lang w:eastAsia="zh-CN"/>
              </w:rPr>
            </w:pPr>
          </w:p>
        </w:tc>
        <w:tc>
          <w:tcPr>
            <w:tcW w:w="1512" w:type="dxa"/>
          </w:tcPr>
          <w:p w14:paraId="02C4B7AB" w14:textId="77777777" w:rsidR="00C97035" w:rsidRPr="006E66D3" w:rsidRDefault="00C97035" w:rsidP="00C97035">
            <w:pPr>
              <w:pStyle w:val="TAL"/>
              <w:keepNext w:val="0"/>
              <w:keepLines w:val="0"/>
              <w:widowControl w:val="0"/>
              <w:rPr>
                <w:lang w:eastAsia="zh-CN"/>
              </w:rPr>
            </w:pPr>
          </w:p>
        </w:tc>
        <w:tc>
          <w:tcPr>
            <w:tcW w:w="1728" w:type="dxa"/>
          </w:tcPr>
          <w:p w14:paraId="4FC6BD23" w14:textId="77777777" w:rsidR="00C97035" w:rsidRPr="006E66D3" w:rsidRDefault="00C97035" w:rsidP="00C97035">
            <w:pPr>
              <w:pStyle w:val="TAL"/>
              <w:keepNext w:val="0"/>
              <w:keepLines w:val="0"/>
              <w:widowControl w:val="0"/>
              <w:rPr>
                <w:bCs/>
                <w:lang w:eastAsia="zh-CN"/>
              </w:rPr>
            </w:pPr>
          </w:p>
        </w:tc>
        <w:tc>
          <w:tcPr>
            <w:tcW w:w="1080" w:type="dxa"/>
          </w:tcPr>
          <w:p w14:paraId="1652D364" w14:textId="77777777" w:rsidR="00C97035" w:rsidRPr="00470426" w:rsidRDefault="00C97035" w:rsidP="00C97035">
            <w:pPr>
              <w:pStyle w:val="TAC"/>
              <w:keepNext w:val="0"/>
              <w:keepLines w:val="0"/>
              <w:widowControl w:val="0"/>
              <w:rPr>
                <w:rFonts w:eastAsia="SimSun"/>
                <w:lang w:eastAsia="zh-CN"/>
              </w:rPr>
            </w:pPr>
          </w:p>
        </w:tc>
        <w:tc>
          <w:tcPr>
            <w:tcW w:w="1080" w:type="dxa"/>
          </w:tcPr>
          <w:p w14:paraId="02846E7C" w14:textId="77777777" w:rsidR="00C97035" w:rsidRPr="006E66D3" w:rsidRDefault="00C97035" w:rsidP="00C97035">
            <w:pPr>
              <w:pStyle w:val="TAC"/>
              <w:keepNext w:val="0"/>
              <w:keepLines w:val="0"/>
              <w:widowControl w:val="0"/>
              <w:rPr>
                <w:rFonts w:eastAsia="SimSun"/>
                <w:lang w:eastAsia="zh-CN"/>
              </w:rPr>
            </w:pPr>
          </w:p>
        </w:tc>
      </w:tr>
      <w:tr w:rsidR="00C97035" w:rsidRPr="006E66D3" w14:paraId="553A36D1" w14:textId="77777777" w:rsidTr="0088716B">
        <w:tc>
          <w:tcPr>
            <w:tcW w:w="2160" w:type="dxa"/>
          </w:tcPr>
          <w:p w14:paraId="6C6F8011"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30085FDA" w14:textId="77777777" w:rsidR="00C97035" w:rsidRPr="006E66D3" w:rsidRDefault="00C97035" w:rsidP="00C97035">
            <w:pPr>
              <w:pStyle w:val="TAL"/>
              <w:keepNext w:val="0"/>
              <w:keepLines w:val="0"/>
              <w:widowControl w:val="0"/>
              <w:rPr>
                <w:lang w:eastAsia="zh-CN"/>
              </w:rPr>
            </w:pPr>
          </w:p>
        </w:tc>
        <w:tc>
          <w:tcPr>
            <w:tcW w:w="1512" w:type="dxa"/>
          </w:tcPr>
          <w:p w14:paraId="4C520C74" w14:textId="77777777" w:rsidR="00C97035" w:rsidRPr="006E66D3" w:rsidRDefault="00C97035" w:rsidP="00C97035">
            <w:pPr>
              <w:pStyle w:val="TAL"/>
              <w:keepNext w:val="0"/>
              <w:keepLines w:val="0"/>
              <w:widowControl w:val="0"/>
              <w:rPr>
                <w:lang w:eastAsia="zh-CN"/>
              </w:rPr>
            </w:pPr>
            <w:r w:rsidRPr="006E66D3">
              <w:rPr>
                <w:lang w:eastAsia="ja-JP"/>
              </w:rPr>
              <w:t>INTEGER (0..1007)</w:t>
            </w:r>
          </w:p>
        </w:tc>
        <w:tc>
          <w:tcPr>
            <w:tcW w:w="1728" w:type="dxa"/>
          </w:tcPr>
          <w:p w14:paraId="02B4AB51" w14:textId="77777777" w:rsidR="00C97035" w:rsidRPr="006E66D3" w:rsidRDefault="00C97035" w:rsidP="00C97035">
            <w:pPr>
              <w:pStyle w:val="TAL"/>
              <w:keepNext w:val="0"/>
              <w:keepLines w:val="0"/>
              <w:widowControl w:val="0"/>
              <w:rPr>
                <w:bCs/>
                <w:lang w:eastAsia="zh-CN"/>
              </w:rPr>
            </w:pPr>
          </w:p>
        </w:tc>
        <w:tc>
          <w:tcPr>
            <w:tcW w:w="1080" w:type="dxa"/>
          </w:tcPr>
          <w:p w14:paraId="681CE87D"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C97035" w:rsidRPr="006E66D3" w:rsidRDefault="00C97035" w:rsidP="00C97035">
            <w:pPr>
              <w:pStyle w:val="TAC"/>
              <w:keepNext w:val="0"/>
              <w:keepLines w:val="0"/>
              <w:widowControl w:val="0"/>
              <w:rPr>
                <w:rFonts w:eastAsia="SimSun"/>
                <w:lang w:eastAsia="zh-CN"/>
              </w:rPr>
            </w:pPr>
          </w:p>
        </w:tc>
      </w:tr>
      <w:tr w:rsidR="00C97035" w:rsidRPr="006E66D3" w14:paraId="7E96C36A" w14:textId="77777777" w:rsidTr="0088716B">
        <w:tc>
          <w:tcPr>
            <w:tcW w:w="2160" w:type="dxa"/>
          </w:tcPr>
          <w:p w14:paraId="3555E51D"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23C6A5DC" w14:textId="77777777" w:rsidR="00C97035" w:rsidRPr="006E66D3" w:rsidRDefault="00C97035" w:rsidP="00C97035">
            <w:pPr>
              <w:pStyle w:val="TAL"/>
              <w:keepNext w:val="0"/>
              <w:keepLines w:val="0"/>
              <w:widowControl w:val="0"/>
              <w:rPr>
                <w:lang w:eastAsia="zh-CN"/>
              </w:rPr>
            </w:pPr>
          </w:p>
        </w:tc>
        <w:tc>
          <w:tcPr>
            <w:tcW w:w="1512" w:type="dxa"/>
          </w:tcPr>
          <w:p w14:paraId="16D5A671"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1D5EF566" w14:textId="77777777" w:rsidR="00C97035" w:rsidRPr="006E66D3" w:rsidRDefault="00C97035" w:rsidP="00C97035">
            <w:pPr>
              <w:pStyle w:val="TAL"/>
              <w:keepNext w:val="0"/>
              <w:keepLines w:val="0"/>
              <w:widowControl w:val="0"/>
              <w:rPr>
                <w:bCs/>
                <w:lang w:eastAsia="zh-CN"/>
              </w:rPr>
            </w:pPr>
          </w:p>
        </w:tc>
        <w:tc>
          <w:tcPr>
            <w:tcW w:w="1080" w:type="dxa"/>
          </w:tcPr>
          <w:p w14:paraId="5EF9144F"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C97035" w:rsidRPr="006E66D3" w:rsidRDefault="00C97035" w:rsidP="00C97035">
            <w:pPr>
              <w:pStyle w:val="TAC"/>
              <w:keepNext w:val="0"/>
              <w:keepLines w:val="0"/>
              <w:widowControl w:val="0"/>
              <w:rPr>
                <w:rFonts w:eastAsia="SimSun"/>
                <w:lang w:eastAsia="zh-CN"/>
              </w:rPr>
            </w:pPr>
          </w:p>
        </w:tc>
      </w:tr>
      <w:tr w:rsidR="00C97035" w:rsidRPr="006E66D3" w14:paraId="4B31B826" w14:textId="77777777" w:rsidTr="0088716B">
        <w:tc>
          <w:tcPr>
            <w:tcW w:w="2160" w:type="dxa"/>
          </w:tcPr>
          <w:p w14:paraId="78D3ACE5"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C97035" w:rsidRPr="006E66D3" w:rsidRDefault="00C97035" w:rsidP="00C97035">
            <w:pPr>
              <w:pStyle w:val="TAL"/>
              <w:keepNext w:val="0"/>
              <w:keepLines w:val="0"/>
              <w:widowControl w:val="0"/>
              <w:rPr>
                <w:lang w:eastAsia="zh-CN"/>
              </w:rPr>
            </w:pPr>
          </w:p>
        </w:tc>
        <w:tc>
          <w:tcPr>
            <w:tcW w:w="1080" w:type="dxa"/>
          </w:tcPr>
          <w:p w14:paraId="77EDFF8A" w14:textId="77777777" w:rsidR="00C97035" w:rsidRPr="006E66D3" w:rsidRDefault="00C97035" w:rsidP="00C97035">
            <w:pPr>
              <w:pStyle w:val="TAL"/>
              <w:keepNext w:val="0"/>
              <w:keepLines w:val="0"/>
              <w:widowControl w:val="0"/>
              <w:rPr>
                <w:lang w:eastAsia="zh-CN"/>
              </w:rPr>
            </w:pPr>
          </w:p>
        </w:tc>
        <w:tc>
          <w:tcPr>
            <w:tcW w:w="1512" w:type="dxa"/>
          </w:tcPr>
          <w:p w14:paraId="0071596E" w14:textId="77777777" w:rsidR="00C97035" w:rsidRPr="006E66D3" w:rsidRDefault="00C97035" w:rsidP="00C97035">
            <w:pPr>
              <w:pStyle w:val="TAL"/>
              <w:keepNext w:val="0"/>
              <w:keepLines w:val="0"/>
              <w:widowControl w:val="0"/>
              <w:rPr>
                <w:lang w:eastAsia="zh-CN"/>
              </w:rPr>
            </w:pPr>
          </w:p>
        </w:tc>
        <w:tc>
          <w:tcPr>
            <w:tcW w:w="1728" w:type="dxa"/>
          </w:tcPr>
          <w:p w14:paraId="17809406" w14:textId="77777777" w:rsidR="00C97035" w:rsidRPr="006E66D3" w:rsidRDefault="00C97035" w:rsidP="00C97035">
            <w:pPr>
              <w:pStyle w:val="TAL"/>
              <w:keepNext w:val="0"/>
              <w:keepLines w:val="0"/>
              <w:widowControl w:val="0"/>
              <w:rPr>
                <w:bCs/>
                <w:lang w:eastAsia="zh-CN"/>
              </w:rPr>
            </w:pPr>
          </w:p>
        </w:tc>
        <w:tc>
          <w:tcPr>
            <w:tcW w:w="1080" w:type="dxa"/>
          </w:tcPr>
          <w:p w14:paraId="3ABB7376" w14:textId="77777777" w:rsidR="00C97035" w:rsidRPr="00470426" w:rsidRDefault="00C97035" w:rsidP="00C97035">
            <w:pPr>
              <w:pStyle w:val="TAC"/>
              <w:keepNext w:val="0"/>
              <w:keepLines w:val="0"/>
              <w:widowControl w:val="0"/>
              <w:rPr>
                <w:rFonts w:eastAsia="SimSun"/>
                <w:lang w:eastAsia="zh-CN"/>
              </w:rPr>
            </w:pPr>
          </w:p>
        </w:tc>
        <w:tc>
          <w:tcPr>
            <w:tcW w:w="1080" w:type="dxa"/>
          </w:tcPr>
          <w:p w14:paraId="44494D92" w14:textId="77777777" w:rsidR="00C97035" w:rsidRPr="006E66D3" w:rsidRDefault="00C97035" w:rsidP="00C97035">
            <w:pPr>
              <w:pStyle w:val="TAC"/>
              <w:keepNext w:val="0"/>
              <w:keepLines w:val="0"/>
              <w:widowControl w:val="0"/>
              <w:rPr>
                <w:rFonts w:eastAsia="SimSun"/>
                <w:lang w:eastAsia="zh-CN"/>
              </w:rPr>
            </w:pPr>
          </w:p>
        </w:tc>
      </w:tr>
      <w:tr w:rsidR="00C97035" w:rsidRPr="006E66D3" w14:paraId="60703F92" w14:textId="77777777" w:rsidTr="0088716B">
        <w:tc>
          <w:tcPr>
            <w:tcW w:w="2160" w:type="dxa"/>
          </w:tcPr>
          <w:p w14:paraId="4D72690A"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ID</w:t>
            </w:r>
          </w:p>
        </w:tc>
        <w:tc>
          <w:tcPr>
            <w:tcW w:w="1080" w:type="dxa"/>
          </w:tcPr>
          <w:p w14:paraId="3934794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2D1E628E" w14:textId="77777777" w:rsidR="00C97035" w:rsidRPr="006E66D3" w:rsidRDefault="00C97035" w:rsidP="00C97035">
            <w:pPr>
              <w:pStyle w:val="TAL"/>
              <w:keepNext w:val="0"/>
              <w:keepLines w:val="0"/>
              <w:widowControl w:val="0"/>
              <w:rPr>
                <w:lang w:eastAsia="zh-CN"/>
              </w:rPr>
            </w:pPr>
          </w:p>
        </w:tc>
        <w:tc>
          <w:tcPr>
            <w:tcW w:w="1512" w:type="dxa"/>
          </w:tcPr>
          <w:p w14:paraId="01B7A46D" w14:textId="77777777" w:rsidR="00C97035" w:rsidRPr="006E66D3" w:rsidRDefault="00C97035" w:rsidP="00C97035">
            <w:pPr>
              <w:pStyle w:val="TAL"/>
              <w:keepNext w:val="0"/>
              <w:keepLines w:val="0"/>
              <w:widowControl w:val="0"/>
              <w:rPr>
                <w:lang w:eastAsia="zh-CN"/>
              </w:rPr>
            </w:pPr>
            <w:r w:rsidRPr="006E66D3">
              <w:rPr>
                <w:lang w:eastAsia="zh-CN"/>
              </w:rPr>
              <w:t>INTEGER(0..255)</w:t>
            </w:r>
          </w:p>
        </w:tc>
        <w:tc>
          <w:tcPr>
            <w:tcW w:w="1728" w:type="dxa"/>
          </w:tcPr>
          <w:p w14:paraId="7D2B9DF8" w14:textId="77777777" w:rsidR="00C97035" w:rsidRPr="006E66D3" w:rsidRDefault="00C97035" w:rsidP="00C97035">
            <w:pPr>
              <w:pStyle w:val="TAL"/>
              <w:keepNext w:val="0"/>
              <w:keepLines w:val="0"/>
              <w:widowControl w:val="0"/>
              <w:rPr>
                <w:bCs/>
                <w:lang w:eastAsia="zh-CN"/>
              </w:rPr>
            </w:pPr>
          </w:p>
        </w:tc>
        <w:tc>
          <w:tcPr>
            <w:tcW w:w="1080" w:type="dxa"/>
          </w:tcPr>
          <w:p w14:paraId="0D58320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C97035" w:rsidRPr="006E66D3" w:rsidRDefault="00C97035" w:rsidP="00C97035">
            <w:pPr>
              <w:pStyle w:val="TAC"/>
              <w:keepNext w:val="0"/>
              <w:keepLines w:val="0"/>
              <w:widowControl w:val="0"/>
              <w:rPr>
                <w:rFonts w:eastAsia="SimSun"/>
                <w:lang w:eastAsia="zh-CN"/>
              </w:rPr>
            </w:pPr>
          </w:p>
        </w:tc>
      </w:tr>
      <w:tr w:rsidR="00C97035" w:rsidRPr="006E66D3" w14:paraId="61AA9267" w14:textId="77777777" w:rsidTr="0088716B">
        <w:tc>
          <w:tcPr>
            <w:tcW w:w="2160" w:type="dxa"/>
          </w:tcPr>
          <w:p w14:paraId="4D43AEF6"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520FEE9B" w14:textId="77777777" w:rsidR="00C97035" w:rsidRPr="006E66D3" w:rsidRDefault="00C97035" w:rsidP="00C97035">
            <w:pPr>
              <w:pStyle w:val="TAL"/>
              <w:keepNext w:val="0"/>
              <w:keepLines w:val="0"/>
              <w:widowControl w:val="0"/>
              <w:rPr>
                <w:lang w:eastAsia="zh-CN"/>
              </w:rPr>
            </w:pPr>
          </w:p>
        </w:tc>
        <w:tc>
          <w:tcPr>
            <w:tcW w:w="1512" w:type="dxa"/>
          </w:tcPr>
          <w:p w14:paraId="4841873A" w14:textId="77777777" w:rsidR="00C97035" w:rsidRPr="006E66D3" w:rsidRDefault="00C97035" w:rsidP="00C97035">
            <w:pPr>
              <w:pStyle w:val="TAL"/>
              <w:keepNext w:val="0"/>
              <w:keepLines w:val="0"/>
              <w:widowControl w:val="0"/>
              <w:rPr>
                <w:lang w:eastAsia="zh-CN"/>
              </w:rPr>
            </w:pPr>
            <w:r w:rsidRPr="006E66D3">
              <w:rPr>
                <w:lang w:eastAsia="zh-CN"/>
              </w:rPr>
              <w:t>INTEGER(0..7)</w:t>
            </w:r>
          </w:p>
        </w:tc>
        <w:tc>
          <w:tcPr>
            <w:tcW w:w="1728" w:type="dxa"/>
          </w:tcPr>
          <w:p w14:paraId="14ED8A86" w14:textId="77777777" w:rsidR="00C97035" w:rsidRPr="006E66D3" w:rsidRDefault="00C97035" w:rsidP="00C97035">
            <w:pPr>
              <w:pStyle w:val="TAL"/>
              <w:keepNext w:val="0"/>
              <w:keepLines w:val="0"/>
              <w:widowControl w:val="0"/>
              <w:rPr>
                <w:bCs/>
                <w:lang w:eastAsia="zh-CN"/>
              </w:rPr>
            </w:pPr>
          </w:p>
        </w:tc>
        <w:tc>
          <w:tcPr>
            <w:tcW w:w="1080" w:type="dxa"/>
          </w:tcPr>
          <w:p w14:paraId="77E7F0F9"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C97035" w:rsidRPr="006E66D3" w:rsidRDefault="00C97035" w:rsidP="00C97035">
            <w:pPr>
              <w:pStyle w:val="TAC"/>
              <w:keepNext w:val="0"/>
              <w:keepLines w:val="0"/>
              <w:widowControl w:val="0"/>
              <w:rPr>
                <w:rFonts w:eastAsia="SimSun"/>
                <w:lang w:eastAsia="zh-CN"/>
              </w:rPr>
            </w:pPr>
          </w:p>
        </w:tc>
      </w:tr>
      <w:tr w:rsidR="00C97035" w:rsidRPr="006E66D3" w14:paraId="5563D699" w14:textId="77777777" w:rsidTr="0088716B">
        <w:tc>
          <w:tcPr>
            <w:tcW w:w="2160" w:type="dxa"/>
          </w:tcPr>
          <w:p w14:paraId="67BF70B4"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3DDB34BA" w14:textId="77777777" w:rsidR="00C97035" w:rsidRPr="006E66D3" w:rsidRDefault="00C97035" w:rsidP="00C97035">
            <w:pPr>
              <w:pStyle w:val="TAL"/>
              <w:keepNext w:val="0"/>
              <w:keepLines w:val="0"/>
              <w:widowControl w:val="0"/>
              <w:rPr>
                <w:lang w:eastAsia="zh-CN"/>
              </w:rPr>
            </w:pPr>
          </w:p>
        </w:tc>
        <w:tc>
          <w:tcPr>
            <w:tcW w:w="1512" w:type="dxa"/>
          </w:tcPr>
          <w:p w14:paraId="1D828B94"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34317599" w14:textId="77777777" w:rsidR="00C97035" w:rsidRPr="006E66D3" w:rsidRDefault="00C97035" w:rsidP="00C97035">
            <w:pPr>
              <w:pStyle w:val="TAL"/>
              <w:keepNext w:val="0"/>
              <w:keepLines w:val="0"/>
              <w:widowControl w:val="0"/>
              <w:rPr>
                <w:bCs/>
                <w:lang w:eastAsia="zh-CN"/>
              </w:rPr>
            </w:pPr>
          </w:p>
        </w:tc>
        <w:tc>
          <w:tcPr>
            <w:tcW w:w="1080" w:type="dxa"/>
          </w:tcPr>
          <w:p w14:paraId="6879375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C97035" w:rsidRPr="006E66D3" w:rsidRDefault="00C97035" w:rsidP="00C97035">
            <w:pPr>
              <w:pStyle w:val="TAC"/>
              <w:keepNext w:val="0"/>
              <w:keepLines w:val="0"/>
              <w:widowControl w:val="0"/>
              <w:rPr>
                <w:rFonts w:eastAsia="SimSun"/>
                <w:lang w:eastAsia="zh-CN"/>
              </w:rPr>
            </w:pPr>
          </w:p>
        </w:tc>
      </w:tr>
      <w:tr w:rsidR="00C97035"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C97035" w:rsidRPr="006E66D3" w:rsidRDefault="00C97035" w:rsidP="00C97035">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C97035" w:rsidRPr="006E66D3" w:rsidRDefault="00C97035" w:rsidP="00C97035">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C97035" w:rsidRPr="006E66D3" w:rsidRDefault="00C97035" w:rsidP="00C9703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C97035" w:rsidRPr="006E66D3" w:rsidRDefault="00C97035" w:rsidP="00C97035">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C97035" w:rsidRPr="006E66D3" w:rsidRDefault="00C97035" w:rsidP="00C9703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C97035" w:rsidRPr="00AF5321" w:rsidRDefault="00C97035" w:rsidP="00C97035">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799" w:name="_CR9_2_31"/>
      <w:bookmarkStart w:id="2800" w:name="_Toc47618339"/>
      <w:bookmarkStart w:id="2801" w:name="_Toc47618675"/>
      <w:bookmarkStart w:id="2802" w:name="_Toc47618870"/>
      <w:bookmarkStart w:id="2803" w:name="_Toc47620093"/>
      <w:bookmarkStart w:id="2804" w:name="_Toc51776049"/>
      <w:bookmarkStart w:id="2805" w:name="_Toc56773071"/>
      <w:bookmarkStart w:id="2806" w:name="_Toc64447700"/>
      <w:bookmarkStart w:id="2807" w:name="_Toc74152356"/>
      <w:bookmarkStart w:id="2808" w:name="_Toc88654209"/>
      <w:bookmarkStart w:id="2809" w:name="_Toc99056278"/>
      <w:bookmarkStart w:id="2810" w:name="_Toc99959211"/>
      <w:bookmarkStart w:id="2811" w:name="_Toc105612397"/>
      <w:bookmarkStart w:id="2812" w:name="_Toc106109613"/>
      <w:bookmarkStart w:id="2813" w:name="_Toc112766505"/>
      <w:bookmarkStart w:id="2814" w:name="_Toc113379421"/>
      <w:bookmarkStart w:id="2815" w:name="_Toc120091974"/>
      <w:bookmarkStart w:id="2816" w:name="_Toc175587181"/>
      <w:bookmarkEnd w:id="2799"/>
      <w:r w:rsidRPr="00504F3B">
        <w:t>9.2.</w:t>
      </w:r>
      <w:r>
        <w:t>31</w:t>
      </w:r>
      <w:r w:rsidRPr="00504F3B">
        <w:tab/>
        <w:t>SRS Resource Set</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17" w:name="_CR9_2_32"/>
      <w:bookmarkStart w:id="2818" w:name="_Toc47618340"/>
      <w:bookmarkStart w:id="2819" w:name="_Toc47618676"/>
      <w:bookmarkStart w:id="2820" w:name="_Toc47618871"/>
      <w:bookmarkStart w:id="2821" w:name="_Toc47620094"/>
      <w:bookmarkStart w:id="2822" w:name="_Toc51776050"/>
      <w:bookmarkStart w:id="2823" w:name="_Toc56773072"/>
      <w:bookmarkStart w:id="2824" w:name="_Toc64447701"/>
      <w:bookmarkStart w:id="2825" w:name="_Toc74152357"/>
      <w:bookmarkStart w:id="2826" w:name="_Toc88654210"/>
      <w:bookmarkStart w:id="2827" w:name="_Toc99056279"/>
      <w:bookmarkStart w:id="2828" w:name="_Toc99959212"/>
      <w:bookmarkStart w:id="2829" w:name="_Toc105612398"/>
      <w:bookmarkStart w:id="2830" w:name="_Toc106109614"/>
      <w:bookmarkStart w:id="2831" w:name="_Toc112766506"/>
      <w:bookmarkStart w:id="2832" w:name="_Toc113379422"/>
      <w:bookmarkStart w:id="2833" w:name="_Toc120091975"/>
      <w:bookmarkStart w:id="2834" w:name="_Toc175587182"/>
      <w:bookmarkEnd w:id="2817"/>
      <w:r w:rsidRPr="00504F3B">
        <w:t>9.2.</w:t>
      </w:r>
      <w:r>
        <w:t>32</w:t>
      </w:r>
      <w:r w:rsidRPr="00504F3B">
        <w:tab/>
      </w:r>
      <w:bookmarkStart w:id="2835" w:name="_Hlk50054856"/>
      <w:r w:rsidRPr="00504F3B">
        <w:t>Positioning SRS Resource Set</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bookmarkEnd w:id="2835"/>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36" w:name="_CR9_2_33"/>
      <w:bookmarkStart w:id="2837" w:name="_Toc51776051"/>
      <w:bookmarkStart w:id="2838" w:name="_Toc56773073"/>
      <w:bookmarkStart w:id="2839" w:name="_Toc64447702"/>
      <w:bookmarkStart w:id="2840" w:name="_Toc74152358"/>
      <w:bookmarkStart w:id="2841" w:name="_Toc88654211"/>
      <w:bookmarkStart w:id="2842" w:name="_Toc99056280"/>
      <w:bookmarkStart w:id="2843" w:name="_Toc99959213"/>
      <w:bookmarkStart w:id="2844" w:name="_Toc105612399"/>
      <w:bookmarkStart w:id="2845" w:name="_Toc106109615"/>
      <w:bookmarkStart w:id="2846" w:name="_Toc112766507"/>
      <w:bookmarkStart w:id="2847" w:name="_Toc113379423"/>
      <w:bookmarkStart w:id="2848" w:name="_Toc120091976"/>
      <w:bookmarkStart w:id="2849" w:name="_Toc175587183"/>
      <w:bookmarkEnd w:id="2836"/>
      <w:r w:rsidRPr="004151EA">
        <w:t>9.2.</w:t>
      </w:r>
      <w:r>
        <w:t>33</w:t>
      </w:r>
      <w:r w:rsidRPr="004151EA">
        <w:tab/>
        <w:t>SRS Resource Set ID</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50" w:name="_CR9_2_34"/>
      <w:bookmarkStart w:id="2851" w:name="_Toc51776052"/>
      <w:bookmarkStart w:id="2852" w:name="_Toc56773074"/>
      <w:bookmarkStart w:id="2853" w:name="_Toc64447703"/>
      <w:bookmarkStart w:id="2854" w:name="_Toc74152359"/>
      <w:bookmarkStart w:id="2855" w:name="_Toc88654212"/>
      <w:bookmarkStart w:id="2856" w:name="_Toc99056281"/>
      <w:bookmarkStart w:id="2857" w:name="_Toc99959214"/>
      <w:bookmarkStart w:id="2858" w:name="_Toc105612400"/>
      <w:bookmarkStart w:id="2859" w:name="_Toc106109616"/>
      <w:bookmarkStart w:id="2860" w:name="_Toc112766508"/>
      <w:bookmarkStart w:id="2861" w:name="_Toc113379424"/>
      <w:bookmarkStart w:id="2862" w:name="_Toc120091977"/>
      <w:bookmarkStart w:id="2863" w:name="_Toc175587184"/>
      <w:bookmarkEnd w:id="2850"/>
      <w:r w:rsidRPr="004151EA">
        <w:t>9.2.</w:t>
      </w:r>
      <w:r>
        <w:t>34</w:t>
      </w:r>
      <w:r w:rsidRPr="004151EA">
        <w:tab/>
        <w:t>Spatial Relation</w:t>
      </w:r>
      <w:r>
        <w:t xml:space="preserve"> Information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64" w:name="_Hlk50141396"/>
      <w:r w:rsidRPr="004151EA">
        <w:t xml:space="preserve">for transmission </w:t>
      </w:r>
      <w:r>
        <w:t>o</w:t>
      </w:r>
      <w:r w:rsidRPr="004151EA">
        <w:t>f UL SRS by a UE</w:t>
      </w:r>
      <w:bookmarkEnd w:id="2864"/>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65" w:name="_CR9_2_35"/>
      <w:bookmarkStart w:id="2866" w:name="_Toc51776053"/>
      <w:bookmarkStart w:id="2867" w:name="_Toc56773075"/>
      <w:bookmarkStart w:id="2868" w:name="_Toc64447704"/>
      <w:bookmarkStart w:id="2869" w:name="_Toc74152360"/>
      <w:bookmarkStart w:id="2870" w:name="_Toc88654213"/>
      <w:bookmarkStart w:id="2871" w:name="_Toc99056282"/>
      <w:bookmarkStart w:id="2872" w:name="_Toc99959215"/>
      <w:bookmarkStart w:id="2873" w:name="_Toc105612401"/>
      <w:bookmarkStart w:id="2874" w:name="_Toc106109617"/>
      <w:bookmarkStart w:id="2875" w:name="_Toc112766509"/>
      <w:bookmarkStart w:id="2876" w:name="_Toc113379425"/>
      <w:bookmarkStart w:id="2877" w:name="_Toc120091978"/>
      <w:bookmarkStart w:id="2878" w:name="_Toc175587185"/>
      <w:bookmarkEnd w:id="2865"/>
      <w:r w:rsidRPr="004151EA">
        <w:t>9.2.</w:t>
      </w:r>
      <w:r>
        <w:t>35</w:t>
      </w:r>
      <w:r w:rsidRPr="004151EA">
        <w:tab/>
        <w:t>SRS Resource Trigger</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79" w:name="_CR9_2_36"/>
      <w:bookmarkStart w:id="2880" w:name="_Toc51776054"/>
      <w:bookmarkStart w:id="2881" w:name="_Toc56773076"/>
      <w:bookmarkStart w:id="2882" w:name="_Toc64447705"/>
      <w:bookmarkStart w:id="2883" w:name="_Toc74152361"/>
      <w:bookmarkStart w:id="2884" w:name="_Toc88654214"/>
      <w:bookmarkStart w:id="2885" w:name="_Toc99056283"/>
      <w:bookmarkStart w:id="2886" w:name="_Toc99959216"/>
      <w:bookmarkStart w:id="2887" w:name="_Toc105612402"/>
      <w:bookmarkStart w:id="2888" w:name="_Toc106109618"/>
      <w:bookmarkStart w:id="2889" w:name="_Toc112766510"/>
      <w:bookmarkStart w:id="2890" w:name="_Toc113379426"/>
      <w:bookmarkStart w:id="2891" w:name="_Toc120091979"/>
      <w:bookmarkStart w:id="2892" w:name="_Toc175587186"/>
      <w:bookmarkEnd w:id="2879"/>
      <w:r w:rsidRPr="004151EA">
        <w:t>9.2.</w:t>
      </w:r>
      <w:r>
        <w:t>36</w:t>
      </w:r>
      <w:r w:rsidRPr="004151EA">
        <w:tab/>
      </w:r>
      <w:bookmarkEnd w:id="2880"/>
      <w:bookmarkEnd w:id="2881"/>
      <w:bookmarkEnd w:id="2882"/>
      <w:r w:rsidR="00F776F1" w:rsidRPr="00C9396D">
        <w:t>Relative Time 1900</w:t>
      </w:r>
      <w:bookmarkEnd w:id="2883"/>
      <w:bookmarkEnd w:id="2884"/>
      <w:bookmarkEnd w:id="2885"/>
      <w:bookmarkEnd w:id="2886"/>
      <w:bookmarkEnd w:id="2887"/>
      <w:bookmarkEnd w:id="2888"/>
      <w:bookmarkEnd w:id="2889"/>
      <w:bookmarkEnd w:id="2890"/>
      <w:bookmarkEnd w:id="2891"/>
      <w:bookmarkEnd w:id="2892"/>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93" w:name="_CR9_2_37"/>
      <w:bookmarkStart w:id="2894" w:name="_Toc51776055"/>
      <w:bookmarkStart w:id="2895" w:name="_Toc56773077"/>
      <w:bookmarkStart w:id="2896" w:name="_Toc64447706"/>
      <w:bookmarkStart w:id="2897" w:name="_Toc74152362"/>
      <w:bookmarkStart w:id="2898" w:name="_Toc88654215"/>
      <w:bookmarkStart w:id="2899" w:name="_Toc99056284"/>
      <w:bookmarkStart w:id="2900" w:name="_Toc99959217"/>
      <w:bookmarkStart w:id="2901" w:name="_Toc105612403"/>
      <w:bookmarkStart w:id="2902" w:name="_Toc106109619"/>
      <w:bookmarkStart w:id="2903" w:name="_Toc112766511"/>
      <w:bookmarkStart w:id="2904" w:name="_Toc113379427"/>
      <w:bookmarkStart w:id="2905" w:name="_Toc120091980"/>
      <w:bookmarkStart w:id="2906" w:name="_Toc175587187"/>
      <w:bookmarkEnd w:id="2893"/>
      <w:r w:rsidRPr="003D7EB6">
        <w:t>9.2.</w:t>
      </w:r>
      <w:r>
        <w:t>37</w:t>
      </w:r>
      <w:r w:rsidRPr="003D7EB6">
        <w:tab/>
      </w:r>
      <w:r w:rsidR="004A2BD1" w:rsidRPr="00E17648">
        <w:t xml:space="preserve">TRP </w:t>
      </w:r>
      <w:r w:rsidRPr="003D7EB6">
        <w:t>Measurement Result</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&gt;Measurement Beam Information</w:t>
            </w:r>
          </w:p>
        </w:tc>
        <w:tc>
          <w:tcPr>
            <w:tcW w:w="1080" w:type="dxa"/>
          </w:tcPr>
          <w:p w14:paraId="6A367FD9" w14:textId="77777777" w:rsidR="006C018F" w:rsidRPr="00A4335D" w:rsidRDefault="006C018F" w:rsidP="006C018F">
            <w:pPr>
              <w:pStyle w:val="TAL"/>
              <w:keepNext w:val="0"/>
              <w:keepLines w:val="0"/>
              <w:widowControl w:val="0"/>
            </w:pPr>
            <w:r w:rsidRPr="0003275C">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&gt;LoS/NLoS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(singleHop, multiHop,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43192922"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0031199E"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374BCB6D" w:rsidR="006C018F" w:rsidRPr="00A4335D" w:rsidRDefault="0031199E" w:rsidP="006C018F">
            <w:pPr>
              <w:pStyle w:val="TAL"/>
              <w:keepNext w:val="0"/>
              <w:keepLines w:val="0"/>
              <w:widowControl w:val="0"/>
            </w:pPr>
            <w:r>
              <w:t>2</w:t>
            </w:r>
            <w:r w:rsidRPr="00F82F3A">
              <w:t>..&lt;</w:t>
            </w:r>
            <w:r>
              <w:t xml:space="preserve"> </w:t>
            </w:r>
            <w:r w:rsidR="006C018F" w:rsidRPr="00F7698B">
              <w:rPr>
                <w:i/>
                <w:iCs/>
              </w:rPr>
              <w:t xml:space="preserve">maxnoaggregatedPosSRS-Resources </w:t>
            </w:r>
            <w:r w:rsidR="006C018F"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r w:rsidR="009B4F97" w:rsidRPr="00A4335D" w14:paraId="32D60783" w14:textId="77777777" w:rsidTr="001A3F26">
        <w:tc>
          <w:tcPr>
            <w:tcW w:w="2161" w:type="dxa"/>
          </w:tcPr>
          <w:p w14:paraId="19034A7B" w14:textId="0955DE7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9B4F97" w:rsidRPr="00E3696A" w:rsidRDefault="009B4F97" w:rsidP="009B4F97">
            <w:pPr>
              <w:pStyle w:val="TAL"/>
              <w:keepNext w:val="0"/>
              <w:keepLines w:val="0"/>
              <w:widowControl w:val="0"/>
              <w:rPr>
                <w:rFonts w:eastAsia="SimSun"/>
              </w:rPr>
            </w:pPr>
            <w:r>
              <w:rPr>
                <w:rFonts w:eastAsia="SimSun"/>
                <w:lang w:eastAsia="zh-CN"/>
              </w:rPr>
              <w:t>M</w:t>
            </w:r>
          </w:p>
        </w:tc>
        <w:tc>
          <w:tcPr>
            <w:tcW w:w="1080" w:type="dxa"/>
          </w:tcPr>
          <w:p w14:paraId="5C2C847D" w14:textId="77777777" w:rsidR="009B4F97" w:rsidRPr="00A4335D" w:rsidRDefault="009B4F97" w:rsidP="009B4F97">
            <w:pPr>
              <w:pStyle w:val="TAL"/>
              <w:keepNext w:val="0"/>
              <w:keepLines w:val="0"/>
              <w:widowControl w:val="0"/>
            </w:pPr>
          </w:p>
        </w:tc>
        <w:tc>
          <w:tcPr>
            <w:tcW w:w="1512" w:type="dxa"/>
          </w:tcPr>
          <w:p w14:paraId="32E386ED" w14:textId="71C50749" w:rsidR="009B4F97" w:rsidRPr="002E3FB8" w:rsidRDefault="009B4F97" w:rsidP="009B4F97">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9B4F97" w:rsidRPr="00A4335D" w:rsidRDefault="009B4F97" w:rsidP="009B4F97">
            <w:pPr>
              <w:pStyle w:val="TAL"/>
              <w:keepNext w:val="0"/>
              <w:keepLines w:val="0"/>
              <w:widowControl w:val="0"/>
              <w:rPr>
                <w:bCs/>
                <w:lang w:eastAsia="zh-CN"/>
              </w:rPr>
            </w:pPr>
          </w:p>
        </w:tc>
        <w:tc>
          <w:tcPr>
            <w:tcW w:w="1080" w:type="dxa"/>
          </w:tcPr>
          <w:p w14:paraId="1308BD84" w14:textId="2EB56E63"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6E70FF8A" w14:textId="77777777" w:rsidTr="001A3F26">
        <w:tc>
          <w:tcPr>
            <w:tcW w:w="2161" w:type="dxa"/>
          </w:tcPr>
          <w:p w14:paraId="5A7A9CD5" w14:textId="3DBE8576" w:rsidR="009B4F97" w:rsidRPr="00D31C73" w:rsidRDefault="009B4F97" w:rsidP="009B4F97">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9B4F97" w:rsidRPr="00E3696A" w:rsidRDefault="009B4F97" w:rsidP="009B4F97">
            <w:pPr>
              <w:pStyle w:val="TAL"/>
              <w:keepNext w:val="0"/>
              <w:keepLines w:val="0"/>
              <w:widowControl w:val="0"/>
              <w:rPr>
                <w:rFonts w:eastAsia="SimSun"/>
              </w:rPr>
            </w:pPr>
          </w:p>
        </w:tc>
        <w:tc>
          <w:tcPr>
            <w:tcW w:w="1080" w:type="dxa"/>
          </w:tcPr>
          <w:p w14:paraId="13ADFB85" w14:textId="5112D403" w:rsidR="009B4F97" w:rsidRPr="00A4335D" w:rsidRDefault="009B4F97" w:rsidP="009B4F97">
            <w:pPr>
              <w:pStyle w:val="TAL"/>
              <w:keepNext w:val="0"/>
              <w:keepLines w:val="0"/>
              <w:widowControl w:val="0"/>
            </w:pPr>
            <w:r w:rsidRPr="001273CC">
              <w:rPr>
                <w:rFonts w:hint="eastAsia"/>
                <w:i/>
                <w:lang w:eastAsia="zh-CN"/>
              </w:rPr>
              <w:t>1</w:t>
            </w:r>
          </w:p>
        </w:tc>
        <w:tc>
          <w:tcPr>
            <w:tcW w:w="1512" w:type="dxa"/>
          </w:tcPr>
          <w:p w14:paraId="1496C781" w14:textId="77777777" w:rsidR="009B4F97" w:rsidRPr="002E3FB8" w:rsidRDefault="009B4F97" w:rsidP="009B4F97">
            <w:pPr>
              <w:pStyle w:val="TAL"/>
              <w:keepNext w:val="0"/>
              <w:keepLines w:val="0"/>
              <w:widowControl w:val="0"/>
            </w:pPr>
          </w:p>
        </w:tc>
        <w:tc>
          <w:tcPr>
            <w:tcW w:w="1728" w:type="dxa"/>
          </w:tcPr>
          <w:p w14:paraId="77705D74" w14:textId="77777777" w:rsidR="009B4F97" w:rsidRPr="00A4335D" w:rsidRDefault="009B4F97" w:rsidP="009B4F97">
            <w:pPr>
              <w:pStyle w:val="TAL"/>
              <w:keepNext w:val="0"/>
              <w:keepLines w:val="0"/>
              <w:widowControl w:val="0"/>
              <w:rPr>
                <w:bCs/>
                <w:lang w:eastAsia="zh-CN"/>
              </w:rPr>
            </w:pPr>
          </w:p>
        </w:tc>
        <w:tc>
          <w:tcPr>
            <w:tcW w:w="1080" w:type="dxa"/>
          </w:tcPr>
          <w:p w14:paraId="2CBE10D2" w14:textId="5A5C5BB8"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726B7BE5" w14:textId="77777777" w:rsidTr="001A3F26">
        <w:tc>
          <w:tcPr>
            <w:tcW w:w="2161" w:type="dxa"/>
          </w:tcPr>
          <w:p w14:paraId="51609445" w14:textId="7F3D5DFE" w:rsidR="009B4F97" w:rsidRPr="00D31C73" w:rsidRDefault="009B4F97" w:rsidP="009B4F97">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9B4F97" w:rsidRPr="00A4335D" w:rsidRDefault="009B4F97" w:rsidP="009B4F97">
            <w:pPr>
              <w:pStyle w:val="TAL"/>
              <w:keepNext w:val="0"/>
              <w:keepLines w:val="0"/>
              <w:widowControl w:val="0"/>
            </w:pPr>
          </w:p>
        </w:tc>
        <w:tc>
          <w:tcPr>
            <w:tcW w:w="1512" w:type="dxa"/>
          </w:tcPr>
          <w:p w14:paraId="3FEC55BC" w14:textId="30C36363" w:rsidR="009B4F97" w:rsidRPr="002E3FB8" w:rsidRDefault="009B4F97" w:rsidP="009B4F97">
            <w:pPr>
              <w:pStyle w:val="TAL"/>
              <w:keepNext w:val="0"/>
              <w:keepLines w:val="0"/>
              <w:widowControl w:val="0"/>
            </w:pPr>
            <w:r>
              <w:rPr>
                <w:rFonts w:hint="eastAsia"/>
                <w:noProof/>
                <w:lang w:eastAsia="zh-CN"/>
              </w:rPr>
              <w:t>I</w:t>
            </w:r>
            <w:r>
              <w:rPr>
                <w:noProof/>
                <w:lang w:eastAsia="zh-CN"/>
              </w:rPr>
              <w:t>NTEGER (0..2199</w:t>
            </w:r>
            <w:r w:rsidR="000676FB">
              <w:rPr>
                <w:noProof/>
                <w:lang w:eastAsia="zh-CN"/>
              </w:rPr>
              <w:t>, …</w:t>
            </w:r>
            <w:r>
              <w:rPr>
                <w:noProof/>
                <w:lang w:eastAsia="zh-CN"/>
              </w:rPr>
              <w:t>)</w:t>
            </w:r>
          </w:p>
        </w:tc>
        <w:tc>
          <w:tcPr>
            <w:tcW w:w="1728" w:type="dxa"/>
          </w:tcPr>
          <w:p w14:paraId="68A1D6E9" w14:textId="77777777" w:rsidR="009B4F97" w:rsidRPr="00A4335D" w:rsidRDefault="009B4F97" w:rsidP="009B4F97">
            <w:pPr>
              <w:pStyle w:val="TAL"/>
              <w:keepNext w:val="0"/>
              <w:keepLines w:val="0"/>
              <w:widowControl w:val="0"/>
              <w:rPr>
                <w:bCs/>
                <w:lang w:eastAsia="zh-CN"/>
              </w:rPr>
            </w:pPr>
          </w:p>
        </w:tc>
        <w:tc>
          <w:tcPr>
            <w:tcW w:w="1080" w:type="dxa"/>
          </w:tcPr>
          <w:p w14:paraId="23BE906C" w14:textId="77777777" w:rsidR="009B4F97" w:rsidRPr="00F67940" w:rsidRDefault="009B4F97" w:rsidP="009B4F97">
            <w:pPr>
              <w:pStyle w:val="TAC"/>
              <w:keepNext w:val="0"/>
              <w:keepLines w:val="0"/>
              <w:widowControl w:val="0"/>
              <w:rPr>
                <w:rFonts w:cs="Arial"/>
                <w:szCs w:val="18"/>
              </w:rPr>
            </w:pPr>
          </w:p>
        </w:tc>
        <w:tc>
          <w:tcPr>
            <w:tcW w:w="1080" w:type="dxa"/>
          </w:tcPr>
          <w:p w14:paraId="60B748AA" w14:textId="77777777" w:rsidR="009B4F97" w:rsidRDefault="009B4F97" w:rsidP="009B4F97">
            <w:pPr>
              <w:pStyle w:val="TAC"/>
              <w:keepNext w:val="0"/>
              <w:keepLines w:val="0"/>
              <w:widowControl w:val="0"/>
              <w:rPr>
                <w:rFonts w:cs="Arial"/>
                <w:szCs w:val="18"/>
              </w:rPr>
            </w:pPr>
          </w:p>
        </w:tc>
      </w:tr>
      <w:tr w:rsidR="009B4F97" w:rsidRPr="00A4335D" w14:paraId="6A560444" w14:textId="77777777" w:rsidTr="001A3F26">
        <w:tc>
          <w:tcPr>
            <w:tcW w:w="2161" w:type="dxa"/>
          </w:tcPr>
          <w:p w14:paraId="346A3B9D" w14:textId="798B4BF1"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9B4F97" w:rsidRPr="00A4335D" w:rsidRDefault="009B4F97" w:rsidP="009B4F97">
            <w:pPr>
              <w:pStyle w:val="TAL"/>
              <w:keepNext w:val="0"/>
              <w:keepLines w:val="0"/>
              <w:widowControl w:val="0"/>
            </w:pPr>
          </w:p>
        </w:tc>
        <w:tc>
          <w:tcPr>
            <w:tcW w:w="1512" w:type="dxa"/>
          </w:tcPr>
          <w:p w14:paraId="1E589F26" w14:textId="44CB8A4B" w:rsidR="009B4F97" w:rsidRPr="002E3FB8" w:rsidRDefault="009B4F97" w:rsidP="009B4F97">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9B4F97" w:rsidRPr="00A4335D" w:rsidRDefault="009B4F97" w:rsidP="009B4F97">
            <w:pPr>
              <w:pStyle w:val="TAL"/>
              <w:keepNext w:val="0"/>
              <w:keepLines w:val="0"/>
              <w:widowControl w:val="0"/>
              <w:rPr>
                <w:bCs/>
                <w:lang w:eastAsia="zh-CN"/>
              </w:rPr>
            </w:pPr>
          </w:p>
        </w:tc>
        <w:tc>
          <w:tcPr>
            <w:tcW w:w="1080" w:type="dxa"/>
          </w:tcPr>
          <w:p w14:paraId="113CFB7B" w14:textId="77777777" w:rsidR="009B4F97" w:rsidRPr="00F67940" w:rsidRDefault="009B4F97" w:rsidP="009B4F97">
            <w:pPr>
              <w:pStyle w:val="TAC"/>
              <w:keepNext w:val="0"/>
              <w:keepLines w:val="0"/>
              <w:widowControl w:val="0"/>
              <w:rPr>
                <w:rFonts w:cs="Arial"/>
                <w:szCs w:val="18"/>
              </w:rPr>
            </w:pPr>
          </w:p>
        </w:tc>
        <w:tc>
          <w:tcPr>
            <w:tcW w:w="1080" w:type="dxa"/>
          </w:tcPr>
          <w:p w14:paraId="6B88634A" w14:textId="77777777" w:rsidR="009B4F97" w:rsidRDefault="009B4F97" w:rsidP="009B4F97">
            <w:pPr>
              <w:pStyle w:val="TAC"/>
              <w:keepNext w:val="0"/>
              <w:keepLines w:val="0"/>
              <w:widowControl w:val="0"/>
              <w:rPr>
                <w:rFonts w:cs="Arial"/>
                <w:szCs w:val="18"/>
              </w:rPr>
            </w:pPr>
          </w:p>
        </w:tc>
      </w:tr>
      <w:tr w:rsidR="009B4F97" w:rsidRPr="00A4335D" w14:paraId="511A6416" w14:textId="77777777" w:rsidTr="001A3F26">
        <w:tc>
          <w:tcPr>
            <w:tcW w:w="2161" w:type="dxa"/>
          </w:tcPr>
          <w:p w14:paraId="1A7E6564" w14:textId="52B3CD02"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9B4F97" w:rsidRPr="00A4335D" w:rsidRDefault="009B4F97" w:rsidP="009B4F97">
            <w:pPr>
              <w:pStyle w:val="TAL"/>
              <w:keepNext w:val="0"/>
              <w:keepLines w:val="0"/>
              <w:widowControl w:val="0"/>
            </w:pPr>
          </w:p>
        </w:tc>
        <w:tc>
          <w:tcPr>
            <w:tcW w:w="1512" w:type="dxa"/>
          </w:tcPr>
          <w:p w14:paraId="73512A76" w14:textId="06CCA46A" w:rsidR="009B4F97" w:rsidRPr="002E3FB8" w:rsidRDefault="009B4F97" w:rsidP="009B4F97">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9B4F97" w:rsidRPr="00A4335D" w:rsidRDefault="009B4F97" w:rsidP="009B4F97">
            <w:pPr>
              <w:pStyle w:val="TAL"/>
              <w:keepNext w:val="0"/>
              <w:keepLines w:val="0"/>
              <w:widowControl w:val="0"/>
              <w:rPr>
                <w:bCs/>
                <w:lang w:eastAsia="zh-CN"/>
              </w:rPr>
            </w:pPr>
          </w:p>
        </w:tc>
        <w:tc>
          <w:tcPr>
            <w:tcW w:w="1080" w:type="dxa"/>
          </w:tcPr>
          <w:p w14:paraId="4E1C462F" w14:textId="77777777" w:rsidR="009B4F97" w:rsidRPr="00F67940" w:rsidRDefault="009B4F97" w:rsidP="009B4F97">
            <w:pPr>
              <w:pStyle w:val="TAC"/>
              <w:keepNext w:val="0"/>
              <w:keepLines w:val="0"/>
              <w:widowControl w:val="0"/>
              <w:rPr>
                <w:rFonts w:cs="Arial"/>
                <w:szCs w:val="18"/>
              </w:rPr>
            </w:pPr>
          </w:p>
        </w:tc>
        <w:tc>
          <w:tcPr>
            <w:tcW w:w="1080" w:type="dxa"/>
          </w:tcPr>
          <w:p w14:paraId="2DBD455A" w14:textId="77777777" w:rsidR="009B4F97" w:rsidRDefault="009B4F97" w:rsidP="009B4F97">
            <w:pPr>
              <w:pStyle w:val="TAC"/>
              <w:keepNext w:val="0"/>
              <w:keepLines w:val="0"/>
              <w:widowControl w:val="0"/>
              <w:rPr>
                <w:rFonts w:cs="Arial"/>
                <w:szCs w:val="18"/>
              </w:rPr>
            </w:pPr>
          </w:p>
        </w:tc>
      </w:tr>
      <w:tr w:rsidR="009B4F97" w:rsidRPr="00A4335D" w14:paraId="2B7FD473" w14:textId="77777777" w:rsidTr="001A3F26">
        <w:tc>
          <w:tcPr>
            <w:tcW w:w="2161" w:type="dxa"/>
          </w:tcPr>
          <w:p w14:paraId="4561F445" w14:textId="73CC366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9B4F97" w:rsidRPr="00E3696A" w:rsidRDefault="009B4F97" w:rsidP="009B4F97">
            <w:pPr>
              <w:pStyle w:val="TAL"/>
              <w:keepNext w:val="0"/>
              <w:keepLines w:val="0"/>
              <w:widowControl w:val="0"/>
              <w:rPr>
                <w:rFonts w:eastAsia="SimSun"/>
              </w:rPr>
            </w:pPr>
            <w:r>
              <w:rPr>
                <w:rFonts w:eastAsia="SimSun"/>
                <w:lang w:eastAsia="zh-CN"/>
              </w:rPr>
              <w:t>O</w:t>
            </w:r>
          </w:p>
        </w:tc>
        <w:tc>
          <w:tcPr>
            <w:tcW w:w="1080" w:type="dxa"/>
          </w:tcPr>
          <w:p w14:paraId="3AE558A9" w14:textId="77777777" w:rsidR="009B4F97" w:rsidRPr="00A4335D" w:rsidRDefault="009B4F97" w:rsidP="009B4F97">
            <w:pPr>
              <w:pStyle w:val="TAL"/>
              <w:keepNext w:val="0"/>
              <w:keepLines w:val="0"/>
              <w:widowControl w:val="0"/>
            </w:pPr>
          </w:p>
        </w:tc>
        <w:tc>
          <w:tcPr>
            <w:tcW w:w="1512" w:type="dxa"/>
          </w:tcPr>
          <w:p w14:paraId="0B8721F1" w14:textId="3CCD3995" w:rsidR="009B4F97" w:rsidRPr="002E3FB8" w:rsidRDefault="009B4F97" w:rsidP="009B4F97">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9B4F97" w:rsidRPr="00A4335D" w:rsidRDefault="009B4F97" w:rsidP="009B4F97">
            <w:pPr>
              <w:pStyle w:val="TAL"/>
              <w:keepNext w:val="0"/>
              <w:keepLines w:val="0"/>
              <w:widowControl w:val="0"/>
              <w:rPr>
                <w:bCs/>
                <w:lang w:eastAsia="zh-CN"/>
              </w:rPr>
            </w:pPr>
          </w:p>
        </w:tc>
        <w:tc>
          <w:tcPr>
            <w:tcW w:w="1080" w:type="dxa"/>
          </w:tcPr>
          <w:p w14:paraId="2917E1CC" w14:textId="2826EF42"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1199E" w:rsidRPr="00A4335D" w14:paraId="392C6EEF" w14:textId="77777777" w:rsidTr="001A3F26">
        <w:tc>
          <w:tcPr>
            <w:tcW w:w="2161" w:type="dxa"/>
          </w:tcPr>
          <w:p w14:paraId="36D649FB" w14:textId="510A0019" w:rsidR="0031199E" w:rsidRPr="009F0179" w:rsidRDefault="0031199E" w:rsidP="0031199E">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31199E" w:rsidRDefault="0031199E" w:rsidP="0031199E">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31199E" w:rsidRPr="00A4335D" w:rsidRDefault="0031199E" w:rsidP="0031199E">
            <w:pPr>
              <w:pStyle w:val="TAL"/>
              <w:keepNext w:val="0"/>
              <w:keepLines w:val="0"/>
              <w:widowControl w:val="0"/>
            </w:pPr>
          </w:p>
        </w:tc>
        <w:tc>
          <w:tcPr>
            <w:tcW w:w="1512" w:type="dxa"/>
          </w:tcPr>
          <w:p w14:paraId="789B8333" w14:textId="6AC97A15" w:rsidR="0031199E" w:rsidRDefault="0031199E" w:rsidP="0031199E">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31199E" w:rsidRPr="00A4335D" w:rsidRDefault="0031199E" w:rsidP="0031199E">
            <w:pPr>
              <w:pStyle w:val="TAL"/>
              <w:keepNext w:val="0"/>
              <w:keepLines w:val="0"/>
              <w:widowControl w:val="0"/>
              <w:rPr>
                <w:bCs/>
                <w:lang w:eastAsia="zh-CN"/>
              </w:rPr>
            </w:pPr>
          </w:p>
        </w:tc>
        <w:tc>
          <w:tcPr>
            <w:tcW w:w="1080" w:type="dxa"/>
          </w:tcPr>
          <w:p w14:paraId="3E72C1E5" w14:textId="4E5D74E9" w:rsidR="0031199E" w:rsidRDefault="0031199E" w:rsidP="0031199E">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31199E" w:rsidRDefault="0031199E" w:rsidP="0031199E">
            <w:pPr>
              <w:pStyle w:val="TAC"/>
              <w:keepNext w:val="0"/>
              <w:keepLines w:val="0"/>
              <w:widowControl w:val="0"/>
              <w:rPr>
                <w:rFonts w:cs="Arial"/>
                <w:szCs w:val="18"/>
                <w:lang w:eastAsia="zh-CN"/>
              </w:rPr>
            </w:pPr>
            <w:r>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07" w:name="_CR9_2_38"/>
      <w:bookmarkStart w:id="2908" w:name="_Toc51776056"/>
      <w:bookmarkStart w:id="2909" w:name="_Toc56773078"/>
      <w:bookmarkStart w:id="2910" w:name="_Toc64447707"/>
      <w:bookmarkStart w:id="2911" w:name="_Toc74152363"/>
      <w:bookmarkStart w:id="2912" w:name="_Toc88654216"/>
      <w:bookmarkStart w:id="2913" w:name="_Toc99056285"/>
      <w:bookmarkStart w:id="2914" w:name="_Toc99959218"/>
      <w:bookmarkStart w:id="2915" w:name="_Toc105612404"/>
      <w:bookmarkStart w:id="2916" w:name="_Toc106109620"/>
      <w:bookmarkStart w:id="2917" w:name="_Toc112766512"/>
      <w:bookmarkStart w:id="2918" w:name="_Toc113379428"/>
      <w:bookmarkStart w:id="2919" w:name="_Toc120091981"/>
      <w:bookmarkStart w:id="2920" w:name="_Toc175587188"/>
      <w:bookmarkEnd w:id="2907"/>
      <w:r w:rsidRPr="003D7EB6">
        <w:t>9.2.</w:t>
      </w:r>
      <w:r>
        <w:t>38</w:t>
      </w:r>
      <w:r w:rsidRPr="003D7EB6">
        <w:tab/>
        <w:t>UL Angle of Arrival</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21" w:name="_CR9_2_39"/>
      <w:bookmarkStart w:id="2922" w:name="_Toc51776057"/>
      <w:bookmarkStart w:id="2923" w:name="_Toc56773079"/>
      <w:bookmarkStart w:id="2924" w:name="_Toc64447708"/>
      <w:bookmarkStart w:id="2925" w:name="_Toc74152364"/>
      <w:bookmarkStart w:id="2926" w:name="_Toc88654217"/>
      <w:bookmarkStart w:id="2927" w:name="_Toc99056286"/>
      <w:bookmarkStart w:id="2928" w:name="_Toc99959219"/>
      <w:bookmarkStart w:id="2929" w:name="_Toc105612405"/>
      <w:bookmarkStart w:id="2930" w:name="_Toc106109621"/>
      <w:bookmarkStart w:id="2931" w:name="_Toc112766513"/>
      <w:bookmarkStart w:id="2932" w:name="_Toc113379429"/>
      <w:bookmarkStart w:id="2933" w:name="_Toc120091982"/>
      <w:bookmarkStart w:id="2934" w:name="_Toc175587189"/>
      <w:bookmarkEnd w:id="2921"/>
      <w:r w:rsidRPr="0054226D">
        <w:t>9.2.</w:t>
      </w:r>
      <w:r>
        <w:t>39</w:t>
      </w:r>
      <w:r w:rsidRPr="0054226D">
        <w:tab/>
      </w:r>
      <w:r>
        <w:t>UL RTOA Measurement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35" w:name="_CR9_2_40"/>
      <w:bookmarkStart w:id="2936" w:name="_Toc51776058"/>
      <w:bookmarkStart w:id="2937" w:name="_Toc56773080"/>
      <w:bookmarkStart w:id="2938" w:name="_Toc64447709"/>
      <w:bookmarkStart w:id="2939" w:name="_Toc74152365"/>
      <w:bookmarkStart w:id="2940" w:name="_Toc88654218"/>
      <w:bookmarkStart w:id="2941" w:name="_Toc99056287"/>
      <w:bookmarkStart w:id="2942" w:name="_Toc99959220"/>
      <w:bookmarkStart w:id="2943" w:name="_Toc105612406"/>
      <w:bookmarkStart w:id="2944" w:name="_Toc106109622"/>
      <w:bookmarkStart w:id="2945" w:name="_Toc112766514"/>
      <w:bookmarkStart w:id="2946" w:name="_Toc113379430"/>
      <w:bookmarkStart w:id="2947" w:name="_Toc120091983"/>
      <w:bookmarkStart w:id="2948" w:name="_Toc175587190"/>
      <w:bookmarkEnd w:id="2935"/>
      <w:r w:rsidRPr="00895C7E">
        <w:t>9.2.</w:t>
      </w:r>
      <w:r>
        <w:t>40</w:t>
      </w:r>
      <w:r w:rsidRPr="00895C7E">
        <w:tab/>
        <w:t>gNB Rx-Tx Time Difference</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450094">
            <w:pPr>
              <w:pStyle w:val="TAL"/>
              <w:keepNext w:val="0"/>
              <w:keepLines w:val="0"/>
              <w:widowControl w:val="0"/>
            </w:pPr>
          </w:p>
        </w:tc>
        <w:tc>
          <w:tcPr>
            <w:tcW w:w="1512" w:type="dxa"/>
            <w:shd w:val="clear" w:color="auto" w:fill="auto"/>
          </w:tcPr>
          <w:p w14:paraId="63661570" w14:textId="77777777" w:rsidR="00EB64F2" w:rsidRPr="00202C14" w:rsidRDefault="00EB64F2" w:rsidP="00450094">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shd w:val="clear" w:color="auto" w:fill="auto"/>
          </w:tcPr>
          <w:p w14:paraId="0D825A9E" w14:textId="7509DC3A" w:rsidR="00EB64F2" w:rsidRPr="00202C14" w:rsidRDefault="00EB64F2" w:rsidP="00450094">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450094">
            <w:pPr>
              <w:pStyle w:val="TAL"/>
              <w:keepNext w:val="0"/>
              <w:keepLines w:val="0"/>
              <w:widowControl w:val="0"/>
            </w:pPr>
          </w:p>
        </w:tc>
        <w:tc>
          <w:tcPr>
            <w:tcW w:w="1512" w:type="dxa"/>
            <w:shd w:val="clear" w:color="auto" w:fill="auto"/>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shd w:val="clear" w:color="auto" w:fill="auto"/>
          </w:tcPr>
          <w:p w14:paraId="07EAAE17" w14:textId="7A5718F3" w:rsidR="00EB64F2" w:rsidRPr="00202C14" w:rsidRDefault="00EB64F2" w:rsidP="00450094">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450094">
            <w:pPr>
              <w:pStyle w:val="TAL"/>
              <w:keepNext w:val="0"/>
              <w:keepLines w:val="0"/>
              <w:widowControl w:val="0"/>
            </w:pPr>
          </w:p>
        </w:tc>
        <w:tc>
          <w:tcPr>
            <w:tcW w:w="1512" w:type="dxa"/>
            <w:shd w:val="clear" w:color="auto" w:fill="auto"/>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shd w:val="clear" w:color="auto" w:fill="auto"/>
          </w:tcPr>
          <w:p w14:paraId="346490BA" w14:textId="13D786A5" w:rsidR="00EB64F2" w:rsidRPr="00202C14" w:rsidRDefault="00EB64F2" w:rsidP="00450094">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450094">
            <w:pPr>
              <w:pStyle w:val="TAL"/>
              <w:keepNext w:val="0"/>
              <w:keepLines w:val="0"/>
              <w:widowControl w:val="0"/>
            </w:pPr>
          </w:p>
        </w:tc>
        <w:tc>
          <w:tcPr>
            <w:tcW w:w="1512" w:type="dxa"/>
            <w:shd w:val="clear" w:color="auto" w:fill="auto"/>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shd w:val="clear" w:color="auto" w:fill="auto"/>
          </w:tcPr>
          <w:p w14:paraId="7F204D17" w14:textId="33291C9D" w:rsidR="00EB64F2" w:rsidRPr="00202C14" w:rsidRDefault="00EB64F2" w:rsidP="00450094">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450094">
            <w:pPr>
              <w:pStyle w:val="TAL"/>
              <w:keepNext w:val="0"/>
              <w:keepLines w:val="0"/>
              <w:widowControl w:val="0"/>
            </w:pPr>
          </w:p>
        </w:tc>
        <w:tc>
          <w:tcPr>
            <w:tcW w:w="1512" w:type="dxa"/>
            <w:shd w:val="clear" w:color="auto" w:fill="auto"/>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shd w:val="clear" w:color="auto" w:fill="auto"/>
          </w:tcPr>
          <w:p w14:paraId="5763A5F4" w14:textId="4242B0F8" w:rsidR="00EB64F2" w:rsidRPr="00202C14" w:rsidRDefault="00EB64F2" w:rsidP="00450094">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450094">
            <w:pPr>
              <w:pStyle w:val="TAL"/>
              <w:keepNext w:val="0"/>
              <w:keepLines w:val="0"/>
              <w:widowControl w:val="0"/>
            </w:pPr>
          </w:p>
        </w:tc>
        <w:tc>
          <w:tcPr>
            <w:tcW w:w="1512" w:type="dxa"/>
            <w:shd w:val="clear" w:color="auto" w:fill="auto"/>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shd w:val="clear" w:color="auto" w:fill="auto"/>
          </w:tcPr>
          <w:p w14:paraId="3BC4B90A" w14:textId="77F50DB4" w:rsidR="00EB64F2" w:rsidRPr="00202C14" w:rsidRDefault="00EB64F2" w:rsidP="00450094">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450094">
            <w:pPr>
              <w:pStyle w:val="TAL"/>
              <w:keepNext w:val="0"/>
              <w:keepLines w:val="0"/>
              <w:widowControl w:val="0"/>
            </w:pPr>
          </w:p>
        </w:tc>
        <w:tc>
          <w:tcPr>
            <w:tcW w:w="1512" w:type="dxa"/>
            <w:shd w:val="clear" w:color="auto" w:fill="auto"/>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shd w:val="clear" w:color="auto" w:fill="auto"/>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shd w:val="clear" w:color="auto" w:fill="auto"/>
          </w:tcPr>
          <w:p w14:paraId="16FC0BA0"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E56C001" w14:textId="77777777" w:rsidR="006C018F" w:rsidRPr="00202C14" w:rsidRDefault="006C018F" w:rsidP="006C018F">
            <w:pPr>
              <w:pStyle w:val="TAL"/>
              <w:keepNext w:val="0"/>
              <w:keepLines w:val="0"/>
              <w:widowControl w:val="0"/>
            </w:pPr>
          </w:p>
        </w:tc>
        <w:tc>
          <w:tcPr>
            <w:tcW w:w="1512" w:type="dxa"/>
            <w:shd w:val="clear" w:color="auto" w:fill="auto"/>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shd w:val="clear" w:color="auto" w:fill="auto"/>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shd w:val="clear" w:color="auto" w:fill="auto"/>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shd w:val="clear" w:color="auto" w:fill="auto"/>
          </w:tcPr>
          <w:p w14:paraId="450D23FB"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42A2C9A" w14:textId="77777777" w:rsidR="006C018F" w:rsidRPr="00202C14" w:rsidRDefault="006C018F" w:rsidP="006C018F">
            <w:pPr>
              <w:pStyle w:val="TAL"/>
              <w:keepNext w:val="0"/>
              <w:keepLines w:val="0"/>
              <w:widowControl w:val="0"/>
            </w:pPr>
          </w:p>
        </w:tc>
        <w:tc>
          <w:tcPr>
            <w:tcW w:w="1512" w:type="dxa"/>
            <w:shd w:val="clear" w:color="auto" w:fill="auto"/>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shd w:val="clear" w:color="auto" w:fill="auto"/>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shd w:val="clear" w:color="auto" w:fill="auto"/>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shd w:val="clear" w:color="auto" w:fill="auto"/>
          </w:tcPr>
          <w:p w14:paraId="6BD6E14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D8E5530" w14:textId="77777777" w:rsidR="006C018F" w:rsidRPr="00202C14" w:rsidRDefault="006C018F" w:rsidP="006C018F">
            <w:pPr>
              <w:pStyle w:val="TAL"/>
              <w:keepNext w:val="0"/>
              <w:keepLines w:val="0"/>
              <w:widowControl w:val="0"/>
            </w:pPr>
          </w:p>
        </w:tc>
        <w:tc>
          <w:tcPr>
            <w:tcW w:w="1512" w:type="dxa"/>
            <w:shd w:val="clear" w:color="auto" w:fill="auto"/>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shd w:val="clear" w:color="auto" w:fill="auto"/>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shd w:val="clear" w:color="auto" w:fill="auto"/>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shd w:val="clear" w:color="auto" w:fill="auto"/>
          </w:tcPr>
          <w:p w14:paraId="66978D4A"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F144E36" w14:textId="77777777" w:rsidR="006C018F" w:rsidRPr="00202C14" w:rsidRDefault="006C018F" w:rsidP="006C018F">
            <w:pPr>
              <w:pStyle w:val="TAL"/>
              <w:keepNext w:val="0"/>
              <w:keepLines w:val="0"/>
              <w:widowControl w:val="0"/>
            </w:pPr>
          </w:p>
        </w:tc>
        <w:tc>
          <w:tcPr>
            <w:tcW w:w="1512" w:type="dxa"/>
            <w:shd w:val="clear" w:color="auto" w:fill="auto"/>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shd w:val="clear" w:color="auto" w:fill="auto"/>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shd w:val="clear" w:color="auto" w:fill="auto"/>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shd w:val="clear" w:color="auto" w:fill="auto"/>
          </w:tcPr>
          <w:p w14:paraId="5FB4C59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50E189D" w14:textId="77777777" w:rsidR="006C018F" w:rsidRPr="00202C14" w:rsidRDefault="006C018F" w:rsidP="006C018F">
            <w:pPr>
              <w:pStyle w:val="TAL"/>
              <w:keepNext w:val="0"/>
              <w:keepLines w:val="0"/>
              <w:widowControl w:val="0"/>
            </w:pPr>
          </w:p>
        </w:tc>
        <w:tc>
          <w:tcPr>
            <w:tcW w:w="1512" w:type="dxa"/>
            <w:shd w:val="clear" w:color="auto" w:fill="auto"/>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shd w:val="clear" w:color="auto" w:fill="auto"/>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shd w:val="clear" w:color="auto" w:fill="auto"/>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shd w:val="clear" w:color="auto" w:fill="auto"/>
          </w:tcPr>
          <w:p w14:paraId="22309BEC"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DDA8275" w14:textId="77777777" w:rsidR="006C018F" w:rsidRPr="00202C14" w:rsidRDefault="006C018F" w:rsidP="006C018F">
            <w:pPr>
              <w:pStyle w:val="TAL"/>
              <w:keepNext w:val="0"/>
              <w:keepLines w:val="0"/>
              <w:widowControl w:val="0"/>
            </w:pPr>
          </w:p>
        </w:tc>
        <w:tc>
          <w:tcPr>
            <w:tcW w:w="1512" w:type="dxa"/>
            <w:shd w:val="clear" w:color="auto" w:fill="auto"/>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shd w:val="clear" w:color="auto" w:fill="auto"/>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49" w:name="_CR9_2_41"/>
      <w:bookmarkStart w:id="2950" w:name="_Toc51776059"/>
      <w:bookmarkStart w:id="2951" w:name="_Toc56773081"/>
      <w:bookmarkStart w:id="2952" w:name="_Toc64447710"/>
      <w:bookmarkStart w:id="2953" w:name="_Toc74152366"/>
      <w:bookmarkStart w:id="2954" w:name="_Toc88654219"/>
      <w:bookmarkStart w:id="2955" w:name="_Toc99056288"/>
      <w:bookmarkStart w:id="2956" w:name="_Toc99959221"/>
      <w:bookmarkStart w:id="2957" w:name="_Toc105612407"/>
      <w:bookmarkStart w:id="2958" w:name="_Toc106109623"/>
      <w:bookmarkStart w:id="2959" w:name="_Toc112766515"/>
      <w:bookmarkStart w:id="2960" w:name="_Toc113379431"/>
      <w:bookmarkStart w:id="2961" w:name="_Toc120091984"/>
      <w:bookmarkStart w:id="2962" w:name="_Toc175587191"/>
      <w:bookmarkEnd w:id="2949"/>
      <w:r w:rsidRPr="00895C7E">
        <w:t>9.2.</w:t>
      </w:r>
      <w:r>
        <w:t>41</w:t>
      </w:r>
      <w:r w:rsidRPr="00895C7E">
        <w:tab/>
        <w:t>Additional Path List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63" w:name="_CR9_2_42"/>
      <w:bookmarkStart w:id="2964" w:name="_Toc51776060"/>
      <w:bookmarkStart w:id="2965" w:name="_Toc56773082"/>
      <w:bookmarkStart w:id="2966" w:name="_Toc64447711"/>
      <w:bookmarkStart w:id="2967" w:name="_Toc74152367"/>
      <w:bookmarkStart w:id="2968" w:name="_Toc88654220"/>
      <w:bookmarkStart w:id="2969" w:name="_Toc99056289"/>
      <w:bookmarkStart w:id="2970" w:name="_Toc99959222"/>
      <w:bookmarkStart w:id="2971" w:name="_Toc105612408"/>
      <w:bookmarkStart w:id="2972" w:name="_Toc106109624"/>
      <w:bookmarkStart w:id="2973" w:name="_Toc112766516"/>
      <w:bookmarkStart w:id="2974" w:name="_Toc113379432"/>
      <w:bookmarkStart w:id="2975" w:name="_Toc120091985"/>
      <w:bookmarkStart w:id="2976" w:name="_Toc175587192"/>
      <w:bookmarkEnd w:id="2963"/>
      <w:r w:rsidRPr="003D7EB6">
        <w:t>9.2.</w:t>
      </w:r>
      <w:r>
        <w:t>42</w:t>
      </w:r>
      <w:r w:rsidRPr="003D7EB6">
        <w:tab/>
        <w:t>Time Stamp</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77" w:name="_CR9_2_43"/>
      <w:bookmarkStart w:id="2978" w:name="_Toc51776061"/>
      <w:bookmarkStart w:id="2979" w:name="_Toc56773083"/>
      <w:bookmarkStart w:id="2980" w:name="_Toc64447712"/>
      <w:bookmarkStart w:id="2981" w:name="_Toc74152368"/>
      <w:bookmarkStart w:id="2982" w:name="_Toc88654221"/>
      <w:bookmarkStart w:id="2983" w:name="_Toc99056290"/>
      <w:bookmarkStart w:id="2984" w:name="_Toc99959223"/>
      <w:bookmarkStart w:id="2985" w:name="_Toc105612409"/>
      <w:bookmarkStart w:id="2986" w:name="_Toc106109625"/>
      <w:bookmarkStart w:id="2987" w:name="_Toc112766517"/>
      <w:bookmarkStart w:id="2988" w:name="_Toc113379433"/>
      <w:bookmarkStart w:id="2989" w:name="_Toc120091986"/>
      <w:bookmarkStart w:id="2990" w:name="_Toc175587193"/>
      <w:bookmarkEnd w:id="2977"/>
      <w:r w:rsidRPr="003D7EB6">
        <w:t>9.2.</w:t>
      </w:r>
      <w:r>
        <w:t>43</w:t>
      </w:r>
      <w:r w:rsidRPr="003D7EB6">
        <w:tab/>
        <w:t>Measurement Quality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9F43DD8"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55CE4"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2991" w:name="_CR9_2_44"/>
      <w:bookmarkStart w:id="2992" w:name="_Toc51776062"/>
      <w:bookmarkStart w:id="2993" w:name="_Toc56773084"/>
      <w:bookmarkStart w:id="2994" w:name="_Toc64447713"/>
      <w:bookmarkStart w:id="2995" w:name="_Toc74152369"/>
      <w:bookmarkStart w:id="2996" w:name="_Toc88654222"/>
      <w:bookmarkStart w:id="2997" w:name="_Toc99056291"/>
      <w:bookmarkStart w:id="2998" w:name="_Toc99959224"/>
      <w:bookmarkStart w:id="2999" w:name="_Toc105612410"/>
      <w:bookmarkStart w:id="3000" w:name="_Toc106109626"/>
      <w:bookmarkStart w:id="3001" w:name="_Toc112766518"/>
      <w:bookmarkStart w:id="3002" w:name="_Toc113379434"/>
      <w:bookmarkStart w:id="3003" w:name="_Toc120091987"/>
      <w:bookmarkStart w:id="3004" w:name="_Toc175587194"/>
      <w:bookmarkEnd w:id="2991"/>
      <w:r w:rsidRPr="002C7C9B">
        <w:t>9.2.</w:t>
      </w:r>
      <w:r>
        <w:t>44</w:t>
      </w:r>
      <w:r w:rsidRPr="002C7C9B">
        <w:tab/>
      </w:r>
      <w:r>
        <w:t>PRS Configuration</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005"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005"/>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06" w:name="_CR9_2_45"/>
      <w:bookmarkStart w:id="3007" w:name="_Toc51776063"/>
      <w:bookmarkStart w:id="3008" w:name="_Toc56773085"/>
      <w:bookmarkStart w:id="3009" w:name="_Toc64447714"/>
      <w:bookmarkStart w:id="3010" w:name="_Toc74152370"/>
      <w:bookmarkStart w:id="3011" w:name="_Toc88654223"/>
      <w:bookmarkStart w:id="3012" w:name="_Toc99056292"/>
      <w:bookmarkStart w:id="3013" w:name="_Toc99959225"/>
      <w:bookmarkStart w:id="3014" w:name="_Toc105612411"/>
      <w:bookmarkStart w:id="3015" w:name="_Toc106109627"/>
      <w:bookmarkStart w:id="3016" w:name="_Toc112766519"/>
      <w:bookmarkStart w:id="3017" w:name="_Toc113379435"/>
      <w:bookmarkStart w:id="3018" w:name="_Toc120091988"/>
      <w:bookmarkStart w:id="3019" w:name="_Toc175587195"/>
      <w:bookmarkEnd w:id="3006"/>
      <w:r w:rsidRPr="002C7C9B">
        <w:t>9.2.</w:t>
      </w:r>
      <w:r>
        <w:t>45</w:t>
      </w:r>
      <w:r w:rsidRPr="002C7C9B">
        <w:tab/>
      </w:r>
      <w:r>
        <w:t>Spatial Direction Information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20" w:name="_CR9_2_46"/>
      <w:bookmarkStart w:id="3021" w:name="_Toc51776064"/>
      <w:bookmarkStart w:id="3022" w:name="_Toc56773086"/>
      <w:bookmarkStart w:id="3023" w:name="_Toc64447715"/>
      <w:bookmarkStart w:id="3024" w:name="_Toc74152371"/>
      <w:bookmarkStart w:id="3025" w:name="_Toc88654224"/>
      <w:bookmarkStart w:id="3026" w:name="_Toc99056293"/>
      <w:bookmarkStart w:id="3027" w:name="_Toc99959226"/>
      <w:bookmarkStart w:id="3028" w:name="_Toc105612412"/>
      <w:bookmarkStart w:id="3029" w:name="_Toc106109628"/>
      <w:bookmarkStart w:id="3030" w:name="_Toc112766520"/>
      <w:bookmarkStart w:id="3031" w:name="_Toc113379436"/>
      <w:bookmarkStart w:id="3032" w:name="_Toc120091989"/>
      <w:bookmarkStart w:id="3033" w:name="_Toc175587196"/>
      <w:bookmarkEnd w:id="3020"/>
      <w:r w:rsidRPr="00EA5B02">
        <w:t>9.2.</w:t>
      </w:r>
      <w:r>
        <w:t>46</w:t>
      </w:r>
      <w:r w:rsidRPr="00EA5B02">
        <w:tab/>
        <w:t>Geographical Coordinates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34"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34"/>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35" w:name="_CR9_2_47"/>
      <w:bookmarkStart w:id="3036" w:name="_Toc51776065"/>
      <w:bookmarkStart w:id="3037" w:name="_Toc56773087"/>
      <w:bookmarkStart w:id="3038" w:name="_Toc64447716"/>
      <w:bookmarkStart w:id="3039" w:name="_Toc74152372"/>
      <w:bookmarkStart w:id="3040" w:name="_Toc88654225"/>
      <w:bookmarkStart w:id="3041" w:name="_Toc99056294"/>
      <w:bookmarkStart w:id="3042" w:name="_Toc99959227"/>
      <w:bookmarkStart w:id="3043" w:name="_Toc105612413"/>
      <w:bookmarkStart w:id="3044" w:name="_Toc106109629"/>
      <w:bookmarkStart w:id="3045" w:name="_Toc112766521"/>
      <w:bookmarkStart w:id="3046" w:name="_Toc113379437"/>
      <w:bookmarkStart w:id="3047" w:name="_Toc120091990"/>
      <w:bookmarkStart w:id="3048" w:name="_Toc175587197"/>
      <w:bookmarkEnd w:id="3035"/>
      <w:r w:rsidRPr="00EA5B02">
        <w:t>9.2.</w:t>
      </w:r>
      <w:r>
        <w:t>47</w:t>
      </w:r>
      <w:r w:rsidRPr="00EA5B02">
        <w:tab/>
        <w:t>DL-PRS Resource Coordinates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49" w:name="_CR9_2_48"/>
      <w:bookmarkStart w:id="3050" w:name="_Toc51776066"/>
      <w:bookmarkStart w:id="3051" w:name="_Toc56773088"/>
      <w:bookmarkStart w:id="3052" w:name="_Toc64447717"/>
      <w:bookmarkStart w:id="3053" w:name="_Toc74152373"/>
      <w:bookmarkStart w:id="3054" w:name="_Toc88654226"/>
      <w:bookmarkStart w:id="3055" w:name="_Toc99056295"/>
      <w:bookmarkStart w:id="3056" w:name="_Toc99959228"/>
      <w:bookmarkStart w:id="3057" w:name="_Toc105612414"/>
      <w:bookmarkStart w:id="3058" w:name="_Toc106109630"/>
      <w:bookmarkStart w:id="3059" w:name="_Toc112766522"/>
      <w:bookmarkStart w:id="3060" w:name="_Toc113379438"/>
      <w:bookmarkStart w:id="3061" w:name="_Toc120091991"/>
      <w:bookmarkStart w:id="3062" w:name="_Toc175587198"/>
      <w:bookmarkEnd w:id="3049"/>
      <w:r w:rsidRPr="00EA5B02">
        <w:t>9.2.</w:t>
      </w:r>
      <w:r>
        <w:t>48</w:t>
      </w:r>
      <w:r w:rsidRPr="00EA5B02">
        <w:tab/>
        <w:t xml:space="preserve">Relative </w:t>
      </w:r>
      <w:r>
        <w:t xml:space="preserve">Geodetic </w:t>
      </w:r>
      <w:r w:rsidRPr="00EA5B02">
        <w:t>Location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63" w:name="_CR9_2_49"/>
      <w:bookmarkStart w:id="3064" w:name="_Toc51776067"/>
      <w:bookmarkStart w:id="3065" w:name="_Toc56773089"/>
      <w:bookmarkStart w:id="3066" w:name="_Toc64447718"/>
      <w:bookmarkStart w:id="3067" w:name="_Toc74152374"/>
      <w:bookmarkStart w:id="3068" w:name="_Toc88654227"/>
      <w:bookmarkStart w:id="3069" w:name="_Toc99056296"/>
      <w:bookmarkStart w:id="3070" w:name="_Toc99959229"/>
      <w:bookmarkStart w:id="3071" w:name="_Toc105612415"/>
      <w:bookmarkStart w:id="3072" w:name="_Toc106109631"/>
      <w:bookmarkStart w:id="3073" w:name="_Toc112766523"/>
      <w:bookmarkStart w:id="3074" w:name="_Toc113379439"/>
      <w:bookmarkStart w:id="3075" w:name="_Toc120091992"/>
      <w:bookmarkStart w:id="3076" w:name="_Toc175587199"/>
      <w:bookmarkEnd w:id="3063"/>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77" w:name="_CR9_2_50"/>
      <w:bookmarkStart w:id="3078" w:name="_Toc51776068"/>
      <w:bookmarkStart w:id="3079" w:name="_Toc56773090"/>
      <w:bookmarkStart w:id="3080" w:name="_Toc64447719"/>
      <w:bookmarkStart w:id="3081" w:name="_Toc74152375"/>
      <w:bookmarkStart w:id="3082" w:name="_Toc88654228"/>
      <w:bookmarkStart w:id="3083" w:name="_Toc99056297"/>
      <w:bookmarkStart w:id="3084" w:name="_Toc99959230"/>
      <w:bookmarkStart w:id="3085" w:name="_Toc105612416"/>
      <w:bookmarkStart w:id="3086" w:name="_Toc106109632"/>
      <w:bookmarkStart w:id="3087" w:name="_Toc112766524"/>
      <w:bookmarkStart w:id="3088" w:name="_Toc113379440"/>
      <w:bookmarkStart w:id="3089" w:name="_Toc120091993"/>
      <w:bookmarkStart w:id="3090" w:name="_Toc175587200"/>
      <w:bookmarkEnd w:id="3077"/>
      <w:r w:rsidRPr="00707B3F">
        <w:rPr>
          <w:noProof/>
        </w:rPr>
        <w:t>9.2.</w:t>
      </w:r>
      <w:r>
        <w:rPr>
          <w:noProof/>
        </w:rPr>
        <w:t>50</w:t>
      </w:r>
      <w:r w:rsidRPr="00707B3F">
        <w:rPr>
          <w:noProof/>
        </w:rPr>
        <w:tab/>
      </w:r>
      <w:r w:rsidRPr="008012C0">
        <w:rPr>
          <w:noProof/>
        </w:rPr>
        <w:t>Relative</w:t>
      </w:r>
      <w:r>
        <w:rPr>
          <w:noProof/>
        </w:rPr>
        <w:t xml:space="preserve"> Cartesian Location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91" w:name="_CR9_2_51"/>
      <w:bookmarkStart w:id="3092" w:name="_Toc51776069"/>
      <w:bookmarkStart w:id="3093" w:name="_Toc56773091"/>
      <w:bookmarkStart w:id="3094" w:name="_Toc64447720"/>
      <w:bookmarkStart w:id="3095" w:name="_Toc74152376"/>
      <w:bookmarkStart w:id="3096" w:name="_Toc88654229"/>
      <w:bookmarkStart w:id="3097" w:name="_Toc99056298"/>
      <w:bookmarkStart w:id="3098" w:name="_Toc99959231"/>
      <w:bookmarkStart w:id="3099" w:name="_Toc105612417"/>
      <w:bookmarkStart w:id="3100" w:name="_Toc106109633"/>
      <w:bookmarkStart w:id="3101" w:name="_Toc112766525"/>
      <w:bookmarkStart w:id="3102" w:name="_Toc113379441"/>
      <w:bookmarkStart w:id="3103" w:name="_Toc120091994"/>
      <w:bookmarkStart w:id="3104" w:name="_Toc175587201"/>
      <w:bookmarkEnd w:id="3091"/>
      <w:r w:rsidRPr="00AA6828">
        <w:rPr>
          <w:noProof/>
        </w:rPr>
        <w:t>9.2.</w:t>
      </w:r>
      <w:r>
        <w:rPr>
          <w:noProof/>
        </w:rPr>
        <w:t>51</w:t>
      </w:r>
      <w:r w:rsidRPr="00AA6828">
        <w:rPr>
          <w:noProof/>
        </w:rPr>
        <w:tab/>
        <w:t>Reference Point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F991957" w14:textId="77777777" w:rsidR="00D422B7" w:rsidRDefault="00D422B7" w:rsidP="00450094">
      <w:pPr>
        <w:widowControl w:val="0"/>
      </w:pPr>
      <w:r w:rsidRPr="00AA6828">
        <w:t>This information element provides a reference point information.</w:t>
      </w:r>
    </w:p>
    <w:p w14:paraId="265AC9AE" w14:textId="77777777" w:rsidR="008460E9" w:rsidRPr="00AA6828" w:rsidRDefault="008460E9" w:rsidP="008460E9">
      <w:pPr>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E9" w:rsidRPr="00AA6828" w14:paraId="05B70014" w14:textId="77777777" w:rsidTr="009350EE">
        <w:trPr>
          <w:tblHeader/>
        </w:trPr>
        <w:tc>
          <w:tcPr>
            <w:tcW w:w="2160" w:type="dxa"/>
          </w:tcPr>
          <w:p w14:paraId="03F7E803" w14:textId="77777777" w:rsidR="008460E9" w:rsidRPr="00AA6828" w:rsidRDefault="008460E9" w:rsidP="009350EE">
            <w:pPr>
              <w:pStyle w:val="TAH"/>
              <w:keepNext w:val="0"/>
              <w:keepLines w:val="0"/>
              <w:widowControl w:val="0"/>
              <w:rPr>
                <w:noProof/>
              </w:rPr>
            </w:pPr>
            <w:r w:rsidRPr="00AA6828">
              <w:rPr>
                <w:noProof/>
              </w:rPr>
              <w:t>IE/Group Name</w:t>
            </w:r>
          </w:p>
        </w:tc>
        <w:tc>
          <w:tcPr>
            <w:tcW w:w="1080" w:type="dxa"/>
          </w:tcPr>
          <w:p w14:paraId="588C7FB9" w14:textId="77777777" w:rsidR="008460E9" w:rsidRPr="00AA6828" w:rsidRDefault="008460E9" w:rsidP="009350EE">
            <w:pPr>
              <w:pStyle w:val="TAH"/>
              <w:keepNext w:val="0"/>
              <w:keepLines w:val="0"/>
              <w:widowControl w:val="0"/>
              <w:rPr>
                <w:noProof/>
              </w:rPr>
            </w:pPr>
            <w:r w:rsidRPr="00AA6828">
              <w:rPr>
                <w:noProof/>
              </w:rPr>
              <w:t>Presence</w:t>
            </w:r>
          </w:p>
        </w:tc>
        <w:tc>
          <w:tcPr>
            <w:tcW w:w="1080" w:type="dxa"/>
          </w:tcPr>
          <w:p w14:paraId="210CC4BC" w14:textId="77777777" w:rsidR="008460E9" w:rsidRPr="00AA6828" w:rsidRDefault="008460E9" w:rsidP="009350EE">
            <w:pPr>
              <w:pStyle w:val="TAH"/>
              <w:keepNext w:val="0"/>
              <w:keepLines w:val="0"/>
              <w:widowControl w:val="0"/>
              <w:rPr>
                <w:noProof/>
              </w:rPr>
            </w:pPr>
            <w:r w:rsidRPr="00AA6828">
              <w:rPr>
                <w:noProof/>
              </w:rPr>
              <w:t>Range</w:t>
            </w:r>
          </w:p>
        </w:tc>
        <w:tc>
          <w:tcPr>
            <w:tcW w:w="1512" w:type="dxa"/>
          </w:tcPr>
          <w:p w14:paraId="01E422B0" w14:textId="77777777" w:rsidR="008460E9" w:rsidRPr="00AA6828" w:rsidRDefault="008460E9" w:rsidP="009350EE">
            <w:pPr>
              <w:pStyle w:val="TAH"/>
              <w:keepNext w:val="0"/>
              <w:keepLines w:val="0"/>
              <w:widowControl w:val="0"/>
              <w:rPr>
                <w:noProof/>
              </w:rPr>
            </w:pPr>
            <w:r w:rsidRPr="00AA6828">
              <w:rPr>
                <w:noProof/>
              </w:rPr>
              <w:t>IE Type and Reference</w:t>
            </w:r>
          </w:p>
        </w:tc>
        <w:tc>
          <w:tcPr>
            <w:tcW w:w="1728" w:type="dxa"/>
          </w:tcPr>
          <w:p w14:paraId="28136ADE" w14:textId="77777777" w:rsidR="008460E9" w:rsidRPr="00AA6828" w:rsidRDefault="008460E9" w:rsidP="009350EE">
            <w:pPr>
              <w:pStyle w:val="TAH"/>
              <w:keepNext w:val="0"/>
              <w:keepLines w:val="0"/>
              <w:widowControl w:val="0"/>
              <w:rPr>
                <w:noProof/>
              </w:rPr>
            </w:pPr>
            <w:r w:rsidRPr="00AA6828">
              <w:rPr>
                <w:noProof/>
              </w:rPr>
              <w:t>Semantics Description</w:t>
            </w:r>
          </w:p>
        </w:tc>
        <w:tc>
          <w:tcPr>
            <w:tcW w:w="1080" w:type="dxa"/>
          </w:tcPr>
          <w:p w14:paraId="0BF79195" w14:textId="77777777" w:rsidR="008460E9" w:rsidRPr="00AA6828" w:rsidRDefault="008460E9" w:rsidP="009350EE">
            <w:pPr>
              <w:pStyle w:val="TAH"/>
              <w:keepNext w:val="0"/>
              <w:keepLines w:val="0"/>
              <w:widowControl w:val="0"/>
              <w:rPr>
                <w:noProof/>
              </w:rPr>
            </w:pPr>
            <w:r w:rsidRPr="00B0419E">
              <w:rPr>
                <w:rFonts w:eastAsia="Yu Mincho"/>
              </w:rPr>
              <w:t>Criticality</w:t>
            </w:r>
          </w:p>
        </w:tc>
        <w:tc>
          <w:tcPr>
            <w:tcW w:w="1080" w:type="dxa"/>
          </w:tcPr>
          <w:p w14:paraId="3398BDD2" w14:textId="77777777" w:rsidR="008460E9" w:rsidRPr="00AA6828" w:rsidRDefault="008460E9" w:rsidP="009350EE">
            <w:pPr>
              <w:pStyle w:val="TAH"/>
              <w:keepNext w:val="0"/>
              <w:keepLines w:val="0"/>
              <w:widowControl w:val="0"/>
              <w:rPr>
                <w:noProof/>
              </w:rPr>
            </w:pPr>
            <w:r w:rsidRPr="00B0419E">
              <w:rPr>
                <w:rFonts w:eastAsia="Yu Mincho"/>
              </w:rPr>
              <w:t>Assigned Criticality</w:t>
            </w:r>
          </w:p>
        </w:tc>
      </w:tr>
      <w:tr w:rsidR="008460E9" w:rsidRPr="00AA6828" w14:paraId="7F6ECAD5" w14:textId="77777777" w:rsidTr="009350EE">
        <w:tc>
          <w:tcPr>
            <w:tcW w:w="2160" w:type="dxa"/>
          </w:tcPr>
          <w:p w14:paraId="588AAA20" w14:textId="77777777" w:rsidR="008460E9" w:rsidRPr="00AA6828" w:rsidRDefault="008460E9" w:rsidP="009350E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AAD6391"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48D198A1" w14:textId="77777777" w:rsidR="008460E9" w:rsidRPr="00AA6828" w:rsidRDefault="008460E9" w:rsidP="009350EE">
            <w:pPr>
              <w:pStyle w:val="TAL"/>
              <w:keepNext w:val="0"/>
              <w:keepLines w:val="0"/>
              <w:widowControl w:val="0"/>
              <w:rPr>
                <w:noProof/>
              </w:rPr>
            </w:pPr>
          </w:p>
        </w:tc>
        <w:tc>
          <w:tcPr>
            <w:tcW w:w="1512" w:type="dxa"/>
          </w:tcPr>
          <w:p w14:paraId="2BD921FF" w14:textId="77777777" w:rsidR="008460E9" w:rsidRPr="00AA6828" w:rsidRDefault="008460E9" w:rsidP="009350EE">
            <w:pPr>
              <w:pStyle w:val="TAL"/>
              <w:keepNext w:val="0"/>
              <w:keepLines w:val="0"/>
              <w:widowControl w:val="0"/>
              <w:rPr>
                <w:noProof/>
                <w:lang w:eastAsia="zh-CN"/>
              </w:rPr>
            </w:pPr>
          </w:p>
        </w:tc>
        <w:tc>
          <w:tcPr>
            <w:tcW w:w="1728" w:type="dxa"/>
          </w:tcPr>
          <w:p w14:paraId="43F9EE61" w14:textId="77777777" w:rsidR="008460E9" w:rsidRPr="00AA6828" w:rsidRDefault="008460E9" w:rsidP="009350EE">
            <w:pPr>
              <w:pStyle w:val="TAL"/>
              <w:keepNext w:val="0"/>
              <w:keepLines w:val="0"/>
              <w:widowControl w:val="0"/>
              <w:rPr>
                <w:noProof/>
              </w:rPr>
            </w:pPr>
            <w:r w:rsidRPr="00AA6828">
              <w:rPr>
                <w:noProof/>
              </w:rPr>
              <w:t xml:space="preserve">Reference point to which relative location information is related to </w:t>
            </w:r>
          </w:p>
        </w:tc>
        <w:tc>
          <w:tcPr>
            <w:tcW w:w="1080" w:type="dxa"/>
          </w:tcPr>
          <w:p w14:paraId="663AE8A9"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7CFC8B09" w14:textId="77777777" w:rsidR="008460E9" w:rsidRPr="00AA6828" w:rsidRDefault="008460E9" w:rsidP="009350EE">
            <w:pPr>
              <w:pStyle w:val="TAL"/>
              <w:keepNext w:val="0"/>
              <w:keepLines w:val="0"/>
              <w:widowControl w:val="0"/>
              <w:jc w:val="center"/>
              <w:rPr>
                <w:noProof/>
              </w:rPr>
            </w:pPr>
          </w:p>
        </w:tc>
      </w:tr>
      <w:tr w:rsidR="008460E9" w:rsidRPr="00AA6828" w14:paraId="76910E64" w14:textId="77777777" w:rsidTr="009350EE">
        <w:tc>
          <w:tcPr>
            <w:tcW w:w="2160" w:type="dxa"/>
          </w:tcPr>
          <w:p w14:paraId="5868433D" w14:textId="77777777" w:rsidR="008460E9" w:rsidRPr="00E766B3" w:rsidRDefault="008460E9" w:rsidP="009350EE">
            <w:pPr>
              <w:pStyle w:val="TAL"/>
              <w:keepNext w:val="0"/>
              <w:keepLines w:val="0"/>
              <w:widowControl w:val="0"/>
              <w:ind w:left="142"/>
              <w:rPr>
                <w:i/>
                <w:iCs/>
                <w:noProof/>
                <w:lang w:eastAsia="zh-CN"/>
              </w:rPr>
            </w:pPr>
            <w:r w:rsidRPr="00E766B3">
              <w:rPr>
                <w:i/>
                <w:iCs/>
                <w:noProof/>
              </w:rPr>
              <w:t>&gt;Coordinate ID</w:t>
            </w:r>
          </w:p>
        </w:tc>
        <w:tc>
          <w:tcPr>
            <w:tcW w:w="1080" w:type="dxa"/>
          </w:tcPr>
          <w:p w14:paraId="32E870B9" w14:textId="77777777" w:rsidR="008460E9" w:rsidRPr="00AA6828" w:rsidRDefault="008460E9" w:rsidP="009350EE">
            <w:pPr>
              <w:pStyle w:val="TAL"/>
              <w:keepNext w:val="0"/>
              <w:keepLines w:val="0"/>
              <w:widowControl w:val="0"/>
              <w:rPr>
                <w:noProof/>
                <w:lang w:eastAsia="zh-CN"/>
              </w:rPr>
            </w:pPr>
          </w:p>
        </w:tc>
        <w:tc>
          <w:tcPr>
            <w:tcW w:w="1080" w:type="dxa"/>
          </w:tcPr>
          <w:p w14:paraId="1A3942D3" w14:textId="77777777" w:rsidR="008460E9" w:rsidRPr="00AA6828" w:rsidRDefault="008460E9" w:rsidP="009350EE">
            <w:pPr>
              <w:pStyle w:val="TAL"/>
              <w:keepNext w:val="0"/>
              <w:keepLines w:val="0"/>
              <w:widowControl w:val="0"/>
              <w:rPr>
                <w:noProof/>
              </w:rPr>
            </w:pPr>
          </w:p>
        </w:tc>
        <w:tc>
          <w:tcPr>
            <w:tcW w:w="1512" w:type="dxa"/>
          </w:tcPr>
          <w:p w14:paraId="21C5556C" w14:textId="77777777" w:rsidR="008460E9" w:rsidRPr="00AA6828" w:rsidRDefault="008460E9" w:rsidP="009350EE">
            <w:pPr>
              <w:pStyle w:val="TAL"/>
              <w:keepNext w:val="0"/>
              <w:keepLines w:val="0"/>
              <w:widowControl w:val="0"/>
              <w:rPr>
                <w:noProof/>
                <w:lang w:eastAsia="zh-CN"/>
              </w:rPr>
            </w:pPr>
          </w:p>
        </w:tc>
        <w:tc>
          <w:tcPr>
            <w:tcW w:w="1728" w:type="dxa"/>
          </w:tcPr>
          <w:p w14:paraId="2A6ACFA0" w14:textId="77777777" w:rsidR="008460E9" w:rsidRPr="00AA6828" w:rsidRDefault="008460E9" w:rsidP="009350EE">
            <w:pPr>
              <w:pStyle w:val="TAL"/>
              <w:keepNext w:val="0"/>
              <w:keepLines w:val="0"/>
              <w:widowControl w:val="0"/>
              <w:rPr>
                <w:noProof/>
              </w:rPr>
            </w:pPr>
          </w:p>
        </w:tc>
        <w:tc>
          <w:tcPr>
            <w:tcW w:w="1080" w:type="dxa"/>
          </w:tcPr>
          <w:p w14:paraId="5EABFA3A" w14:textId="77777777" w:rsidR="008460E9" w:rsidRPr="00AA6828" w:rsidRDefault="008460E9" w:rsidP="009350EE">
            <w:pPr>
              <w:pStyle w:val="TAL"/>
              <w:keepNext w:val="0"/>
              <w:keepLines w:val="0"/>
              <w:widowControl w:val="0"/>
              <w:rPr>
                <w:noProof/>
              </w:rPr>
            </w:pPr>
          </w:p>
        </w:tc>
        <w:tc>
          <w:tcPr>
            <w:tcW w:w="1080" w:type="dxa"/>
          </w:tcPr>
          <w:p w14:paraId="06AB5964" w14:textId="77777777" w:rsidR="008460E9" w:rsidRPr="00AA6828" w:rsidRDefault="008460E9" w:rsidP="009350EE">
            <w:pPr>
              <w:pStyle w:val="TAL"/>
              <w:keepNext w:val="0"/>
              <w:keepLines w:val="0"/>
              <w:widowControl w:val="0"/>
              <w:rPr>
                <w:noProof/>
              </w:rPr>
            </w:pPr>
          </w:p>
        </w:tc>
      </w:tr>
      <w:tr w:rsidR="008460E9" w:rsidRPr="00AA6828" w14:paraId="1D89E048" w14:textId="77777777" w:rsidTr="009350EE">
        <w:tc>
          <w:tcPr>
            <w:tcW w:w="2160" w:type="dxa"/>
          </w:tcPr>
          <w:p w14:paraId="35E213F4" w14:textId="77777777" w:rsidR="008460E9" w:rsidRPr="00AA6828" w:rsidRDefault="008460E9" w:rsidP="009350E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3D245AC5"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36BB1D52" w14:textId="77777777" w:rsidR="008460E9" w:rsidRPr="00AA6828" w:rsidRDefault="008460E9" w:rsidP="009350EE">
            <w:pPr>
              <w:pStyle w:val="TAL"/>
              <w:keepNext w:val="0"/>
              <w:keepLines w:val="0"/>
              <w:widowControl w:val="0"/>
              <w:rPr>
                <w:noProof/>
              </w:rPr>
            </w:pPr>
          </w:p>
        </w:tc>
        <w:tc>
          <w:tcPr>
            <w:tcW w:w="1512" w:type="dxa"/>
          </w:tcPr>
          <w:p w14:paraId="43609FE4" w14:textId="77777777" w:rsidR="008460E9" w:rsidRPr="00AA6828" w:rsidRDefault="008460E9" w:rsidP="009350EE">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6CE2C425"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528BA2D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51F42059" w14:textId="77777777" w:rsidR="008460E9" w:rsidRPr="00AA6828" w:rsidRDefault="008460E9" w:rsidP="009350EE">
            <w:pPr>
              <w:pStyle w:val="TAL"/>
              <w:keepNext w:val="0"/>
              <w:keepLines w:val="0"/>
              <w:widowControl w:val="0"/>
              <w:jc w:val="center"/>
              <w:rPr>
                <w:noProof/>
              </w:rPr>
            </w:pPr>
          </w:p>
        </w:tc>
      </w:tr>
      <w:tr w:rsidR="008460E9" w:rsidRPr="00AA6828" w14:paraId="678BD8EC" w14:textId="77777777" w:rsidTr="009350EE">
        <w:tc>
          <w:tcPr>
            <w:tcW w:w="2160" w:type="dxa"/>
          </w:tcPr>
          <w:p w14:paraId="4D6DFDDA" w14:textId="77777777" w:rsidR="008460E9" w:rsidRPr="00E766B3" w:rsidRDefault="008460E9" w:rsidP="009350EE">
            <w:pPr>
              <w:pStyle w:val="TAL"/>
              <w:keepNext w:val="0"/>
              <w:keepLines w:val="0"/>
              <w:widowControl w:val="0"/>
              <w:ind w:left="142"/>
              <w:rPr>
                <w:i/>
                <w:iCs/>
                <w:noProof/>
              </w:rPr>
            </w:pPr>
            <w:r w:rsidRPr="00E766B3">
              <w:rPr>
                <w:i/>
                <w:iCs/>
              </w:rPr>
              <w:t>&gt;Reference Point Coordinates</w:t>
            </w:r>
          </w:p>
        </w:tc>
        <w:tc>
          <w:tcPr>
            <w:tcW w:w="1080" w:type="dxa"/>
          </w:tcPr>
          <w:p w14:paraId="0FB069EB" w14:textId="77777777" w:rsidR="008460E9" w:rsidRPr="00AA6828" w:rsidRDefault="008460E9" w:rsidP="009350EE">
            <w:pPr>
              <w:pStyle w:val="TAL"/>
              <w:keepNext w:val="0"/>
              <w:keepLines w:val="0"/>
              <w:widowControl w:val="0"/>
              <w:rPr>
                <w:noProof/>
                <w:lang w:eastAsia="zh-CN"/>
              </w:rPr>
            </w:pPr>
          </w:p>
        </w:tc>
        <w:tc>
          <w:tcPr>
            <w:tcW w:w="1080" w:type="dxa"/>
          </w:tcPr>
          <w:p w14:paraId="7DDC080D" w14:textId="77777777" w:rsidR="008460E9" w:rsidRPr="00AA6828" w:rsidRDefault="008460E9" w:rsidP="009350EE">
            <w:pPr>
              <w:pStyle w:val="TAL"/>
              <w:keepNext w:val="0"/>
              <w:keepLines w:val="0"/>
              <w:widowControl w:val="0"/>
              <w:rPr>
                <w:noProof/>
              </w:rPr>
            </w:pPr>
          </w:p>
        </w:tc>
        <w:tc>
          <w:tcPr>
            <w:tcW w:w="1512" w:type="dxa"/>
          </w:tcPr>
          <w:p w14:paraId="7D2DD6F3" w14:textId="77777777" w:rsidR="008460E9" w:rsidRPr="00AA6828" w:rsidRDefault="008460E9" w:rsidP="009350EE">
            <w:pPr>
              <w:pStyle w:val="TAL"/>
              <w:keepNext w:val="0"/>
              <w:keepLines w:val="0"/>
              <w:widowControl w:val="0"/>
              <w:rPr>
                <w:noProof/>
                <w:lang w:eastAsia="zh-CN"/>
              </w:rPr>
            </w:pPr>
            <w:r w:rsidRPr="00AA6828">
              <w:rPr>
                <w:lang w:eastAsia="zh-CN"/>
              </w:rPr>
              <w:t> </w:t>
            </w:r>
          </w:p>
        </w:tc>
        <w:tc>
          <w:tcPr>
            <w:tcW w:w="1728" w:type="dxa"/>
          </w:tcPr>
          <w:p w14:paraId="629C2EC6" w14:textId="77777777" w:rsidR="008460E9" w:rsidRPr="00AA6828" w:rsidRDefault="008460E9" w:rsidP="009350EE">
            <w:pPr>
              <w:pStyle w:val="TAL"/>
              <w:keepNext w:val="0"/>
              <w:keepLines w:val="0"/>
              <w:widowControl w:val="0"/>
              <w:rPr>
                <w:noProof/>
              </w:rPr>
            </w:pPr>
          </w:p>
        </w:tc>
        <w:tc>
          <w:tcPr>
            <w:tcW w:w="1080" w:type="dxa"/>
          </w:tcPr>
          <w:p w14:paraId="1CBB3D92" w14:textId="77777777" w:rsidR="008460E9" w:rsidRPr="00AA6828" w:rsidRDefault="008460E9" w:rsidP="009350EE">
            <w:pPr>
              <w:pStyle w:val="TAL"/>
              <w:keepNext w:val="0"/>
              <w:keepLines w:val="0"/>
              <w:widowControl w:val="0"/>
              <w:jc w:val="center"/>
              <w:rPr>
                <w:noProof/>
              </w:rPr>
            </w:pPr>
          </w:p>
        </w:tc>
        <w:tc>
          <w:tcPr>
            <w:tcW w:w="1080" w:type="dxa"/>
          </w:tcPr>
          <w:p w14:paraId="5635C322" w14:textId="77777777" w:rsidR="008460E9" w:rsidRPr="00AA6828" w:rsidRDefault="008460E9" w:rsidP="009350EE">
            <w:pPr>
              <w:pStyle w:val="TAL"/>
              <w:keepNext w:val="0"/>
              <w:keepLines w:val="0"/>
              <w:widowControl w:val="0"/>
              <w:jc w:val="center"/>
              <w:rPr>
                <w:noProof/>
              </w:rPr>
            </w:pPr>
          </w:p>
        </w:tc>
      </w:tr>
      <w:tr w:rsidR="008460E9" w:rsidRPr="00AA6828" w14:paraId="15122598" w14:textId="77777777" w:rsidTr="009350EE">
        <w:tc>
          <w:tcPr>
            <w:tcW w:w="2160" w:type="dxa"/>
          </w:tcPr>
          <w:p w14:paraId="7B0DD350" w14:textId="77777777" w:rsidR="008460E9" w:rsidRPr="00AA6828" w:rsidRDefault="008460E9" w:rsidP="009350E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5C708E62"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65133C36" w14:textId="77777777" w:rsidR="008460E9" w:rsidRPr="00AA6828" w:rsidRDefault="008460E9" w:rsidP="009350EE">
            <w:pPr>
              <w:pStyle w:val="TAL"/>
              <w:keepNext w:val="0"/>
              <w:keepLines w:val="0"/>
              <w:widowControl w:val="0"/>
              <w:rPr>
                <w:noProof/>
              </w:rPr>
            </w:pPr>
          </w:p>
        </w:tc>
        <w:tc>
          <w:tcPr>
            <w:tcW w:w="1512" w:type="dxa"/>
          </w:tcPr>
          <w:p w14:paraId="2DF9D210" w14:textId="77777777" w:rsidR="008460E9" w:rsidRPr="00504F3B" w:rsidRDefault="008460E9" w:rsidP="009350EE">
            <w:pPr>
              <w:pStyle w:val="TAL"/>
              <w:keepNext w:val="0"/>
              <w:keepLines w:val="0"/>
              <w:widowControl w:val="0"/>
              <w:rPr>
                <w:rFonts w:eastAsia="SimSun"/>
                <w:lang w:val="x-none"/>
              </w:rPr>
            </w:pPr>
            <w:r w:rsidRPr="00AA6828">
              <w:rPr>
                <w:rFonts w:eastAsia="SimSun"/>
                <w:lang w:val="x-none"/>
              </w:rPr>
              <w:t>NG-RAN Access Point Position</w:t>
            </w:r>
          </w:p>
          <w:p w14:paraId="63FC7F9C" w14:textId="77777777" w:rsidR="008460E9" w:rsidRPr="007C49BE" w:rsidRDefault="008460E9" w:rsidP="009350EE">
            <w:pPr>
              <w:pStyle w:val="TAL"/>
              <w:keepNext w:val="0"/>
              <w:keepLines w:val="0"/>
              <w:widowControl w:val="0"/>
              <w:rPr>
                <w:noProof/>
                <w:lang w:eastAsia="zh-CN"/>
              </w:rPr>
            </w:pPr>
            <w:r w:rsidRPr="00AA6828">
              <w:rPr>
                <w:lang w:val="x-none"/>
              </w:rPr>
              <w:t>9.2.</w:t>
            </w:r>
            <w:r w:rsidRPr="007C49BE">
              <w:t>10</w:t>
            </w:r>
          </w:p>
        </w:tc>
        <w:tc>
          <w:tcPr>
            <w:tcW w:w="1728" w:type="dxa"/>
          </w:tcPr>
          <w:p w14:paraId="68B86EAB" w14:textId="77777777" w:rsidR="008460E9" w:rsidRPr="00AA6828" w:rsidRDefault="008460E9" w:rsidP="009350EE">
            <w:pPr>
              <w:pStyle w:val="TAL"/>
              <w:keepNext w:val="0"/>
              <w:keepLines w:val="0"/>
              <w:widowControl w:val="0"/>
              <w:rPr>
                <w:noProof/>
              </w:rPr>
            </w:pPr>
          </w:p>
        </w:tc>
        <w:tc>
          <w:tcPr>
            <w:tcW w:w="1080" w:type="dxa"/>
          </w:tcPr>
          <w:p w14:paraId="067A7EA6"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245968B1" w14:textId="77777777" w:rsidR="008460E9" w:rsidRPr="00AA6828" w:rsidRDefault="008460E9" w:rsidP="009350EE">
            <w:pPr>
              <w:pStyle w:val="TAL"/>
              <w:keepNext w:val="0"/>
              <w:keepLines w:val="0"/>
              <w:widowControl w:val="0"/>
              <w:jc w:val="center"/>
              <w:rPr>
                <w:noProof/>
              </w:rPr>
            </w:pPr>
          </w:p>
        </w:tc>
      </w:tr>
      <w:tr w:rsidR="008460E9" w:rsidRPr="00AA6828" w14:paraId="5CE820D8" w14:textId="77777777" w:rsidTr="009350EE">
        <w:tc>
          <w:tcPr>
            <w:tcW w:w="2160" w:type="dxa"/>
          </w:tcPr>
          <w:p w14:paraId="74390325" w14:textId="77777777" w:rsidR="008460E9" w:rsidRPr="00E766B3" w:rsidRDefault="008460E9" w:rsidP="009350EE">
            <w:pPr>
              <w:pStyle w:val="TAL"/>
              <w:keepNext w:val="0"/>
              <w:keepLines w:val="0"/>
              <w:widowControl w:val="0"/>
              <w:ind w:left="142"/>
              <w:rPr>
                <w:i/>
                <w:iCs/>
                <w:noProof/>
              </w:rPr>
            </w:pPr>
            <w:r w:rsidRPr="00E766B3">
              <w:rPr>
                <w:i/>
                <w:iCs/>
              </w:rPr>
              <w:t>&gt;Reference Point Coordinates High Accuracy</w:t>
            </w:r>
          </w:p>
        </w:tc>
        <w:tc>
          <w:tcPr>
            <w:tcW w:w="1080" w:type="dxa"/>
          </w:tcPr>
          <w:p w14:paraId="4A3A94DB" w14:textId="77777777" w:rsidR="008460E9" w:rsidRPr="00AA6828" w:rsidRDefault="008460E9" w:rsidP="009350EE">
            <w:pPr>
              <w:pStyle w:val="TAL"/>
              <w:keepNext w:val="0"/>
              <w:keepLines w:val="0"/>
              <w:widowControl w:val="0"/>
              <w:rPr>
                <w:noProof/>
                <w:lang w:eastAsia="zh-CN"/>
              </w:rPr>
            </w:pPr>
          </w:p>
        </w:tc>
        <w:tc>
          <w:tcPr>
            <w:tcW w:w="1080" w:type="dxa"/>
          </w:tcPr>
          <w:p w14:paraId="446D7D7C" w14:textId="77777777" w:rsidR="008460E9" w:rsidRPr="00AA6828" w:rsidRDefault="008460E9" w:rsidP="009350EE">
            <w:pPr>
              <w:pStyle w:val="TAL"/>
              <w:keepNext w:val="0"/>
              <w:keepLines w:val="0"/>
              <w:widowControl w:val="0"/>
              <w:rPr>
                <w:noProof/>
              </w:rPr>
            </w:pPr>
          </w:p>
        </w:tc>
        <w:tc>
          <w:tcPr>
            <w:tcW w:w="1512" w:type="dxa"/>
          </w:tcPr>
          <w:p w14:paraId="3773D56A" w14:textId="77777777" w:rsidR="008460E9" w:rsidRPr="00AA6828" w:rsidRDefault="008460E9" w:rsidP="009350EE">
            <w:pPr>
              <w:pStyle w:val="TAL"/>
              <w:keepNext w:val="0"/>
              <w:keepLines w:val="0"/>
              <w:widowControl w:val="0"/>
              <w:rPr>
                <w:noProof/>
                <w:lang w:eastAsia="zh-CN"/>
              </w:rPr>
            </w:pPr>
          </w:p>
        </w:tc>
        <w:tc>
          <w:tcPr>
            <w:tcW w:w="1728" w:type="dxa"/>
          </w:tcPr>
          <w:p w14:paraId="71CF1567" w14:textId="77777777" w:rsidR="008460E9" w:rsidRPr="00AA6828" w:rsidRDefault="008460E9" w:rsidP="009350EE">
            <w:pPr>
              <w:pStyle w:val="TAL"/>
              <w:keepNext w:val="0"/>
              <w:keepLines w:val="0"/>
              <w:widowControl w:val="0"/>
              <w:rPr>
                <w:noProof/>
              </w:rPr>
            </w:pPr>
          </w:p>
        </w:tc>
        <w:tc>
          <w:tcPr>
            <w:tcW w:w="1080" w:type="dxa"/>
          </w:tcPr>
          <w:p w14:paraId="3074FEB7" w14:textId="77777777" w:rsidR="008460E9" w:rsidRPr="00AA6828" w:rsidRDefault="008460E9" w:rsidP="009350EE">
            <w:pPr>
              <w:pStyle w:val="TAL"/>
              <w:keepNext w:val="0"/>
              <w:keepLines w:val="0"/>
              <w:widowControl w:val="0"/>
              <w:jc w:val="center"/>
              <w:rPr>
                <w:noProof/>
              </w:rPr>
            </w:pPr>
          </w:p>
        </w:tc>
        <w:tc>
          <w:tcPr>
            <w:tcW w:w="1080" w:type="dxa"/>
          </w:tcPr>
          <w:p w14:paraId="135C7458" w14:textId="77777777" w:rsidR="008460E9" w:rsidRPr="00AA6828" w:rsidRDefault="008460E9" w:rsidP="009350EE">
            <w:pPr>
              <w:pStyle w:val="TAL"/>
              <w:keepNext w:val="0"/>
              <w:keepLines w:val="0"/>
              <w:widowControl w:val="0"/>
              <w:jc w:val="center"/>
              <w:rPr>
                <w:noProof/>
              </w:rPr>
            </w:pPr>
          </w:p>
        </w:tc>
      </w:tr>
      <w:tr w:rsidR="008460E9" w:rsidRPr="00AA6828" w14:paraId="1897BCC9" w14:textId="77777777" w:rsidTr="009350EE">
        <w:tc>
          <w:tcPr>
            <w:tcW w:w="2160" w:type="dxa"/>
          </w:tcPr>
          <w:p w14:paraId="5040E63E" w14:textId="77777777" w:rsidR="008460E9" w:rsidRPr="00AA6828" w:rsidRDefault="008460E9" w:rsidP="009350E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64CDC851"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458AA591" w14:textId="77777777" w:rsidR="008460E9" w:rsidRPr="00AA6828" w:rsidRDefault="008460E9" w:rsidP="009350EE">
            <w:pPr>
              <w:pStyle w:val="TAL"/>
              <w:keepNext w:val="0"/>
              <w:keepLines w:val="0"/>
              <w:widowControl w:val="0"/>
              <w:rPr>
                <w:noProof/>
              </w:rPr>
            </w:pPr>
          </w:p>
        </w:tc>
        <w:tc>
          <w:tcPr>
            <w:tcW w:w="1512" w:type="dxa"/>
          </w:tcPr>
          <w:p w14:paraId="72FE72DB"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26892AD4" w14:textId="77777777" w:rsidR="008460E9" w:rsidRPr="00AA6828" w:rsidRDefault="008460E9" w:rsidP="009350E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73CD6D0" w14:textId="77777777" w:rsidR="008460E9" w:rsidRPr="00AA6828" w:rsidRDefault="008460E9" w:rsidP="009350EE">
            <w:pPr>
              <w:pStyle w:val="TAL"/>
              <w:keepNext w:val="0"/>
              <w:keepLines w:val="0"/>
              <w:widowControl w:val="0"/>
              <w:rPr>
                <w:noProof/>
              </w:rPr>
            </w:pPr>
          </w:p>
        </w:tc>
        <w:tc>
          <w:tcPr>
            <w:tcW w:w="1080" w:type="dxa"/>
          </w:tcPr>
          <w:p w14:paraId="7409D48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382C5A7A" w14:textId="77777777" w:rsidR="008460E9" w:rsidRPr="00AA6828" w:rsidRDefault="008460E9" w:rsidP="009350EE">
            <w:pPr>
              <w:pStyle w:val="TAL"/>
              <w:keepNext w:val="0"/>
              <w:keepLines w:val="0"/>
              <w:widowControl w:val="0"/>
              <w:jc w:val="center"/>
              <w:rPr>
                <w:noProof/>
              </w:rPr>
            </w:pPr>
          </w:p>
        </w:tc>
      </w:tr>
      <w:tr w:rsidR="008460E9" w:rsidRPr="00AA6828" w14:paraId="0892D04B" w14:textId="77777777" w:rsidTr="009350EE">
        <w:tc>
          <w:tcPr>
            <w:tcW w:w="2160" w:type="dxa"/>
          </w:tcPr>
          <w:p w14:paraId="103222EB" w14:textId="77777777" w:rsidR="008460E9" w:rsidRPr="00AA6828" w:rsidRDefault="008460E9" w:rsidP="009350EE">
            <w:pPr>
              <w:pStyle w:val="TAL"/>
              <w:keepNext w:val="0"/>
              <w:keepLines w:val="0"/>
              <w:widowControl w:val="0"/>
              <w:ind w:left="142"/>
            </w:pPr>
            <w:r w:rsidRPr="00E766B3">
              <w:rPr>
                <w:i/>
                <w:iCs/>
              </w:rPr>
              <w:t>&gt;</w:t>
            </w:r>
            <w:r>
              <w:rPr>
                <w:i/>
                <w:iCs/>
              </w:rPr>
              <w:t>LocalOrigin</w:t>
            </w:r>
          </w:p>
        </w:tc>
        <w:tc>
          <w:tcPr>
            <w:tcW w:w="1080" w:type="dxa"/>
          </w:tcPr>
          <w:p w14:paraId="6E72582D" w14:textId="77777777" w:rsidR="008460E9" w:rsidRPr="00AA6828" w:rsidRDefault="008460E9" w:rsidP="009350EE">
            <w:pPr>
              <w:pStyle w:val="TAL"/>
              <w:keepNext w:val="0"/>
              <w:keepLines w:val="0"/>
              <w:widowControl w:val="0"/>
              <w:rPr>
                <w:lang w:eastAsia="zh-CN"/>
              </w:rPr>
            </w:pPr>
          </w:p>
        </w:tc>
        <w:tc>
          <w:tcPr>
            <w:tcW w:w="1080" w:type="dxa"/>
          </w:tcPr>
          <w:p w14:paraId="33ADA924" w14:textId="77777777" w:rsidR="008460E9" w:rsidRPr="00AA6828" w:rsidRDefault="008460E9" w:rsidP="009350EE">
            <w:pPr>
              <w:pStyle w:val="TAL"/>
              <w:keepNext w:val="0"/>
              <w:keepLines w:val="0"/>
              <w:widowControl w:val="0"/>
              <w:rPr>
                <w:noProof/>
              </w:rPr>
            </w:pPr>
          </w:p>
        </w:tc>
        <w:tc>
          <w:tcPr>
            <w:tcW w:w="1512" w:type="dxa"/>
          </w:tcPr>
          <w:p w14:paraId="283E880C" w14:textId="77777777" w:rsidR="008460E9" w:rsidRPr="00AA6828" w:rsidRDefault="008460E9" w:rsidP="009350EE">
            <w:pPr>
              <w:pStyle w:val="TAL"/>
              <w:keepNext w:val="0"/>
              <w:keepLines w:val="0"/>
              <w:widowControl w:val="0"/>
              <w:rPr>
                <w:rFonts w:eastAsia="SimSun"/>
                <w:lang w:val="x-none"/>
              </w:rPr>
            </w:pPr>
          </w:p>
        </w:tc>
        <w:tc>
          <w:tcPr>
            <w:tcW w:w="1728" w:type="dxa"/>
          </w:tcPr>
          <w:p w14:paraId="01F5F028" w14:textId="77777777" w:rsidR="008460E9" w:rsidRPr="00AA6828" w:rsidRDefault="008460E9" w:rsidP="009350EE">
            <w:pPr>
              <w:pStyle w:val="TAL"/>
              <w:keepNext w:val="0"/>
              <w:keepLines w:val="0"/>
              <w:widowControl w:val="0"/>
              <w:rPr>
                <w:noProof/>
              </w:rPr>
            </w:pPr>
          </w:p>
        </w:tc>
        <w:tc>
          <w:tcPr>
            <w:tcW w:w="1080" w:type="dxa"/>
          </w:tcPr>
          <w:p w14:paraId="530AE00F" w14:textId="77777777" w:rsidR="008460E9" w:rsidRPr="00AA6828" w:rsidRDefault="008460E9" w:rsidP="009350EE">
            <w:pPr>
              <w:pStyle w:val="TAL"/>
              <w:keepNext w:val="0"/>
              <w:keepLines w:val="0"/>
              <w:widowControl w:val="0"/>
              <w:jc w:val="center"/>
              <w:rPr>
                <w:noProof/>
              </w:rPr>
            </w:pPr>
            <w:r w:rsidRPr="00076D06">
              <w:rPr>
                <w:rFonts w:eastAsia="SimSun"/>
                <w:lang w:val="x-none"/>
              </w:rPr>
              <w:t>Y</w:t>
            </w:r>
            <w:r>
              <w:rPr>
                <w:rFonts w:eastAsia="SimSun"/>
                <w:lang w:val="en-US"/>
              </w:rPr>
              <w:t>ES</w:t>
            </w:r>
          </w:p>
        </w:tc>
        <w:tc>
          <w:tcPr>
            <w:tcW w:w="1080" w:type="dxa"/>
          </w:tcPr>
          <w:p w14:paraId="63427BC3" w14:textId="77777777" w:rsidR="008460E9" w:rsidRPr="00AA6828" w:rsidRDefault="008460E9" w:rsidP="009350EE">
            <w:pPr>
              <w:pStyle w:val="TAL"/>
              <w:keepNext w:val="0"/>
              <w:keepLines w:val="0"/>
              <w:widowControl w:val="0"/>
              <w:jc w:val="center"/>
              <w:rPr>
                <w:noProof/>
              </w:rPr>
            </w:pPr>
            <w:r w:rsidRPr="00076D06">
              <w:rPr>
                <w:rFonts w:eastAsia="SimSun"/>
                <w:lang w:val="x-none"/>
              </w:rPr>
              <w:t>ignore</w:t>
            </w:r>
          </w:p>
        </w:tc>
      </w:tr>
      <w:tr w:rsidR="008460E9" w:rsidRPr="00AA6828" w14:paraId="123103EB" w14:textId="77777777" w:rsidTr="009350EE">
        <w:tc>
          <w:tcPr>
            <w:tcW w:w="2160" w:type="dxa"/>
          </w:tcPr>
          <w:p w14:paraId="034D88AB" w14:textId="77777777" w:rsidR="008460E9" w:rsidRPr="00AA6828" w:rsidRDefault="008460E9" w:rsidP="009350EE">
            <w:pPr>
              <w:pStyle w:val="TAL"/>
              <w:keepNext w:val="0"/>
              <w:keepLines w:val="0"/>
              <w:widowControl w:val="0"/>
              <w:ind w:left="283"/>
            </w:pPr>
            <w:r>
              <w:t>&gt;&gt;Coordinate ID</w:t>
            </w:r>
          </w:p>
        </w:tc>
        <w:tc>
          <w:tcPr>
            <w:tcW w:w="1080" w:type="dxa"/>
          </w:tcPr>
          <w:p w14:paraId="5080BD2B" w14:textId="77777777" w:rsidR="008460E9" w:rsidRPr="00AA6828" w:rsidRDefault="008460E9" w:rsidP="009350EE">
            <w:pPr>
              <w:pStyle w:val="TAL"/>
              <w:keepNext w:val="0"/>
              <w:keepLines w:val="0"/>
              <w:widowControl w:val="0"/>
              <w:rPr>
                <w:lang w:eastAsia="zh-CN"/>
              </w:rPr>
            </w:pPr>
            <w:r w:rsidRPr="00AA6828">
              <w:rPr>
                <w:rFonts w:hint="eastAsia"/>
                <w:noProof/>
                <w:lang w:eastAsia="zh-CN"/>
              </w:rPr>
              <w:t>M</w:t>
            </w:r>
          </w:p>
        </w:tc>
        <w:tc>
          <w:tcPr>
            <w:tcW w:w="1080" w:type="dxa"/>
          </w:tcPr>
          <w:p w14:paraId="75E60B8A" w14:textId="77777777" w:rsidR="008460E9" w:rsidRPr="00AA6828" w:rsidRDefault="008460E9" w:rsidP="009350EE">
            <w:pPr>
              <w:pStyle w:val="TAL"/>
              <w:keepNext w:val="0"/>
              <w:keepLines w:val="0"/>
              <w:widowControl w:val="0"/>
              <w:rPr>
                <w:noProof/>
              </w:rPr>
            </w:pPr>
          </w:p>
        </w:tc>
        <w:tc>
          <w:tcPr>
            <w:tcW w:w="1512" w:type="dxa"/>
          </w:tcPr>
          <w:p w14:paraId="155593B6" w14:textId="77777777" w:rsidR="008460E9" w:rsidRPr="00AA6828" w:rsidRDefault="008460E9" w:rsidP="009350EE">
            <w:pPr>
              <w:pStyle w:val="TAL"/>
              <w:keepNext w:val="0"/>
              <w:keepLines w:val="0"/>
              <w:widowControl w:val="0"/>
              <w:rPr>
                <w:rFonts w:eastAsia="SimSun"/>
                <w:lang w:val="x-none"/>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0F107A39"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062D8CAA"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C7A12D4" w14:textId="77777777" w:rsidR="008460E9" w:rsidRPr="00AA6828" w:rsidRDefault="008460E9" w:rsidP="009350EE">
            <w:pPr>
              <w:pStyle w:val="TAL"/>
              <w:keepNext w:val="0"/>
              <w:keepLines w:val="0"/>
              <w:widowControl w:val="0"/>
              <w:jc w:val="center"/>
              <w:rPr>
                <w:noProof/>
              </w:rPr>
            </w:pPr>
          </w:p>
        </w:tc>
      </w:tr>
      <w:tr w:rsidR="008460E9" w:rsidRPr="00AA6828" w14:paraId="27AAB3D4" w14:textId="77777777" w:rsidTr="009350EE">
        <w:tc>
          <w:tcPr>
            <w:tcW w:w="2160" w:type="dxa"/>
          </w:tcPr>
          <w:p w14:paraId="7D700AFC" w14:textId="77777777" w:rsidR="008460E9" w:rsidRDefault="008460E9" w:rsidP="009350EE">
            <w:pPr>
              <w:pStyle w:val="TAL"/>
              <w:keepNext w:val="0"/>
              <w:keepLines w:val="0"/>
              <w:widowControl w:val="0"/>
              <w:ind w:left="283"/>
            </w:pPr>
            <w:r>
              <w:t>&gt;&gt;Horizontal Axes Orientation</w:t>
            </w:r>
          </w:p>
        </w:tc>
        <w:tc>
          <w:tcPr>
            <w:tcW w:w="1080" w:type="dxa"/>
          </w:tcPr>
          <w:p w14:paraId="4E6263BA" w14:textId="77777777" w:rsidR="008460E9" w:rsidRPr="00AA6828" w:rsidRDefault="008460E9" w:rsidP="009350EE">
            <w:pPr>
              <w:pStyle w:val="TAL"/>
              <w:keepNext w:val="0"/>
              <w:keepLines w:val="0"/>
              <w:widowControl w:val="0"/>
              <w:rPr>
                <w:noProof/>
                <w:lang w:eastAsia="zh-CN"/>
              </w:rPr>
            </w:pPr>
            <w:r>
              <w:rPr>
                <w:lang w:eastAsia="zh-CN"/>
              </w:rPr>
              <w:t>M</w:t>
            </w:r>
          </w:p>
        </w:tc>
        <w:tc>
          <w:tcPr>
            <w:tcW w:w="1080" w:type="dxa"/>
          </w:tcPr>
          <w:p w14:paraId="2F98ABEA" w14:textId="77777777" w:rsidR="008460E9" w:rsidRPr="00AA6828" w:rsidRDefault="008460E9" w:rsidP="009350EE">
            <w:pPr>
              <w:pStyle w:val="TAL"/>
              <w:keepNext w:val="0"/>
              <w:keepLines w:val="0"/>
              <w:widowControl w:val="0"/>
              <w:rPr>
                <w:noProof/>
              </w:rPr>
            </w:pPr>
          </w:p>
        </w:tc>
        <w:tc>
          <w:tcPr>
            <w:tcW w:w="1512" w:type="dxa"/>
          </w:tcPr>
          <w:p w14:paraId="0F080594" w14:textId="77777777" w:rsidR="008460E9" w:rsidRPr="004136C3" w:rsidRDefault="008460E9" w:rsidP="009350EE">
            <w:pPr>
              <w:pStyle w:val="TAL"/>
              <w:keepNext w:val="0"/>
              <w:keepLines w:val="0"/>
              <w:widowControl w:val="0"/>
              <w:rPr>
                <w:noProof/>
                <w:lang w:eastAsia="zh-CN"/>
              </w:rPr>
            </w:pPr>
            <w:r>
              <w:rPr>
                <w:rFonts w:eastAsia="SimSun"/>
                <w:lang w:val="x-none"/>
              </w:rPr>
              <w:t>INTEGER (0..3599)</w:t>
            </w:r>
          </w:p>
        </w:tc>
        <w:tc>
          <w:tcPr>
            <w:tcW w:w="1728" w:type="dxa"/>
          </w:tcPr>
          <w:p w14:paraId="41CAC2E0" w14:textId="77777777" w:rsidR="008460E9" w:rsidRPr="00AA6828" w:rsidRDefault="008460E9" w:rsidP="009350EE">
            <w:pPr>
              <w:pStyle w:val="TAL"/>
              <w:keepNext w:val="0"/>
              <w:keepLines w:val="0"/>
              <w:widowControl w:val="0"/>
              <w:rPr>
                <w:noProof/>
              </w:rPr>
            </w:pPr>
            <w:r>
              <w:rPr>
                <w:noProof/>
              </w:rPr>
              <w:t>Indicates the local coordinate system horizontal orientation angle clockwise from northing. Scale factor 0.1 degrees.</w:t>
            </w:r>
          </w:p>
        </w:tc>
        <w:tc>
          <w:tcPr>
            <w:tcW w:w="1080" w:type="dxa"/>
          </w:tcPr>
          <w:p w14:paraId="1AA2E97D" w14:textId="77777777" w:rsidR="008460E9" w:rsidRPr="00B53068" w:rsidRDefault="008460E9" w:rsidP="009350EE">
            <w:pPr>
              <w:pStyle w:val="TAL"/>
              <w:keepNext w:val="0"/>
              <w:keepLines w:val="0"/>
              <w:widowControl w:val="0"/>
              <w:jc w:val="center"/>
            </w:pPr>
            <w:r w:rsidRPr="00B53068">
              <w:t>-</w:t>
            </w:r>
          </w:p>
        </w:tc>
        <w:tc>
          <w:tcPr>
            <w:tcW w:w="1080" w:type="dxa"/>
          </w:tcPr>
          <w:p w14:paraId="76E41947" w14:textId="77777777" w:rsidR="008460E9" w:rsidRPr="00AA6828" w:rsidRDefault="008460E9" w:rsidP="009350EE">
            <w:pPr>
              <w:pStyle w:val="TAL"/>
              <w:keepNext w:val="0"/>
              <w:keepLines w:val="0"/>
              <w:widowControl w:val="0"/>
              <w:jc w:val="center"/>
              <w:rPr>
                <w:noProof/>
              </w:rPr>
            </w:pPr>
          </w:p>
        </w:tc>
      </w:tr>
      <w:tr w:rsidR="008460E9" w:rsidRPr="00AA6828" w14:paraId="5B9859F1" w14:textId="77777777" w:rsidTr="009350EE">
        <w:tc>
          <w:tcPr>
            <w:tcW w:w="2160" w:type="dxa"/>
          </w:tcPr>
          <w:p w14:paraId="5AC18961" w14:textId="77777777" w:rsidR="008460E9" w:rsidRPr="00AA6828" w:rsidRDefault="008460E9" w:rsidP="009350EE">
            <w:pPr>
              <w:pStyle w:val="TAL"/>
              <w:keepNext w:val="0"/>
              <w:keepLines w:val="0"/>
              <w:widowControl w:val="0"/>
              <w:ind w:left="283"/>
            </w:pPr>
            <w:r>
              <w:t>&gt;&gt;Reference Point High Accuracy Access Position</w:t>
            </w:r>
          </w:p>
        </w:tc>
        <w:tc>
          <w:tcPr>
            <w:tcW w:w="1080" w:type="dxa"/>
          </w:tcPr>
          <w:p w14:paraId="4DC04560" w14:textId="77777777" w:rsidR="008460E9" w:rsidRPr="00AA6828" w:rsidRDefault="008460E9" w:rsidP="009350EE">
            <w:pPr>
              <w:pStyle w:val="TAL"/>
              <w:keepNext w:val="0"/>
              <w:keepLines w:val="0"/>
              <w:widowControl w:val="0"/>
              <w:rPr>
                <w:lang w:eastAsia="zh-CN"/>
              </w:rPr>
            </w:pPr>
            <w:r>
              <w:rPr>
                <w:lang w:eastAsia="zh-CN"/>
              </w:rPr>
              <w:t>O</w:t>
            </w:r>
          </w:p>
        </w:tc>
        <w:tc>
          <w:tcPr>
            <w:tcW w:w="1080" w:type="dxa"/>
          </w:tcPr>
          <w:p w14:paraId="6432465F" w14:textId="77777777" w:rsidR="008460E9" w:rsidRPr="00AA6828" w:rsidRDefault="008460E9" w:rsidP="009350EE">
            <w:pPr>
              <w:pStyle w:val="TAL"/>
              <w:keepNext w:val="0"/>
              <w:keepLines w:val="0"/>
              <w:widowControl w:val="0"/>
              <w:rPr>
                <w:noProof/>
              </w:rPr>
            </w:pPr>
          </w:p>
        </w:tc>
        <w:tc>
          <w:tcPr>
            <w:tcW w:w="1512" w:type="dxa"/>
          </w:tcPr>
          <w:p w14:paraId="77C283D3"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7C482345" w14:textId="77777777" w:rsidR="008460E9" w:rsidRPr="00AA6828" w:rsidRDefault="008460E9" w:rsidP="009350EE">
            <w:pPr>
              <w:pStyle w:val="TAL"/>
              <w:keepNext w:val="0"/>
              <w:keepLines w:val="0"/>
              <w:widowControl w:val="0"/>
              <w:rPr>
                <w:rFonts w:eastAsia="SimSun"/>
                <w:lang w:val="x-none"/>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67E0460" w14:textId="77777777" w:rsidR="008460E9" w:rsidRPr="00AA6828" w:rsidRDefault="008460E9" w:rsidP="009350EE">
            <w:pPr>
              <w:pStyle w:val="TAL"/>
              <w:keepNext w:val="0"/>
              <w:keepLines w:val="0"/>
              <w:widowControl w:val="0"/>
              <w:rPr>
                <w:noProof/>
              </w:rPr>
            </w:pPr>
          </w:p>
        </w:tc>
        <w:tc>
          <w:tcPr>
            <w:tcW w:w="1080" w:type="dxa"/>
          </w:tcPr>
          <w:p w14:paraId="5B7ACFE2"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185F86E" w14:textId="77777777" w:rsidR="008460E9" w:rsidRPr="00AA6828" w:rsidRDefault="008460E9" w:rsidP="009350EE">
            <w:pPr>
              <w:pStyle w:val="TAL"/>
              <w:keepNext w:val="0"/>
              <w:keepLines w:val="0"/>
              <w:widowControl w:val="0"/>
              <w:jc w:val="center"/>
              <w:rPr>
                <w:noProof/>
              </w:rPr>
            </w:pPr>
          </w:p>
        </w:tc>
      </w:tr>
    </w:tbl>
    <w:p w14:paraId="7EBF656A" w14:textId="77777777" w:rsidR="008460E9" w:rsidRDefault="008460E9" w:rsidP="008460E9">
      <w:pPr>
        <w:widowControl w:val="0"/>
      </w:pPr>
    </w:p>
    <w:p w14:paraId="483DF1E3" w14:textId="77777777" w:rsidR="00D422B7" w:rsidRPr="00AA6828" w:rsidRDefault="00D422B7" w:rsidP="00450094">
      <w:pPr>
        <w:pStyle w:val="Heading3"/>
        <w:keepNext w:val="0"/>
        <w:keepLines w:val="0"/>
        <w:widowControl w:val="0"/>
        <w:rPr>
          <w:noProof/>
        </w:rPr>
      </w:pPr>
      <w:bookmarkStart w:id="3105" w:name="_CR9_2_52"/>
      <w:bookmarkStart w:id="3106" w:name="_Toc51776070"/>
      <w:bookmarkStart w:id="3107" w:name="_Toc56773092"/>
      <w:bookmarkStart w:id="3108" w:name="_Toc64447721"/>
      <w:bookmarkStart w:id="3109" w:name="_Toc74152377"/>
      <w:bookmarkStart w:id="3110" w:name="_Toc88654230"/>
      <w:bookmarkStart w:id="3111" w:name="_Toc99056299"/>
      <w:bookmarkStart w:id="3112" w:name="_Toc99959232"/>
      <w:bookmarkStart w:id="3113" w:name="_Toc105612418"/>
      <w:bookmarkStart w:id="3114" w:name="_Toc106109634"/>
      <w:bookmarkStart w:id="3115" w:name="_Toc112766526"/>
      <w:bookmarkStart w:id="3116" w:name="_Toc113379442"/>
      <w:bookmarkStart w:id="3117" w:name="_Toc120091995"/>
      <w:bookmarkStart w:id="3118" w:name="_Toc175587202"/>
      <w:bookmarkEnd w:id="3105"/>
      <w:r w:rsidRPr="00AA6828">
        <w:rPr>
          <w:noProof/>
        </w:rPr>
        <w:t>9.2.</w:t>
      </w:r>
      <w:r>
        <w:rPr>
          <w:noProof/>
        </w:rPr>
        <w:t>52</w:t>
      </w:r>
      <w:r w:rsidRPr="00AA6828">
        <w:rPr>
          <w:noProof/>
        </w:rPr>
        <w:tab/>
        <w:t>Location Uncertainty</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19" w:name="_CR9_2_53"/>
      <w:bookmarkStart w:id="3120" w:name="_Toc51776071"/>
      <w:bookmarkStart w:id="3121" w:name="_Toc56773093"/>
      <w:bookmarkStart w:id="3122" w:name="_Toc64447722"/>
      <w:bookmarkStart w:id="3123" w:name="_Toc74152378"/>
      <w:bookmarkStart w:id="3124" w:name="_Toc88654231"/>
      <w:bookmarkStart w:id="3125" w:name="_Toc99056300"/>
      <w:bookmarkStart w:id="3126" w:name="_Toc99959233"/>
      <w:bookmarkStart w:id="3127" w:name="_Toc105612419"/>
      <w:bookmarkStart w:id="3128" w:name="_Toc106109635"/>
      <w:bookmarkStart w:id="3129" w:name="_Toc112766527"/>
      <w:bookmarkStart w:id="3130" w:name="_Toc113379443"/>
      <w:bookmarkStart w:id="3131" w:name="_Toc120091996"/>
      <w:bookmarkStart w:id="3132" w:name="_Toc175587203"/>
      <w:bookmarkEnd w:id="3119"/>
      <w:r w:rsidRPr="00121B57">
        <w:t>9.2.</w:t>
      </w:r>
      <w:r>
        <w:t>53</w:t>
      </w:r>
      <w:r w:rsidRPr="00121B57">
        <w:tab/>
        <w:t>Pathloss Reference Information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33" w:name="_CR9_2_54"/>
      <w:bookmarkStart w:id="3134" w:name="_Toc51776072"/>
      <w:bookmarkStart w:id="3135" w:name="_Toc56773094"/>
      <w:bookmarkStart w:id="3136" w:name="_Toc64447723"/>
      <w:bookmarkStart w:id="3137" w:name="_Toc74152379"/>
      <w:bookmarkStart w:id="3138" w:name="_Toc88654232"/>
      <w:bookmarkStart w:id="3139" w:name="_Toc99056301"/>
      <w:bookmarkStart w:id="3140" w:name="_Toc99959234"/>
      <w:bookmarkStart w:id="3141" w:name="_Toc105612420"/>
      <w:bookmarkStart w:id="3142" w:name="_Toc106109636"/>
      <w:bookmarkStart w:id="3143" w:name="_Toc112766528"/>
      <w:bookmarkStart w:id="3144" w:name="_Toc113379444"/>
      <w:bookmarkStart w:id="3145" w:name="_Toc120091997"/>
      <w:bookmarkStart w:id="3146" w:name="_Toc175587204"/>
      <w:bookmarkEnd w:id="3133"/>
      <w:r w:rsidRPr="002C7C9B">
        <w:t>9.2.</w:t>
      </w:r>
      <w:r>
        <w:t>54</w:t>
      </w:r>
      <w:r w:rsidRPr="002C7C9B">
        <w:tab/>
      </w:r>
      <w:r w:rsidRPr="00461A81">
        <w:t>SSB Information</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47" w:name="_CR9_2_55"/>
      <w:bookmarkStart w:id="3148" w:name="_Toc51776073"/>
      <w:bookmarkStart w:id="3149" w:name="_Toc56773095"/>
      <w:bookmarkStart w:id="3150" w:name="_Toc64447724"/>
      <w:bookmarkStart w:id="3151" w:name="_Toc74152380"/>
      <w:bookmarkStart w:id="3152" w:name="_Toc88654233"/>
      <w:bookmarkStart w:id="3153" w:name="_Toc99056302"/>
      <w:bookmarkStart w:id="3154" w:name="_Toc99959235"/>
      <w:bookmarkStart w:id="3155" w:name="_Toc105612421"/>
      <w:bookmarkStart w:id="3156" w:name="_Toc106109637"/>
      <w:bookmarkStart w:id="3157" w:name="_Toc112766529"/>
      <w:bookmarkStart w:id="3158" w:name="_Toc113379445"/>
      <w:bookmarkStart w:id="3159" w:name="_Toc120091998"/>
      <w:bookmarkStart w:id="3160" w:name="_Toc175587205"/>
      <w:bookmarkEnd w:id="314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61" w:name="_CR9_2_56"/>
      <w:bookmarkStart w:id="3162" w:name="_Toc51776074"/>
      <w:bookmarkStart w:id="3163" w:name="_Toc56773096"/>
      <w:bookmarkStart w:id="3164" w:name="_Toc64447725"/>
      <w:bookmarkStart w:id="3165" w:name="_Toc74152381"/>
      <w:bookmarkStart w:id="3166" w:name="_Toc88654234"/>
      <w:bookmarkStart w:id="3167" w:name="_Toc99056303"/>
      <w:bookmarkStart w:id="3168" w:name="_Toc99959236"/>
      <w:bookmarkStart w:id="3169" w:name="_Toc105612422"/>
      <w:bookmarkStart w:id="3170" w:name="_Toc106109638"/>
      <w:bookmarkStart w:id="3171" w:name="_Toc112766530"/>
      <w:bookmarkStart w:id="3172" w:name="_Toc113379446"/>
      <w:bookmarkStart w:id="3173" w:name="_Toc120091999"/>
      <w:bookmarkStart w:id="3174" w:name="_Toc175587206"/>
      <w:bookmarkEnd w:id="316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75" w:name="_CR9_2_57"/>
      <w:bookmarkStart w:id="3176" w:name="_Toc51776075"/>
      <w:bookmarkStart w:id="3177" w:name="_Toc56773097"/>
      <w:bookmarkStart w:id="3178" w:name="_Toc64447726"/>
      <w:bookmarkStart w:id="3179" w:name="_Toc74152382"/>
      <w:bookmarkStart w:id="3180" w:name="_Toc88654235"/>
      <w:bookmarkStart w:id="3181" w:name="_Toc99056304"/>
      <w:bookmarkStart w:id="3182" w:name="_Toc99959237"/>
      <w:bookmarkStart w:id="3183" w:name="_Toc105612423"/>
      <w:bookmarkStart w:id="3184" w:name="_Toc106109639"/>
      <w:bookmarkStart w:id="3185" w:name="_Toc112766531"/>
      <w:bookmarkStart w:id="3186" w:name="_Toc113379447"/>
      <w:bookmarkStart w:id="3187" w:name="_Toc120092000"/>
      <w:bookmarkStart w:id="3188" w:name="_Toc175587207"/>
      <w:bookmarkEnd w:id="3175"/>
      <w:r w:rsidRPr="00895C7E">
        <w:t>9.2.</w:t>
      </w:r>
      <w:r>
        <w:t>57</w:t>
      </w:r>
      <w:r w:rsidRPr="00895C7E">
        <w:tab/>
      </w:r>
      <w:r w:rsidRPr="002850FA">
        <w:t>Measurement Beam Information</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89" w:name="_CR9_2_58"/>
      <w:bookmarkStart w:id="3190" w:name="_Toc64447727"/>
      <w:bookmarkStart w:id="3191" w:name="_Toc74152383"/>
      <w:bookmarkStart w:id="3192" w:name="_Toc88654236"/>
      <w:bookmarkStart w:id="3193" w:name="_Toc99056305"/>
      <w:bookmarkStart w:id="3194" w:name="_Toc99959238"/>
      <w:bookmarkStart w:id="3195" w:name="_Toc105612424"/>
      <w:bookmarkStart w:id="3196" w:name="_Toc106109640"/>
      <w:bookmarkStart w:id="3197" w:name="_Toc112766532"/>
      <w:bookmarkStart w:id="3198" w:name="_Toc113379448"/>
      <w:bookmarkStart w:id="3199" w:name="_Toc120092001"/>
      <w:bookmarkStart w:id="3200" w:name="_Toc175587208"/>
      <w:bookmarkEnd w:id="3189"/>
      <w:r w:rsidRPr="00F2292E">
        <w:rPr>
          <w:noProof/>
        </w:rPr>
        <w:t>9.2.</w:t>
      </w:r>
      <w:r>
        <w:rPr>
          <w:noProof/>
        </w:rPr>
        <w:t>58</w:t>
      </w:r>
      <w:r w:rsidRPr="00F2292E">
        <w:rPr>
          <w:noProof/>
        </w:rPr>
        <w:tab/>
        <w:t>NR-PRS Beam Information</w:t>
      </w:r>
      <w:bookmarkEnd w:id="3190"/>
      <w:bookmarkEnd w:id="3191"/>
      <w:bookmarkEnd w:id="3192"/>
      <w:bookmarkEnd w:id="3193"/>
      <w:bookmarkEnd w:id="3194"/>
      <w:bookmarkEnd w:id="3195"/>
      <w:bookmarkEnd w:id="3196"/>
      <w:bookmarkEnd w:id="3197"/>
      <w:bookmarkEnd w:id="3198"/>
      <w:bookmarkEnd w:id="3199"/>
      <w:bookmarkEnd w:id="3200"/>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201" w:name="_CR9_2_59"/>
      <w:bookmarkStart w:id="3202" w:name="_Toc51776076"/>
      <w:bookmarkStart w:id="3203" w:name="_Toc56773098"/>
      <w:bookmarkStart w:id="3204" w:name="_Toc64447728"/>
      <w:bookmarkStart w:id="3205" w:name="_Toc74152384"/>
      <w:bookmarkStart w:id="3206" w:name="_Toc88654237"/>
      <w:bookmarkStart w:id="3207" w:name="_Toc99056306"/>
      <w:bookmarkStart w:id="3208" w:name="_Toc99959239"/>
      <w:bookmarkStart w:id="3209" w:name="_Toc105612425"/>
      <w:bookmarkStart w:id="3210" w:name="_Toc106109641"/>
      <w:bookmarkStart w:id="3211" w:name="_Toc112766533"/>
      <w:bookmarkStart w:id="3212" w:name="_Toc113379449"/>
      <w:bookmarkStart w:id="3213" w:name="_Toc120092002"/>
      <w:bookmarkStart w:id="3214" w:name="_Toc175587209"/>
      <w:bookmarkEnd w:id="3201"/>
      <w:r w:rsidRPr="00F2292E">
        <w:rPr>
          <w:noProof/>
        </w:rPr>
        <w:t>9.2.</w:t>
      </w:r>
      <w:r>
        <w:rPr>
          <w:noProof/>
        </w:rPr>
        <w:t>59</w:t>
      </w:r>
      <w:r w:rsidRPr="00F2292E">
        <w:rPr>
          <w:noProof/>
        </w:rPr>
        <w:tab/>
        <w:t>Positioning Broadcast Cells</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15" w:name="_CR9_2_60"/>
      <w:bookmarkStart w:id="3216" w:name="_Toc88654238"/>
      <w:bookmarkStart w:id="3217" w:name="_Toc99056307"/>
      <w:bookmarkStart w:id="3218" w:name="_Toc99959240"/>
      <w:bookmarkStart w:id="3219" w:name="_Toc105612426"/>
      <w:bookmarkStart w:id="3220" w:name="_Toc106109642"/>
      <w:bookmarkStart w:id="3221" w:name="_Toc112766534"/>
      <w:bookmarkStart w:id="3222" w:name="_Toc113379450"/>
      <w:bookmarkStart w:id="3223" w:name="_Toc120092003"/>
      <w:bookmarkStart w:id="3224" w:name="_Toc175587210"/>
      <w:bookmarkEnd w:id="3215"/>
      <w:r w:rsidRPr="004151EA">
        <w:t>9.2.</w:t>
      </w:r>
      <w:r>
        <w:t>60</w:t>
      </w:r>
      <w:r w:rsidRPr="004151EA">
        <w:tab/>
        <w:t>Spatial Relation</w:t>
      </w:r>
      <w:r>
        <w:t xml:space="preserve"> Information per SRS Resource</w:t>
      </w:r>
      <w:bookmarkEnd w:id="3216"/>
      <w:bookmarkEnd w:id="3217"/>
      <w:bookmarkEnd w:id="3218"/>
      <w:bookmarkEnd w:id="3219"/>
      <w:bookmarkEnd w:id="3220"/>
      <w:bookmarkEnd w:id="3221"/>
      <w:bookmarkEnd w:id="3222"/>
      <w:bookmarkEnd w:id="3223"/>
      <w:bookmarkEnd w:id="3224"/>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25" w:name="_CR9_2_61"/>
      <w:bookmarkStart w:id="3226" w:name="_Toc99056308"/>
      <w:bookmarkStart w:id="3227" w:name="_Toc99959241"/>
      <w:bookmarkStart w:id="3228" w:name="_Toc105612427"/>
      <w:bookmarkStart w:id="3229" w:name="_Toc106109643"/>
      <w:bookmarkStart w:id="3230" w:name="_Toc112766535"/>
      <w:bookmarkStart w:id="3231" w:name="_Toc113379451"/>
      <w:bookmarkStart w:id="3232" w:name="_Toc120092004"/>
      <w:bookmarkStart w:id="3233" w:name="_Toc175587211"/>
      <w:bookmarkEnd w:id="3225"/>
      <w:r w:rsidRPr="00AD3948">
        <w:t>9.2.</w:t>
      </w:r>
      <w:r>
        <w:t>6</w:t>
      </w:r>
      <w:r w:rsidRPr="00AD3948">
        <w:t>1</w:t>
      </w:r>
      <w:r>
        <w:tab/>
      </w:r>
      <w:r w:rsidRPr="00AD3948">
        <w:t>Requested DL PRS Transmission Characteristics</w:t>
      </w:r>
      <w:bookmarkEnd w:id="3226"/>
      <w:bookmarkEnd w:id="3227"/>
      <w:bookmarkEnd w:id="3228"/>
      <w:bookmarkEnd w:id="3229"/>
      <w:bookmarkEnd w:id="3230"/>
      <w:bookmarkEnd w:id="3231"/>
      <w:bookmarkEnd w:id="3232"/>
      <w:bookmarkEnd w:id="3233"/>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8C4DDB"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5A5B65CD" w:rsidR="008C4DDB" w:rsidRPr="00394CA1" w:rsidRDefault="008C4DDB" w:rsidP="008C4DDB">
            <w:pPr>
              <w:pStyle w:val="TAL"/>
              <w:keepNext w:val="0"/>
              <w:keepLines w:val="0"/>
              <w:widowControl w:val="0"/>
              <w:rPr>
                <w:lang w:eastAsia="zh-CN"/>
              </w:rPr>
            </w:pPr>
            <w:r>
              <w:rPr>
                <w:rFonts w:hint="eastAsia"/>
              </w:rPr>
              <w:t xml:space="preserve">PRS </w:t>
            </w:r>
            <w:r w:rsidRPr="00F2321F">
              <w:t xml:space="preserve">Bandwidth Aggregation Request </w:t>
            </w:r>
            <w:r w:rsidRPr="00166E03">
              <w:rPr>
                <w:lang w:eastAsia="zh-CN"/>
              </w:rPr>
              <w:t>Information List</w:t>
            </w:r>
          </w:p>
        </w:tc>
        <w:tc>
          <w:tcPr>
            <w:tcW w:w="1080" w:type="dxa"/>
            <w:tcBorders>
              <w:top w:val="single" w:sz="4" w:space="0" w:color="auto"/>
              <w:left w:val="single" w:sz="4" w:space="0" w:color="auto"/>
              <w:bottom w:val="single" w:sz="4" w:space="0" w:color="auto"/>
              <w:right w:val="single" w:sz="4" w:space="0" w:color="auto"/>
            </w:tcBorders>
          </w:tcPr>
          <w:p w14:paraId="2DEF4638" w14:textId="2AB38D89" w:rsidR="008C4DDB" w:rsidRPr="00394CA1" w:rsidRDefault="008C4DDB" w:rsidP="008C4DDB">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8C4DDB" w:rsidRPr="00394CA1" w:rsidRDefault="008C4DDB" w:rsidP="008C4DDB">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38A9DD33" w:rsidR="008C4DDB" w:rsidRPr="00A75A27" w:rsidRDefault="008C4DDB" w:rsidP="008C4DDB">
            <w:pPr>
              <w:pStyle w:val="TAL"/>
              <w:keepNext w:val="0"/>
              <w:keepLines w:val="0"/>
              <w:widowControl w:val="0"/>
            </w:pPr>
            <w:r>
              <w:t>9.2.101</w:t>
            </w:r>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8C4DDB" w:rsidRPr="00394CA1" w:rsidRDefault="008C4DDB" w:rsidP="008C4DDB">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8C4DDB" w:rsidRPr="00394CA1" w:rsidRDefault="008C4DDB" w:rsidP="008C4DDB">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8C4DDB" w:rsidRPr="00394CA1" w:rsidRDefault="008C4DDB" w:rsidP="008C4DDB">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34" w:name="_CR9_2_62"/>
      <w:bookmarkStart w:id="3235" w:name="_Toc99056309"/>
      <w:bookmarkStart w:id="3236" w:name="_Toc99959242"/>
      <w:bookmarkStart w:id="3237" w:name="_Toc105612428"/>
      <w:bookmarkStart w:id="3238" w:name="_Toc106109644"/>
      <w:bookmarkStart w:id="3239" w:name="_Toc112766536"/>
      <w:bookmarkStart w:id="3240" w:name="_Toc113379452"/>
      <w:bookmarkStart w:id="3241" w:name="_Toc120092005"/>
      <w:bookmarkStart w:id="3242" w:name="_Toc175587212"/>
      <w:bookmarkStart w:id="3243" w:name="_Hlk94357236"/>
      <w:bookmarkEnd w:id="3234"/>
      <w:r w:rsidRPr="00A756EE">
        <w:t>9.2.</w:t>
      </w:r>
      <w:r>
        <w:t>62</w:t>
      </w:r>
      <w:r w:rsidRPr="00A756EE">
        <w:tab/>
        <w:t>Requested DL-PRS Resource List</w:t>
      </w:r>
      <w:bookmarkEnd w:id="3235"/>
      <w:bookmarkEnd w:id="3236"/>
      <w:bookmarkEnd w:id="3237"/>
      <w:bookmarkEnd w:id="3238"/>
      <w:bookmarkEnd w:id="3239"/>
      <w:bookmarkEnd w:id="3240"/>
      <w:bookmarkEnd w:id="3241"/>
      <w:bookmarkEnd w:id="3242"/>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43"/>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44" w:name="_CR9_2_63"/>
      <w:bookmarkStart w:id="3245" w:name="_Toc99056310"/>
      <w:bookmarkStart w:id="3246" w:name="_Toc99959243"/>
      <w:bookmarkStart w:id="3247" w:name="_Toc105612429"/>
      <w:bookmarkStart w:id="3248" w:name="_Toc106109645"/>
      <w:bookmarkStart w:id="3249" w:name="_Toc112766537"/>
      <w:bookmarkStart w:id="3250" w:name="_Toc113379453"/>
      <w:bookmarkStart w:id="3251" w:name="_Toc120092006"/>
      <w:bookmarkStart w:id="3252" w:name="_Toc175587213"/>
      <w:bookmarkEnd w:id="3244"/>
      <w:r w:rsidRPr="00DC1194">
        <w:rPr>
          <w:rFonts w:eastAsia="Malgun Gothic"/>
        </w:rPr>
        <w:t>9.2.</w:t>
      </w:r>
      <w:r>
        <w:rPr>
          <w:rFonts w:eastAsia="Malgun Gothic"/>
        </w:rPr>
        <w:t>63</w:t>
      </w:r>
      <w:r w:rsidRPr="00DC1194">
        <w:rPr>
          <w:rFonts w:eastAsia="Malgun Gothic"/>
        </w:rPr>
        <w:tab/>
        <w:t>Start Time and Duration</w:t>
      </w:r>
      <w:bookmarkEnd w:id="3245"/>
      <w:bookmarkEnd w:id="3246"/>
      <w:bookmarkEnd w:id="3247"/>
      <w:bookmarkEnd w:id="3248"/>
      <w:bookmarkEnd w:id="3249"/>
      <w:bookmarkEnd w:id="3250"/>
      <w:bookmarkEnd w:id="3251"/>
      <w:bookmarkEnd w:id="3252"/>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53" w:name="_CR9_2_64"/>
      <w:bookmarkStart w:id="3254" w:name="_Toc99056311"/>
      <w:bookmarkStart w:id="3255" w:name="_Toc99959244"/>
      <w:bookmarkStart w:id="3256" w:name="_Toc105612430"/>
      <w:bookmarkStart w:id="3257" w:name="_Toc106109646"/>
      <w:bookmarkStart w:id="3258" w:name="_Toc112766538"/>
      <w:bookmarkStart w:id="3259" w:name="_Toc113379454"/>
      <w:bookmarkStart w:id="3260" w:name="_Toc120092007"/>
      <w:bookmarkStart w:id="3261" w:name="_Toc175587214"/>
      <w:bookmarkEnd w:id="3253"/>
      <w:r w:rsidRPr="00DC1194">
        <w:t>9.2.</w:t>
      </w:r>
      <w:r>
        <w:t>64</w:t>
      </w:r>
      <w:r w:rsidRPr="00DC1194">
        <w:tab/>
        <w:t>PRS Transmission Off Information</w:t>
      </w:r>
      <w:bookmarkEnd w:id="3254"/>
      <w:bookmarkEnd w:id="3255"/>
      <w:bookmarkEnd w:id="3256"/>
      <w:bookmarkEnd w:id="3257"/>
      <w:bookmarkEnd w:id="3258"/>
      <w:bookmarkEnd w:id="3259"/>
      <w:bookmarkEnd w:id="3260"/>
      <w:bookmarkEnd w:id="3261"/>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62" w:name="_CR9_2_65"/>
      <w:bookmarkStart w:id="3263" w:name="_Toc99056312"/>
      <w:bookmarkStart w:id="3264" w:name="_Toc99959245"/>
      <w:bookmarkStart w:id="3265" w:name="_Toc105612431"/>
      <w:bookmarkStart w:id="3266" w:name="_Toc106109647"/>
      <w:bookmarkStart w:id="3267" w:name="_Toc112766539"/>
      <w:bookmarkStart w:id="3268" w:name="_Toc113379455"/>
      <w:bookmarkStart w:id="3269" w:name="_Toc120092008"/>
      <w:bookmarkStart w:id="3270" w:name="_Toc175587215"/>
      <w:bookmarkEnd w:id="3262"/>
      <w:r>
        <w:rPr>
          <w:rFonts w:eastAsia="Malgun Gothic"/>
        </w:rPr>
        <w:t>9.2.65</w:t>
      </w:r>
      <w:r>
        <w:rPr>
          <w:rFonts w:eastAsia="Malgun Gothic"/>
        </w:rPr>
        <w:tab/>
        <w:t>On-demand PRS TRP Information</w:t>
      </w:r>
      <w:bookmarkEnd w:id="3263"/>
      <w:bookmarkEnd w:id="3264"/>
      <w:bookmarkEnd w:id="3265"/>
      <w:bookmarkEnd w:id="3266"/>
      <w:bookmarkEnd w:id="3267"/>
      <w:bookmarkEnd w:id="3268"/>
      <w:bookmarkEnd w:id="3269"/>
      <w:bookmarkEnd w:id="3270"/>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775FB0A4" w14:textId="77777777" w:rsidR="008C4DDB" w:rsidRDefault="00C87778" w:rsidP="008C4DDB">
            <w:pPr>
              <w:pStyle w:val="TAL"/>
              <w:keepNext w:val="0"/>
              <w:keepLines w:val="0"/>
              <w:widowControl w:val="0"/>
              <w:rPr>
                <w:bCs/>
                <w:lang w:val="en-US" w:eastAsia="zh-CN"/>
              </w:rPr>
            </w:pPr>
            <w:r w:rsidRPr="00AF2F25">
              <w:rPr>
                <w:rFonts w:eastAsia="SimSun"/>
                <w:bCs/>
                <w:lang w:val="en-US" w:eastAsia="zh-CN"/>
              </w:rPr>
              <w:t>ninth bit: QCL Information</w:t>
            </w:r>
          </w:p>
          <w:p w14:paraId="4941F9DA" w14:textId="2D088A3A" w:rsidR="00C87778" w:rsidRPr="00AF2F25" w:rsidRDefault="008C4DDB" w:rsidP="008C4DDB">
            <w:pPr>
              <w:pStyle w:val="TAL"/>
              <w:keepNext w:val="0"/>
              <w:keepLines w:val="0"/>
              <w:widowControl w:val="0"/>
              <w:rPr>
                <w:rFonts w:eastAsia="SimSun"/>
                <w:bCs/>
                <w:lang w:val="en-US" w:eastAsia="zh-CN"/>
              </w:rPr>
            </w:pPr>
            <w:r>
              <w:rPr>
                <w:bCs/>
                <w:lang w:val="en-US" w:eastAsia="zh-CN"/>
              </w:rPr>
              <w:t xml:space="preserve">tenth bit: </w:t>
            </w:r>
            <w:r w:rsidRPr="00904B8C">
              <w:rPr>
                <w:bCs/>
                <w:lang w:val="en-US" w:eastAsia="zh-CN"/>
              </w:rPr>
              <w:t>PRS Bandwidth Aggregation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71" w:name="_CR9_2_66"/>
      <w:bookmarkStart w:id="3272" w:name="_Toc99056313"/>
      <w:bookmarkStart w:id="3273" w:name="_Toc99959246"/>
      <w:bookmarkStart w:id="3274" w:name="_Toc105612432"/>
      <w:bookmarkStart w:id="3275" w:name="_Toc106109648"/>
      <w:bookmarkStart w:id="3276" w:name="_Toc112766540"/>
      <w:bookmarkStart w:id="3277" w:name="_Toc113379456"/>
      <w:bookmarkStart w:id="3278" w:name="_Toc120092009"/>
      <w:bookmarkStart w:id="3279" w:name="_Toc175587216"/>
      <w:bookmarkEnd w:id="3271"/>
      <w:r>
        <w:rPr>
          <w:rFonts w:eastAsia="Malgun Gothic"/>
        </w:rPr>
        <w:t>9.2.66</w:t>
      </w:r>
      <w:r>
        <w:rPr>
          <w:rFonts w:eastAsia="Malgun Gothic"/>
        </w:rPr>
        <w:tab/>
      </w:r>
      <w:r w:rsidRPr="0024596E">
        <w:rPr>
          <w:rFonts w:eastAsia="Malgun Gothic"/>
        </w:rPr>
        <w:t>UL-AoA assistance information</w:t>
      </w:r>
      <w:bookmarkEnd w:id="3272"/>
      <w:bookmarkEnd w:id="3273"/>
      <w:bookmarkEnd w:id="3274"/>
      <w:bookmarkEnd w:id="3275"/>
      <w:bookmarkEnd w:id="3276"/>
      <w:bookmarkEnd w:id="3277"/>
      <w:bookmarkEnd w:id="3278"/>
      <w:bookmarkEnd w:id="3279"/>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80" w:name="_CR9_2_67"/>
      <w:bookmarkStart w:id="3281" w:name="_Toc99056314"/>
      <w:bookmarkStart w:id="3282" w:name="_Toc99959247"/>
      <w:bookmarkStart w:id="3283" w:name="_Toc105612433"/>
      <w:bookmarkStart w:id="3284" w:name="_Toc106109649"/>
      <w:bookmarkStart w:id="3285" w:name="_Toc112766541"/>
      <w:bookmarkStart w:id="3286" w:name="_Toc113379457"/>
      <w:bookmarkStart w:id="3287" w:name="_Toc120092010"/>
      <w:bookmarkStart w:id="3288" w:name="_Toc175587217"/>
      <w:bookmarkEnd w:id="3280"/>
      <w:r w:rsidRPr="0024596E">
        <w:rPr>
          <w:rFonts w:eastAsia="Malgun Gothic"/>
        </w:rPr>
        <w:t>9.2.</w:t>
      </w:r>
      <w:r>
        <w:rPr>
          <w:rFonts w:eastAsia="Malgun Gothic"/>
        </w:rPr>
        <w:t>67</w:t>
      </w:r>
      <w:r w:rsidRPr="0024596E">
        <w:rPr>
          <w:rFonts w:eastAsia="Malgun Gothic"/>
        </w:rPr>
        <w:tab/>
      </w:r>
      <w:bookmarkEnd w:id="3281"/>
      <w:r w:rsidR="006D7C2A">
        <w:rPr>
          <w:rFonts w:eastAsia="Malgun Gothic"/>
        </w:rPr>
        <w:t>Z-AoA</w:t>
      </w:r>
      <w:bookmarkEnd w:id="3282"/>
      <w:bookmarkEnd w:id="3283"/>
      <w:bookmarkEnd w:id="3284"/>
      <w:bookmarkEnd w:id="3285"/>
      <w:bookmarkEnd w:id="3286"/>
      <w:bookmarkEnd w:id="3287"/>
      <w:bookmarkEnd w:id="3288"/>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89" w:name="_CR9_2_68"/>
      <w:bookmarkStart w:id="3290" w:name="_Toc99056315"/>
      <w:bookmarkStart w:id="3291" w:name="_Toc99959248"/>
      <w:bookmarkStart w:id="3292" w:name="_Toc105612434"/>
      <w:bookmarkStart w:id="3293" w:name="_Toc106109650"/>
      <w:bookmarkStart w:id="3294" w:name="_Toc112766542"/>
      <w:bookmarkStart w:id="3295" w:name="_Toc113379458"/>
      <w:bookmarkStart w:id="3296" w:name="_Toc120092011"/>
      <w:bookmarkStart w:id="3297" w:name="_Toc175587218"/>
      <w:bookmarkEnd w:id="3289"/>
      <w:r w:rsidRPr="00AD3948">
        <w:t>9.2.</w:t>
      </w:r>
      <w:r>
        <w:t>68</w:t>
      </w:r>
      <w:r w:rsidRPr="00AD3948">
        <w:tab/>
        <w:t>Response Time</w:t>
      </w:r>
      <w:bookmarkEnd w:id="3290"/>
      <w:bookmarkEnd w:id="3291"/>
      <w:bookmarkEnd w:id="3292"/>
      <w:bookmarkEnd w:id="3293"/>
      <w:bookmarkEnd w:id="3294"/>
      <w:bookmarkEnd w:id="3295"/>
      <w:bookmarkEnd w:id="3296"/>
      <w:bookmarkEnd w:id="3297"/>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98" w:name="_CR9_2_69"/>
      <w:bookmarkStart w:id="3299" w:name="_Toc99056316"/>
      <w:bookmarkStart w:id="3300" w:name="_Toc99959249"/>
      <w:bookmarkStart w:id="3301" w:name="_Toc105612435"/>
      <w:bookmarkStart w:id="3302" w:name="_Toc106109651"/>
      <w:bookmarkStart w:id="3303" w:name="_Toc112766543"/>
      <w:bookmarkStart w:id="3304" w:name="_Toc113379459"/>
      <w:bookmarkStart w:id="3305" w:name="_Toc120092012"/>
      <w:bookmarkStart w:id="3306" w:name="_Toc175587219"/>
      <w:bookmarkEnd w:id="3298"/>
      <w:r w:rsidRPr="00CF43E1">
        <w:t>9.2.</w:t>
      </w:r>
      <w:r>
        <w:t>69</w:t>
      </w:r>
      <w:r w:rsidRPr="00CF43E1">
        <w:tab/>
        <w:t>LCS to GCS Translation</w:t>
      </w:r>
      <w:bookmarkEnd w:id="3299"/>
      <w:bookmarkEnd w:id="3300"/>
      <w:bookmarkEnd w:id="3301"/>
      <w:bookmarkEnd w:id="3302"/>
      <w:bookmarkEnd w:id="3303"/>
      <w:bookmarkEnd w:id="3304"/>
      <w:bookmarkEnd w:id="3305"/>
      <w:bookmarkEnd w:id="3306"/>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07" w:name="_CR9_2_70"/>
      <w:bookmarkStart w:id="3308" w:name="_Toc99056317"/>
      <w:bookmarkStart w:id="3309" w:name="_Toc99959250"/>
      <w:bookmarkStart w:id="3310" w:name="_Toc105612436"/>
      <w:bookmarkStart w:id="3311" w:name="_Toc106109652"/>
      <w:bookmarkStart w:id="3312" w:name="_Toc112766544"/>
      <w:bookmarkStart w:id="3313" w:name="_Toc113379460"/>
      <w:bookmarkStart w:id="3314" w:name="_Toc120092013"/>
      <w:bookmarkStart w:id="3315" w:name="_Toc175587220"/>
      <w:bookmarkEnd w:id="3307"/>
      <w:r w:rsidRPr="00920068">
        <w:t>9.2.</w:t>
      </w:r>
      <w:r>
        <w:t>70</w:t>
      </w:r>
      <w:r>
        <w:tab/>
      </w:r>
      <w:r w:rsidRPr="00920068">
        <w:t>UE Reporting Information</w:t>
      </w:r>
      <w:bookmarkEnd w:id="3308"/>
      <w:bookmarkEnd w:id="3309"/>
      <w:bookmarkEnd w:id="3310"/>
      <w:bookmarkEnd w:id="3311"/>
      <w:bookmarkEnd w:id="3312"/>
      <w:bookmarkEnd w:id="3313"/>
      <w:bookmarkEnd w:id="3314"/>
      <w:bookmarkEnd w:id="3315"/>
    </w:p>
    <w:p w14:paraId="04E7C3BD" w14:textId="60F45B98" w:rsidR="007474ED" w:rsidRPr="00242011" w:rsidRDefault="00C87778" w:rsidP="007474ED">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CF65EC">
            <w:pPr>
              <w:keepNext/>
              <w:keepLines/>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CF65EC">
            <w:pPr>
              <w:keepNext/>
              <w:keepLines/>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CF65EC">
            <w:pPr>
              <w:keepNext/>
              <w:keepLines/>
              <w:spacing w:after="0"/>
              <w:rPr>
                <w:rFonts w:ascii="Arial" w:eastAsia="SimSun" w:hAnsi="Arial"/>
                <w:i/>
                <w:iCs/>
                <w:sz w:val="18"/>
              </w:rPr>
            </w:pPr>
          </w:p>
        </w:tc>
        <w:tc>
          <w:tcPr>
            <w:tcW w:w="778" w:type="pct"/>
          </w:tcPr>
          <w:p w14:paraId="2D6888D7" w14:textId="77777777" w:rsidR="007474ED" w:rsidRPr="00242011" w:rsidRDefault="007474ED" w:rsidP="00CF65EC">
            <w:pPr>
              <w:keepNext/>
              <w:keepLines/>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CF65EC">
            <w:pPr>
              <w:keepNext/>
              <w:keepLines/>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CF65EC">
            <w:pPr>
              <w:keepNext/>
              <w:keepLines/>
              <w:spacing w:after="0"/>
              <w:rPr>
                <w:rFonts w:ascii="Arial" w:eastAsia="SimSun" w:hAnsi="Arial"/>
                <w:i/>
                <w:iCs/>
                <w:sz w:val="18"/>
              </w:rPr>
            </w:pPr>
          </w:p>
        </w:tc>
        <w:tc>
          <w:tcPr>
            <w:tcW w:w="778" w:type="pct"/>
          </w:tcPr>
          <w:p w14:paraId="4BA43FD6" w14:textId="77777777" w:rsidR="007474ED" w:rsidRPr="00242011" w:rsidRDefault="007474ED" w:rsidP="00CF65EC">
            <w:pPr>
              <w:keepNext/>
              <w:keepLines/>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CF65EC">
            <w:pPr>
              <w:keepNext/>
              <w:keepLines/>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CF65EC">
            <w:pPr>
              <w:keepNext/>
              <w:keepLines/>
              <w:spacing w:after="0"/>
              <w:rPr>
                <w:rFonts w:ascii="Arial" w:eastAsia="SimSun" w:hAnsi="Arial"/>
                <w:i/>
                <w:iCs/>
                <w:sz w:val="18"/>
              </w:rPr>
            </w:pPr>
          </w:p>
        </w:tc>
        <w:tc>
          <w:tcPr>
            <w:tcW w:w="778" w:type="pct"/>
          </w:tcPr>
          <w:p w14:paraId="3F6325E5"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CF65EC">
            <w:pPr>
              <w:keepNext/>
              <w:keepLines/>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and the response time requirement for the first location 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YES</w:t>
            </w:r>
          </w:p>
        </w:tc>
        <w:tc>
          <w:tcPr>
            <w:tcW w:w="556" w:type="pct"/>
          </w:tcPr>
          <w:p w14:paraId="37E7DEC9"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450094">
      <w:pPr>
        <w:widowControl w:val="0"/>
      </w:pPr>
    </w:p>
    <w:p w14:paraId="423E1365" w14:textId="77777777" w:rsidR="00C87778" w:rsidRPr="00E64E23" w:rsidRDefault="00C87778" w:rsidP="00450094">
      <w:pPr>
        <w:pStyle w:val="Heading3"/>
        <w:keepNext w:val="0"/>
        <w:keepLines w:val="0"/>
        <w:widowControl w:val="0"/>
      </w:pPr>
      <w:bookmarkStart w:id="3316" w:name="_CR9_2_71"/>
      <w:bookmarkStart w:id="3317" w:name="_Toc99056318"/>
      <w:bookmarkStart w:id="3318" w:name="_Toc99959251"/>
      <w:bookmarkStart w:id="3319" w:name="_Toc105612437"/>
      <w:bookmarkStart w:id="3320" w:name="_Toc106109653"/>
      <w:bookmarkStart w:id="3321" w:name="_Toc112766545"/>
      <w:bookmarkStart w:id="3322" w:name="_Toc113379461"/>
      <w:bookmarkStart w:id="3323" w:name="_Toc120092014"/>
      <w:bookmarkStart w:id="3324" w:name="_Toc175587221"/>
      <w:bookmarkEnd w:id="3316"/>
      <w:r w:rsidRPr="00E64E23">
        <w:t>9.2.</w:t>
      </w:r>
      <w:r>
        <w:t>71</w:t>
      </w:r>
      <w:r w:rsidRPr="00E64E23">
        <w:tab/>
        <w:t>Multiple UL-AoA</w:t>
      </w:r>
      <w:bookmarkEnd w:id="3317"/>
      <w:bookmarkEnd w:id="3318"/>
      <w:bookmarkEnd w:id="3319"/>
      <w:bookmarkEnd w:id="3320"/>
      <w:bookmarkEnd w:id="3321"/>
      <w:bookmarkEnd w:id="3322"/>
      <w:bookmarkEnd w:id="3323"/>
      <w:bookmarkEnd w:id="3324"/>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25" w:name="_Hlk93912780"/>
            <w:r w:rsidRPr="00E64E23">
              <w:rPr>
                <w:noProof/>
              </w:rPr>
              <w:t>maxnoofULAoAs</w:t>
            </w:r>
            <w:bookmarkEnd w:id="3325"/>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26" w:name="_CR9_2_72"/>
      <w:bookmarkStart w:id="3327" w:name="_Toc99056319"/>
      <w:bookmarkStart w:id="3328" w:name="_Toc99959252"/>
      <w:bookmarkStart w:id="3329" w:name="_Toc105612438"/>
      <w:bookmarkStart w:id="3330" w:name="_Toc106109654"/>
      <w:bookmarkStart w:id="3331" w:name="_Toc112766546"/>
      <w:bookmarkStart w:id="3332" w:name="_Toc113379462"/>
      <w:bookmarkStart w:id="3333" w:name="_Toc120092015"/>
      <w:bookmarkStart w:id="3334" w:name="_Toc175587222"/>
      <w:bookmarkEnd w:id="3326"/>
      <w:r w:rsidRPr="00E64E23">
        <w:t>9.2.</w:t>
      </w:r>
      <w:r>
        <w:t>72</w:t>
      </w:r>
      <w:r w:rsidRPr="00E64E23">
        <w:tab/>
        <w:t>UL SRS-RSRPP</w:t>
      </w:r>
      <w:bookmarkEnd w:id="3327"/>
      <w:bookmarkEnd w:id="3328"/>
      <w:bookmarkEnd w:id="3329"/>
      <w:bookmarkEnd w:id="3330"/>
      <w:bookmarkEnd w:id="3331"/>
      <w:bookmarkEnd w:id="3332"/>
      <w:bookmarkEnd w:id="3333"/>
      <w:bookmarkEnd w:id="3334"/>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35"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35"/>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36" w:name="_CR9_2_73"/>
      <w:bookmarkStart w:id="3337" w:name="_Toc99056320"/>
      <w:bookmarkStart w:id="3338" w:name="_Toc99959253"/>
      <w:bookmarkStart w:id="3339" w:name="_Toc105612439"/>
      <w:bookmarkStart w:id="3340" w:name="_Toc106109655"/>
      <w:bookmarkStart w:id="3341" w:name="_Toc112766547"/>
      <w:bookmarkStart w:id="3342" w:name="_Toc113379463"/>
      <w:bookmarkStart w:id="3343" w:name="_Toc120092016"/>
      <w:bookmarkStart w:id="3344" w:name="_Toc175587223"/>
      <w:bookmarkEnd w:id="3336"/>
      <w:r w:rsidRPr="00E64E23">
        <w:rPr>
          <w:rFonts w:eastAsia="Yu Mincho"/>
        </w:rPr>
        <w:t>9.2.</w:t>
      </w:r>
      <w:r w:rsidR="000F6115">
        <w:rPr>
          <w:rFonts w:eastAsia="Yu Mincho"/>
        </w:rPr>
        <w:t>73</w:t>
      </w:r>
      <w:r w:rsidRPr="00E64E23">
        <w:rPr>
          <w:rFonts w:eastAsia="Yu Mincho"/>
        </w:rPr>
        <w:tab/>
        <w:t>SRS Resource type</w:t>
      </w:r>
      <w:bookmarkEnd w:id="3337"/>
      <w:bookmarkEnd w:id="3338"/>
      <w:bookmarkEnd w:id="3339"/>
      <w:bookmarkEnd w:id="3340"/>
      <w:bookmarkEnd w:id="3341"/>
      <w:bookmarkEnd w:id="3342"/>
      <w:bookmarkEnd w:id="3343"/>
      <w:bookmarkEnd w:id="3344"/>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45" w:name="_CR9_2_74"/>
      <w:bookmarkStart w:id="3346" w:name="_Toc99056321"/>
      <w:bookmarkStart w:id="3347" w:name="_Toc99959254"/>
      <w:bookmarkStart w:id="3348" w:name="_Toc105612440"/>
      <w:bookmarkStart w:id="3349" w:name="_Toc106109656"/>
      <w:bookmarkStart w:id="3350" w:name="_Toc112766548"/>
      <w:bookmarkStart w:id="3351" w:name="_Toc113379464"/>
      <w:bookmarkStart w:id="3352" w:name="_Toc120092017"/>
      <w:bookmarkStart w:id="3353" w:name="_Toc175587224"/>
      <w:bookmarkEnd w:id="3345"/>
      <w:r w:rsidRPr="00E64E23">
        <w:rPr>
          <w:rFonts w:eastAsia="Yu Mincho"/>
        </w:rPr>
        <w:t>9.2.</w:t>
      </w:r>
      <w:r w:rsidR="000F6115">
        <w:rPr>
          <w:rFonts w:eastAsia="Yu Mincho"/>
        </w:rPr>
        <w:t>74</w:t>
      </w:r>
      <w:r w:rsidRPr="00E64E23">
        <w:rPr>
          <w:rFonts w:eastAsia="Yu Mincho"/>
        </w:rPr>
        <w:tab/>
        <w:t>Extended Additional Path List</w:t>
      </w:r>
      <w:bookmarkEnd w:id="3346"/>
      <w:bookmarkEnd w:id="3347"/>
      <w:bookmarkEnd w:id="3348"/>
      <w:bookmarkEnd w:id="3349"/>
      <w:bookmarkEnd w:id="3350"/>
      <w:bookmarkEnd w:id="3351"/>
      <w:bookmarkEnd w:id="3352"/>
      <w:bookmarkEnd w:id="3353"/>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54" w:name="_CR9_2_75"/>
      <w:bookmarkStart w:id="3355" w:name="_Toc81323053"/>
      <w:bookmarkStart w:id="3356" w:name="_Toc99056322"/>
      <w:bookmarkStart w:id="3357" w:name="_Toc99959255"/>
      <w:bookmarkStart w:id="3358" w:name="_Toc105612441"/>
      <w:bookmarkStart w:id="3359" w:name="_Toc106109657"/>
      <w:bookmarkStart w:id="3360" w:name="_Toc112766549"/>
      <w:bookmarkStart w:id="3361" w:name="_Toc113379465"/>
      <w:bookmarkStart w:id="3362" w:name="_Toc120092018"/>
      <w:bookmarkStart w:id="3363" w:name="_Toc175587225"/>
      <w:bookmarkEnd w:id="3354"/>
      <w:r w:rsidRPr="004603B9">
        <w:rPr>
          <w:rFonts w:eastAsia="Yu Mincho"/>
        </w:rPr>
        <w:t>9.2.</w:t>
      </w:r>
      <w:r w:rsidR="000F6115">
        <w:rPr>
          <w:rFonts w:eastAsia="Yu Mincho"/>
        </w:rPr>
        <w:t>75</w:t>
      </w:r>
      <w:r w:rsidRPr="004603B9">
        <w:rPr>
          <w:rFonts w:eastAsia="Yu Mincho"/>
        </w:rPr>
        <w:tab/>
        <w:t>ARP ID</w:t>
      </w:r>
      <w:bookmarkEnd w:id="3355"/>
      <w:bookmarkEnd w:id="3356"/>
      <w:bookmarkEnd w:id="3357"/>
      <w:bookmarkEnd w:id="3358"/>
      <w:bookmarkEnd w:id="3359"/>
      <w:bookmarkEnd w:id="3360"/>
      <w:bookmarkEnd w:id="3361"/>
      <w:bookmarkEnd w:id="3362"/>
      <w:bookmarkEnd w:id="3363"/>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64" w:name="_CR9_2_76"/>
      <w:bookmarkStart w:id="3365" w:name="_Toc99056323"/>
      <w:bookmarkStart w:id="3366" w:name="_Toc99959256"/>
      <w:bookmarkStart w:id="3367" w:name="_Toc105612442"/>
      <w:bookmarkStart w:id="3368" w:name="_Toc106109658"/>
      <w:bookmarkStart w:id="3369" w:name="_Toc112766550"/>
      <w:bookmarkStart w:id="3370" w:name="_Toc113379466"/>
      <w:bookmarkStart w:id="3371" w:name="_Toc120092019"/>
      <w:bookmarkStart w:id="3372" w:name="_Toc175587226"/>
      <w:bookmarkEnd w:id="3364"/>
      <w:r w:rsidRPr="00C61D99">
        <w:rPr>
          <w:rFonts w:eastAsia="Yu Mincho"/>
        </w:rPr>
        <w:t>9.2.</w:t>
      </w:r>
      <w:r w:rsidR="000F6115">
        <w:rPr>
          <w:rFonts w:eastAsia="Yu Mincho"/>
        </w:rPr>
        <w:t>76</w:t>
      </w:r>
      <w:r w:rsidRPr="00C61D99">
        <w:rPr>
          <w:rFonts w:eastAsia="Yu Mincho"/>
        </w:rPr>
        <w:tab/>
        <w:t>ARP Location Information</w:t>
      </w:r>
      <w:bookmarkEnd w:id="3365"/>
      <w:bookmarkEnd w:id="3366"/>
      <w:bookmarkEnd w:id="3367"/>
      <w:bookmarkEnd w:id="3368"/>
      <w:bookmarkEnd w:id="3369"/>
      <w:bookmarkEnd w:id="3370"/>
      <w:bookmarkEnd w:id="3371"/>
      <w:bookmarkEnd w:id="3372"/>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73" w:name="_CR9_2_77"/>
      <w:bookmarkStart w:id="3374" w:name="_Toc175587227"/>
      <w:bookmarkEnd w:id="3373"/>
      <w:r w:rsidRPr="00F62DE0">
        <w:rPr>
          <w:rFonts w:eastAsia="Yu Mincho"/>
          <w:noProof/>
        </w:rPr>
        <w:t>9.2.</w:t>
      </w:r>
      <w:r w:rsidR="000F6115">
        <w:rPr>
          <w:rFonts w:eastAsia="Yu Mincho"/>
          <w:noProof/>
        </w:rPr>
        <w:t>77</w:t>
      </w:r>
      <w:r w:rsidRPr="00F62DE0">
        <w:rPr>
          <w:rFonts w:eastAsia="Yu Mincho"/>
          <w:noProof/>
        </w:rPr>
        <w:tab/>
        <w:t>LoS/NLoS Information</w:t>
      </w:r>
      <w:bookmarkEnd w:id="3374"/>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75" w:name="_CR9_2_78"/>
      <w:bookmarkStart w:id="3376" w:name="_Toc99056324"/>
      <w:bookmarkStart w:id="3377" w:name="_Toc99959257"/>
      <w:bookmarkStart w:id="3378" w:name="_Toc105612443"/>
      <w:bookmarkStart w:id="3379" w:name="_Toc106109659"/>
      <w:bookmarkStart w:id="3380" w:name="_Toc112766551"/>
      <w:bookmarkStart w:id="3381" w:name="_Toc113379467"/>
      <w:bookmarkStart w:id="3382" w:name="_Toc120092020"/>
      <w:bookmarkStart w:id="3383" w:name="_Toc175587228"/>
      <w:bookmarkEnd w:id="3375"/>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76"/>
      <w:bookmarkEnd w:id="3377"/>
      <w:bookmarkEnd w:id="3378"/>
      <w:bookmarkEnd w:id="3379"/>
      <w:r w:rsidR="00BD2AA9">
        <w:rPr>
          <w:rFonts w:eastAsia="Yu Mincho"/>
          <w:noProof/>
        </w:rPr>
        <w:t xml:space="preserve"> List</w:t>
      </w:r>
      <w:bookmarkEnd w:id="3380"/>
      <w:bookmarkEnd w:id="3381"/>
      <w:bookmarkEnd w:id="3382"/>
      <w:bookmarkEnd w:id="3383"/>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84" w:name="_CR9_2_79"/>
      <w:bookmarkStart w:id="3385" w:name="_Toc99056325"/>
      <w:bookmarkStart w:id="3386" w:name="_Toc99959258"/>
      <w:bookmarkStart w:id="3387" w:name="_Toc105612444"/>
      <w:bookmarkStart w:id="3388" w:name="_Toc106109660"/>
      <w:bookmarkStart w:id="3389" w:name="_Toc112766552"/>
      <w:bookmarkStart w:id="3390" w:name="_Toc113379468"/>
      <w:bookmarkStart w:id="3391" w:name="_Toc120092021"/>
      <w:bookmarkStart w:id="3392" w:name="_Toc175587229"/>
      <w:bookmarkEnd w:id="3384"/>
      <w:r w:rsidRPr="00043FB4">
        <w:t>9.2.</w:t>
      </w:r>
      <w:r w:rsidR="000F6115">
        <w:t>79</w:t>
      </w:r>
      <w:r>
        <w:tab/>
      </w:r>
      <w:r w:rsidRPr="00043FB4">
        <w:t>TRP Tx TEG Association</w:t>
      </w:r>
      <w:bookmarkEnd w:id="3385"/>
      <w:bookmarkEnd w:id="3386"/>
      <w:bookmarkEnd w:id="3387"/>
      <w:bookmarkEnd w:id="3388"/>
      <w:bookmarkEnd w:id="3389"/>
      <w:bookmarkEnd w:id="3390"/>
      <w:bookmarkEnd w:id="3391"/>
      <w:bookmarkEnd w:id="3392"/>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93"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93"/>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394" w:name="_CR9_2_80"/>
      <w:bookmarkStart w:id="3395" w:name="_Toc99056326"/>
      <w:bookmarkStart w:id="3396" w:name="_Toc99959259"/>
      <w:bookmarkStart w:id="3397" w:name="_Toc105612445"/>
      <w:bookmarkStart w:id="3398" w:name="_Toc106109661"/>
      <w:bookmarkStart w:id="3399" w:name="_Toc112766553"/>
      <w:bookmarkStart w:id="3400" w:name="_Toc113379469"/>
      <w:bookmarkStart w:id="3401" w:name="_Toc120092022"/>
      <w:bookmarkStart w:id="3402" w:name="_Toc175587230"/>
      <w:bookmarkEnd w:id="3394"/>
      <w:r w:rsidRPr="00043FB4">
        <w:t>9.2.</w:t>
      </w:r>
      <w:r w:rsidR="000F6115">
        <w:t>80</w:t>
      </w:r>
      <w:r>
        <w:tab/>
        <w:t xml:space="preserve">TRP </w:t>
      </w:r>
      <w:r w:rsidRPr="00043FB4">
        <w:t>T</w:t>
      </w:r>
      <w:r>
        <w:t>EG</w:t>
      </w:r>
      <w:r w:rsidRPr="00043FB4">
        <w:t xml:space="preserve"> </w:t>
      </w:r>
      <w:r>
        <w:t>Information</w:t>
      </w:r>
      <w:bookmarkEnd w:id="3395"/>
      <w:bookmarkEnd w:id="3396"/>
      <w:bookmarkEnd w:id="3397"/>
      <w:bookmarkEnd w:id="3398"/>
      <w:bookmarkEnd w:id="3399"/>
      <w:bookmarkEnd w:id="3400"/>
      <w:bookmarkEnd w:id="3401"/>
      <w:bookmarkEnd w:id="3402"/>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03" w:name="_CR9_2_81"/>
      <w:bookmarkStart w:id="3404" w:name="_Toc99056327"/>
      <w:bookmarkStart w:id="3405" w:name="_Toc99959260"/>
      <w:bookmarkStart w:id="3406" w:name="_Toc105612446"/>
      <w:bookmarkStart w:id="3407" w:name="_Toc106109662"/>
      <w:bookmarkStart w:id="3408" w:name="_Toc112766554"/>
      <w:bookmarkStart w:id="3409" w:name="_Toc113379470"/>
      <w:bookmarkStart w:id="3410" w:name="_Toc120092023"/>
      <w:bookmarkStart w:id="3411" w:name="_Toc175587231"/>
      <w:bookmarkEnd w:id="3403"/>
      <w:r w:rsidRPr="00894D22">
        <w:rPr>
          <w:rFonts w:eastAsia="Malgun Gothic"/>
        </w:rPr>
        <w:t>9.2.</w:t>
      </w:r>
      <w:r w:rsidR="000F6115">
        <w:rPr>
          <w:rFonts w:eastAsia="Malgun Gothic"/>
        </w:rPr>
        <w:t>81</w:t>
      </w:r>
      <w:r w:rsidRPr="00894D22">
        <w:rPr>
          <w:rFonts w:eastAsia="Malgun Gothic"/>
        </w:rPr>
        <w:tab/>
        <w:t>Measurement Characteristics Request Indicator</w:t>
      </w:r>
      <w:bookmarkEnd w:id="3404"/>
      <w:bookmarkEnd w:id="3405"/>
      <w:bookmarkEnd w:id="3406"/>
      <w:bookmarkEnd w:id="3407"/>
      <w:bookmarkEnd w:id="3408"/>
      <w:bookmarkEnd w:id="3409"/>
      <w:bookmarkEnd w:id="3410"/>
      <w:bookmarkEnd w:id="3411"/>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12" w:name="_CR9_2_82"/>
      <w:bookmarkStart w:id="3413" w:name="_Toc99056328"/>
      <w:bookmarkStart w:id="3414" w:name="_Toc99959261"/>
      <w:bookmarkStart w:id="3415" w:name="_Toc105612447"/>
      <w:bookmarkStart w:id="3416" w:name="_Toc106109663"/>
      <w:bookmarkStart w:id="3417" w:name="_Toc112766555"/>
      <w:bookmarkStart w:id="3418" w:name="_Toc113379471"/>
      <w:bookmarkStart w:id="3419" w:name="_Toc120092024"/>
      <w:bookmarkStart w:id="3420" w:name="_Toc175587232"/>
      <w:bookmarkEnd w:id="3412"/>
      <w:r w:rsidRPr="005B0D9E">
        <w:rPr>
          <w:noProof/>
        </w:rPr>
        <w:t>9.2.</w:t>
      </w:r>
      <w:r w:rsidR="000F6115">
        <w:rPr>
          <w:noProof/>
        </w:rPr>
        <w:t>82</w:t>
      </w:r>
      <w:r w:rsidRPr="005B0D9E">
        <w:rPr>
          <w:noProof/>
        </w:rPr>
        <w:tab/>
      </w:r>
      <w:bookmarkStart w:id="3421" w:name="_Hlk94648081"/>
      <w:r w:rsidRPr="005B0D9E">
        <w:rPr>
          <w:noProof/>
        </w:rPr>
        <w:t>TRP Beam Antenna Information</w:t>
      </w:r>
      <w:bookmarkEnd w:id="3413"/>
      <w:bookmarkEnd w:id="3414"/>
      <w:bookmarkEnd w:id="3415"/>
      <w:bookmarkEnd w:id="3416"/>
      <w:bookmarkEnd w:id="3417"/>
      <w:bookmarkEnd w:id="3418"/>
      <w:bookmarkEnd w:id="3419"/>
      <w:bookmarkEnd w:id="3420"/>
      <w:bookmarkEnd w:id="3421"/>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22" w:name="_CR9_2_83"/>
      <w:bookmarkStart w:id="3423" w:name="_Toc99056329"/>
      <w:bookmarkStart w:id="3424" w:name="_Toc99959262"/>
      <w:bookmarkStart w:id="3425" w:name="_Toc105612448"/>
      <w:bookmarkStart w:id="3426" w:name="_Toc106109664"/>
      <w:bookmarkStart w:id="3427" w:name="_Toc112766556"/>
      <w:bookmarkStart w:id="3428" w:name="_Toc113379472"/>
      <w:bookmarkStart w:id="3429" w:name="_Toc120092025"/>
      <w:bookmarkStart w:id="3430" w:name="_Toc175587233"/>
      <w:bookmarkEnd w:id="3422"/>
      <w:r w:rsidRPr="005B0D9E">
        <w:rPr>
          <w:noProof/>
        </w:rPr>
        <w:t>9.2.</w:t>
      </w:r>
      <w:r w:rsidR="00A75A27">
        <w:rPr>
          <w:noProof/>
        </w:rPr>
        <w:t>83</w:t>
      </w:r>
      <w:r w:rsidRPr="005B0D9E">
        <w:rPr>
          <w:noProof/>
        </w:rPr>
        <w:tab/>
        <w:t>TRP Beam Antenna Angles</w:t>
      </w:r>
      <w:bookmarkEnd w:id="3423"/>
      <w:bookmarkEnd w:id="3424"/>
      <w:bookmarkEnd w:id="3425"/>
      <w:bookmarkEnd w:id="3426"/>
      <w:bookmarkEnd w:id="3427"/>
      <w:bookmarkEnd w:id="3428"/>
      <w:bookmarkEnd w:id="3429"/>
      <w:bookmarkEnd w:id="3430"/>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31" w:name="_CR9_2_84"/>
      <w:bookmarkStart w:id="3432" w:name="OLE_LINK28"/>
      <w:bookmarkStart w:id="3433" w:name="OLE_LINK29"/>
      <w:bookmarkStart w:id="3434" w:name="_Toc112766557"/>
      <w:bookmarkStart w:id="3435" w:name="_Toc113379473"/>
      <w:bookmarkStart w:id="3436" w:name="_Toc120092026"/>
      <w:bookmarkStart w:id="3437" w:name="_Toc175587234"/>
      <w:bookmarkEnd w:id="3431"/>
      <w:r w:rsidRPr="00F61631">
        <w:t>9.2.</w:t>
      </w:r>
      <w:r>
        <w:t>84</w:t>
      </w:r>
      <w:r w:rsidRPr="00F61631">
        <w:tab/>
      </w:r>
      <w:r>
        <w:t>Timing</w:t>
      </w:r>
      <w:r>
        <w:rPr>
          <w:rFonts w:hint="eastAsia"/>
        </w:rPr>
        <w:t xml:space="preserve"> Error Margin</w:t>
      </w:r>
      <w:bookmarkEnd w:id="3432"/>
      <w:bookmarkEnd w:id="3433"/>
      <w:bookmarkEnd w:id="3434"/>
      <w:bookmarkEnd w:id="3435"/>
      <w:bookmarkEnd w:id="3436"/>
      <w:bookmarkEnd w:id="3437"/>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38" w:name="_CR9_2_85"/>
      <w:bookmarkStart w:id="3439" w:name="_Toc120092027"/>
      <w:bookmarkStart w:id="3440" w:name="_Toc175587235"/>
      <w:bookmarkEnd w:id="3438"/>
      <w:r w:rsidRPr="00F61631">
        <w:t>9.2.</w:t>
      </w:r>
      <w:r>
        <w:t>85</w:t>
      </w:r>
      <w:r w:rsidRPr="00F61631">
        <w:tab/>
      </w:r>
      <w:r>
        <w:t>TRP Rx TEG Information</w:t>
      </w:r>
      <w:bookmarkEnd w:id="3439"/>
      <w:bookmarkEnd w:id="3440"/>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41" w:name="_CR9_2_86"/>
      <w:bookmarkStart w:id="3442" w:name="_Toc120092028"/>
      <w:bookmarkStart w:id="3443" w:name="_Toc175587236"/>
      <w:bookmarkEnd w:id="3441"/>
      <w:r w:rsidRPr="00F61631">
        <w:t>9.2.</w:t>
      </w:r>
      <w:r>
        <w:t>86</w:t>
      </w:r>
      <w:r w:rsidRPr="00F61631">
        <w:tab/>
      </w:r>
      <w:r>
        <w:t>TRP Tx TEG Information</w:t>
      </w:r>
      <w:bookmarkEnd w:id="3442"/>
      <w:bookmarkEnd w:id="3443"/>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44" w:name="_CR9_2_87"/>
      <w:bookmarkStart w:id="3445" w:name="_Toc120092029"/>
      <w:bookmarkStart w:id="3446" w:name="_Toc175587237"/>
      <w:bookmarkEnd w:id="3444"/>
      <w:r w:rsidRPr="00F61631">
        <w:t>9.2.</w:t>
      </w:r>
      <w:r>
        <w:t>87</w:t>
      </w:r>
      <w:r w:rsidRPr="00F61631">
        <w:tab/>
      </w:r>
      <w:r>
        <w:t>TRP RxTx TEG Information</w:t>
      </w:r>
      <w:bookmarkEnd w:id="3445"/>
      <w:bookmarkEnd w:id="3446"/>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47" w:name="_CR9_2_88"/>
      <w:bookmarkStart w:id="3448" w:name="_Toc175587238"/>
      <w:bookmarkEnd w:id="3447"/>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48"/>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449" w:name="_Hlk130980324"/>
            <w:r>
              <w:t>Location I</w:t>
            </w:r>
            <w:r>
              <w:rPr>
                <w:rFonts w:hint="eastAsia"/>
                <w:lang w:eastAsia="zh-CN"/>
              </w:rPr>
              <w:t>nformation</w:t>
            </w:r>
            <w:bookmarkEnd w:id="3449"/>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450" w:name="_Hlk130980355"/>
            <w:r w:rsidRPr="0043171B">
              <w:rPr>
                <w:rFonts w:eastAsiaTheme="minorHAnsi" w:cs="Arial"/>
                <w:szCs w:val="22"/>
              </w:rPr>
              <w:t xml:space="preserve">Velocity </w:t>
            </w:r>
            <w:bookmarkEnd w:id="3450"/>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451" w:name="_Hlk130980372"/>
            <w:r>
              <w:t>Location Time stamp</w:t>
            </w:r>
            <w:bookmarkEnd w:id="3451"/>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52" w:name="_CR9_2_89"/>
      <w:bookmarkStart w:id="3453" w:name="_Toc175587239"/>
      <w:bookmarkEnd w:id="3452"/>
      <w:r>
        <w:t>9.2.89</w:t>
      </w:r>
      <w:r>
        <w:tab/>
      </w:r>
      <w:r>
        <w:tab/>
        <w:t>Common TA Parameters</w:t>
      </w:r>
      <w:bookmarkEnd w:id="3453"/>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54" w:name="_CR9_2_90"/>
      <w:bookmarkStart w:id="3455" w:name="_Toc175587240"/>
      <w:bookmarkEnd w:id="3454"/>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55"/>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56" w:name="_CR9_2_91"/>
      <w:bookmarkStart w:id="3457" w:name="_Toc175587241"/>
      <w:bookmarkEnd w:id="3456"/>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57"/>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88716B">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6666F7F7" w:rsidR="00002BC6" w:rsidRPr="006A13C0" w:rsidRDefault="00002BC6" w:rsidP="00070E78">
            <w:pPr>
              <w:pStyle w:val="TAL"/>
              <w:rPr>
                <w:lang w:eastAsia="zh-CN"/>
              </w:rPr>
            </w:pPr>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r w:rsidR="00535582" w14:paraId="338D6A35" w14:textId="77777777" w:rsidTr="0088716B">
        <w:tc>
          <w:tcPr>
            <w:tcW w:w="2448" w:type="dxa"/>
          </w:tcPr>
          <w:p w14:paraId="46E41F6D" w14:textId="455A6FC3" w:rsidR="00535582" w:rsidRDefault="00535582" w:rsidP="00535582">
            <w:pPr>
              <w:pStyle w:val="TAL"/>
              <w:keepNext w:val="0"/>
              <w:keepLines w:val="0"/>
              <w:widowControl w:val="0"/>
              <w:ind w:left="283"/>
              <w:rPr>
                <w:rFonts w:cs="Arial"/>
                <w:szCs w:val="18"/>
                <w:lang w:eastAsia="zh-CN"/>
              </w:rPr>
            </w:pPr>
            <w:r>
              <w:rPr>
                <w:rFonts w:eastAsia="Yu Mincho" w:cs="Arial"/>
                <w:szCs w:val="18"/>
              </w:rPr>
              <w:t>&gt;&gt;</w:t>
            </w:r>
            <w:r w:rsidRPr="0065596C">
              <w:rPr>
                <w:rFonts w:eastAsia="Yu Mincho" w:cs="Arial"/>
                <w:szCs w:val="18"/>
              </w:rPr>
              <w:t>Time Window Start</w:t>
            </w:r>
          </w:p>
        </w:tc>
        <w:tc>
          <w:tcPr>
            <w:tcW w:w="1080" w:type="dxa"/>
          </w:tcPr>
          <w:p w14:paraId="38966374" w14:textId="77777777" w:rsidR="00535582" w:rsidRPr="006224AD" w:rsidRDefault="00535582" w:rsidP="00535582">
            <w:pPr>
              <w:pStyle w:val="TAL"/>
              <w:rPr>
                <w:rFonts w:eastAsia="Yu Mincho"/>
              </w:rPr>
            </w:pPr>
          </w:p>
        </w:tc>
        <w:tc>
          <w:tcPr>
            <w:tcW w:w="1440" w:type="dxa"/>
          </w:tcPr>
          <w:p w14:paraId="7C721E39" w14:textId="397E5EF0" w:rsidR="00535582" w:rsidRPr="006224AD" w:rsidRDefault="00535582" w:rsidP="00535582">
            <w:pPr>
              <w:pStyle w:val="TAL"/>
              <w:rPr>
                <w:rFonts w:eastAsia="Yu Mincho"/>
              </w:rPr>
            </w:pPr>
            <w:r w:rsidRPr="0065596C">
              <w:rPr>
                <w:rFonts w:eastAsia="Yu Mincho" w:cs="Arial"/>
                <w:i/>
                <w:iCs/>
                <w:szCs w:val="18"/>
              </w:rPr>
              <w:t>1</w:t>
            </w:r>
          </w:p>
        </w:tc>
        <w:tc>
          <w:tcPr>
            <w:tcW w:w="1872" w:type="dxa"/>
          </w:tcPr>
          <w:p w14:paraId="40FE5CAE" w14:textId="77777777" w:rsidR="00535582" w:rsidRPr="006224AD" w:rsidRDefault="00535582" w:rsidP="00535582">
            <w:pPr>
              <w:pStyle w:val="TAL"/>
            </w:pPr>
          </w:p>
        </w:tc>
        <w:tc>
          <w:tcPr>
            <w:tcW w:w="2880" w:type="dxa"/>
          </w:tcPr>
          <w:p w14:paraId="79364F4E" w14:textId="77777777" w:rsidR="00535582" w:rsidRPr="006224AD" w:rsidRDefault="00535582" w:rsidP="00535582">
            <w:pPr>
              <w:pStyle w:val="TAL"/>
              <w:rPr>
                <w:szCs w:val="18"/>
              </w:rPr>
            </w:pPr>
          </w:p>
        </w:tc>
      </w:tr>
      <w:tr w:rsidR="00535582" w14:paraId="4C694B97" w14:textId="77777777" w:rsidTr="0088716B">
        <w:tc>
          <w:tcPr>
            <w:tcW w:w="2448" w:type="dxa"/>
          </w:tcPr>
          <w:p w14:paraId="42158B88" w14:textId="400CE186"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&gt;System Frame Number</w:t>
            </w:r>
          </w:p>
        </w:tc>
        <w:tc>
          <w:tcPr>
            <w:tcW w:w="1080" w:type="dxa"/>
          </w:tcPr>
          <w:p w14:paraId="4F96B97F" w14:textId="49349E55" w:rsidR="00535582" w:rsidRPr="006224AD" w:rsidRDefault="00535582" w:rsidP="00535582">
            <w:pPr>
              <w:pStyle w:val="TAL"/>
              <w:rPr>
                <w:rFonts w:eastAsia="Yu Mincho"/>
              </w:rPr>
            </w:pPr>
            <w:r w:rsidRPr="004A1100">
              <w:rPr>
                <w:rFonts w:eastAsia="Yu Mincho" w:cs="Arial"/>
                <w:szCs w:val="18"/>
              </w:rPr>
              <w:t>M</w:t>
            </w:r>
          </w:p>
        </w:tc>
        <w:tc>
          <w:tcPr>
            <w:tcW w:w="1440" w:type="dxa"/>
          </w:tcPr>
          <w:p w14:paraId="645715DA" w14:textId="77777777" w:rsidR="00535582" w:rsidRPr="006224AD" w:rsidRDefault="00535582" w:rsidP="00535582">
            <w:pPr>
              <w:pStyle w:val="TAL"/>
              <w:rPr>
                <w:rFonts w:eastAsia="Yu Mincho"/>
              </w:rPr>
            </w:pPr>
          </w:p>
        </w:tc>
        <w:tc>
          <w:tcPr>
            <w:tcW w:w="1872" w:type="dxa"/>
          </w:tcPr>
          <w:p w14:paraId="7BEE286E" w14:textId="02AAF5C1" w:rsidR="00535582" w:rsidRPr="006224AD" w:rsidRDefault="00535582" w:rsidP="00535582">
            <w:pPr>
              <w:pStyle w:val="TAL"/>
            </w:pPr>
            <w:r w:rsidRPr="004A1100">
              <w:rPr>
                <w:rFonts w:eastAsia="Yu Mincho" w:cs="Arial"/>
                <w:szCs w:val="18"/>
              </w:rPr>
              <w:t>INTEGER(0..1023)</w:t>
            </w:r>
          </w:p>
        </w:tc>
        <w:tc>
          <w:tcPr>
            <w:tcW w:w="2880" w:type="dxa"/>
          </w:tcPr>
          <w:p w14:paraId="7A91F4CD" w14:textId="77777777" w:rsidR="00535582" w:rsidRPr="006224AD" w:rsidRDefault="00535582" w:rsidP="00535582">
            <w:pPr>
              <w:pStyle w:val="TAL"/>
              <w:rPr>
                <w:szCs w:val="18"/>
              </w:rPr>
            </w:pPr>
          </w:p>
        </w:tc>
      </w:tr>
      <w:tr w:rsidR="00535582" w14:paraId="730D4273" w14:textId="77777777" w:rsidTr="0088716B">
        <w:tc>
          <w:tcPr>
            <w:tcW w:w="2448" w:type="dxa"/>
          </w:tcPr>
          <w:p w14:paraId="1E0EE9BC" w14:textId="73A29C8A"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&gt;Slot Number</w:t>
            </w:r>
          </w:p>
        </w:tc>
        <w:tc>
          <w:tcPr>
            <w:tcW w:w="1080" w:type="dxa"/>
          </w:tcPr>
          <w:p w14:paraId="3D298812" w14:textId="405C5983" w:rsidR="00535582" w:rsidRPr="006224AD" w:rsidRDefault="00535582" w:rsidP="00535582">
            <w:pPr>
              <w:pStyle w:val="TAL"/>
              <w:rPr>
                <w:rFonts w:eastAsia="Yu Mincho"/>
              </w:rPr>
            </w:pPr>
            <w:r w:rsidRPr="004A1100">
              <w:rPr>
                <w:rFonts w:eastAsia="Yu Mincho" w:cs="Arial"/>
                <w:szCs w:val="18"/>
              </w:rPr>
              <w:t>M</w:t>
            </w:r>
          </w:p>
        </w:tc>
        <w:tc>
          <w:tcPr>
            <w:tcW w:w="1440" w:type="dxa"/>
          </w:tcPr>
          <w:p w14:paraId="7D55EBE8" w14:textId="77777777" w:rsidR="00535582" w:rsidRPr="006224AD" w:rsidRDefault="00535582" w:rsidP="00535582">
            <w:pPr>
              <w:pStyle w:val="TAL"/>
              <w:rPr>
                <w:rFonts w:eastAsia="Yu Mincho"/>
              </w:rPr>
            </w:pPr>
          </w:p>
        </w:tc>
        <w:tc>
          <w:tcPr>
            <w:tcW w:w="1872" w:type="dxa"/>
          </w:tcPr>
          <w:p w14:paraId="64482D86" w14:textId="31E2DF6A" w:rsidR="00535582" w:rsidRPr="006224AD" w:rsidRDefault="00535582" w:rsidP="00535582">
            <w:pPr>
              <w:pStyle w:val="TAL"/>
            </w:pPr>
            <w:r w:rsidRPr="004A1100">
              <w:rPr>
                <w:rFonts w:eastAsia="Yu Mincho" w:cs="Arial"/>
                <w:szCs w:val="18"/>
              </w:rPr>
              <w:t>INTEGER(0..79)</w:t>
            </w:r>
          </w:p>
        </w:tc>
        <w:tc>
          <w:tcPr>
            <w:tcW w:w="2880" w:type="dxa"/>
          </w:tcPr>
          <w:p w14:paraId="40074C77" w14:textId="77777777" w:rsidR="00535582" w:rsidRPr="006224AD" w:rsidRDefault="00535582" w:rsidP="00535582">
            <w:pPr>
              <w:pStyle w:val="TAL"/>
              <w:rPr>
                <w:szCs w:val="18"/>
              </w:rPr>
            </w:pPr>
          </w:p>
        </w:tc>
      </w:tr>
      <w:tr w:rsidR="00535582" w14:paraId="2A18F18A" w14:textId="77777777" w:rsidTr="0088716B">
        <w:tc>
          <w:tcPr>
            <w:tcW w:w="2448" w:type="dxa"/>
          </w:tcPr>
          <w:p w14:paraId="77B108BC" w14:textId="67A1C3C4"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w:t>
            </w:r>
            <w:r w:rsidRPr="00F6636B">
              <w:rPr>
                <w:lang w:eastAsia="zh-CN"/>
              </w:rPr>
              <w:t>Symbol Index</w:t>
            </w:r>
          </w:p>
        </w:tc>
        <w:tc>
          <w:tcPr>
            <w:tcW w:w="1080" w:type="dxa"/>
          </w:tcPr>
          <w:p w14:paraId="5DA8FDF2" w14:textId="43E02360" w:rsidR="00535582" w:rsidRPr="006224AD" w:rsidRDefault="00535582" w:rsidP="00535582">
            <w:pPr>
              <w:pStyle w:val="TAL"/>
              <w:rPr>
                <w:rFonts w:eastAsia="Yu Mincho"/>
              </w:rPr>
            </w:pPr>
            <w:r w:rsidRPr="004A1100">
              <w:rPr>
                <w:rFonts w:eastAsia="Yu Mincho" w:cs="Arial"/>
                <w:szCs w:val="18"/>
              </w:rPr>
              <w:t>M</w:t>
            </w:r>
          </w:p>
        </w:tc>
        <w:tc>
          <w:tcPr>
            <w:tcW w:w="1440" w:type="dxa"/>
          </w:tcPr>
          <w:p w14:paraId="37230B40" w14:textId="77777777" w:rsidR="00535582" w:rsidRPr="006224AD" w:rsidRDefault="00535582" w:rsidP="00535582">
            <w:pPr>
              <w:pStyle w:val="TAL"/>
              <w:rPr>
                <w:rFonts w:eastAsia="Yu Mincho"/>
              </w:rPr>
            </w:pPr>
          </w:p>
        </w:tc>
        <w:tc>
          <w:tcPr>
            <w:tcW w:w="1872" w:type="dxa"/>
          </w:tcPr>
          <w:p w14:paraId="56736406" w14:textId="08B9E64E" w:rsidR="00535582" w:rsidRPr="006224AD" w:rsidRDefault="00535582" w:rsidP="00535582">
            <w:pPr>
              <w:pStyle w:val="TAL"/>
            </w:pPr>
            <w:r w:rsidRPr="00045B3D">
              <w:rPr>
                <w:rFonts w:eastAsia="Yu Mincho"/>
              </w:rPr>
              <w:t>INTEGER(0..13)</w:t>
            </w:r>
          </w:p>
        </w:tc>
        <w:tc>
          <w:tcPr>
            <w:tcW w:w="2880" w:type="dxa"/>
          </w:tcPr>
          <w:p w14:paraId="23D128DA" w14:textId="77777777" w:rsidR="00535582" w:rsidRPr="006224AD" w:rsidRDefault="00535582" w:rsidP="00535582">
            <w:pPr>
              <w:pStyle w:val="TAL"/>
              <w:rPr>
                <w:szCs w:val="18"/>
              </w:rPr>
            </w:pP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58" w:name="_CR9_2_92"/>
      <w:bookmarkStart w:id="3459" w:name="_Toc175587242"/>
      <w:bookmarkEnd w:id="3458"/>
      <w:r w:rsidRPr="00BE4F9A">
        <w:t>9.2.</w:t>
      </w:r>
      <w:r>
        <w:t>92</w:t>
      </w:r>
      <w:r w:rsidRPr="00BE4F9A">
        <w:tab/>
        <w:t>UL RSCP</w:t>
      </w:r>
      <w:bookmarkEnd w:id="3459"/>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60" w:name="_CR9_2_93"/>
      <w:bookmarkStart w:id="3461" w:name="_Toc175587243"/>
      <w:bookmarkEnd w:id="3460"/>
      <w:r w:rsidRPr="00BE4F9A">
        <w:t>9.2.</w:t>
      </w:r>
      <w:r>
        <w:t>93</w:t>
      </w:r>
      <w:r>
        <w:tab/>
      </w:r>
      <w:bookmarkStart w:id="3462" w:name="_Hlk147948880"/>
      <w:r w:rsidRPr="00BE4F9A">
        <w:t>Positioning Validity Area Cell List</w:t>
      </w:r>
      <w:bookmarkEnd w:id="3461"/>
      <w:bookmarkEnd w:id="3462"/>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63" w:name="_CR9_2_94"/>
      <w:bookmarkStart w:id="3464" w:name="_Toc175587244"/>
      <w:bookmarkEnd w:id="3463"/>
      <w:r w:rsidRPr="009174A6">
        <w:t>9.2.</w:t>
      </w:r>
      <w:r>
        <w:t>94</w:t>
      </w:r>
      <w:r w:rsidRPr="009174A6">
        <w:tab/>
      </w:r>
      <w:r w:rsidRPr="00C07D88">
        <w:t>Aggregated Positioning SRS Resource</w:t>
      </w:r>
      <w:r>
        <w:t xml:space="preserve"> Set</w:t>
      </w:r>
      <w:r w:rsidRPr="00C07D88">
        <w:t xml:space="preserve"> List</w:t>
      </w:r>
      <w:bookmarkEnd w:id="3464"/>
    </w:p>
    <w:p w14:paraId="634066FD" w14:textId="77777777" w:rsidR="00002BC6" w:rsidRPr="00057A3B" w:rsidRDefault="00002BC6" w:rsidP="00002BC6">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070E78">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070E78">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070E78">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070E78">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070E78">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88716B">
            <w:pPr>
              <w:pStyle w:val="TAL"/>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88716B">
            <w:pPr>
              <w:pStyle w:val="TAL"/>
              <w:rPr>
                <w:rFonts w:cs="Arial"/>
                <w:noProof/>
                <w:lang w:eastAsia="ja-JP"/>
              </w:rPr>
            </w:pPr>
          </w:p>
        </w:tc>
        <w:tc>
          <w:tcPr>
            <w:tcW w:w="1440" w:type="dxa"/>
          </w:tcPr>
          <w:p w14:paraId="2E66BB24" w14:textId="7D7550E7" w:rsidR="0088716B" w:rsidRPr="00AC4B5B" w:rsidRDefault="0088716B" w:rsidP="0088716B">
            <w:pPr>
              <w:pStyle w:val="TAL"/>
              <w:rPr>
                <w:i/>
                <w:iCs/>
                <w:noProof/>
              </w:rPr>
            </w:pPr>
            <w:r w:rsidRPr="002C50E6">
              <w:rPr>
                <w:rFonts w:cs="Arial"/>
                <w:i/>
                <w:szCs w:val="18"/>
                <w:lang w:eastAsia="zh-CN"/>
              </w:rPr>
              <w:t>1</w:t>
            </w:r>
          </w:p>
        </w:tc>
        <w:tc>
          <w:tcPr>
            <w:tcW w:w="1872" w:type="dxa"/>
          </w:tcPr>
          <w:p w14:paraId="362626A6" w14:textId="77777777" w:rsidR="0088716B" w:rsidRPr="00707B3F" w:rsidRDefault="0088716B" w:rsidP="0088716B">
            <w:pPr>
              <w:pStyle w:val="TAL"/>
              <w:rPr>
                <w:rFonts w:cs="Arial"/>
                <w:noProof/>
                <w:lang w:eastAsia="ja-JP"/>
              </w:rPr>
            </w:pPr>
          </w:p>
        </w:tc>
        <w:tc>
          <w:tcPr>
            <w:tcW w:w="2880" w:type="dxa"/>
          </w:tcPr>
          <w:p w14:paraId="70A58E96" w14:textId="77777777" w:rsidR="0088716B" w:rsidRPr="00707B3F" w:rsidRDefault="0088716B" w:rsidP="0088716B">
            <w:pPr>
              <w:pStyle w:val="TAL"/>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88716B">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88716B">
            <w:pPr>
              <w:pStyle w:val="TAL"/>
              <w:rPr>
                <w:rFonts w:cs="Arial"/>
                <w:noProof/>
                <w:lang w:eastAsia="ja-JP"/>
              </w:rPr>
            </w:pPr>
          </w:p>
        </w:tc>
        <w:tc>
          <w:tcPr>
            <w:tcW w:w="1440" w:type="dxa"/>
          </w:tcPr>
          <w:p w14:paraId="2BAFF94B" w14:textId="3A99B4B7" w:rsidR="0088716B" w:rsidRPr="00707B3F" w:rsidRDefault="0088716B" w:rsidP="0088716B">
            <w:pPr>
              <w:pStyle w:val="TAL"/>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r w:rsidRPr="00092D70">
              <w:rPr>
                <w:rFonts w:eastAsia="Malgun Gothic" w:cs="Arial"/>
                <w:i/>
                <w:iCs/>
                <w:noProof/>
                <w:szCs w:val="18"/>
              </w:rPr>
              <w:t>&gt;</w:t>
            </w:r>
          </w:p>
        </w:tc>
        <w:tc>
          <w:tcPr>
            <w:tcW w:w="1872" w:type="dxa"/>
          </w:tcPr>
          <w:p w14:paraId="18FB8E56" w14:textId="77777777" w:rsidR="0088716B" w:rsidRPr="00707B3F" w:rsidRDefault="0088716B" w:rsidP="0088716B">
            <w:pPr>
              <w:pStyle w:val="TAL"/>
              <w:rPr>
                <w:rFonts w:cs="Arial"/>
                <w:noProof/>
                <w:lang w:eastAsia="ja-JP"/>
              </w:rPr>
            </w:pPr>
          </w:p>
        </w:tc>
        <w:tc>
          <w:tcPr>
            <w:tcW w:w="2880" w:type="dxa"/>
          </w:tcPr>
          <w:p w14:paraId="059035CA" w14:textId="77777777" w:rsidR="0088716B" w:rsidRPr="00707B3F" w:rsidRDefault="0088716B" w:rsidP="0088716B">
            <w:pPr>
              <w:pStyle w:val="TAL"/>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88716B">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88716B">
            <w:pPr>
              <w:pStyle w:val="TAL"/>
              <w:rPr>
                <w:rFonts w:cs="Arial"/>
                <w:noProof/>
                <w:lang w:eastAsia="ja-JP"/>
              </w:rPr>
            </w:pPr>
          </w:p>
        </w:tc>
        <w:tc>
          <w:tcPr>
            <w:tcW w:w="1440" w:type="dxa"/>
          </w:tcPr>
          <w:p w14:paraId="716787B9" w14:textId="1356032E" w:rsidR="0088716B" w:rsidRPr="00AC4B5B" w:rsidRDefault="0088716B" w:rsidP="0088716B">
            <w:pPr>
              <w:pStyle w:val="TAL"/>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88716B">
            <w:pPr>
              <w:pStyle w:val="TAL"/>
              <w:rPr>
                <w:rFonts w:cs="Arial"/>
                <w:noProof/>
                <w:lang w:eastAsia="ja-JP"/>
              </w:rPr>
            </w:pPr>
          </w:p>
        </w:tc>
        <w:tc>
          <w:tcPr>
            <w:tcW w:w="2880" w:type="dxa"/>
          </w:tcPr>
          <w:p w14:paraId="337D627C" w14:textId="77777777" w:rsidR="0088716B" w:rsidRPr="00707B3F" w:rsidRDefault="0088716B" w:rsidP="0088716B">
            <w:pPr>
              <w:pStyle w:val="TAL"/>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88716B">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88716B">
            <w:pPr>
              <w:pStyle w:val="TAL"/>
              <w:rPr>
                <w:rFonts w:cs="Arial"/>
                <w:noProof/>
                <w:lang w:eastAsia="ja-JP"/>
              </w:rPr>
            </w:pPr>
          </w:p>
        </w:tc>
        <w:tc>
          <w:tcPr>
            <w:tcW w:w="1440" w:type="dxa"/>
          </w:tcPr>
          <w:p w14:paraId="3FA0D855" w14:textId="44A9FFCF" w:rsidR="0088716B" w:rsidRPr="00AC4B5B" w:rsidRDefault="0088716B" w:rsidP="0088716B">
            <w:pPr>
              <w:pStyle w:val="TAL"/>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maxnoaggregatedPosSRS-ResourceSets</w:t>
            </w:r>
            <w:r w:rsidRPr="0048685C">
              <w:rPr>
                <w:rFonts w:cs="Arial"/>
                <w:i/>
                <w:iCs/>
                <w:noProof/>
                <w:szCs w:val="18"/>
              </w:rPr>
              <w:t>&gt;</w:t>
            </w:r>
          </w:p>
        </w:tc>
        <w:tc>
          <w:tcPr>
            <w:tcW w:w="1872" w:type="dxa"/>
          </w:tcPr>
          <w:p w14:paraId="1897FCAA" w14:textId="77777777" w:rsidR="0088716B" w:rsidRPr="00707B3F" w:rsidRDefault="0088716B" w:rsidP="0088716B">
            <w:pPr>
              <w:pStyle w:val="TAL"/>
              <w:rPr>
                <w:rFonts w:cs="Arial"/>
                <w:noProof/>
                <w:lang w:eastAsia="ja-JP"/>
              </w:rPr>
            </w:pPr>
          </w:p>
        </w:tc>
        <w:tc>
          <w:tcPr>
            <w:tcW w:w="2880" w:type="dxa"/>
          </w:tcPr>
          <w:p w14:paraId="19C4B9B0" w14:textId="77777777" w:rsidR="0088716B" w:rsidRPr="00707B3F" w:rsidRDefault="0088716B" w:rsidP="0088716B">
            <w:pPr>
              <w:pStyle w:val="TAL"/>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88716B">
            <w:pPr>
              <w:pStyle w:val="TAL"/>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88716B">
            <w:pPr>
              <w:pStyle w:val="TAL"/>
              <w:rPr>
                <w:i/>
                <w:iCs/>
                <w:noProof/>
              </w:rPr>
            </w:pPr>
          </w:p>
        </w:tc>
        <w:tc>
          <w:tcPr>
            <w:tcW w:w="1872" w:type="dxa"/>
          </w:tcPr>
          <w:p w14:paraId="3A121B07" w14:textId="77777777" w:rsidR="0088716B" w:rsidRPr="00707B3F" w:rsidRDefault="0088716B" w:rsidP="0088716B">
            <w:pPr>
              <w:pStyle w:val="TAL"/>
              <w:rPr>
                <w:rFonts w:cs="Arial"/>
                <w:noProof/>
                <w:lang w:eastAsia="ja-JP"/>
              </w:rPr>
            </w:pPr>
            <w:r w:rsidRPr="00504F3B">
              <w:rPr>
                <w:noProof/>
              </w:rPr>
              <w:t>INTEGER (0..3279165)</w:t>
            </w:r>
          </w:p>
        </w:tc>
        <w:tc>
          <w:tcPr>
            <w:tcW w:w="2880" w:type="dxa"/>
          </w:tcPr>
          <w:p w14:paraId="63A3B8E7" w14:textId="77777777" w:rsidR="0088716B" w:rsidRPr="00707B3F" w:rsidRDefault="0088716B" w:rsidP="0088716B">
            <w:pPr>
              <w:pStyle w:val="TAL"/>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88716B">
            <w:pPr>
              <w:pStyle w:val="TAL"/>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88716B">
            <w:pPr>
              <w:pStyle w:val="TAL"/>
              <w:rPr>
                <w:i/>
                <w:iCs/>
                <w:noProof/>
              </w:rPr>
            </w:pPr>
          </w:p>
        </w:tc>
        <w:tc>
          <w:tcPr>
            <w:tcW w:w="1872" w:type="dxa"/>
          </w:tcPr>
          <w:p w14:paraId="3D69275B" w14:textId="77777777" w:rsidR="0088716B" w:rsidRPr="00707B3F" w:rsidRDefault="0088716B" w:rsidP="0088716B">
            <w:pPr>
              <w:pStyle w:val="TAL"/>
              <w:rPr>
                <w:rFonts w:cs="Arial"/>
                <w:noProof/>
                <w:lang w:eastAsia="ja-JP"/>
              </w:rPr>
            </w:pPr>
            <w:r w:rsidRPr="00E17648">
              <w:t>INTEGER(0..1007)</w:t>
            </w:r>
          </w:p>
        </w:tc>
        <w:tc>
          <w:tcPr>
            <w:tcW w:w="2880" w:type="dxa"/>
          </w:tcPr>
          <w:p w14:paraId="0617B623" w14:textId="77777777" w:rsidR="0088716B" w:rsidRPr="00707B3F" w:rsidRDefault="0088716B" w:rsidP="0088716B">
            <w:pPr>
              <w:pStyle w:val="TAL"/>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88716B">
            <w:pPr>
              <w:pStyle w:val="TAL"/>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88716B">
            <w:pPr>
              <w:pStyle w:val="TAL"/>
              <w:rPr>
                <w:i/>
                <w:iCs/>
                <w:noProof/>
              </w:rPr>
            </w:pPr>
          </w:p>
        </w:tc>
        <w:tc>
          <w:tcPr>
            <w:tcW w:w="1872" w:type="dxa"/>
          </w:tcPr>
          <w:p w14:paraId="20C8F529" w14:textId="77777777" w:rsidR="0088716B" w:rsidRPr="00E17648" w:rsidRDefault="0088716B" w:rsidP="0088716B">
            <w:pPr>
              <w:pStyle w:val="TAL"/>
            </w:pPr>
            <w:r w:rsidRPr="004C7327">
              <w:rPr>
                <w:rFonts w:eastAsia="Malgun Gothic"/>
                <w:szCs w:val="18"/>
                <w:lang w:eastAsia="zh-CN"/>
              </w:rPr>
              <w:t>INTEGER(0..15)</w:t>
            </w:r>
          </w:p>
        </w:tc>
        <w:tc>
          <w:tcPr>
            <w:tcW w:w="2880" w:type="dxa"/>
          </w:tcPr>
          <w:p w14:paraId="5871EB0D" w14:textId="77777777" w:rsidR="0088716B" w:rsidRPr="00707B3F" w:rsidRDefault="0088716B" w:rsidP="0088716B">
            <w:pPr>
              <w:pStyle w:val="TAL"/>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9D24AC">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88716B">
            <w:pPr>
              <w:pStyle w:val="TAL"/>
              <w:rPr>
                <w:rFonts w:cs="Arial"/>
                <w:noProof/>
                <w:lang w:eastAsia="zh-CN"/>
              </w:rPr>
            </w:pPr>
          </w:p>
        </w:tc>
        <w:tc>
          <w:tcPr>
            <w:tcW w:w="1440" w:type="dxa"/>
          </w:tcPr>
          <w:p w14:paraId="4C3D6022" w14:textId="556A791E" w:rsidR="0088716B" w:rsidRPr="001252B7" w:rsidRDefault="0088716B" w:rsidP="0088716B">
            <w:pPr>
              <w:pStyle w:val="TAL"/>
              <w:rPr>
                <w:i/>
                <w:iCs/>
                <w:noProof/>
              </w:rPr>
            </w:pPr>
            <w:r w:rsidRPr="00E234B2">
              <w:rPr>
                <w:rFonts w:cs="Arial"/>
                <w:i/>
                <w:szCs w:val="18"/>
                <w:lang w:eastAsia="zh-CN"/>
              </w:rPr>
              <w:t>1</w:t>
            </w:r>
          </w:p>
        </w:tc>
        <w:tc>
          <w:tcPr>
            <w:tcW w:w="1872" w:type="dxa"/>
          </w:tcPr>
          <w:p w14:paraId="699DCE38" w14:textId="77777777" w:rsidR="0088716B" w:rsidRPr="004C7327" w:rsidRDefault="0088716B" w:rsidP="0088716B">
            <w:pPr>
              <w:pStyle w:val="TAL"/>
              <w:rPr>
                <w:rFonts w:eastAsia="Malgun Gothic"/>
                <w:szCs w:val="18"/>
                <w:lang w:eastAsia="zh-CN"/>
              </w:rPr>
            </w:pPr>
          </w:p>
        </w:tc>
        <w:tc>
          <w:tcPr>
            <w:tcW w:w="2880" w:type="dxa"/>
          </w:tcPr>
          <w:p w14:paraId="65FD25CA" w14:textId="77777777" w:rsidR="0088716B" w:rsidRPr="00707B3F" w:rsidRDefault="0088716B" w:rsidP="0088716B">
            <w:pPr>
              <w:pStyle w:val="TAL"/>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&gt;&gt;&gt;&gt;&gt;Offset To Carrier</w:t>
            </w:r>
          </w:p>
        </w:tc>
        <w:tc>
          <w:tcPr>
            <w:tcW w:w="1080" w:type="dxa"/>
          </w:tcPr>
          <w:p w14:paraId="001B921D" w14:textId="75ADC641"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88716B">
            <w:pPr>
              <w:pStyle w:val="TAL"/>
              <w:rPr>
                <w:i/>
                <w:iCs/>
                <w:noProof/>
              </w:rPr>
            </w:pPr>
          </w:p>
        </w:tc>
        <w:tc>
          <w:tcPr>
            <w:tcW w:w="1872" w:type="dxa"/>
          </w:tcPr>
          <w:p w14:paraId="55F7C874" w14:textId="269B94E4" w:rsidR="0088716B" w:rsidRPr="004C7327" w:rsidRDefault="0088716B" w:rsidP="0088716B">
            <w:pPr>
              <w:pStyle w:val="TAL"/>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88716B">
            <w:pPr>
              <w:pStyle w:val="TAL"/>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88716B">
            <w:pPr>
              <w:pStyle w:val="TAL"/>
              <w:rPr>
                <w:i/>
                <w:iCs/>
                <w:noProof/>
              </w:rPr>
            </w:pPr>
          </w:p>
        </w:tc>
        <w:tc>
          <w:tcPr>
            <w:tcW w:w="1872" w:type="dxa"/>
          </w:tcPr>
          <w:p w14:paraId="7A98E63F" w14:textId="1BC46A87" w:rsidR="0088716B" w:rsidRPr="004C7327" w:rsidRDefault="0088716B" w:rsidP="0088716B">
            <w:pPr>
              <w:pStyle w:val="TAL"/>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88716B">
            <w:pPr>
              <w:pStyle w:val="TAL"/>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88716B">
            <w:pPr>
              <w:pStyle w:val="TAL"/>
              <w:rPr>
                <w:i/>
                <w:iCs/>
                <w:noProof/>
              </w:rPr>
            </w:pPr>
          </w:p>
        </w:tc>
        <w:tc>
          <w:tcPr>
            <w:tcW w:w="1872" w:type="dxa"/>
          </w:tcPr>
          <w:p w14:paraId="1D3F357A" w14:textId="65CE334C" w:rsidR="0088716B" w:rsidRPr="004C7327" w:rsidRDefault="0088716B" w:rsidP="0088716B">
            <w:pPr>
              <w:pStyle w:val="TAL"/>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88716B">
            <w:pPr>
              <w:pStyle w:val="TAL"/>
              <w:rPr>
                <w:rFonts w:cs="Arial"/>
                <w:noProof/>
                <w:lang w:eastAsia="ja-JP"/>
              </w:rPr>
            </w:pPr>
          </w:p>
        </w:tc>
      </w:tr>
    </w:tbl>
    <w:p w14:paraId="067DF9AA" w14:textId="77777777" w:rsidR="00002BC6" w:rsidRPr="004A1B07" w:rsidRDefault="00002BC6" w:rsidP="00002BC6">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65" w:name="_CR9_2_95"/>
      <w:bookmarkStart w:id="3466" w:name="_Toc175587245"/>
      <w:bookmarkEnd w:id="3465"/>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66"/>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67" w:name="_CR9_2_96"/>
      <w:bookmarkStart w:id="3468" w:name="_Toc175587246"/>
      <w:bookmarkEnd w:id="3467"/>
      <w:r w:rsidRPr="00A97F50">
        <w:t>9.2.</w:t>
      </w:r>
      <w:r>
        <w:t>96</w:t>
      </w:r>
      <w:r w:rsidRPr="00A97F50">
        <w:tab/>
        <w:t>Validity Area</w:t>
      </w:r>
      <w:r w:rsidRPr="00A97F50">
        <w:rPr>
          <w:rFonts w:hint="eastAsia"/>
        </w:rPr>
        <w:t xml:space="preserve"> S</w:t>
      </w:r>
      <w:r w:rsidRPr="00A97F50">
        <w:t>pecific SRS Information</w:t>
      </w:r>
      <w:bookmarkEnd w:id="3468"/>
      <w:r w:rsidRPr="00A97F50">
        <w:t xml:space="preserve"> </w:t>
      </w:r>
    </w:p>
    <w:p w14:paraId="7D221BEF" w14:textId="4E19F5D4" w:rsidR="00C97035" w:rsidRPr="004B22FF" w:rsidRDefault="00002BC6" w:rsidP="00C97035">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7035" w:rsidRPr="004B22FF" w14:paraId="5CF8BC0D" w14:textId="77777777" w:rsidTr="00BB1DCC">
        <w:trPr>
          <w:tblHeader/>
        </w:trPr>
        <w:tc>
          <w:tcPr>
            <w:tcW w:w="2160" w:type="dxa"/>
          </w:tcPr>
          <w:p w14:paraId="20969371" w14:textId="77777777" w:rsidR="00C97035" w:rsidRPr="004B22FF" w:rsidRDefault="00C97035" w:rsidP="00E744B1">
            <w:pPr>
              <w:pStyle w:val="TAH"/>
              <w:keepNext w:val="0"/>
              <w:keepLines w:val="0"/>
              <w:widowControl w:val="0"/>
              <w:rPr>
                <w:lang w:val="en-US"/>
              </w:rPr>
            </w:pPr>
            <w:r w:rsidRPr="004B22FF">
              <w:rPr>
                <w:lang w:val="en-US"/>
              </w:rPr>
              <w:t>IE/Group Name</w:t>
            </w:r>
          </w:p>
        </w:tc>
        <w:tc>
          <w:tcPr>
            <w:tcW w:w="1080" w:type="dxa"/>
          </w:tcPr>
          <w:p w14:paraId="4BA31404" w14:textId="77777777" w:rsidR="00C97035" w:rsidRPr="004B22FF" w:rsidRDefault="00C97035" w:rsidP="00E744B1">
            <w:pPr>
              <w:pStyle w:val="TAH"/>
              <w:keepNext w:val="0"/>
              <w:keepLines w:val="0"/>
              <w:widowControl w:val="0"/>
              <w:rPr>
                <w:lang w:val="en-US"/>
              </w:rPr>
            </w:pPr>
            <w:r w:rsidRPr="004B22FF">
              <w:rPr>
                <w:lang w:val="en-US"/>
              </w:rPr>
              <w:t>Presence</w:t>
            </w:r>
          </w:p>
        </w:tc>
        <w:tc>
          <w:tcPr>
            <w:tcW w:w="1080" w:type="dxa"/>
          </w:tcPr>
          <w:p w14:paraId="4A43BF9C" w14:textId="77777777" w:rsidR="00C97035" w:rsidRPr="004B22FF" w:rsidRDefault="00C97035" w:rsidP="00E744B1">
            <w:pPr>
              <w:pStyle w:val="TAH"/>
              <w:keepNext w:val="0"/>
              <w:keepLines w:val="0"/>
              <w:widowControl w:val="0"/>
              <w:rPr>
                <w:lang w:val="en-US"/>
              </w:rPr>
            </w:pPr>
            <w:r w:rsidRPr="004B22FF">
              <w:rPr>
                <w:lang w:val="en-US"/>
              </w:rPr>
              <w:t>Range</w:t>
            </w:r>
          </w:p>
        </w:tc>
        <w:tc>
          <w:tcPr>
            <w:tcW w:w="1512" w:type="dxa"/>
          </w:tcPr>
          <w:p w14:paraId="241A9B91" w14:textId="77777777" w:rsidR="00C97035" w:rsidRPr="004B22FF" w:rsidRDefault="00C97035" w:rsidP="00E744B1">
            <w:pPr>
              <w:pStyle w:val="TAH"/>
              <w:keepNext w:val="0"/>
              <w:keepLines w:val="0"/>
              <w:widowControl w:val="0"/>
              <w:rPr>
                <w:lang w:val="en-US"/>
              </w:rPr>
            </w:pPr>
            <w:r w:rsidRPr="004B22FF">
              <w:rPr>
                <w:lang w:val="en-US"/>
              </w:rPr>
              <w:t>IE Type and Reference</w:t>
            </w:r>
          </w:p>
        </w:tc>
        <w:tc>
          <w:tcPr>
            <w:tcW w:w="1728" w:type="dxa"/>
          </w:tcPr>
          <w:p w14:paraId="2BCEBFA0" w14:textId="77777777" w:rsidR="00C97035" w:rsidRPr="004B22FF" w:rsidRDefault="00C97035" w:rsidP="00E744B1">
            <w:pPr>
              <w:pStyle w:val="TAH"/>
              <w:keepNext w:val="0"/>
              <w:keepLines w:val="0"/>
              <w:widowControl w:val="0"/>
              <w:rPr>
                <w:lang w:val="en-US"/>
              </w:rPr>
            </w:pPr>
            <w:r w:rsidRPr="004B22FF">
              <w:rPr>
                <w:lang w:val="en-US"/>
              </w:rPr>
              <w:t>Semantics Description</w:t>
            </w:r>
          </w:p>
        </w:tc>
        <w:tc>
          <w:tcPr>
            <w:tcW w:w="1080" w:type="dxa"/>
          </w:tcPr>
          <w:p w14:paraId="359A2E93" w14:textId="77777777" w:rsidR="00C97035" w:rsidRPr="004B22FF" w:rsidRDefault="00C97035" w:rsidP="00E744B1">
            <w:pPr>
              <w:pStyle w:val="TAH"/>
              <w:keepNext w:val="0"/>
              <w:keepLines w:val="0"/>
              <w:widowControl w:val="0"/>
              <w:rPr>
                <w:lang w:val="en-US"/>
              </w:rPr>
            </w:pPr>
            <w:r w:rsidRPr="006E6BF5">
              <w:t>Criticality</w:t>
            </w:r>
          </w:p>
        </w:tc>
        <w:tc>
          <w:tcPr>
            <w:tcW w:w="1080" w:type="dxa"/>
          </w:tcPr>
          <w:p w14:paraId="76F981E2" w14:textId="77777777" w:rsidR="00C97035" w:rsidRPr="004B22FF" w:rsidRDefault="00C97035" w:rsidP="00E744B1">
            <w:pPr>
              <w:pStyle w:val="TAH"/>
              <w:keepNext w:val="0"/>
              <w:keepLines w:val="0"/>
              <w:widowControl w:val="0"/>
              <w:rPr>
                <w:lang w:val="en-US"/>
              </w:rPr>
            </w:pPr>
            <w:r w:rsidRPr="006E6BF5">
              <w:t>Assigned Criticality</w:t>
            </w:r>
          </w:p>
        </w:tc>
      </w:tr>
      <w:tr w:rsidR="00C97035" w:rsidRPr="004B22FF" w14:paraId="13510762" w14:textId="77777777" w:rsidTr="00BB1DCC">
        <w:tc>
          <w:tcPr>
            <w:tcW w:w="2160" w:type="dxa"/>
            <w:tcBorders>
              <w:top w:val="single" w:sz="4" w:space="0" w:color="auto"/>
              <w:left w:val="single" w:sz="4" w:space="0" w:color="auto"/>
              <w:bottom w:val="single" w:sz="4" w:space="0" w:color="auto"/>
              <w:right w:val="single" w:sz="4" w:space="0" w:color="auto"/>
            </w:tcBorders>
          </w:tcPr>
          <w:p w14:paraId="4D532FCA"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
          <w:p w14:paraId="0B5D35E6" w14:textId="77777777" w:rsidR="00C97035" w:rsidRPr="004B22FF" w:rsidRDefault="00C97035" w:rsidP="00E744B1">
            <w:pPr>
              <w:pStyle w:val="TAL"/>
              <w:keepNext w:val="0"/>
              <w:keepLines w:val="0"/>
              <w:widowControl w:val="0"/>
              <w:rPr>
                <w:rFonts w:eastAsia="SimSun"/>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1E9600C"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116554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0D218A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087750"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61E30" w14:textId="77777777" w:rsidR="00C97035" w:rsidRDefault="00C97035" w:rsidP="00BB1DCC">
            <w:pPr>
              <w:pStyle w:val="TAL"/>
              <w:jc w:val="center"/>
              <w:rPr>
                <w:lang w:val="en-US"/>
              </w:rPr>
            </w:pPr>
          </w:p>
        </w:tc>
      </w:tr>
      <w:tr w:rsidR="00C97035" w:rsidRPr="004B22FF" w14:paraId="73DAD8D7" w14:textId="77777777" w:rsidTr="00BB1DCC">
        <w:tc>
          <w:tcPr>
            <w:tcW w:w="2160" w:type="dxa"/>
            <w:tcBorders>
              <w:top w:val="single" w:sz="4" w:space="0" w:color="auto"/>
              <w:left w:val="single" w:sz="4" w:space="0" w:color="auto"/>
              <w:bottom w:val="single" w:sz="4" w:space="0" w:color="auto"/>
              <w:right w:val="single" w:sz="4" w:space="0" w:color="auto"/>
            </w:tcBorders>
          </w:tcPr>
          <w:p w14:paraId="2694FC51"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Two</w:t>
            </w:r>
          </w:p>
        </w:tc>
        <w:tc>
          <w:tcPr>
            <w:tcW w:w="1080" w:type="dxa"/>
            <w:tcBorders>
              <w:top w:val="single" w:sz="4" w:space="0" w:color="auto"/>
              <w:left w:val="single" w:sz="4" w:space="0" w:color="auto"/>
              <w:bottom w:val="single" w:sz="4" w:space="0" w:color="auto"/>
              <w:right w:val="single" w:sz="4" w:space="0" w:color="auto"/>
            </w:tcBorders>
          </w:tcPr>
          <w:p w14:paraId="3CA06E5E"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B6D5C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E35088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239491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96757D" w14:textId="77777777" w:rsidR="00C97035" w:rsidRDefault="00C97035" w:rsidP="00BB1DCC">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825F954" w14:textId="77777777" w:rsidR="00C97035" w:rsidRDefault="00C97035" w:rsidP="00BB1DCC">
            <w:pPr>
              <w:pStyle w:val="TAL"/>
              <w:jc w:val="center"/>
              <w:rPr>
                <w:lang w:val="en-US"/>
              </w:rPr>
            </w:pPr>
          </w:p>
        </w:tc>
      </w:tr>
      <w:tr w:rsidR="00C97035" w:rsidRPr="004B22FF" w14:paraId="5457A292" w14:textId="77777777" w:rsidTr="00BB1DCC">
        <w:tc>
          <w:tcPr>
            <w:tcW w:w="2160" w:type="dxa"/>
            <w:tcBorders>
              <w:top w:val="single" w:sz="4" w:space="0" w:color="auto"/>
              <w:left w:val="single" w:sz="4" w:space="0" w:color="auto"/>
              <w:bottom w:val="single" w:sz="4" w:space="0" w:color="auto"/>
              <w:right w:val="single" w:sz="4" w:space="0" w:color="auto"/>
            </w:tcBorders>
          </w:tcPr>
          <w:p w14:paraId="2DBD9B5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DFCBCA8"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43DE5C6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48B1642" w14:textId="77777777" w:rsidR="00C97035" w:rsidRPr="004B22FF" w:rsidRDefault="00C97035" w:rsidP="00E744B1">
            <w:pPr>
              <w:pStyle w:val="TAL"/>
              <w:keepNext w:val="0"/>
              <w:keepLines w:val="0"/>
              <w:widowControl w:val="0"/>
              <w:rPr>
                <w:lang w:val="en-US"/>
              </w:rPr>
            </w:pPr>
            <w:r w:rsidRPr="004B22FF">
              <w:rPr>
                <w:lang w:val="en-US"/>
              </w:rPr>
              <w:t>INTEGER(0..1)</w:t>
            </w:r>
          </w:p>
        </w:tc>
        <w:tc>
          <w:tcPr>
            <w:tcW w:w="1728" w:type="dxa"/>
            <w:tcBorders>
              <w:top w:val="single" w:sz="4" w:space="0" w:color="auto"/>
              <w:left w:val="single" w:sz="4" w:space="0" w:color="auto"/>
              <w:bottom w:val="single" w:sz="4" w:space="0" w:color="auto"/>
              <w:right w:val="single" w:sz="4" w:space="0" w:color="auto"/>
            </w:tcBorders>
          </w:tcPr>
          <w:p w14:paraId="26E1C91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EBDBB5"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8879E" w14:textId="77777777" w:rsidR="00C97035" w:rsidRDefault="00C97035" w:rsidP="00BB1DCC">
            <w:pPr>
              <w:pStyle w:val="TAL"/>
              <w:jc w:val="center"/>
              <w:rPr>
                <w:lang w:val="en-US"/>
              </w:rPr>
            </w:pPr>
          </w:p>
        </w:tc>
      </w:tr>
      <w:tr w:rsidR="00C97035" w:rsidRPr="004B22FF" w14:paraId="0F27FB88" w14:textId="77777777" w:rsidTr="00BB1DCC">
        <w:tc>
          <w:tcPr>
            <w:tcW w:w="2160" w:type="dxa"/>
            <w:tcBorders>
              <w:top w:val="single" w:sz="4" w:space="0" w:color="auto"/>
              <w:left w:val="single" w:sz="4" w:space="0" w:color="auto"/>
              <w:bottom w:val="single" w:sz="4" w:space="0" w:color="auto"/>
              <w:right w:val="single" w:sz="4" w:space="0" w:color="auto"/>
            </w:tcBorders>
          </w:tcPr>
          <w:p w14:paraId="4104A3B7"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6A0973C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7AC74E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E0CF424"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51FEF473"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F4C4DB"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0E0AD" w14:textId="77777777" w:rsidR="00C97035" w:rsidRDefault="00C97035" w:rsidP="00BB1DCC">
            <w:pPr>
              <w:pStyle w:val="TAL"/>
              <w:jc w:val="center"/>
              <w:rPr>
                <w:lang w:val="en-US"/>
              </w:rPr>
            </w:pPr>
          </w:p>
        </w:tc>
      </w:tr>
      <w:tr w:rsidR="00C97035" w:rsidRPr="004B22FF" w14:paraId="25AA4137" w14:textId="77777777" w:rsidTr="00BB1DCC">
        <w:tc>
          <w:tcPr>
            <w:tcW w:w="2160" w:type="dxa"/>
            <w:tcBorders>
              <w:top w:val="single" w:sz="4" w:space="0" w:color="auto"/>
              <w:left w:val="single" w:sz="4" w:space="0" w:color="auto"/>
              <w:bottom w:val="single" w:sz="4" w:space="0" w:color="auto"/>
              <w:right w:val="single" w:sz="4" w:space="0" w:color="auto"/>
            </w:tcBorders>
          </w:tcPr>
          <w:p w14:paraId="0BE94A1B"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
          <w:p w14:paraId="0FCC9C0B"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8B083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BC81FD7"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77A7BD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ED769E" w14:textId="77777777" w:rsidR="00C97035" w:rsidRDefault="00C97035" w:rsidP="00BB1DCC">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20EC55F4" w14:textId="77777777" w:rsidR="00C97035" w:rsidRDefault="00C97035" w:rsidP="00BB1DCC">
            <w:pPr>
              <w:pStyle w:val="TAL"/>
              <w:jc w:val="center"/>
              <w:rPr>
                <w:lang w:val="en-US"/>
              </w:rPr>
            </w:pPr>
          </w:p>
        </w:tc>
      </w:tr>
      <w:tr w:rsidR="00C97035" w:rsidRPr="004B22FF" w14:paraId="66E00A7A" w14:textId="77777777" w:rsidTr="00BB1DCC">
        <w:tc>
          <w:tcPr>
            <w:tcW w:w="2160" w:type="dxa"/>
            <w:tcBorders>
              <w:top w:val="single" w:sz="4" w:space="0" w:color="auto"/>
              <w:left w:val="single" w:sz="4" w:space="0" w:color="auto"/>
              <w:bottom w:val="single" w:sz="4" w:space="0" w:color="auto"/>
              <w:right w:val="single" w:sz="4" w:space="0" w:color="auto"/>
            </w:tcBorders>
          </w:tcPr>
          <w:p w14:paraId="0F94B11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659F46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402E13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872991" w14:textId="77777777" w:rsidR="00C97035" w:rsidRPr="004B22FF" w:rsidRDefault="00C97035" w:rsidP="00E744B1">
            <w:pPr>
              <w:pStyle w:val="TAL"/>
              <w:keepNext w:val="0"/>
              <w:keepLines w:val="0"/>
              <w:widowControl w:val="0"/>
              <w:rPr>
                <w:lang w:val="en-US"/>
              </w:rPr>
            </w:pPr>
            <w:r w:rsidRPr="004B22FF">
              <w:rPr>
                <w:lang w:val="en-US"/>
              </w:rPr>
              <w:t>INTEGER(0..3)</w:t>
            </w:r>
          </w:p>
        </w:tc>
        <w:tc>
          <w:tcPr>
            <w:tcW w:w="1728" w:type="dxa"/>
            <w:tcBorders>
              <w:top w:val="single" w:sz="4" w:space="0" w:color="auto"/>
              <w:left w:val="single" w:sz="4" w:space="0" w:color="auto"/>
              <w:bottom w:val="single" w:sz="4" w:space="0" w:color="auto"/>
              <w:right w:val="single" w:sz="4" w:space="0" w:color="auto"/>
            </w:tcBorders>
          </w:tcPr>
          <w:p w14:paraId="15525B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394821A"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FC908" w14:textId="77777777" w:rsidR="00C97035" w:rsidRDefault="00C97035" w:rsidP="00BB1DCC">
            <w:pPr>
              <w:pStyle w:val="TAL"/>
              <w:jc w:val="center"/>
              <w:rPr>
                <w:lang w:val="en-US"/>
              </w:rPr>
            </w:pPr>
          </w:p>
        </w:tc>
      </w:tr>
      <w:tr w:rsidR="00C97035" w:rsidRPr="004B22FF" w14:paraId="41230328" w14:textId="77777777" w:rsidTr="00BB1DCC">
        <w:tc>
          <w:tcPr>
            <w:tcW w:w="2160" w:type="dxa"/>
            <w:tcBorders>
              <w:top w:val="single" w:sz="4" w:space="0" w:color="auto"/>
              <w:left w:val="single" w:sz="4" w:space="0" w:color="auto"/>
              <w:bottom w:val="single" w:sz="4" w:space="0" w:color="auto"/>
              <w:right w:val="single" w:sz="4" w:space="0" w:color="auto"/>
            </w:tcBorders>
          </w:tcPr>
          <w:p w14:paraId="3BFECA9B"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38AF5F7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ED68A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D509D7" w14:textId="77777777" w:rsidR="00C97035" w:rsidRPr="004B22FF" w:rsidRDefault="00C97035" w:rsidP="00E744B1">
            <w:pPr>
              <w:pStyle w:val="TAL"/>
              <w:keepNext w:val="0"/>
              <w:keepLines w:val="0"/>
              <w:widowControl w:val="0"/>
              <w:rPr>
                <w:lang w:val="en-US"/>
              </w:rPr>
            </w:pPr>
            <w:r w:rsidRPr="004B22FF">
              <w:rPr>
                <w:lang w:val="en-US"/>
              </w:rPr>
              <w:t>INTEGER(0..11)</w:t>
            </w:r>
          </w:p>
        </w:tc>
        <w:tc>
          <w:tcPr>
            <w:tcW w:w="1728" w:type="dxa"/>
            <w:tcBorders>
              <w:top w:val="single" w:sz="4" w:space="0" w:color="auto"/>
              <w:left w:val="single" w:sz="4" w:space="0" w:color="auto"/>
              <w:bottom w:val="single" w:sz="4" w:space="0" w:color="auto"/>
              <w:right w:val="single" w:sz="4" w:space="0" w:color="auto"/>
            </w:tcBorders>
          </w:tcPr>
          <w:p w14:paraId="47E74CE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24EB"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5B0D88" w14:textId="77777777" w:rsidR="00C97035" w:rsidRDefault="00C97035" w:rsidP="00BB1DCC">
            <w:pPr>
              <w:pStyle w:val="TAL"/>
              <w:jc w:val="center"/>
              <w:rPr>
                <w:lang w:val="en-US"/>
              </w:rPr>
            </w:pPr>
          </w:p>
        </w:tc>
      </w:tr>
      <w:tr w:rsidR="00C97035" w:rsidRPr="004B22FF" w14:paraId="0BC5E0D8" w14:textId="77777777" w:rsidTr="00BB1DCC">
        <w:tc>
          <w:tcPr>
            <w:tcW w:w="2160" w:type="dxa"/>
            <w:tcBorders>
              <w:top w:val="single" w:sz="4" w:space="0" w:color="auto"/>
              <w:left w:val="single" w:sz="4" w:space="0" w:color="auto"/>
              <w:bottom w:val="single" w:sz="4" w:space="0" w:color="auto"/>
              <w:right w:val="single" w:sz="4" w:space="0" w:color="auto"/>
            </w:tcBorders>
          </w:tcPr>
          <w:p w14:paraId="773CECF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
          <w:p w14:paraId="775BE552"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651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B28D9C9"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0937BC1B"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A38013F" w14:textId="77777777" w:rsidR="00C97035" w:rsidRDefault="00C97035" w:rsidP="00BB1DCC">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11949286" w14:textId="77777777" w:rsidR="00C97035" w:rsidRDefault="00C97035" w:rsidP="00BB1DCC">
            <w:pPr>
              <w:pStyle w:val="TAL"/>
              <w:jc w:val="center"/>
              <w:rPr>
                <w:lang w:val="en-US"/>
              </w:rPr>
            </w:pPr>
          </w:p>
        </w:tc>
      </w:tr>
      <w:tr w:rsidR="00C97035" w:rsidRPr="004B22FF" w14:paraId="4F8B2BE9" w14:textId="77777777" w:rsidTr="00BB1DCC">
        <w:tc>
          <w:tcPr>
            <w:tcW w:w="2160" w:type="dxa"/>
            <w:tcBorders>
              <w:top w:val="single" w:sz="4" w:space="0" w:color="auto"/>
              <w:left w:val="single" w:sz="4" w:space="0" w:color="auto"/>
              <w:bottom w:val="single" w:sz="4" w:space="0" w:color="auto"/>
              <w:right w:val="single" w:sz="4" w:space="0" w:color="auto"/>
            </w:tcBorders>
          </w:tcPr>
          <w:p w14:paraId="414F80D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220F28DA"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9EFE2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087DDAE"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77501D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7902C6D"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5333A" w14:textId="77777777" w:rsidR="00C97035" w:rsidRDefault="00C97035" w:rsidP="00BB1DCC">
            <w:pPr>
              <w:pStyle w:val="TAL"/>
              <w:jc w:val="center"/>
              <w:rPr>
                <w:lang w:val="en-US"/>
              </w:rPr>
            </w:pPr>
          </w:p>
        </w:tc>
      </w:tr>
      <w:tr w:rsidR="00C97035" w:rsidRPr="004B22FF" w14:paraId="428A1BCE" w14:textId="77777777" w:rsidTr="00BB1DCC">
        <w:tc>
          <w:tcPr>
            <w:tcW w:w="2160" w:type="dxa"/>
            <w:tcBorders>
              <w:top w:val="single" w:sz="4" w:space="0" w:color="auto"/>
              <w:left w:val="single" w:sz="4" w:space="0" w:color="auto"/>
              <w:bottom w:val="single" w:sz="4" w:space="0" w:color="auto"/>
              <w:right w:val="single" w:sz="4" w:space="0" w:color="auto"/>
            </w:tcBorders>
          </w:tcPr>
          <w:p w14:paraId="29205C7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598729E0"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15E538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AB699F7" w14:textId="77777777" w:rsidR="00C97035" w:rsidRPr="004B22FF" w:rsidRDefault="00C97035" w:rsidP="00E744B1">
            <w:pPr>
              <w:pStyle w:val="TAL"/>
              <w:keepNext w:val="0"/>
              <w:keepLines w:val="0"/>
              <w:widowControl w:val="0"/>
              <w:rPr>
                <w:lang w:val="en-US"/>
              </w:rPr>
            </w:pPr>
            <w:r w:rsidRPr="004B22FF">
              <w:rPr>
                <w:lang w:val="en-US"/>
              </w:rPr>
              <w:t>INTEGER(0..5)</w:t>
            </w:r>
          </w:p>
        </w:tc>
        <w:tc>
          <w:tcPr>
            <w:tcW w:w="1728" w:type="dxa"/>
            <w:tcBorders>
              <w:top w:val="single" w:sz="4" w:space="0" w:color="auto"/>
              <w:left w:val="single" w:sz="4" w:space="0" w:color="auto"/>
              <w:bottom w:val="single" w:sz="4" w:space="0" w:color="auto"/>
              <w:right w:val="single" w:sz="4" w:space="0" w:color="auto"/>
            </w:tcBorders>
          </w:tcPr>
          <w:p w14:paraId="1A3D564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228D99"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EF0D6" w14:textId="77777777" w:rsidR="00C97035" w:rsidRDefault="00C97035" w:rsidP="00BB1DCC">
            <w:pPr>
              <w:pStyle w:val="TAL"/>
              <w:jc w:val="center"/>
              <w:rPr>
                <w:lang w:val="en-US"/>
              </w:rPr>
            </w:pPr>
          </w:p>
        </w:tc>
      </w:tr>
      <w:tr w:rsidR="00C97035" w:rsidRPr="004B22FF" w14:paraId="390F8687" w14:textId="77777777" w:rsidTr="00BB1DCC">
        <w:tc>
          <w:tcPr>
            <w:tcW w:w="2160" w:type="dxa"/>
            <w:tcBorders>
              <w:top w:val="single" w:sz="4" w:space="0" w:color="auto"/>
              <w:left w:val="single" w:sz="4" w:space="0" w:color="auto"/>
              <w:bottom w:val="single" w:sz="4" w:space="0" w:color="auto"/>
              <w:right w:val="single" w:sz="4" w:space="0" w:color="auto"/>
            </w:tcBorders>
          </w:tcPr>
          <w:p w14:paraId="4759946A" w14:textId="77777777" w:rsidR="00C97035" w:rsidRPr="0036338F" w:rsidRDefault="00C97035" w:rsidP="00E744B1">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
          <w:p w14:paraId="529F7389"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201E1E" w14:textId="77777777" w:rsidR="00C97035" w:rsidRPr="0036338F" w:rsidRDefault="00C97035" w:rsidP="00E744B1">
            <w:pPr>
              <w:pStyle w:val="TAL"/>
              <w:keepNext w:val="0"/>
              <w:keepLines w:val="0"/>
              <w:widowControl w:val="0"/>
              <w:rPr>
                <w:i/>
                <w:iCs/>
                <w:lang w:val="en-US"/>
              </w:rPr>
            </w:pPr>
            <w:r w:rsidRPr="0036338F">
              <w:rPr>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4D304C73"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50F1B2A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3600A42"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67265" w14:textId="77777777" w:rsidR="00C97035" w:rsidRDefault="00C97035" w:rsidP="00BB1DCC">
            <w:pPr>
              <w:pStyle w:val="TAL"/>
              <w:jc w:val="center"/>
              <w:rPr>
                <w:lang w:val="en-US"/>
              </w:rPr>
            </w:pPr>
          </w:p>
        </w:tc>
      </w:tr>
      <w:tr w:rsidR="00C97035" w:rsidRPr="004B22FF" w14:paraId="2597A57A" w14:textId="77777777" w:rsidTr="00BB1DCC">
        <w:tc>
          <w:tcPr>
            <w:tcW w:w="2160" w:type="dxa"/>
            <w:tcBorders>
              <w:top w:val="single" w:sz="4" w:space="0" w:color="auto"/>
              <w:left w:val="single" w:sz="4" w:space="0" w:color="auto"/>
              <w:bottom w:val="single" w:sz="4" w:space="0" w:color="auto"/>
              <w:right w:val="single" w:sz="4" w:space="0" w:color="auto"/>
            </w:tcBorders>
          </w:tcPr>
          <w:p w14:paraId="23A8AA02"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
          <w:p w14:paraId="188ED4B6"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83169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520796B2" w14:textId="77777777" w:rsidR="00C97035" w:rsidRPr="004B22FF" w:rsidRDefault="00C97035" w:rsidP="00E744B1">
            <w:pPr>
              <w:pStyle w:val="TAL"/>
              <w:keepNext w:val="0"/>
              <w:keepLines w:val="0"/>
              <w:widowControl w:val="0"/>
              <w:rPr>
                <w:lang w:val="en-US"/>
              </w:rPr>
            </w:pPr>
            <w:r w:rsidRPr="004B22FF">
              <w:rPr>
                <w:lang w:val="en-US"/>
              </w:rPr>
              <w:t>INTEGER(0..13)</w:t>
            </w:r>
          </w:p>
        </w:tc>
        <w:tc>
          <w:tcPr>
            <w:tcW w:w="1728" w:type="dxa"/>
            <w:tcBorders>
              <w:top w:val="single" w:sz="4" w:space="0" w:color="auto"/>
              <w:left w:val="single" w:sz="4" w:space="0" w:color="auto"/>
              <w:bottom w:val="single" w:sz="4" w:space="0" w:color="auto"/>
              <w:right w:val="single" w:sz="4" w:space="0" w:color="auto"/>
            </w:tcBorders>
          </w:tcPr>
          <w:p w14:paraId="082D08B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2B3934B"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7D08" w14:textId="77777777" w:rsidR="00C97035" w:rsidRDefault="00C97035" w:rsidP="00BB1DCC">
            <w:pPr>
              <w:pStyle w:val="TAL"/>
              <w:jc w:val="center"/>
              <w:rPr>
                <w:lang w:val="en-US"/>
              </w:rPr>
            </w:pPr>
          </w:p>
        </w:tc>
      </w:tr>
      <w:tr w:rsidR="00C97035" w:rsidRPr="004B22FF" w14:paraId="0D33C6C4" w14:textId="77777777" w:rsidTr="00BB1DCC">
        <w:tc>
          <w:tcPr>
            <w:tcW w:w="2160" w:type="dxa"/>
            <w:tcBorders>
              <w:top w:val="single" w:sz="4" w:space="0" w:color="auto"/>
              <w:left w:val="single" w:sz="4" w:space="0" w:color="auto"/>
              <w:bottom w:val="single" w:sz="4" w:space="0" w:color="auto"/>
              <w:right w:val="single" w:sz="4" w:space="0" w:color="auto"/>
            </w:tcBorders>
          </w:tcPr>
          <w:p w14:paraId="45B3FFAE"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
          <w:p w14:paraId="25647F3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B70517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EF32EAF" w14:textId="77777777" w:rsidR="00C97035" w:rsidRPr="004B22FF" w:rsidRDefault="00C97035" w:rsidP="00E744B1">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252B63C"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25DA4A"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40F17" w14:textId="77777777" w:rsidR="00C97035" w:rsidRDefault="00C97035" w:rsidP="00BB1DCC">
            <w:pPr>
              <w:pStyle w:val="TAL"/>
              <w:jc w:val="center"/>
              <w:rPr>
                <w:lang w:val="en-US"/>
              </w:rPr>
            </w:pPr>
          </w:p>
        </w:tc>
      </w:tr>
      <w:tr w:rsidR="00C97035" w:rsidRPr="004B22FF" w14:paraId="07F0DC74" w14:textId="77777777" w:rsidTr="00BB1DCC">
        <w:tc>
          <w:tcPr>
            <w:tcW w:w="2160" w:type="dxa"/>
            <w:tcBorders>
              <w:top w:val="single" w:sz="4" w:space="0" w:color="auto"/>
              <w:left w:val="single" w:sz="4" w:space="0" w:color="auto"/>
              <w:bottom w:val="single" w:sz="4" w:space="0" w:color="auto"/>
              <w:right w:val="single" w:sz="4" w:space="0" w:color="auto"/>
            </w:tcBorders>
          </w:tcPr>
          <w:p w14:paraId="165D05C7" w14:textId="77777777" w:rsidR="00C97035" w:rsidRPr="004B22FF" w:rsidRDefault="00C97035" w:rsidP="00E744B1">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
          <w:p w14:paraId="09B35C1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0E0AC0E"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6357CCA" w14:textId="77777777" w:rsidR="00C97035" w:rsidRPr="004B22FF" w:rsidRDefault="00C97035" w:rsidP="00E744B1">
            <w:pPr>
              <w:pStyle w:val="TAL"/>
              <w:keepNext w:val="0"/>
              <w:keepLines w:val="0"/>
              <w:widowControl w:val="0"/>
              <w:rPr>
                <w:lang w:val="en-US"/>
              </w:rPr>
            </w:pPr>
            <w:r w:rsidRPr="004B22FF">
              <w:rPr>
                <w:lang w:val="en-US"/>
              </w:rPr>
              <w:t>INTEGER(0..268)</w:t>
            </w:r>
          </w:p>
        </w:tc>
        <w:tc>
          <w:tcPr>
            <w:tcW w:w="1728" w:type="dxa"/>
            <w:tcBorders>
              <w:top w:val="single" w:sz="4" w:space="0" w:color="auto"/>
              <w:left w:val="single" w:sz="4" w:space="0" w:color="auto"/>
              <w:bottom w:val="single" w:sz="4" w:space="0" w:color="auto"/>
              <w:right w:val="single" w:sz="4" w:space="0" w:color="auto"/>
            </w:tcBorders>
          </w:tcPr>
          <w:p w14:paraId="4D0113D8"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6323BB"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E83BE" w14:textId="77777777" w:rsidR="00C97035" w:rsidRDefault="00C97035" w:rsidP="00BB1DCC">
            <w:pPr>
              <w:pStyle w:val="TAL"/>
              <w:jc w:val="center"/>
              <w:rPr>
                <w:lang w:val="en-US"/>
              </w:rPr>
            </w:pPr>
          </w:p>
        </w:tc>
      </w:tr>
      <w:tr w:rsidR="00C97035" w:rsidRPr="004B22FF" w14:paraId="39C0A29A" w14:textId="77777777" w:rsidTr="00BB1DCC">
        <w:tc>
          <w:tcPr>
            <w:tcW w:w="2160" w:type="dxa"/>
            <w:tcBorders>
              <w:top w:val="single" w:sz="4" w:space="0" w:color="auto"/>
              <w:left w:val="single" w:sz="4" w:space="0" w:color="auto"/>
              <w:bottom w:val="single" w:sz="4" w:space="0" w:color="auto"/>
              <w:right w:val="single" w:sz="4" w:space="0" w:color="auto"/>
            </w:tcBorders>
          </w:tcPr>
          <w:p w14:paraId="3E460C1B" w14:textId="77777777" w:rsidR="00C97035" w:rsidRPr="004B22FF" w:rsidRDefault="00C97035" w:rsidP="00E744B1">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
          <w:p w14:paraId="204B49F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036160A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9C49013" w14:textId="77777777" w:rsidR="00C97035" w:rsidRPr="004B22FF" w:rsidRDefault="00C97035" w:rsidP="00E744B1">
            <w:pPr>
              <w:pStyle w:val="TAL"/>
              <w:keepNext w:val="0"/>
              <w:keepLines w:val="0"/>
              <w:widowControl w:val="0"/>
              <w:rPr>
                <w:lang w:val="en-US"/>
              </w:rPr>
            </w:pPr>
            <w:r w:rsidRPr="004B22FF">
              <w:rPr>
                <w:lang w:val="en-US"/>
              </w:rPr>
              <w:t>INTEGER(0..63)</w:t>
            </w:r>
          </w:p>
        </w:tc>
        <w:tc>
          <w:tcPr>
            <w:tcW w:w="1728" w:type="dxa"/>
            <w:tcBorders>
              <w:top w:val="single" w:sz="4" w:space="0" w:color="auto"/>
              <w:left w:val="single" w:sz="4" w:space="0" w:color="auto"/>
              <w:bottom w:val="single" w:sz="4" w:space="0" w:color="auto"/>
              <w:right w:val="single" w:sz="4" w:space="0" w:color="auto"/>
            </w:tcBorders>
          </w:tcPr>
          <w:p w14:paraId="14D7FA5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AC132E"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8A64D" w14:textId="77777777" w:rsidR="00C97035" w:rsidRDefault="00C97035" w:rsidP="00BB1DCC">
            <w:pPr>
              <w:pStyle w:val="TAL"/>
              <w:jc w:val="center"/>
              <w:rPr>
                <w:lang w:val="en-US"/>
              </w:rPr>
            </w:pPr>
          </w:p>
        </w:tc>
      </w:tr>
      <w:tr w:rsidR="00C97035" w:rsidRPr="004B22FF" w14:paraId="05E7DF48" w14:textId="77777777" w:rsidTr="00BB1DCC">
        <w:tc>
          <w:tcPr>
            <w:tcW w:w="2160" w:type="dxa"/>
            <w:tcBorders>
              <w:top w:val="single" w:sz="4" w:space="0" w:color="auto"/>
              <w:left w:val="single" w:sz="4" w:space="0" w:color="auto"/>
              <w:bottom w:val="single" w:sz="4" w:space="0" w:color="auto"/>
              <w:right w:val="single" w:sz="4" w:space="0" w:color="auto"/>
            </w:tcBorders>
          </w:tcPr>
          <w:p w14:paraId="2E2AC47D"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
          <w:p w14:paraId="39C0C162"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2C79B8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2EA5619B"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99E449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B90634"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FD414" w14:textId="77777777" w:rsidR="00C97035" w:rsidRDefault="00C97035" w:rsidP="00BB1DCC">
            <w:pPr>
              <w:pStyle w:val="TAL"/>
              <w:jc w:val="center"/>
              <w:rPr>
                <w:lang w:val="en-US"/>
              </w:rPr>
            </w:pPr>
          </w:p>
        </w:tc>
      </w:tr>
      <w:tr w:rsidR="00C97035" w:rsidRPr="004B22FF" w14:paraId="2D5A625C" w14:textId="77777777" w:rsidTr="00BB1DCC">
        <w:tc>
          <w:tcPr>
            <w:tcW w:w="2160" w:type="dxa"/>
            <w:tcBorders>
              <w:top w:val="single" w:sz="4" w:space="0" w:color="auto"/>
              <w:left w:val="single" w:sz="4" w:space="0" w:color="auto"/>
              <w:bottom w:val="single" w:sz="4" w:space="0" w:color="auto"/>
              <w:right w:val="single" w:sz="4" w:space="0" w:color="auto"/>
            </w:tcBorders>
          </w:tcPr>
          <w:p w14:paraId="2B6D82BB" w14:textId="77777777" w:rsidR="00C97035" w:rsidRPr="0036338F" w:rsidRDefault="00C97035" w:rsidP="00E744B1">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
          <w:p w14:paraId="233D14E8"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57BB0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5AE147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2530F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77E545C" w14:textId="77777777" w:rsidR="00C97035" w:rsidRDefault="00C97035" w:rsidP="00BB1DCC">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4773C8A" w14:textId="77777777" w:rsidR="00C97035" w:rsidRDefault="00C97035" w:rsidP="00BB1DCC">
            <w:pPr>
              <w:pStyle w:val="TAL"/>
              <w:jc w:val="center"/>
              <w:rPr>
                <w:lang w:val="en-US"/>
              </w:rPr>
            </w:pPr>
          </w:p>
        </w:tc>
      </w:tr>
      <w:tr w:rsidR="00C97035" w:rsidRPr="004B22FF" w14:paraId="1157481D" w14:textId="77777777" w:rsidTr="00BB1DCC">
        <w:tc>
          <w:tcPr>
            <w:tcW w:w="2160" w:type="dxa"/>
            <w:tcBorders>
              <w:top w:val="single" w:sz="4" w:space="0" w:color="auto"/>
              <w:left w:val="single" w:sz="4" w:space="0" w:color="auto"/>
              <w:bottom w:val="single" w:sz="4" w:space="0" w:color="auto"/>
              <w:right w:val="single" w:sz="4" w:space="0" w:color="auto"/>
            </w:tcBorders>
          </w:tcPr>
          <w:p w14:paraId="7F7C304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5A55BB6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028E7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B2072B3"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6DD267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18F96B"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57070" w14:textId="77777777" w:rsidR="00C97035" w:rsidRDefault="00C97035" w:rsidP="00BB1DCC">
            <w:pPr>
              <w:pStyle w:val="TAL"/>
              <w:jc w:val="center"/>
              <w:rPr>
                <w:lang w:val="en-US"/>
              </w:rPr>
            </w:pPr>
          </w:p>
        </w:tc>
      </w:tr>
      <w:tr w:rsidR="00C97035" w:rsidRPr="004B22FF" w14:paraId="5315CD81" w14:textId="77777777" w:rsidTr="00BB1DCC">
        <w:tc>
          <w:tcPr>
            <w:tcW w:w="2160" w:type="dxa"/>
            <w:tcBorders>
              <w:top w:val="single" w:sz="4" w:space="0" w:color="auto"/>
              <w:left w:val="single" w:sz="4" w:space="0" w:color="auto"/>
              <w:bottom w:val="single" w:sz="4" w:space="0" w:color="auto"/>
              <w:right w:val="single" w:sz="4" w:space="0" w:color="auto"/>
            </w:tcBorders>
          </w:tcPr>
          <w:p w14:paraId="5C7648B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40CF851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430C40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DE0FA0"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1B0A2BF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04671F5"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EB72B" w14:textId="77777777" w:rsidR="00C97035" w:rsidRDefault="00C97035" w:rsidP="00BB1DCC">
            <w:pPr>
              <w:pStyle w:val="TAL"/>
              <w:jc w:val="center"/>
              <w:rPr>
                <w:lang w:val="en-US"/>
              </w:rPr>
            </w:pPr>
          </w:p>
        </w:tc>
      </w:tr>
      <w:tr w:rsidR="00C97035" w:rsidRPr="004B22FF" w14:paraId="495285A2" w14:textId="77777777" w:rsidTr="00BB1DCC">
        <w:tc>
          <w:tcPr>
            <w:tcW w:w="2160" w:type="dxa"/>
            <w:tcBorders>
              <w:top w:val="single" w:sz="4" w:space="0" w:color="auto"/>
              <w:left w:val="single" w:sz="4" w:space="0" w:color="auto"/>
              <w:bottom w:val="single" w:sz="4" w:space="0" w:color="auto"/>
              <w:right w:val="single" w:sz="4" w:space="0" w:color="auto"/>
            </w:tcBorders>
          </w:tcPr>
          <w:p w14:paraId="0679A263"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03575F40"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DBEF7"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C3E3B8"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603E974"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4F1FD84A" w14:textId="77777777" w:rsidR="00C97035" w:rsidRDefault="00C97035" w:rsidP="00BB1DCC">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B95DDC" w14:textId="77777777" w:rsidR="00C97035" w:rsidRDefault="00C97035" w:rsidP="00BB1DCC">
            <w:pPr>
              <w:pStyle w:val="TAL"/>
              <w:jc w:val="center"/>
              <w:rPr>
                <w:lang w:val="en-US"/>
              </w:rPr>
            </w:pPr>
            <w:r w:rsidRPr="00AF5321">
              <w:rPr>
                <w:rFonts w:eastAsia="SimSun"/>
                <w:lang w:eastAsia="zh-CN"/>
              </w:rPr>
              <w:t>ignore</w:t>
            </w:r>
          </w:p>
        </w:tc>
      </w:tr>
      <w:tr w:rsidR="00C97035" w:rsidRPr="004B22FF" w14:paraId="08B52AE0" w14:textId="77777777" w:rsidTr="00BB1DCC">
        <w:tc>
          <w:tcPr>
            <w:tcW w:w="2160" w:type="dxa"/>
            <w:tcBorders>
              <w:top w:val="single" w:sz="4" w:space="0" w:color="auto"/>
              <w:left w:val="single" w:sz="4" w:space="0" w:color="auto"/>
              <w:bottom w:val="single" w:sz="4" w:space="0" w:color="auto"/>
              <w:right w:val="single" w:sz="4" w:space="0" w:color="auto"/>
            </w:tcBorders>
          </w:tcPr>
          <w:p w14:paraId="7DDD60FA"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
          <w:p w14:paraId="30DE61D0"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5B404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DBEBEB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9A725C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C623A03" w14:textId="77777777" w:rsidR="00C97035" w:rsidRDefault="00C97035" w:rsidP="00BB1DCC">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F584753" w14:textId="77777777" w:rsidR="00C97035" w:rsidRDefault="00C97035" w:rsidP="00BB1DCC">
            <w:pPr>
              <w:pStyle w:val="TAL"/>
              <w:jc w:val="center"/>
              <w:rPr>
                <w:lang w:val="en-US"/>
              </w:rPr>
            </w:pPr>
          </w:p>
        </w:tc>
      </w:tr>
      <w:tr w:rsidR="00C97035" w:rsidRPr="004B22FF" w14:paraId="0D33B557" w14:textId="77777777" w:rsidTr="00BB1DCC">
        <w:tc>
          <w:tcPr>
            <w:tcW w:w="2160" w:type="dxa"/>
            <w:tcBorders>
              <w:top w:val="single" w:sz="4" w:space="0" w:color="auto"/>
              <w:left w:val="single" w:sz="4" w:space="0" w:color="auto"/>
              <w:bottom w:val="single" w:sz="4" w:space="0" w:color="auto"/>
              <w:right w:val="single" w:sz="4" w:space="0" w:color="auto"/>
            </w:tcBorders>
          </w:tcPr>
          <w:p w14:paraId="293A802F"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4454566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2828FC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5D24BD1"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FB33CE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348205"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CEFAE" w14:textId="77777777" w:rsidR="00C97035" w:rsidRDefault="00C97035" w:rsidP="00BB1DCC">
            <w:pPr>
              <w:pStyle w:val="TAL"/>
              <w:jc w:val="center"/>
              <w:rPr>
                <w:lang w:val="en-US"/>
              </w:rPr>
            </w:pPr>
          </w:p>
        </w:tc>
      </w:tr>
      <w:tr w:rsidR="00C97035" w:rsidRPr="004B22FF" w14:paraId="2147E741" w14:textId="77777777" w:rsidTr="00BB1DCC">
        <w:tc>
          <w:tcPr>
            <w:tcW w:w="2160" w:type="dxa"/>
            <w:tcBorders>
              <w:top w:val="single" w:sz="4" w:space="0" w:color="auto"/>
              <w:left w:val="single" w:sz="4" w:space="0" w:color="auto"/>
              <w:bottom w:val="single" w:sz="4" w:space="0" w:color="auto"/>
              <w:right w:val="single" w:sz="4" w:space="0" w:color="auto"/>
            </w:tcBorders>
          </w:tcPr>
          <w:p w14:paraId="13C076E4"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599DC9B7"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55056D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621068B"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7C04ED6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15036D"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1599F" w14:textId="77777777" w:rsidR="00C97035" w:rsidRDefault="00C97035" w:rsidP="00BB1DCC">
            <w:pPr>
              <w:pStyle w:val="TAL"/>
              <w:jc w:val="center"/>
              <w:rPr>
                <w:lang w:val="en-US"/>
              </w:rPr>
            </w:pPr>
          </w:p>
        </w:tc>
      </w:tr>
      <w:tr w:rsidR="00C97035" w:rsidRPr="004B22FF" w14:paraId="6F9CB311" w14:textId="77777777" w:rsidTr="00BB1DCC">
        <w:tc>
          <w:tcPr>
            <w:tcW w:w="2160" w:type="dxa"/>
            <w:tcBorders>
              <w:top w:val="single" w:sz="4" w:space="0" w:color="auto"/>
              <w:left w:val="single" w:sz="4" w:space="0" w:color="auto"/>
              <w:bottom w:val="single" w:sz="4" w:space="0" w:color="auto"/>
              <w:right w:val="single" w:sz="4" w:space="0" w:color="auto"/>
            </w:tcBorders>
          </w:tcPr>
          <w:p w14:paraId="5E7F6ED2"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59CB4FB2"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D3E9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21752BD"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3CE10BA"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036470E9" w14:textId="77777777" w:rsidR="00C97035" w:rsidRDefault="00C97035" w:rsidP="00BB1DCC">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C5D1B" w14:textId="77777777" w:rsidR="00C97035" w:rsidRDefault="00C97035" w:rsidP="00BB1DCC">
            <w:pPr>
              <w:pStyle w:val="TAL"/>
              <w:jc w:val="center"/>
              <w:rPr>
                <w:lang w:val="en-US"/>
              </w:rPr>
            </w:pPr>
            <w:r w:rsidRPr="00AF5321">
              <w:rPr>
                <w:rFonts w:eastAsia="SimSun"/>
                <w:lang w:eastAsia="zh-CN"/>
              </w:rPr>
              <w:t>ignore</w:t>
            </w:r>
          </w:p>
        </w:tc>
      </w:tr>
      <w:tr w:rsidR="00C97035" w:rsidRPr="004B22FF" w14:paraId="19B134D5" w14:textId="77777777" w:rsidTr="00BB1DCC">
        <w:tc>
          <w:tcPr>
            <w:tcW w:w="2160" w:type="dxa"/>
            <w:tcBorders>
              <w:top w:val="single" w:sz="4" w:space="0" w:color="auto"/>
              <w:left w:val="single" w:sz="4" w:space="0" w:color="auto"/>
              <w:bottom w:val="single" w:sz="4" w:space="0" w:color="auto"/>
              <w:right w:val="single" w:sz="4" w:space="0" w:color="auto"/>
            </w:tcBorders>
          </w:tcPr>
          <w:p w14:paraId="698E805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
          <w:p w14:paraId="1ADEA2D6"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9B0A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69BBAE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F5D485E" w14:textId="77777777" w:rsidR="00C97035" w:rsidRPr="004B22FF" w:rsidRDefault="00C97035" w:rsidP="00E744B1">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8AE1717"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89822" w14:textId="77777777" w:rsidR="00C97035" w:rsidRDefault="00C97035" w:rsidP="00BB1DCC">
            <w:pPr>
              <w:pStyle w:val="TAL"/>
              <w:jc w:val="center"/>
              <w:rPr>
                <w:lang w:val="en-US"/>
              </w:rPr>
            </w:pPr>
          </w:p>
        </w:tc>
      </w:tr>
      <w:tr w:rsidR="00C97035" w:rsidRPr="004B22FF" w14:paraId="2FA01C89" w14:textId="77777777" w:rsidTr="00BB1DCC">
        <w:tc>
          <w:tcPr>
            <w:tcW w:w="2160" w:type="dxa"/>
            <w:tcBorders>
              <w:top w:val="single" w:sz="4" w:space="0" w:color="auto"/>
              <w:left w:val="single" w:sz="4" w:space="0" w:color="auto"/>
              <w:bottom w:val="single" w:sz="4" w:space="0" w:color="auto"/>
              <w:right w:val="single" w:sz="4" w:space="0" w:color="auto"/>
            </w:tcBorders>
          </w:tcPr>
          <w:p w14:paraId="3E44991C" w14:textId="77777777" w:rsidR="00C97035" w:rsidRPr="004B22FF" w:rsidRDefault="00C97035" w:rsidP="00E744B1">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8B296D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50D35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5C8EE1A" w14:textId="77777777" w:rsidR="00C97035" w:rsidRPr="004B22FF" w:rsidRDefault="00C97035" w:rsidP="00E744B1">
            <w:pPr>
              <w:pStyle w:val="TAL"/>
              <w:keepNext w:val="0"/>
              <w:keepLines w:val="0"/>
              <w:widowControl w:val="0"/>
              <w:rPr>
                <w:lang w:val="en-US"/>
              </w:rPr>
            </w:pPr>
            <w:r w:rsidRPr="004B22FF">
              <w:rPr>
                <w:lang w:val="en-US"/>
              </w:rPr>
              <w:t>INTEGER(0..32)</w:t>
            </w:r>
          </w:p>
        </w:tc>
        <w:tc>
          <w:tcPr>
            <w:tcW w:w="1728" w:type="dxa"/>
            <w:tcBorders>
              <w:top w:val="single" w:sz="4" w:space="0" w:color="auto"/>
              <w:left w:val="single" w:sz="4" w:space="0" w:color="auto"/>
              <w:bottom w:val="single" w:sz="4" w:space="0" w:color="auto"/>
              <w:right w:val="single" w:sz="4" w:space="0" w:color="auto"/>
            </w:tcBorders>
          </w:tcPr>
          <w:p w14:paraId="08631D16"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5F8CF6"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AFAD82" w14:textId="77777777" w:rsidR="00C97035" w:rsidRDefault="00C97035" w:rsidP="00BB1DCC">
            <w:pPr>
              <w:pStyle w:val="TAL"/>
              <w:jc w:val="center"/>
              <w:rPr>
                <w:lang w:val="en-US"/>
              </w:rPr>
            </w:pPr>
          </w:p>
        </w:tc>
      </w:tr>
      <w:tr w:rsidR="00C97035" w:rsidRPr="004B22FF" w14:paraId="56A50893" w14:textId="77777777" w:rsidTr="00BB1DCC">
        <w:tc>
          <w:tcPr>
            <w:tcW w:w="2160" w:type="dxa"/>
            <w:tcBorders>
              <w:top w:val="single" w:sz="4" w:space="0" w:color="auto"/>
              <w:left w:val="single" w:sz="4" w:space="0" w:color="auto"/>
              <w:bottom w:val="single" w:sz="4" w:space="0" w:color="auto"/>
              <w:right w:val="single" w:sz="4" w:space="0" w:color="auto"/>
            </w:tcBorders>
          </w:tcPr>
          <w:p w14:paraId="2C73721D" w14:textId="77777777" w:rsidR="00C97035" w:rsidRPr="004B22FF" w:rsidRDefault="00C97035" w:rsidP="00E744B1">
            <w:pPr>
              <w:pStyle w:val="TAL"/>
              <w:keepNext w:val="0"/>
              <w:keepLines w:val="0"/>
              <w:widowControl w:val="0"/>
              <w:rPr>
                <w:lang w:val="en-US" w:eastAsia="zh-CN"/>
              </w:rPr>
            </w:pPr>
            <w:r w:rsidRPr="004B22FF">
              <w:rPr>
                <w:lang w:val="en-US" w:eastAsia="zh-CN"/>
              </w:rPr>
              <w:t>Sequence ID</w:t>
            </w:r>
          </w:p>
        </w:tc>
        <w:tc>
          <w:tcPr>
            <w:tcW w:w="1080" w:type="dxa"/>
            <w:tcBorders>
              <w:top w:val="single" w:sz="4" w:space="0" w:color="auto"/>
              <w:left w:val="single" w:sz="4" w:space="0" w:color="auto"/>
              <w:bottom w:val="single" w:sz="4" w:space="0" w:color="auto"/>
              <w:right w:val="single" w:sz="4" w:space="0" w:color="auto"/>
            </w:tcBorders>
          </w:tcPr>
          <w:p w14:paraId="63ED7ACE" w14:textId="77777777" w:rsidR="00C97035" w:rsidRPr="004B22FF" w:rsidRDefault="00C97035" w:rsidP="00E744B1">
            <w:pPr>
              <w:pStyle w:val="TAL"/>
              <w:keepNext w:val="0"/>
              <w:keepLines w:val="0"/>
              <w:widowControl w:val="0"/>
              <w:rPr>
                <w:lang w:val="en-US" w:eastAsia="zh-CN"/>
              </w:rPr>
            </w:pPr>
            <w:r w:rsidRPr="004B22FF">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D1A7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83DE53B" w14:textId="77777777" w:rsidR="00C97035" w:rsidRPr="004B22FF" w:rsidRDefault="00C97035" w:rsidP="00E744B1">
            <w:pPr>
              <w:pStyle w:val="TAL"/>
              <w:keepNext w:val="0"/>
              <w:keepLines w:val="0"/>
              <w:widowControl w:val="0"/>
              <w:rPr>
                <w:lang w:val="en-US"/>
              </w:rPr>
            </w:pPr>
            <w:r w:rsidRPr="004B22FF">
              <w:rPr>
                <w:lang w:val="en-US" w:eastAsia="zh-CN"/>
              </w:rPr>
              <w:t>INTEGER(0..65535)</w:t>
            </w:r>
          </w:p>
        </w:tc>
        <w:tc>
          <w:tcPr>
            <w:tcW w:w="1728" w:type="dxa"/>
            <w:tcBorders>
              <w:top w:val="single" w:sz="4" w:space="0" w:color="auto"/>
              <w:left w:val="single" w:sz="4" w:space="0" w:color="auto"/>
              <w:bottom w:val="single" w:sz="4" w:space="0" w:color="auto"/>
              <w:right w:val="single" w:sz="4" w:space="0" w:color="auto"/>
            </w:tcBorders>
          </w:tcPr>
          <w:p w14:paraId="098FEEA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1C2B3C3" w14:textId="77777777" w:rsidR="00C97035" w:rsidRDefault="00C97035" w:rsidP="00BB1DCC">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723CB" w14:textId="77777777" w:rsidR="00C97035" w:rsidRDefault="00C97035" w:rsidP="00BB1DCC">
            <w:pPr>
              <w:pStyle w:val="TAL"/>
              <w:jc w:val="center"/>
              <w:rPr>
                <w:lang w:val="en-US"/>
              </w:rPr>
            </w:pPr>
          </w:p>
        </w:tc>
      </w:tr>
    </w:tbl>
    <w:p w14:paraId="46B62B91" w14:textId="77777777" w:rsidR="00C97035" w:rsidRPr="00EA390A" w:rsidRDefault="00C97035"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69" w:name="_CR9_2_97"/>
      <w:bookmarkStart w:id="3470" w:name="_Toc175587247"/>
      <w:bookmarkEnd w:id="3469"/>
      <w:r w:rsidRPr="00EA390A">
        <w:rPr>
          <w:rFonts w:eastAsia="MS Mincho"/>
        </w:rPr>
        <w:t>9.2.</w:t>
      </w:r>
      <w:r>
        <w:rPr>
          <w:rFonts w:eastAsia="MS Mincho"/>
        </w:rPr>
        <w:t>97</w:t>
      </w:r>
      <w:r w:rsidRPr="00EA390A">
        <w:rPr>
          <w:rFonts w:eastAsia="MS Mincho"/>
        </w:rPr>
        <w:tab/>
      </w:r>
      <w:bookmarkStart w:id="3471" w:name="OLE_LINK37"/>
      <w:bookmarkStart w:id="3472" w:name="OLE_LINK38"/>
      <w:r w:rsidRPr="00EA390A">
        <w:rPr>
          <w:rFonts w:eastAsia="MS Mincho"/>
        </w:rPr>
        <w:t>Requested SRS Preconfiguration Characteristics List</w:t>
      </w:r>
      <w:bookmarkEnd w:id="3470"/>
      <w:r w:rsidRPr="00EA390A">
        <w:rPr>
          <w:rFonts w:eastAsia="MS Mincho"/>
        </w:rPr>
        <w:t xml:space="preserve"> </w:t>
      </w:r>
      <w:bookmarkEnd w:id="3471"/>
      <w:bookmarkEnd w:id="3472"/>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73" w:name="_CR9_2_98SRSPreconfigurationList"/>
      <w:bookmarkStart w:id="3474" w:name="_CR9_2_98"/>
      <w:bookmarkStart w:id="3475" w:name="_Toc175587248"/>
      <w:bookmarkEnd w:id="3473"/>
      <w:bookmarkEnd w:id="3474"/>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75"/>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76" w:name="_CR9_2_99"/>
      <w:bookmarkStart w:id="3477" w:name="_Toc175587249"/>
      <w:bookmarkEnd w:id="3476"/>
      <w:r w:rsidRPr="00B85913">
        <w:t>9.2.</w:t>
      </w:r>
      <w:r>
        <w:rPr>
          <w:lang w:eastAsia="zh-CN"/>
        </w:rPr>
        <w:t>99</w:t>
      </w:r>
      <w:r w:rsidRPr="00B85913">
        <w:tab/>
      </w:r>
      <w:r>
        <w:t>SRS Periodicity</w:t>
      </w:r>
      <w:bookmarkEnd w:id="3477"/>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78" w:name="_CR9_2_100"/>
      <w:bookmarkStart w:id="3479" w:name="_Toc175587250"/>
      <w:bookmarkEnd w:id="3478"/>
      <w:r w:rsidRPr="00B85913">
        <w:t>9.2.</w:t>
      </w:r>
      <w:r>
        <w:rPr>
          <w:lang w:eastAsia="zh-CN"/>
        </w:rPr>
        <w:t>100</w:t>
      </w:r>
      <w:r w:rsidRPr="00B85913">
        <w:tab/>
        <w:t>Tx Hopping Configuration</w:t>
      </w:r>
      <w:bookmarkEnd w:id="3479"/>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80"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80"/>
    </w:tbl>
    <w:p w14:paraId="70245936" w14:textId="40CC946E" w:rsidR="00002BC6" w:rsidRDefault="00002BC6" w:rsidP="002F45B2">
      <w:pPr>
        <w:rPr>
          <w:noProof/>
        </w:rPr>
      </w:pPr>
    </w:p>
    <w:p w14:paraId="502C3006" w14:textId="1743B844" w:rsidR="00F73A58" w:rsidRPr="00167134" w:rsidRDefault="00F73A58" w:rsidP="00F73A58">
      <w:pPr>
        <w:pStyle w:val="Heading3"/>
        <w:rPr>
          <w:lang w:eastAsia="zh-CN"/>
        </w:rPr>
      </w:pPr>
      <w:r w:rsidRPr="00167134">
        <w:rPr>
          <w:lang w:eastAsia="ja-JP"/>
        </w:rPr>
        <w:t>9.2.</w:t>
      </w:r>
      <w:r>
        <w:rPr>
          <w:lang w:eastAsia="ja-JP"/>
        </w:rPr>
        <w:t>101</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p>
    <w:p w14:paraId="4A3B4719" w14:textId="77777777" w:rsidR="00F73A58" w:rsidRPr="00167134" w:rsidRDefault="00F73A58" w:rsidP="00F73A58">
      <w:pPr>
        <w:widowControl w:val="0"/>
        <w:overflowPunct/>
        <w:autoSpaceDE/>
        <w:autoSpaceDN/>
        <w:adjustRightInd/>
        <w:textAlignment w:val="auto"/>
        <w:rPr>
          <w:rFonts w:eastAsia="Yu Mincho"/>
          <w:lang w:eastAsia="en-US"/>
        </w:rPr>
      </w:pPr>
      <w:r w:rsidRPr="00167134">
        <w:rPr>
          <w:lang w:eastAsia="en-US"/>
        </w:rPr>
        <w:t>This IE contains the aggregated DL-PRS configuration information requested.</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73A58" w:rsidRPr="00167134" w14:paraId="062EF876" w14:textId="77777777" w:rsidTr="009350EE">
        <w:trPr>
          <w:tblHeader/>
        </w:trPr>
        <w:tc>
          <w:tcPr>
            <w:tcW w:w="2448" w:type="dxa"/>
            <w:tcBorders>
              <w:top w:val="single" w:sz="4" w:space="0" w:color="auto"/>
              <w:left w:val="single" w:sz="4" w:space="0" w:color="auto"/>
              <w:bottom w:val="single" w:sz="4" w:space="0" w:color="auto"/>
              <w:right w:val="single" w:sz="4" w:space="0" w:color="auto"/>
            </w:tcBorders>
            <w:hideMark/>
          </w:tcPr>
          <w:p w14:paraId="5F2359A8" w14:textId="77777777" w:rsidR="00F73A58" w:rsidRPr="00167134" w:rsidRDefault="00F73A58" w:rsidP="009350EE">
            <w:pPr>
              <w:pStyle w:val="TAH"/>
              <w:rPr>
                <w:lang w:eastAsia="en-US"/>
              </w:rPr>
            </w:pPr>
            <w:r w:rsidRPr="00167134">
              <w:rPr>
                <w:lang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A33581F" w14:textId="77777777" w:rsidR="00F73A58" w:rsidRPr="00167134" w:rsidRDefault="00F73A58" w:rsidP="009350EE">
            <w:pPr>
              <w:pStyle w:val="TAH"/>
              <w:rPr>
                <w:lang w:eastAsia="en-US"/>
              </w:rPr>
            </w:pPr>
            <w:r w:rsidRPr="00167134">
              <w:rPr>
                <w:lang w:eastAsia="en-US"/>
              </w:rPr>
              <w:t>Presence</w:t>
            </w:r>
          </w:p>
        </w:tc>
        <w:tc>
          <w:tcPr>
            <w:tcW w:w="1440" w:type="dxa"/>
            <w:tcBorders>
              <w:top w:val="single" w:sz="4" w:space="0" w:color="auto"/>
              <w:left w:val="single" w:sz="4" w:space="0" w:color="auto"/>
              <w:bottom w:val="single" w:sz="4" w:space="0" w:color="auto"/>
              <w:right w:val="single" w:sz="4" w:space="0" w:color="auto"/>
            </w:tcBorders>
            <w:hideMark/>
          </w:tcPr>
          <w:p w14:paraId="4EC89226" w14:textId="77777777" w:rsidR="00F73A58" w:rsidRPr="00167134" w:rsidRDefault="00F73A58" w:rsidP="009350EE">
            <w:pPr>
              <w:pStyle w:val="TAH"/>
              <w:rPr>
                <w:lang w:eastAsia="en-US"/>
              </w:rPr>
            </w:pPr>
            <w:r w:rsidRPr="00167134">
              <w:rPr>
                <w:lang w:eastAsia="en-US"/>
              </w:rPr>
              <w:t>Range</w:t>
            </w:r>
          </w:p>
        </w:tc>
        <w:tc>
          <w:tcPr>
            <w:tcW w:w="1872" w:type="dxa"/>
            <w:tcBorders>
              <w:top w:val="single" w:sz="4" w:space="0" w:color="auto"/>
              <w:left w:val="single" w:sz="4" w:space="0" w:color="auto"/>
              <w:bottom w:val="single" w:sz="4" w:space="0" w:color="auto"/>
              <w:right w:val="single" w:sz="4" w:space="0" w:color="auto"/>
            </w:tcBorders>
            <w:hideMark/>
          </w:tcPr>
          <w:p w14:paraId="7F9BA36D" w14:textId="77777777" w:rsidR="00F73A58" w:rsidRPr="00167134" w:rsidRDefault="00F73A58" w:rsidP="009350EE">
            <w:pPr>
              <w:pStyle w:val="TAH"/>
              <w:rPr>
                <w:lang w:eastAsia="en-US"/>
              </w:rPr>
            </w:pPr>
            <w:r w:rsidRPr="00167134">
              <w:rPr>
                <w:lang w:eastAsia="en-US"/>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D994D2" w14:textId="77777777" w:rsidR="00F73A58" w:rsidRPr="00167134" w:rsidRDefault="00F73A58" w:rsidP="009350EE">
            <w:pPr>
              <w:pStyle w:val="TAH"/>
              <w:rPr>
                <w:lang w:eastAsia="en-US"/>
              </w:rPr>
            </w:pPr>
            <w:r w:rsidRPr="00167134">
              <w:rPr>
                <w:lang w:eastAsia="en-US"/>
              </w:rPr>
              <w:t>Semantics Description</w:t>
            </w:r>
          </w:p>
        </w:tc>
      </w:tr>
      <w:tr w:rsidR="00F73A58" w:rsidRPr="00167134" w14:paraId="6F75A42C" w14:textId="77777777" w:rsidTr="009350EE">
        <w:trPr>
          <w:tblHeader/>
        </w:trPr>
        <w:tc>
          <w:tcPr>
            <w:tcW w:w="2448" w:type="dxa"/>
            <w:tcBorders>
              <w:top w:val="single" w:sz="4" w:space="0" w:color="auto"/>
              <w:left w:val="single" w:sz="4" w:space="0" w:color="auto"/>
              <w:bottom w:val="single" w:sz="4" w:space="0" w:color="auto"/>
              <w:right w:val="single" w:sz="4" w:space="0" w:color="auto"/>
            </w:tcBorders>
          </w:tcPr>
          <w:p w14:paraId="52FE74DF" w14:textId="77777777" w:rsidR="00F73A58" w:rsidRPr="00167134" w:rsidRDefault="00F73A58" w:rsidP="009350EE">
            <w:pPr>
              <w:pStyle w:val="TAL"/>
              <w:rPr>
                <w:rFonts w:eastAsia="Malgun Gothic"/>
                <w:b/>
                <w:lang w:eastAsia="en-US"/>
              </w:rPr>
            </w:pPr>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p>
        </w:tc>
        <w:tc>
          <w:tcPr>
            <w:tcW w:w="1080" w:type="dxa"/>
            <w:tcBorders>
              <w:top w:val="single" w:sz="4" w:space="0" w:color="auto"/>
              <w:left w:val="single" w:sz="4" w:space="0" w:color="auto"/>
              <w:bottom w:val="single" w:sz="4" w:space="0" w:color="auto"/>
              <w:right w:val="single" w:sz="4" w:space="0" w:color="auto"/>
            </w:tcBorders>
          </w:tcPr>
          <w:p w14:paraId="06D67D16" w14:textId="77777777" w:rsidR="00F73A58" w:rsidRPr="00167134" w:rsidRDefault="00F73A58" w:rsidP="009350EE">
            <w:pPr>
              <w:pStyle w:val="TAL"/>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D8961F2" w14:textId="77777777" w:rsidR="00F73A58" w:rsidRPr="00773207" w:rsidRDefault="00F73A58" w:rsidP="009350EE">
            <w:pPr>
              <w:pStyle w:val="TAL"/>
              <w:rPr>
                <w:rFonts w:eastAsia="DengXian"/>
                <w:i/>
                <w:iCs/>
                <w:lang w:eastAsia="zh-CN"/>
              </w:rPr>
            </w:pPr>
            <w:r w:rsidRPr="00773207">
              <w:rPr>
                <w:rFonts w:hint="eastAsia"/>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4A7F8084"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8722EAF" w14:textId="77777777" w:rsidR="00F73A58" w:rsidRPr="00167134" w:rsidRDefault="00F73A58" w:rsidP="009350EE">
            <w:pPr>
              <w:pStyle w:val="TAL"/>
              <w:rPr>
                <w:lang w:eastAsia="en-US"/>
              </w:rPr>
            </w:pPr>
          </w:p>
        </w:tc>
      </w:tr>
      <w:tr w:rsidR="00F73A58" w:rsidRPr="00167134" w14:paraId="71639E33" w14:textId="77777777" w:rsidTr="009350EE">
        <w:tc>
          <w:tcPr>
            <w:tcW w:w="2448" w:type="dxa"/>
            <w:tcBorders>
              <w:top w:val="single" w:sz="4" w:space="0" w:color="auto"/>
              <w:left w:val="single" w:sz="4" w:space="0" w:color="auto"/>
              <w:bottom w:val="single" w:sz="4" w:space="0" w:color="auto"/>
              <w:right w:val="single" w:sz="4" w:space="0" w:color="auto"/>
            </w:tcBorders>
          </w:tcPr>
          <w:p w14:paraId="0F281975" w14:textId="77777777" w:rsidR="00F73A58" w:rsidRPr="00834BE8" w:rsidRDefault="00F73A58" w:rsidP="009350EE">
            <w:pPr>
              <w:pStyle w:val="TAL"/>
              <w:ind w:left="142"/>
              <w:rPr>
                <w:rFonts w:ascii="Times New Roman" w:hAnsi="Times New Roman"/>
                <w:b/>
                <w:bCs/>
                <w:sz w:val="20"/>
              </w:rPr>
            </w:pPr>
            <w:r>
              <w:rPr>
                <w:rFonts w:hint="eastAsia"/>
                <w:b/>
                <w:bCs/>
                <w:lang w:eastAsia="zh-CN"/>
              </w:rPr>
              <w:t>&gt;</w:t>
            </w:r>
            <w:r w:rsidRPr="00834BE8">
              <w:rPr>
                <w:b/>
                <w:bCs/>
                <w:lang w:eastAsia="en-US"/>
              </w:rPr>
              <w:t>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10655F85" w14:textId="77777777" w:rsidR="00F73A58" w:rsidRPr="00167134" w:rsidRDefault="00F73A58" w:rsidP="009350EE">
            <w:pPr>
              <w:pStyle w:val="TAL"/>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C0E25C5" w14:textId="77777777" w:rsidR="00F73A58" w:rsidRPr="00773207" w:rsidRDefault="00F73A58" w:rsidP="009350EE">
            <w:pPr>
              <w:pStyle w:val="TAL"/>
              <w:rPr>
                <w:i/>
                <w:iCs/>
                <w:lang w:eastAsia="en-US"/>
              </w:rPr>
            </w:pPr>
            <w:r w:rsidRPr="00773207">
              <w:rPr>
                <w:rFonts w:cs="Arial" w:hint="eastAsia"/>
                <w:i/>
                <w:iCs/>
                <w:noProof/>
                <w:lang w:eastAsia="zh-CN"/>
              </w:rPr>
              <w:t>1</w:t>
            </w:r>
            <w:r w:rsidRPr="00773207">
              <w:rPr>
                <w:rFonts w:cs="Arial"/>
                <w:i/>
                <w:iCs/>
                <w:noProof/>
                <w:lang w:eastAsia="zh-CN"/>
              </w:rPr>
              <w:t>..&lt;maxnoAggCombinations&gt;</w:t>
            </w:r>
          </w:p>
        </w:tc>
        <w:tc>
          <w:tcPr>
            <w:tcW w:w="1872" w:type="dxa"/>
            <w:tcBorders>
              <w:top w:val="single" w:sz="4" w:space="0" w:color="auto"/>
              <w:left w:val="single" w:sz="4" w:space="0" w:color="auto"/>
              <w:bottom w:val="single" w:sz="4" w:space="0" w:color="auto"/>
              <w:right w:val="single" w:sz="4" w:space="0" w:color="auto"/>
            </w:tcBorders>
          </w:tcPr>
          <w:p w14:paraId="65CBAFBC"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5221AFD7" w14:textId="77777777" w:rsidR="00F73A58" w:rsidRPr="00167134" w:rsidRDefault="00F73A58" w:rsidP="009350EE">
            <w:pPr>
              <w:pStyle w:val="TAL"/>
              <w:rPr>
                <w:bCs/>
                <w:lang w:val="en-US" w:eastAsia="zh-CN"/>
              </w:rPr>
            </w:pPr>
          </w:p>
        </w:tc>
      </w:tr>
      <w:tr w:rsidR="00F73A58" w:rsidRPr="00167134" w14:paraId="558E09C2" w14:textId="77777777" w:rsidTr="009350EE">
        <w:tc>
          <w:tcPr>
            <w:tcW w:w="2448" w:type="dxa"/>
            <w:tcBorders>
              <w:top w:val="single" w:sz="4" w:space="0" w:color="auto"/>
              <w:left w:val="single" w:sz="4" w:space="0" w:color="auto"/>
              <w:bottom w:val="single" w:sz="4" w:space="0" w:color="auto"/>
              <w:right w:val="single" w:sz="4" w:space="0" w:color="auto"/>
            </w:tcBorders>
          </w:tcPr>
          <w:p w14:paraId="15B8F53A" w14:textId="77777777" w:rsidR="00F73A58" w:rsidRPr="00834BE8" w:rsidRDefault="00F73A58" w:rsidP="009350EE">
            <w:pPr>
              <w:pStyle w:val="StyleTALBoldLeft025cm"/>
              <w:rPr>
                <w:lang w:eastAsia="en-US"/>
              </w:rPr>
            </w:pPr>
            <w:r w:rsidRPr="001807D6">
              <w:rPr>
                <w:rFonts w:hint="eastAsia"/>
                <w:lang w:eastAsia="zh-CN"/>
              </w:rPr>
              <w:t>&gt;</w:t>
            </w:r>
            <w:r w:rsidRPr="00834BE8">
              <w:rPr>
                <w:lang w:eastAsia="zh-CN"/>
              </w:rPr>
              <w:t>&gt;DL-PRS Bandwidth Aggregation Request Information List</w:t>
            </w:r>
          </w:p>
        </w:tc>
        <w:tc>
          <w:tcPr>
            <w:tcW w:w="1080" w:type="dxa"/>
            <w:tcBorders>
              <w:top w:val="single" w:sz="4" w:space="0" w:color="auto"/>
              <w:left w:val="single" w:sz="4" w:space="0" w:color="auto"/>
              <w:bottom w:val="single" w:sz="4" w:space="0" w:color="auto"/>
              <w:right w:val="single" w:sz="4" w:space="0" w:color="auto"/>
            </w:tcBorders>
          </w:tcPr>
          <w:p w14:paraId="73A47EB8" w14:textId="77777777" w:rsidR="00F73A58" w:rsidRPr="00167134" w:rsidRDefault="00F73A58" w:rsidP="009350EE">
            <w:pPr>
              <w:pStyle w:val="TAL"/>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89E5215" w14:textId="77777777" w:rsidR="00F73A58" w:rsidRPr="00773207" w:rsidRDefault="00F73A58" w:rsidP="009350EE">
            <w:pPr>
              <w:pStyle w:val="TAL"/>
              <w:rPr>
                <w:i/>
                <w:iCs/>
                <w:lang w:eastAsia="en-US"/>
              </w:rPr>
            </w:pPr>
            <w:r w:rsidRPr="00773207">
              <w:rPr>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3CBF9F35"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E4B9B35" w14:textId="77777777" w:rsidR="00F73A58" w:rsidRPr="00167134" w:rsidRDefault="00F73A58" w:rsidP="009350EE">
            <w:pPr>
              <w:pStyle w:val="TAL"/>
              <w:rPr>
                <w:bCs/>
                <w:lang w:val="en-US" w:eastAsia="zh-CN"/>
              </w:rPr>
            </w:pPr>
          </w:p>
        </w:tc>
      </w:tr>
      <w:tr w:rsidR="00F73A58" w:rsidRPr="00167134" w14:paraId="374046B3" w14:textId="77777777" w:rsidTr="009350EE">
        <w:tc>
          <w:tcPr>
            <w:tcW w:w="2448" w:type="dxa"/>
            <w:tcBorders>
              <w:top w:val="single" w:sz="4" w:space="0" w:color="auto"/>
              <w:left w:val="single" w:sz="4" w:space="0" w:color="auto"/>
              <w:bottom w:val="single" w:sz="4" w:space="0" w:color="auto"/>
              <w:right w:val="single" w:sz="4" w:space="0" w:color="auto"/>
            </w:tcBorders>
          </w:tcPr>
          <w:p w14:paraId="45193895" w14:textId="77777777" w:rsidR="00F73A58" w:rsidRPr="001807D6" w:rsidRDefault="00F73A58" w:rsidP="009350EE">
            <w:pPr>
              <w:pStyle w:val="StyleTALLeft075cm"/>
              <w:rPr>
                <w:b/>
                <w:lang w:eastAsia="en-US"/>
              </w:rPr>
            </w:pPr>
            <w:r w:rsidRPr="001807D6">
              <w:rPr>
                <w:rFonts w:hint="eastAsia"/>
                <w:b/>
                <w:lang w:eastAsia="zh-CN"/>
              </w:rPr>
              <w:t>&gt;</w:t>
            </w:r>
            <w:r w:rsidRPr="001807D6">
              <w:rPr>
                <w:b/>
                <w:lang w:eastAsia="zh-CN"/>
              </w:rPr>
              <w:t>&gt;&gt;DL-PRS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739C958D" w14:textId="77777777" w:rsidR="00F73A58" w:rsidRPr="00167134" w:rsidRDefault="00F73A58" w:rsidP="009350EE">
            <w:pPr>
              <w:pStyle w:val="TAL"/>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92231DD" w14:textId="77777777" w:rsidR="00F73A58" w:rsidRPr="00773207" w:rsidRDefault="00F73A58" w:rsidP="009350EE">
            <w:pPr>
              <w:pStyle w:val="TAL"/>
              <w:rPr>
                <w:i/>
                <w:iCs/>
                <w:lang w:eastAsia="en-US"/>
              </w:rPr>
            </w:pPr>
            <w:r w:rsidRPr="00773207">
              <w:rPr>
                <w:i/>
                <w:iCs/>
                <w:lang w:eastAsia="en-US"/>
              </w:rPr>
              <w:t>2..&lt;</w:t>
            </w:r>
            <w:r w:rsidRPr="00773207">
              <w:rPr>
                <w:i/>
                <w:iCs/>
              </w:rPr>
              <w:t xml:space="preserve"> </w:t>
            </w:r>
            <w:r w:rsidRPr="00773207">
              <w:rPr>
                <w:i/>
                <w:iCs/>
                <w:lang w:eastAsia="en-US"/>
              </w:rPr>
              <w:t>maxnoAggPosPRSResourceSets&gt;</w:t>
            </w:r>
          </w:p>
        </w:tc>
        <w:tc>
          <w:tcPr>
            <w:tcW w:w="1872" w:type="dxa"/>
            <w:tcBorders>
              <w:top w:val="single" w:sz="4" w:space="0" w:color="auto"/>
              <w:left w:val="single" w:sz="4" w:space="0" w:color="auto"/>
              <w:bottom w:val="single" w:sz="4" w:space="0" w:color="auto"/>
              <w:right w:val="single" w:sz="4" w:space="0" w:color="auto"/>
            </w:tcBorders>
          </w:tcPr>
          <w:p w14:paraId="0FDFDE01"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A54835D" w14:textId="77777777" w:rsidR="00F73A58" w:rsidRPr="00167134" w:rsidRDefault="00F73A58" w:rsidP="009350EE">
            <w:pPr>
              <w:pStyle w:val="TAL"/>
              <w:rPr>
                <w:bCs/>
                <w:lang w:val="en-US" w:eastAsia="zh-CN"/>
              </w:rPr>
            </w:pPr>
          </w:p>
        </w:tc>
      </w:tr>
      <w:tr w:rsidR="00F73A58" w:rsidRPr="00167134" w14:paraId="1661A1BE" w14:textId="77777777" w:rsidTr="009350EE">
        <w:tc>
          <w:tcPr>
            <w:tcW w:w="2448" w:type="dxa"/>
            <w:tcBorders>
              <w:top w:val="single" w:sz="4" w:space="0" w:color="auto"/>
              <w:left w:val="single" w:sz="4" w:space="0" w:color="auto"/>
              <w:bottom w:val="single" w:sz="4" w:space="0" w:color="auto"/>
              <w:right w:val="single" w:sz="4" w:space="0" w:color="auto"/>
            </w:tcBorders>
          </w:tcPr>
          <w:p w14:paraId="37E5188B" w14:textId="77777777" w:rsidR="00F73A58" w:rsidRPr="00834BE8" w:rsidRDefault="00F73A58" w:rsidP="009350EE">
            <w:pPr>
              <w:pStyle w:val="TALLeft00"/>
              <w:keepNext w:val="0"/>
              <w:keepLines w:val="0"/>
              <w:widowControl w:val="0"/>
              <w:ind w:left="567"/>
              <w:rPr>
                <w:lang w:eastAsia="en-US"/>
              </w:rPr>
            </w:pPr>
            <w:r>
              <w:rPr>
                <w:rFonts w:hint="eastAsia"/>
                <w:noProof/>
              </w:rPr>
              <w:t>&gt;</w:t>
            </w:r>
            <w:r w:rsidRPr="00834BE8">
              <w:rPr>
                <w:noProof/>
              </w:rPr>
              <w:t>&gt;&gt;</w:t>
            </w:r>
            <w:r>
              <w:rPr>
                <w:noProof/>
              </w:rPr>
              <w:t>&gt;</w:t>
            </w:r>
            <w:r w:rsidRPr="00834BE8">
              <w:rPr>
                <w:noProof/>
              </w:rPr>
              <w:t>Requested DL-PRS Resource Set Index</w:t>
            </w:r>
          </w:p>
        </w:tc>
        <w:tc>
          <w:tcPr>
            <w:tcW w:w="1080" w:type="dxa"/>
            <w:tcBorders>
              <w:top w:val="single" w:sz="4" w:space="0" w:color="auto"/>
              <w:left w:val="single" w:sz="4" w:space="0" w:color="auto"/>
              <w:bottom w:val="single" w:sz="4" w:space="0" w:color="auto"/>
              <w:right w:val="single" w:sz="4" w:space="0" w:color="auto"/>
            </w:tcBorders>
          </w:tcPr>
          <w:p w14:paraId="6AEB6C54" w14:textId="77777777" w:rsidR="00F73A58" w:rsidRPr="00167134" w:rsidRDefault="00F73A58" w:rsidP="009350EE">
            <w:pPr>
              <w:pStyle w:val="TAL"/>
              <w:rPr>
                <w:lang w:val="en-US" w:eastAsia="en-US"/>
              </w:rPr>
            </w:pPr>
            <w:r w:rsidRPr="00167134">
              <w:rPr>
                <w:lang w:val="en-US" w:eastAsia="en-US"/>
              </w:rPr>
              <w:t>M</w:t>
            </w:r>
          </w:p>
        </w:tc>
        <w:tc>
          <w:tcPr>
            <w:tcW w:w="1440" w:type="dxa"/>
            <w:tcBorders>
              <w:top w:val="single" w:sz="4" w:space="0" w:color="auto"/>
              <w:left w:val="single" w:sz="4" w:space="0" w:color="auto"/>
              <w:bottom w:val="single" w:sz="4" w:space="0" w:color="auto"/>
              <w:right w:val="single" w:sz="4" w:space="0" w:color="auto"/>
            </w:tcBorders>
          </w:tcPr>
          <w:p w14:paraId="64A7B891" w14:textId="77777777" w:rsidR="00F73A58" w:rsidRPr="00167134" w:rsidRDefault="00F73A58" w:rsidP="009350EE">
            <w:pPr>
              <w:widowControl w:val="0"/>
              <w:overflowPunct/>
              <w:autoSpaceDE/>
              <w:autoSpaceDN/>
              <w:adjustRightInd/>
              <w:spacing w:after="0"/>
              <w:textAlignment w:val="auto"/>
              <w:rPr>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11607BCE" w14:textId="77777777" w:rsidR="00F73A58" w:rsidRPr="00167134" w:rsidRDefault="00F73A58" w:rsidP="009350EE">
            <w:pPr>
              <w:pStyle w:val="TAL"/>
              <w:rPr>
                <w:lang w:eastAsia="en-US"/>
              </w:rPr>
            </w:pPr>
            <w:r w:rsidRPr="00167134">
              <w:rPr>
                <w:lang w:eastAsia="en-US"/>
              </w:rPr>
              <w:t>INTEGER(1..8)</w:t>
            </w:r>
          </w:p>
        </w:tc>
        <w:tc>
          <w:tcPr>
            <w:tcW w:w="2881" w:type="dxa"/>
            <w:tcBorders>
              <w:top w:val="single" w:sz="4" w:space="0" w:color="auto"/>
              <w:left w:val="single" w:sz="4" w:space="0" w:color="auto"/>
              <w:bottom w:val="single" w:sz="4" w:space="0" w:color="auto"/>
              <w:right w:val="single" w:sz="4" w:space="0" w:color="auto"/>
            </w:tcBorders>
          </w:tcPr>
          <w:p w14:paraId="3D7A3B3E" w14:textId="77777777" w:rsidR="00F73A58" w:rsidRPr="00167134" w:rsidRDefault="00F73A58" w:rsidP="009350EE">
            <w:pPr>
              <w:pStyle w:val="TAL"/>
              <w:rPr>
                <w:lang w:eastAsia="en-US"/>
              </w:rPr>
            </w:pPr>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p>
          <w:p w14:paraId="153F9636" w14:textId="77777777" w:rsidR="00F73A58" w:rsidRPr="00167134" w:rsidRDefault="00F73A58" w:rsidP="009350EE">
            <w:pPr>
              <w:pStyle w:val="TAL"/>
              <w:rPr>
                <w:bCs/>
                <w:lang w:val="en-US" w:eastAsia="zh-CN"/>
              </w:rPr>
            </w:pPr>
          </w:p>
          <w:p w14:paraId="4372638B" w14:textId="77777777" w:rsidR="00F73A58" w:rsidRPr="00167134" w:rsidRDefault="00F73A58" w:rsidP="009350EE">
            <w:pPr>
              <w:pStyle w:val="TAL"/>
              <w:rPr>
                <w:lang w:eastAsia="en-US"/>
              </w:rPr>
            </w:pPr>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p>
        </w:tc>
      </w:tr>
    </w:tbl>
    <w:p w14:paraId="3A86AC1F" w14:textId="77777777" w:rsidR="00F73A58" w:rsidRPr="00167134" w:rsidRDefault="00F73A58" w:rsidP="00F73A58">
      <w:pPr>
        <w:widowControl w:val="0"/>
        <w:overflowPunct/>
        <w:autoSpaceDE/>
        <w:autoSpaceDN/>
        <w:adjustRightInd/>
        <w:textAlignment w:val="auto"/>
        <w:rPr>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73A58" w:rsidRPr="00167134" w14:paraId="57298232" w14:textId="77777777" w:rsidTr="009350EE">
        <w:trPr>
          <w:tblHeader/>
        </w:trPr>
        <w:tc>
          <w:tcPr>
            <w:tcW w:w="2930" w:type="dxa"/>
          </w:tcPr>
          <w:p w14:paraId="5B8600A5" w14:textId="77777777" w:rsidR="00F73A58" w:rsidRPr="00167134" w:rsidRDefault="00F73A58" w:rsidP="009350EE">
            <w:pPr>
              <w:pStyle w:val="TAH"/>
              <w:rPr>
                <w:noProof/>
                <w:lang w:eastAsia="en-US"/>
              </w:rPr>
            </w:pPr>
            <w:r w:rsidRPr="00167134">
              <w:rPr>
                <w:noProof/>
                <w:lang w:eastAsia="en-US"/>
              </w:rPr>
              <w:t>Range bound</w:t>
            </w:r>
          </w:p>
        </w:tc>
        <w:tc>
          <w:tcPr>
            <w:tcW w:w="6846" w:type="dxa"/>
          </w:tcPr>
          <w:p w14:paraId="3ED39C8C" w14:textId="77777777" w:rsidR="00F73A58" w:rsidRPr="00167134" w:rsidRDefault="00F73A58" w:rsidP="009350EE">
            <w:pPr>
              <w:pStyle w:val="TAH"/>
              <w:rPr>
                <w:noProof/>
                <w:lang w:eastAsia="en-US"/>
              </w:rPr>
            </w:pPr>
            <w:r w:rsidRPr="00167134">
              <w:rPr>
                <w:noProof/>
                <w:lang w:eastAsia="en-US"/>
              </w:rPr>
              <w:t>Explanation</w:t>
            </w:r>
          </w:p>
        </w:tc>
      </w:tr>
      <w:tr w:rsidR="00F73A58" w:rsidRPr="00167134" w14:paraId="3007DB3A" w14:textId="77777777" w:rsidTr="009350EE">
        <w:tc>
          <w:tcPr>
            <w:tcW w:w="2930" w:type="dxa"/>
          </w:tcPr>
          <w:p w14:paraId="6E74A21C" w14:textId="77777777" w:rsidR="00F73A58" w:rsidRPr="00167134" w:rsidRDefault="00F73A58" w:rsidP="009350EE">
            <w:pPr>
              <w:pStyle w:val="TAL"/>
              <w:rPr>
                <w:rFonts w:eastAsia="Yu Mincho"/>
                <w:lang w:eastAsia="zh-CN"/>
              </w:rPr>
            </w:pPr>
            <w:r w:rsidRPr="002D63D5">
              <w:rPr>
                <w:noProof/>
                <w:lang w:eastAsia="zh-CN"/>
              </w:rPr>
              <w:t>maxnoAggCombinations</w:t>
            </w:r>
          </w:p>
        </w:tc>
        <w:tc>
          <w:tcPr>
            <w:tcW w:w="6846" w:type="dxa"/>
          </w:tcPr>
          <w:p w14:paraId="0B7C063C" w14:textId="77777777" w:rsidR="00F73A58" w:rsidRPr="00167134" w:rsidRDefault="00F73A58" w:rsidP="009350EE">
            <w:pPr>
              <w:pStyle w:val="TAL"/>
              <w:rPr>
                <w:rFonts w:eastAsia="Yu Mincho"/>
                <w:noProof/>
                <w:lang w:eastAsia="en-US"/>
              </w:rPr>
            </w:pPr>
            <w:r w:rsidRPr="007433C9">
              <w:rPr>
                <w:noProof/>
                <w:lang w:eastAsia="zh-CN"/>
              </w:rPr>
              <w:t>Maximum number of aggregated frequency layer (carrier) combinations</w:t>
            </w:r>
            <w:r w:rsidRPr="00167134">
              <w:rPr>
                <w:noProof/>
                <w:lang w:eastAsia="zh-CN"/>
              </w:rPr>
              <w:t>. Value is 2.</w:t>
            </w:r>
          </w:p>
        </w:tc>
      </w:tr>
      <w:tr w:rsidR="00F73A58" w:rsidRPr="00167134" w14:paraId="095C5D06" w14:textId="77777777" w:rsidTr="009350EE">
        <w:tc>
          <w:tcPr>
            <w:tcW w:w="2930" w:type="dxa"/>
          </w:tcPr>
          <w:p w14:paraId="38721916" w14:textId="77777777" w:rsidR="00F73A58" w:rsidRPr="00167134" w:rsidRDefault="00F73A58" w:rsidP="009350EE">
            <w:pPr>
              <w:pStyle w:val="TAL"/>
              <w:rPr>
                <w:rFonts w:eastAsia="Yu Mincho"/>
                <w:lang w:eastAsia="zh-CN"/>
              </w:rPr>
            </w:pPr>
            <w:r w:rsidRPr="00420CE6">
              <w:rPr>
                <w:rFonts w:eastAsia="Yu Mincho"/>
                <w:lang w:eastAsia="zh-CN"/>
              </w:rPr>
              <w:t>maxnoAggPosPRSResourceSets</w:t>
            </w:r>
          </w:p>
        </w:tc>
        <w:tc>
          <w:tcPr>
            <w:tcW w:w="6846" w:type="dxa"/>
          </w:tcPr>
          <w:p w14:paraId="0C3932BE" w14:textId="77777777" w:rsidR="00F73A58" w:rsidRPr="00167134" w:rsidRDefault="00F73A58" w:rsidP="009350EE">
            <w:pPr>
              <w:pStyle w:val="TAL"/>
              <w:rPr>
                <w:rFonts w:eastAsia="Yu Mincho"/>
                <w:noProof/>
                <w:lang w:eastAsia="en-US"/>
              </w:rPr>
            </w:pPr>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p>
        </w:tc>
      </w:tr>
    </w:tbl>
    <w:p w14:paraId="1D77C667" w14:textId="77777777" w:rsidR="00F73A58" w:rsidRDefault="00F73A58"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81" w:name="_CR9_3"/>
      <w:bookmarkStart w:id="3482" w:name="_Toc534903098"/>
      <w:bookmarkStart w:id="3483" w:name="_Toc51776077"/>
      <w:bookmarkStart w:id="3484" w:name="_Toc56773099"/>
      <w:bookmarkStart w:id="3485" w:name="_Toc64447729"/>
      <w:bookmarkStart w:id="3486" w:name="_Toc74152385"/>
      <w:bookmarkStart w:id="3487" w:name="_Toc88654239"/>
      <w:bookmarkStart w:id="3488" w:name="_Toc99056330"/>
      <w:bookmarkStart w:id="3489" w:name="_Toc99959263"/>
      <w:bookmarkStart w:id="3490" w:name="_Toc105612449"/>
      <w:bookmarkStart w:id="3491" w:name="_Toc106109665"/>
      <w:bookmarkStart w:id="3492" w:name="_Toc112766558"/>
      <w:bookmarkStart w:id="3493" w:name="_Toc113379474"/>
      <w:bookmarkStart w:id="3494" w:name="_Toc120092030"/>
      <w:bookmarkStart w:id="3495" w:name="_Toc175587251"/>
      <w:bookmarkEnd w:id="3481"/>
      <w:r w:rsidRPr="00707B3F">
        <w:rPr>
          <w:noProof/>
        </w:rPr>
        <w:t>9.3</w:t>
      </w:r>
      <w:r w:rsidRPr="00707B3F">
        <w:rPr>
          <w:noProof/>
        </w:rPr>
        <w:tab/>
        <w:t>Message and Information Element Abstract Syntax (with ASN.1)</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3EBA0278" w14:textId="77777777" w:rsidR="002F45B2" w:rsidRPr="00707B3F" w:rsidRDefault="002F45B2" w:rsidP="002F45B2">
      <w:pPr>
        <w:pStyle w:val="Heading3"/>
        <w:rPr>
          <w:noProof/>
        </w:rPr>
      </w:pPr>
      <w:bookmarkStart w:id="3496" w:name="_CR9_3_1"/>
      <w:bookmarkStart w:id="3497" w:name="_Toc534903099"/>
      <w:bookmarkStart w:id="3498" w:name="_Toc51776078"/>
      <w:bookmarkStart w:id="3499" w:name="_Toc56773100"/>
      <w:bookmarkStart w:id="3500" w:name="_Toc64447730"/>
      <w:bookmarkStart w:id="3501" w:name="_Toc74152386"/>
      <w:bookmarkStart w:id="3502" w:name="_Toc88654240"/>
      <w:bookmarkStart w:id="3503" w:name="_Toc99056331"/>
      <w:bookmarkStart w:id="3504" w:name="_Toc99959264"/>
      <w:bookmarkStart w:id="3505" w:name="_Toc105612450"/>
      <w:bookmarkStart w:id="3506" w:name="_Toc106109666"/>
      <w:bookmarkStart w:id="3507" w:name="_Toc112766559"/>
      <w:bookmarkStart w:id="3508" w:name="_Toc113379475"/>
      <w:bookmarkStart w:id="3509" w:name="_Toc120092031"/>
      <w:bookmarkStart w:id="3510" w:name="_Toc175587252"/>
      <w:bookmarkEnd w:id="3496"/>
      <w:r w:rsidRPr="00707B3F">
        <w:rPr>
          <w:noProof/>
        </w:rPr>
        <w:t>9.3.1</w:t>
      </w:r>
      <w:r w:rsidRPr="00707B3F">
        <w:rPr>
          <w:noProof/>
        </w:rPr>
        <w:tab/>
        <w:t>General</w:t>
      </w:r>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11" w:name="_CR9_3_2"/>
      <w:bookmarkStart w:id="3512" w:name="_Toc534903100"/>
      <w:bookmarkStart w:id="3513" w:name="_Toc51776079"/>
      <w:bookmarkStart w:id="3514" w:name="_Toc56773101"/>
      <w:bookmarkStart w:id="3515" w:name="_Toc64447731"/>
      <w:bookmarkStart w:id="3516" w:name="_Toc74152387"/>
      <w:bookmarkStart w:id="3517" w:name="_Toc88654241"/>
      <w:bookmarkStart w:id="3518" w:name="_Toc99056332"/>
      <w:bookmarkStart w:id="3519" w:name="_Toc99959265"/>
      <w:bookmarkStart w:id="3520" w:name="_Toc105612451"/>
      <w:bookmarkStart w:id="3521" w:name="_Toc106109667"/>
      <w:bookmarkStart w:id="3522" w:name="_Toc112766560"/>
      <w:bookmarkStart w:id="3523" w:name="_Toc113379476"/>
      <w:bookmarkStart w:id="3524" w:name="_Toc120092032"/>
      <w:bookmarkStart w:id="3525" w:name="_Toc175587253"/>
      <w:bookmarkEnd w:id="3511"/>
      <w:r w:rsidRPr="00E766B3">
        <w:t>9.3.2</w:t>
      </w:r>
      <w:r w:rsidRPr="00E766B3">
        <w:tab/>
        <w:t>Usage of Private Message Mechanism for Non-standard Use</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26" w:name="_CR9_3_3"/>
      <w:bookmarkStart w:id="3527" w:name="_Toc534903101"/>
      <w:bookmarkStart w:id="3528" w:name="_Toc51776080"/>
      <w:bookmarkStart w:id="3529" w:name="_Toc56773102"/>
      <w:bookmarkStart w:id="3530" w:name="_Toc64447732"/>
      <w:bookmarkStart w:id="3531" w:name="_Toc74152388"/>
      <w:bookmarkStart w:id="3532" w:name="_Toc88654242"/>
      <w:bookmarkStart w:id="3533" w:name="_Toc99056333"/>
      <w:bookmarkStart w:id="3534" w:name="_Toc99959266"/>
      <w:bookmarkStart w:id="3535" w:name="_Toc105612452"/>
      <w:bookmarkStart w:id="3536" w:name="_Toc106109668"/>
      <w:bookmarkStart w:id="3537" w:name="_Toc112766561"/>
      <w:bookmarkStart w:id="3538" w:name="_Toc113379477"/>
      <w:bookmarkStart w:id="3539" w:name="_Toc120092033"/>
      <w:bookmarkStart w:id="3540" w:name="_Toc175587254"/>
      <w:bookmarkStart w:id="3541" w:name="_Hlk506316968"/>
      <w:bookmarkEnd w:id="3526"/>
      <w:r w:rsidRPr="00E766B3">
        <w:t>9.3.3</w:t>
      </w:r>
      <w:r w:rsidRPr="00E766B3">
        <w:tab/>
        <w:t>Elementary Procedure Definitions</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42"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42"/>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43"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43"/>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noProof w:val="0"/>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44" w:name="_Hlk50049819"/>
      <w:bookmarkStart w:id="3545"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544"/>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noProof w:val="0"/>
          <w:snapToGrid w:val="0"/>
        </w:rPr>
      </w:pPr>
      <w:r>
        <w:rPr>
          <w:rFonts w:hint="eastAsia"/>
          <w:lang w:eastAsia="zh-CN"/>
        </w:rPr>
        <w:t>s</w:t>
      </w:r>
      <w:r>
        <w:t>RSInformationReservationNotification</w:t>
      </w:r>
      <w:r>
        <w:rPr>
          <w:noProof w:val="0"/>
          <w:snapToGrid w:val="0"/>
        </w:rPr>
        <w:t xml:space="preserve"> NRPPA-ELEMENTARY-PROCEDURE ::= {</w:t>
      </w:r>
    </w:p>
    <w:p w14:paraId="6E85E346" w14:textId="77777777" w:rsidR="00C66A68" w:rsidRDefault="00C66A68" w:rsidP="0036338F">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216CE08E" w14:textId="77777777" w:rsidR="00C66A68" w:rsidRDefault="00C66A68" w:rsidP="0036338F">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3545"/>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46" w:name="_CR9_3_4"/>
      <w:bookmarkStart w:id="3547" w:name="_Toc534903102"/>
      <w:bookmarkStart w:id="3548" w:name="_Toc51776081"/>
      <w:bookmarkStart w:id="3549" w:name="_Toc56773103"/>
      <w:bookmarkStart w:id="3550" w:name="_Toc64447733"/>
      <w:bookmarkStart w:id="3551" w:name="_Toc74152389"/>
      <w:bookmarkStart w:id="3552" w:name="_Toc88654243"/>
      <w:bookmarkStart w:id="3553" w:name="_Toc99056334"/>
      <w:bookmarkStart w:id="3554" w:name="_Toc99959267"/>
      <w:bookmarkStart w:id="3555" w:name="_Toc105612453"/>
      <w:bookmarkStart w:id="3556" w:name="_Toc106109669"/>
      <w:bookmarkStart w:id="3557" w:name="_Toc112766562"/>
      <w:bookmarkStart w:id="3558" w:name="_Toc113379478"/>
      <w:bookmarkStart w:id="3559" w:name="_Toc120092034"/>
      <w:bookmarkStart w:id="3560" w:name="_Toc175587255"/>
      <w:bookmarkStart w:id="3561" w:name="_Hlk506316534"/>
      <w:bookmarkEnd w:id="3541"/>
      <w:bookmarkEnd w:id="3546"/>
      <w:r w:rsidRPr="00E766B3">
        <w:t>9.3.4</w:t>
      </w:r>
      <w:r w:rsidRPr="00E766B3">
        <w:tab/>
        <w:t>PDU Definitions</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62" w:name="_Hlk50049841"/>
      <w:r>
        <w:tab/>
        <w:t>UE-</w:t>
      </w:r>
      <w:r w:rsidRPr="00707B3F">
        <w:rPr>
          <w:snapToGrid w:val="0"/>
        </w:rPr>
        <w:t>Measurement-</w:t>
      </w:r>
      <w:r>
        <w:rPr>
          <w:snapToGrid w:val="0"/>
        </w:rPr>
        <w:t>ID,</w:t>
      </w:r>
    </w:p>
    <w:bookmarkEnd w:id="3562"/>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63"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64"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64"/>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63"/>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65"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65"/>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77BD32B" w14:textId="77777777" w:rsidR="00F73A58" w:rsidRPr="005A110B" w:rsidRDefault="00EF0D42" w:rsidP="00F73A58">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00F73A58" w:rsidRPr="005A110B">
        <w:rPr>
          <w:snapToGrid w:val="0"/>
        </w:rPr>
        <w:t>,</w:t>
      </w:r>
    </w:p>
    <w:p w14:paraId="2460EEF1" w14:textId="77777777" w:rsidR="00F73A58" w:rsidRPr="005A110B" w:rsidRDefault="00F73A58" w:rsidP="00F73A58">
      <w:pPr>
        <w:pStyle w:val="PL"/>
        <w:rPr>
          <w:snapToGrid w:val="0"/>
        </w:rPr>
      </w:pPr>
      <w:r w:rsidRPr="005A110B">
        <w:rPr>
          <w:snapToGrid w:val="0"/>
        </w:rPr>
        <w:tab/>
        <w:t>Remote-UE-Indication-Request,</w:t>
      </w:r>
    </w:p>
    <w:p w14:paraId="35BB509E" w14:textId="77777777" w:rsidR="00F73A58" w:rsidRDefault="00F73A58" w:rsidP="00F73A58">
      <w:pPr>
        <w:pStyle w:val="PL"/>
        <w:rPr>
          <w:snapToGrid w:val="0"/>
        </w:rPr>
      </w:pPr>
      <w:r w:rsidRPr="005A110B">
        <w:rPr>
          <w:snapToGrid w:val="0"/>
        </w:rPr>
        <w:tab/>
        <w:t>Remote-UE-Indication</w:t>
      </w:r>
      <w:r>
        <w:rPr>
          <w:snapToGrid w:val="0"/>
        </w:rPr>
        <w:t xml:space="preserve">, </w:t>
      </w:r>
    </w:p>
    <w:p w14:paraId="3FE0E232" w14:textId="6E1098A9" w:rsidR="00C66A68" w:rsidRDefault="00F73A58" w:rsidP="00F73A58">
      <w:pPr>
        <w:pStyle w:val="PL"/>
        <w:rPr>
          <w:lang w:eastAsia="zh-CN"/>
        </w:rPr>
      </w:pPr>
      <w:r>
        <w:rPr>
          <w:snapToGrid w:val="0"/>
        </w:rPr>
        <w:tab/>
        <w:t>Remote-UE-Status</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3336D3" w:rsidRDefault="002F45B2" w:rsidP="00E766B3">
      <w:pPr>
        <w:pStyle w:val="PL"/>
        <w:rPr>
          <w:snapToGrid w:val="0"/>
        </w:rPr>
      </w:pPr>
      <w:r w:rsidRPr="003336D3">
        <w:rPr>
          <w:snapToGrid w:val="0"/>
        </w:rPr>
        <w:t>FROM NRPPA-IEs</w:t>
      </w:r>
    </w:p>
    <w:p w14:paraId="268375B6" w14:textId="77777777" w:rsidR="002F45B2" w:rsidRPr="003336D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3336D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66" w:name="_Hlk50049923"/>
      <w:r w:rsidRPr="007C49BE">
        <w:rPr>
          <w:snapToGrid w:val="0"/>
        </w:rPr>
        <w:tab/>
      </w:r>
      <w:r w:rsidRPr="00707B3F">
        <w:rPr>
          <w:snapToGrid w:val="0"/>
        </w:rPr>
        <w:t>id-LMF-Measurement-ID,</w:t>
      </w:r>
    </w:p>
    <w:bookmarkEnd w:id="3566"/>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67" w:name="_Hlk50049941"/>
      <w:r>
        <w:rPr>
          <w:snapToGrid w:val="0"/>
        </w:rPr>
        <w:tab/>
      </w:r>
      <w:r w:rsidRPr="00707B3F">
        <w:rPr>
          <w:snapToGrid w:val="0"/>
        </w:rPr>
        <w:t>id-RAN-Measurement-ID,</w:t>
      </w:r>
    </w:p>
    <w:bookmarkEnd w:id="3567"/>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68"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69"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68"/>
    <w:bookmarkEnd w:id="3569"/>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70"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70"/>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F73A58">
      <w:pPr>
        <w:pStyle w:val="PL"/>
        <w:rPr>
          <w:snapToGrid w:val="0"/>
        </w:rPr>
      </w:pPr>
      <w:r>
        <w:rPr>
          <w:lang w:eastAsia="zh-CN"/>
        </w:rPr>
        <w:tab/>
      </w:r>
      <w:r>
        <w:rPr>
          <w:snapToGrid w:val="0"/>
        </w:rPr>
        <w:t>id-SRSInformation</w:t>
      </w:r>
      <w:r w:rsidR="00EF0D42">
        <w:rPr>
          <w:snapToGrid w:val="0"/>
        </w:rPr>
        <w:t>,</w:t>
      </w:r>
    </w:p>
    <w:p w14:paraId="23201BE4" w14:textId="64C2F346" w:rsidR="00007B9B" w:rsidRDefault="00EF0D42" w:rsidP="00007B9B">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r w:rsidR="00007B9B">
        <w:rPr>
          <w:snapToGrid w:val="0"/>
        </w:rPr>
        <w:t>,</w:t>
      </w:r>
    </w:p>
    <w:p w14:paraId="69A6540F" w14:textId="21DABB3E" w:rsidR="00F73A58" w:rsidRDefault="00007B9B" w:rsidP="00007B9B">
      <w:pPr>
        <w:pStyle w:val="PL"/>
        <w:rPr>
          <w:snapToGrid w:val="0"/>
        </w:rPr>
      </w:pPr>
      <w:r>
        <w:rPr>
          <w:lang w:eastAsia="zh-CN"/>
        </w:rPr>
        <w:tab/>
      </w:r>
      <w:r>
        <w:rPr>
          <w:rFonts w:eastAsia="SimSun" w:hint="eastAsia"/>
          <w:lang w:eastAsia="zh-CN"/>
        </w:rPr>
        <w:t>id-</w:t>
      </w:r>
      <w:r>
        <w:rPr>
          <w:rFonts w:eastAsia="SimSun"/>
          <w:lang w:eastAsia="zh-CN"/>
        </w:rPr>
        <w:t>PreconfiguredSRSInformation</w:t>
      </w:r>
      <w:r w:rsidR="00F73A58">
        <w:rPr>
          <w:snapToGrid w:val="0"/>
        </w:rPr>
        <w:t>,</w:t>
      </w:r>
    </w:p>
    <w:p w14:paraId="2CF3BB09" w14:textId="77777777" w:rsidR="00F73A58" w:rsidRDefault="00F73A58" w:rsidP="00F73A58">
      <w:pPr>
        <w:pStyle w:val="PL"/>
        <w:rPr>
          <w:snapToGrid w:val="0"/>
        </w:rPr>
      </w:pPr>
      <w:r>
        <w:rPr>
          <w:snapToGrid w:val="0"/>
        </w:rPr>
        <w:tab/>
        <w:t>id-</w:t>
      </w:r>
      <w:r w:rsidRPr="00477D15">
        <w:rPr>
          <w:snapToGrid w:val="0"/>
        </w:rPr>
        <w:t>Remote-UE-Indication-Request</w:t>
      </w:r>
      <w:r>
        <w:rPr>
          <w:snapToGrid w:val="0"/>
        </w:rPr>
        <w:t>,</w:t>
      </w:r>
    </w:p>
    <w:p w14:paraId="1D5B1E37" w14:textId="77777777" w:rsidR="00F73A58" w:rsidRDefault="00F73A58" w:rsidP="00F73A58">
      <w:pPr>
        <w:pStyle w:val="PL"/>
        <w:rPr>
          <w:snapToGrid w:val="0"/>
        </w:rPr>
      </w:pPr>
      <w:r>
        <w:rPr>
          <w:snapToGrid w:val="0"/>
        </w:rPr>
        <w:tab/>
        <w:t>id-</w:t>
      </w:r>
      <w:r w:rsidRPr="00477D15">
        <w:rPr>
          <w:snapToGrid w:val="0"/>
        </w:rPr>
        <w:t>Remote-UE-Indication</w:t>
      </w:r>
      <w:r>
        <w:rPr>
          <w:snapToGrid w:val="0"/>
        </w:rPr>
        <w:t>,</w:t>
      </w:r>
    </w:p>
    <w:p w14:paraId="7E6F2F2B" w14:textId="4BA2E491" w:rsidR="00C66A68" w:rsidRPr="00072DAE" w:rsidRDefault="00F73A58" w:rsidP="00F73A58">
      <w:pPr>
        <w:pStyle w:val="PL"/>
        <w:rPr>
          <w:lang w:eastAsia="zh-CN"/>
        </w:rPr>
      </w:pPr>
      <w:r>
        <w:rPr>
          <w:snapToGrid w:val="0"/>
        </w:rPr>
        <w:tab/>
        <w:t>id-</w:t>
      </w:r>
      <w:r w:rsidRPr="00CD68E2">
        <w:rPr>
          <w:snapToGrid w:val="0"/>
        </w:rPr>
        <w:t>Remote-UE-Status</w:t>
      </w:r>
    </w:p>
    <w:p w14:paraId="0A7193BD" w14:textId="77777777" w:rsidR="00C66A68" w:rsidRPr="001645CB" w:rsidRDefault="00C66A68" w:rsidP="00F73A5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61"/>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707B3F" w:rsidRDefault="00322D9F" w:rsidP="00E766B3">
      <w:pPr>
        <w:pStyle w:val="PL"/>
        <w:rPr>
          <w:snapToGrid w:val="0"/>
        </w:rPr>
      </w:pPr>
      <w:r w:rsidRPr="00707B3F">
        <w:rPr>
          <w:snapToGrid w:val="0"/>
        </w:rPr>
        <w:t>--</w:t>
      </w:r>
    </w:p>
    <w:p w14:paraId="0CA90222" w14:textId="77777777" w:rsidR="00322D9F" w:rsidRPr="00707B3F" w:rsidRDefault="00322D9F" w:rsidP="00E766B3">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71" w:name="_Hlk50049977"/>
      <w:r w:rsidR="00DF3BE4">
        <w:rPr>
          <w:snapToGrid w:val="0"/>
        </w:rPr>
        <w:t>UE-</w:t>
      </w:r>
      <w:bookmarkEnd w:id="3571"/>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72" w:name="_Hlk50049986"/>
      <w:r w:rsidR="00DF3BE4">
        <w:rPr>
          <w:snapToGrid w:val="0"/>
        </w:rPr>
        <w:t>UE-</w:t>
      </w:r>
      <w:bookmarkEnd w:id="3572"/>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noProof w:val="0"/>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73"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73"/>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74" w:name="_Hlk50051047"/>
      <w:bookmarkStart w:id="3575"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712FF997"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sidR="0015125F">
        <w:rPr>
          <w:rFonts w:cs="Courier New"/>
        </w:rPr>
        <w:t>ignore</w:t>
      </w:r>
      <w:r w:rsidRPr="000F0B63">
        <w:tab/>
        <w:t xml:space="preserve">TYPE </w:t>
      </w:r>
      <w:bookmarkStart w:id="3576" w:name="OLE_LINK27"/>
      <w:r w:rsidRPr="000F0B63">
        <w:t>TimeWindowInformation-SRS</w:t>
      </w:r>
      <w:r>
        <w:rPr>
          <w:rFonts w:hint="eastAsia"/>
          <w:lang w:eastAsia="zh-CN"/>
        </w:rPr>
        <w:t>-List</w:t>
      </w:r>
      <w:bookmarkEnd w:id="3576"/>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557E3A82" w14:textId="77777777" w:rsidR="008460E9" w:rsidRDefault="00F14EED" w:rsidP="008460E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008460E9">
        <w:rPr>
          <w:snapToGrid w:val="0"/>
        </w:rPr>
        <w:t>|</w:t>
      </w:r>
    </w:p>
    <w:p w14:paraId="76A6A1BC" w14:textId="6697669D" w:rsidR="00F14EED" w:rsidRDefault="008460E9" w:rsidP="008460E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00F14EED"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77" w:name="_Hlk49878632"/>
      <w:r w:rsidRPr="00707B3F">
        <w:rPr>
          <w:snapToGrid w:val="0"/>
        </w:rPr>
        <w:t>SFNInitialisationTime</w:t>
      </w:r>
      <w:bookmarkEnd w:id="3577"/>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10C7405" w14:textId="77777777" w:rsidR="008460E9" w:rsidRDefault="00F14EED" w:rsidP="008460E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8460E9">
        <w:rPr>
          <w:snapToGrid w:val="0"/>
        </w:rPr>
        <w:t>|</w:t>
      </w:r>
    </w:p>
    <w:p w14:paraId="3709ADC6" w14:textId="35CBCC7E" w:rsidR="00125019"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7788D146" w14:textId="77777777" w:rsidR="008460E9" w:rsidRDefault="00F14EED" w:rsidP="008460E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8460E9">
        <w:rPr>
          <w:snapToGrid w:val="0"/>
        </w:rPr>
        <w:t>|</w:t>
      </w:r>
    </w:p>
    <w:p w14:paraId="463C2462" w14:textId="56D16D54" w:rsidR="00486788"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78"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79" w:name="_Hlk40090605"/>
      <w:r>
        <w:rPr>
          <w:snapToGrid w:val="0"/>
        </w:rPr>
        <w:t xml:space="preserve">TRP-MeasurementResponseList </w:t>
      </w:r>
      <w:bookmarkEnd w:id="3579"/>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noProof w:val="0"/>
          <w:snapToGrid w:val="0"/>
          <w:szCs w:val="16"/>
        </w:rPr>
      </w:pPr>
      <w:r>
        <w:rPr>
          <w:snapToGrid w:val="0"/>
        </w:rPr>
        <w:tab/>
      </w:r>
      <w:r w:rsidRPr="000A1ADC">
        <w:rPr>
          <w:snapToGrid w:val="0"/>
        </w:rPr>
        <w:t xml:space="preserve">{ ID </w:t>
      </w:r>
      <w:bookmarkStart w:id="3580" w:name="_Hlk40942744"/>
      <w:r w:rsidRPr="000A1ADC">
        <w:rPr>
          <w:snapToGrid w:val="0"/>
        </w:rPr>
        <w:t>id-TRP-MeasurementRe</w:t>
      </w:r>
      <w:r>
        <w:rPr>
          <w:snapToGrid w:val="0"/>
        </w:rPr>
        <w:t>port</w:t>
      </w:r>
      <w:r w:rsidRPr="000A1ADC">
        <w:rPr>
          <w:snapToGrid w:val="0"/>
        </w:rPr>
        <w:t>List</w:t>
      </w:r>
      <w:bookmarkEnd w:id="3580"/>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78"/>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10F46A81" w14:textId="5ED11124" w:rsidR="009D24AC" w:rsidRPr="00EA5FA7" w:rsidRDefault="009D24AC" w:rsidP="009D24AC">
      <w:pPr>
        <w:pStyle w:val="PL"/>
        <w:rPr>
          <w:noProof w:val="0"/>
        </w:rPr>
      </w:pPr>
      <w:r w:rsidRPr="008E41D6">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BA68998" w14:textId="77777777" w:rsidR="009D24AC" w:rsidRPr="00EA5FA7" w:rsidRDefault="009D24AC" w:rsidP="009D24AC">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3581" w:name="_Hlk175514127"/>
      <w:r>
        <w:rPr>
          <w:rFonts w:eastAsia="DengXian" w:hint="eastAsia"/>
          <w:lang w:eastAsia="zh-CN"/>
        </w:rPr>
        <w:tab/>
      </w:r>
      <w:bookmarkEnd w:id="3581"/>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rPr>
          <w:noProof w:val="0"/>
        </w:rPr>
        <w:t>,</w:t>
      </w:r>
    </w:p>
    <w:p w14:paraId="40807A27" w14:textId="77777777" w:rsidR="009D24AC" w:rsidRPr="007C49BE" w:rsidRDefault="009D24AC" w:rsidP="009D24AC">
      <w:pPr>
        <w:pStyle w:val="PL"/>
        <w:rPr>
          <w:noProof w:val="0"/>
        </w:rPr>
      </w:pPr>
      <w:r w:rsidRPr="007C49BE">
        <w:rPr>
          <w:noProof w:val="0"/>
        </w:rPr>
        <w:tab/>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67703CFB" w14:textId="77777777" w:rsidR="009D24AC" w:rsidRDefault="00125019" w:rsidP="009D24AC">
      <w:pPr>
        <w:pStyle w:val="PL"/>
        <w:rPr>
          <w:noProof w:val="0"/>
          <w:lang w:eastAsia="zh-CN"/>
        </w:rPr>
      </w:pPr>
      <w:r w:rsidRPr="007C49BE">
        <w:rPr>
          <w:noProof w:val="0"/>
        </w:rPr>
        <w:t>AperiodicSRS-ExtIEs NRPPA-PROTOCOL-EXTENSION ::= {</w:t>
      </w:r>
    </w:p>
    <w:p w14:paraId="0351D4AE" w14:textId="4E26059E" w:rsidR="00125019"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82"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82"/>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74"/>
    <w:p w14:paraId="26545151" w14:textId="77777777" w:rsidR="00125019" w:rsidRPr="007C49BE" w:rsidRDefault="00125019" w:rsidP="00125019">
      <w:pPr>
        <w:pStyle w:val="PL"/>
        <w:rPr>
          <w:noProof w:val="0"/>
          <w:lang w:val="fr-FR"/>
        </w:rPr>
      </w:pPr>
    </w:p>
    <w:bookmarkEnd w:id="3575"/>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83" w:name="_Hlk103412978"/>
      <w:r w:rsidR="00FD67D6">
        <w:rPr>
          <w:snapToGrid w:val="0"/>
        </w:rPr>
        <w:t>optional</w:t>
      </w:r>
      <w:bookmarkEnd w:id="3583"/>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noProof w:val="0"/>
          <w:snapToGrid w:val="0"/>
          <w:szCs w:val="16"/>
        </w:rPr>
      </w:pPr>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noProof w:val="0"/>
          <w:snapToGrid w:val="0"/>
          <w:szCs w:val="16"/>
        </w:rPr>
      </w:pPr>
      <w:bookmarkStart w:id="3584" w:name="OLE_LINK25"/>
      <w:bookmarkStart w:id="3585"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B509937" w14:textId="77777777"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Pr>
          <w:rFonts w:hint="eastAsia"/>
          <w:snapToGrid w:val="0"/>
          <w:lang w:eastAsia="zh-CN"/>
        </w:rPr>
        <w:t>ignore</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8E793C7" w14:textId="4BB78651" w:rsidR="00007B9B" w:rsidRDefault="00007B9B" w:rsidP="00007B9B">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671D22F1" w14:textId="77777777" w:rsidR="00007B9B" w:rsidRDefault="00007B9B" w:rsidP="00007B9B">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63D255E2" w14:textId="77777777" w:rsidR="00007B9B" w:rsidRDefault="00007B9B" w:rsidP="00007B9B">
      <w:pPr>
        <w:pStyle w:val="PL"/>
        <w:spacing w:line="0" w:lineRule="atLeast"/>
        <w:rPr>
          <w:rFonts w:cs="Courier New"/>
          <w:snapToGrid w:val="0"/>
          <w:szCs w:val="16"/>
        </w:rPr>
      </w:pPr>
      <w:r>
        <w:rPr>
          <w:rFonts w:cs="Courier New"/>
          <w:snapToGrid w:val="0"/>
          <w:szCs w:val="16"/>
        </w:rPr>
        <w:tab/>
        <w:t>...</w:t>
      </w:r>
    </w:p>
    <w:p w14:paraId="35EC376C" w14:textId="77777777" w:rsidR="00F14EED" w:rsidRPr="001E4F1C" w:rsidRDefault="00F14EED" w:rsidP="0036338F">
      <w:pPr>
        <w:pStyle w:val="PL"/>
        <w:rPr>
          <w:snapToGrid w:val="0"/>
        </w:rPr>
      </w:pPr>
      <w:r w:rsidRPr="001E4F1C">
        <w:rPr>
          <w:snapToGrid w:val="0"/>
        </w:rPr>
        <w:t>}</w:t>
      </w:r>
    </w:p>
    <w:bookmarkEnd w:id="3584"/>
    <w:bookmarkEnd w:id="3585"/>
    <w:p w14:paraId="4216F16B" w14:textId="77777777" w:rsidR="00F14EED" w:rsidRPr="0057690A" w:rsidRDefault="00F14EED" w:rsidP="0036338F">
      <w:pPr>
        <w:pStyle w:val="PL"/>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86" w:name="_CR9_3_5"/>
      <w:bookmarkStart w:id="3587" w:name="_Toc534903103"/>
      <w:bookmarkStart w:id="3588" w:name="_Toc51776082"/>
      <w:bookmarkStart w:id="3589" w:name="_Toc56773104"/>
      <w:bookmarkStart w:id="3590" w:name="_Toc64447734"/>
      <w:bookmarkStart w:id="3591" w:name="_Toc74152390"/>
      <w:bookmarkStart w:id="3592" w:name="_Toc88654244"/>
      <w:bookmarkStart w:id="3593" w:name="_Toc99056335"/>
      <w:bookmarkStart w:id="3594" w:name="_Toc99959268"/>
      <w:bookmarkStart w:id="3595" w:name="_Toc105612454"/>
      <w:bookmarkStart w:id="3596" w:name="_Toc106109670"/>
      <w:bookmarkStart w:id="3597" w:name="_Toc112766563"/>
      <w:bookmarkStart w:id="3598" w:name="_Toc113379479"/>
      <w:bookmarkStart w:id="3599" w:name="_Toc120092035"/>
      <w:bookmarkStart w:id="3600" w:name="_Toc175587256"/>
      <w:bookmarkEnd w:id="3586"/>
      <w:r w:rsidRPr="00E766B3">
        <w:t>9.3.5</w:t>
      </w:r>
      <w:r w:rsidRPr="00E766B3">
        <w:tab/>
        <w:t>Information Element definitions</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601" w:name="_Hlk50146160"/>
      <w:bookmarkStart w:id="3602"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601"/>
    <w:bookmarkEnd w:id="3602"/>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603" w:name="_Hlk50051846"/>
      <w:bookmarkStart w:id="3604"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3605"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03"/>
      <w:bookmarkEnd w:id="3604"/>
      <w:bookmarkEnd w:id="3605"/>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06" w:name="_Hlk96616442"/>
      <w:r w:rsidRPr="008165A1">
        <w:rPr>
          <w:rFonts w:eastAsia="Calibri"/>
          <w:bCs/>
          <w:lang w:eastAsia="ja-JP"/>
        </w:rPr>
        <w:t>maxnoAzimuthAngles</w:t>
      </w:r>
      <w:bookmarkEnd w:id="3606"/>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3607"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3608" w:name="_Hlk173850888"/>
      <w:r w:rsidRPr="0007568E">
        <w:rPr>
          <w:bCs/>
          <w:lang w:eastAsia="zh-CN"/>
        </w:rPr>
        <w:t>maxnoAggregatedPosSRSCombinations</w:t>
      </w:r>
      <w:bookmarkEnd w:id="3608"/>
      <w:r>
        <w:rPr>
          <w:rFonts w:hint="eastAsia"/>
          <w:bCs/>
          <w:lang w:eastAsia="zh-CN"/>
        </w:rPr>
        <w:t>,</w:t>
      </w:r>
      <w:bookmarkEnd w:id="3607"/>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09" w:name="OLE_LINK16"/>
      <w:bookmarkStart w:id="3610" w:name="OLE_LINK18"/>
      <w:r w:rsidRPr="000F0B63">
        <w:rPr>
          <w:rFonts w:eastAsia="SimSun"/>
          <w:snapToGrid w:val="0"/>
        </w:rPr>
        <w:t>id-UL-RSCP</w:t>
      </w:r>
      <w:bookmarkEnd w:id="3609"/>
      <w:bookmarkEnd w:id="3610"/>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1CEB68A" w:rsidR="00F14EED" w:rsidRDefault="00F73A58" w:rsidP="00F14EED">
      <w:pPr>
        <w:pStyle w:val="PL"/>
        <w:rPr>
          <w:snapToGrid w:val="0"/>
        </w:rPr>
      </w:pPr>
      <w:r>
        <w:rPr>
          <w:snapToGrid w:val="0"/>
        </w:rPr>
        <w:tab/>
        <w:t>id-PRSBWAggregationRequestInfoList,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497327EE" w14:textId="77777777" w:rsidR="008460E9" w:rsidRDefault="007474ED" w:rsidP="008460E9">
      <w:pPr>
        <w:pStyle w:val="PL"/>
        <w:rPr>
          <w:snapToGrid w:val="0"/>
        </w:rPr>
      </w:pPr>
      <w:r w:rsidRPr="00242011">
        <w:rPr>
          <w:rFonts w:cs="Courier New"/>
          <w:szCs w:val="22"/>
          <w:lang w:eastAsia="zh-CN"/>
        </w:rPr>
        <w:tab/>
        <w:t>id-UEReportingInterval-milliseconds</w:t>
      </w:r>
      <w:r w:rsidR="008460E9">
        <w:rPr>
          <w:snapToGrid w:val="0"/>
        </w:rPr>
        <w:t>,</w:t>
      </w:r>
    </w:p>
    <w:p w14:paraId="357B510F" w14:textId="77777777" w:rsidR="000A2D3D" w:rsidRDefault="008460E9" w:rsidP="000A2D3D">
      <w:pPr>
        <w:pStyle w:val="PL"/>
        <w:rPr>
          <w:rFonts w:cs="Courier New"/>
          <w:szCs w:val="22"/>
          <w:lang w:eastAsia="zh-CN"/>
        </w:rPr>
      </w:pPr>
      <w:r>
        <w:rPr>
          <w:snapToGrid w:val="0"/>
        </w:rPr>
        <w:tab/>
        <w:t>id-LocalOrigin</w:t>
      </w:r>
      <w:r w:rsidR="000A2D3D">
        <w:rPr>
          <w:rFonts w:cs="Courier New"/>
          <w:szCs w:val="22"/>
          <w:lang w:eastAsia="zh-CN"/>
        </w:rPr>
        <w:t>,</w:t>
      </w:r>
    </w:p>
    <w:p w14:paraId="3F074845" w14:textId="77777777" w:rsidR="00C97035" w:rsidRPr="00CC6ACE" w:rsidRDefault="000A2D3D" w:rsidP="00C97035">
      <w:pPr>
        <w:pStyle w:val="PL"/>
        <w:rPr>
          <w:snapToGrid w:val="0"/>
          <w:lang w:eastAsia="zh-CN"/>
        </w:rPr>
      </w:pPr>
      <w:r>
        <w:rPr>
          <w:rFonts w:cs="Courier New"/>
          <w:szCs w:val="22"/>
          <w:lang w:eastAsia="zh-CN"/>
        </w:rPr>
        <w:tab/>
      </w:r>
      <w:r w:rsidRPr="00242917">
        <w:rPr>
          <w:snapToGrid w:val="0"/>
        </w:rPr>
        <w:t>id-</w:t>
      </w:r>
      <w:r>
        <w:rPr>
          <w:snapToGrid w:val="0"/>
        </w:rPr>
        <w:t>DL-reference-signal-UERxTx-TD</w:t>
      </w:r>
      <w:r w:rsidR="00C97035">
        <w:rPr>
          <w:rFonts w:cs="Courier New" w:hint="eastAsia"/>
          <w:szCs w:val="22"/>
          <w:lang w:eastAsia="zh-CN"/>
        </w:rPr>
        <w:t>,</w:t>
      </w:r>
    </w:p>
    <w:p w14:paraId="61CFBA2A" w14:textId="156C534A" w:rsidR="008460E9" w:rsidRDefault="00C97035" w:rsidP="00C97035">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p>
    <w:p w14:paraId="7B8695A0" w14:textId="7925BBE4" w:rsidR="00F14EED" w:rsidRPr="00CC6ACE" w:rsidRDefault="00F14EED" w:rsidP="007474ED">
      <w:pPr>
        <w:pStyle w:val="PL"/>
        <w:rPr>
          <w:snapToGrid w:val="0"/>
          <w:lang w:eastAsia="zh-CN"/>
        </w:rPr>
      </w:pP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3336D3" w:rsidRDefault="002F45B2" w:rsidP="00E766B3">
      <w:pPr>
        <w:pStyle w:val="PL"/>
        <w:rPr>
          <w:snapToGrid w:val="0"/>
          <w:lang w:val="fr-FR"/>
        </w:rPr>
      </w:pPr>
      <w:r w:rsidRPr="00707B3F">
        <w:rPr>
          <w:snapToGrid w:val="0"/>
        </w:rPr>
        <w:tab/>
      </w:r>
      <w:r w:rsidRPr="003336D3">
        <w:rPr>
          <w:snapToGrid w:val="0"/>
          <w:lang w:val="fr-FR"/>
        </w:rPr>
        <w:t>ProtocolExtensionContainer{},</w:t>
      </w:r>
    </w:p>
    <w:p w14:paraId="5CB1C6BC" w14:textId="77777777" w:rsidR="002F45B2" w:rsidRPr="003336D3" w:rsidRDefault="002F45B2" w:rsidP="00E766B3">
      <w:pPr>
        <w:pStyle w:val="PL"/>
        <w:rPr>
          <w:snapToGrid w:val="0"/>
          <w:lang w:val="fr-FR"/>
        </w:rPr>
      </w:pPr>
      <w:r w:rsidRPr="003336D3">
        <w:rPr>
          <w:snapToGrid w:val="0"/>
          <w:lang w:val="fr-FR"/>
        </w:rPr>
        <w:tab/>
        <w:t>ProtocolIE-Single-Container{},</w:t>
      </w:r>
    </w:p>
    <w:p w14:paraId="2B2210D6" w14:textId="77777777" w:rsidR="002F45B2" w:rsidRPr="003336D3" w:rsidRDefault="002F45B2" w:rsidP="00E766B3">
      <w:pPr>
        <w:pStyle w:val="PL"/>
        <w:rPr>
          <w:snapToGrid w:val="0"/>
          <w:lang w:val="fr-FR"/>
        </w:rPr>
      </w:pPr>
      <w:r w:rsidRPr="003336D3">
        <w:rPr>
          <w:snapToGrid w:val="0"/>
          <w:lang w:val="fr-FR"/>
        </w:rPr>
        <w:tab/>
      </w:r>
    </w:p>
    <w:p w14:paraId="54ECA2DB" w14:textId="77777777" w:rsidR="002F45B2" w:rsidRPr="003336D3" w:rsidRDefault="002F45B2" w:rsidP="00E766B3">
      <w:pPr>
        <w:pStyle w:val="PL"/>
        <w:rPr>
          <w:snapToGrid w:val="0"/>
          <w:lang w:val="fr-FR"/>
        </w:rPr>
      </w:pPr>
      <w:r w:rsidRPr="003336D3">
        <w:rPr>
          <w:snapToGrid w:val="0"/>
          <w:lang w:val="fr-FR"/>
        </w:rPr>
        <w:tab/>
        <w:t>NRPPA-PROTOCOL-EXTENSION,</w:t>
      </w:r>
    </w:p>
    <w:p w14:paraId="15307F7B" w14:textId="77777777" w:rsidR="002F45B2" w:rsidRPr="00707B3F" w:rsidRDefault="002F45B2" w:rsidP="00E766B3">
      <w:pPr>
        <w:pStyle w:val="PL"/>
        <w:rPr>
          <w:snapToGrid w:val="0"/>
        </w:rPr>
      </w:pPr>
      <w:r w:rsidRPr="003336D3">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11"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611"/>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12" w:name="_Hlk50051885"/>
      <w:r w:rsidRPr="007C49BE">
        <w:rPr>
          <w:snapToGrid w:val="0"/>
        </w:rPr>
        <w:t>BandwidthSRS ::= CHOICE {</w:t>
      </w:r>
    </w:p>
    <w:p w14:paraId="79D0EFE2" w14:textId="64F5EF29"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00FA77F7">
        <w:rPr>
          <w:rFonts w:hint="eastAsia"/>
          <w:snapToGrid w:val="0"/>
          <w:lang w:eastAsia="zh-CN"/>
        </w:rPr>
        <w:t>,</w:t>
      </w:r>
      <w:r w:rsidR="00FA77F7" w:rsidRPr="003529C4">
        <w:rPr>
          <w:snapToGrid w:val="0"/>
        </w:rPr>
        <w:t xml:space="preserve"> </w:t>
      </w:r>
      <w:r w:rsidR="00FA77F7">
        <w:rPr>
          <w:snapToGrid w:val="0"/>
        </w:rPr>
        <w:t>mHz1</w:t>
      </w:r>
      <w:r w:rsidR="00FA77F7">
        <w:rPr>
          <w:rFonts w:hint="eastAsia"/>
          <w:snapToGrid w:val="0"/>
          <w:lang w:eastAsia="zh-CN"/>
        </w:rPr>
        <w:t>5</w:t>
      </w:r>
      <w:r w:rsidR="00FA77F7">
        <w:rPr>
          <w:snapToGrid w:val="0"/>
        </w:rPr>
        <w:t>, mHz2</w:t>
      </w:r>
      <w:r w:rsidR="00FA77F7">
        <w:rPr>
          <w:rFonts w:hint="eastAsia"/>
          <w:snapToGrid w:val="0"/>
          <w:lang w:eastAsia="zh-CN"/>
        </w:rPr>
        <w:t>5,</w:t>
      </w:r>
      <w:r w:rsidR="00FA77F7" w:rsidRPr="003529C4">
        <w:rPr>
          <w:snapToGrid w:val="0"/>
        </w:rPr>
        <w:t xml:space="preserve"> </w:t>
      </w:r>
      <w:r w:rsidR="00FA77F7">
        <w:rPr>
          <w:snapToGrid w:val="0"/>
        </w:rPr>
        <w:t>mHz</w:t>
      </w:r>
      <w:r w:rsidR="00FA77F7">
        <w:rPr>
          <w:rFonts w:hint="eastAsia"/>
          <w:snapToGrid w:val="0"/>
          <w:lang w:eastAsia="zh-CN"/>
        </w:rPr>
        <w:t>30</w:t>
      </w:r>
      <w:r w:rsidR="00FA77F7">
        <w:rPr>
          <w:snapToGrid w:val="0"/>
        </w:rPr>
        <w:t>, mHz</w:t>
      </w:r>
      <w:r w:rsidR="00FA77F7">
        <w:rPr>
          <w:rFonts w:hint="eastAsia"/>
          <w:snapToGrid w:val="0"/>
          <w:lang w:eastAsia="zh-CN"/>
        </w:rPr>
        <w:t>60,</w:t>
      </w:r>
      <w:r w:rsidR="00FA77F7" w:rsidRPr="003529C4">
        <w:rPr>
          <w:snapToGrid w:val="0"/>
        </w:rPr>
        <w:t xml:space="preserve"> </w:t>
      </w:r>
      <w:r w:rsidR="00FA77F7">
        <w:rPr>
          <w:snapToGrid w:val="0"/>
        </w:rPr>
        <w:t>mHz</w:t>
      </w:r>
      <w:r w:rsidR="00FA77F7">
        <w:rPr>
          <w:rFonts w:hint="eastAsia"/>
          <w:snapToGrid w:val="0"/>
          <w:lang w:eastAsia="zh-CN"/>
        </w:rPr>
        <w:t>35</w:t>
      </w:r>
      <w:r w:rsidR="00FA77F7">
        <w:rPr>
          <w:snapToGrid w:val="0"/>
        </w:rPr>
        <w:t>, mHz</w:t>
      </w:r>
      <w:r w:rsidR="00FA77F7">
        <w:rPr>
          <w:rFonts w:hint="eastAsia"/>
          <w:snapToGrid w:val="0"/>
          <w:lang w:eastAsia="zh-CN"/>
        </w:rPr>
        <w:t>45,</w:t>
      </w:r>
      <w:r w:rsidR="00FA77F7" w:rsidRPr="003529C4">
        <w:rPr>
          <w:snapToGrid w:val="0"/>
        </w:rPr>
        <w:t xml:space="preserve"> </w:t>
      </w:r>
      <w:r w:rsidR="00FA77F7">
        <w:rPr>
          <w:snapToGrid w:val="0"/>
        </w:rPr>
        <w:t>mHz</w:t>
      </w:r>
      <w:r w:rsidR="00FA77F7">
        <w:rPr>
          <w:rFonts w:hint="eastAsia"/>
          <w:snapToGrid w:val="0"/>
          <w:lang w:eastAsia="zh-CN"/>
        </w:rPr>
        <w:t>70</w:t>
      </w:r>
      <w:r w:rsidR="00FA77F7">
        <w:rPr>
          <w:snapToGrid w:val="0"/>
        </w:rPr>
        <w:t>, mHz</w:t>
      </w:r>
      <w:r w:rsidR="00FA77F7">
        <w:rPr>
          <w:rFonts w:hint="eastAsia"/>
          <w:snapToGrid w:val="0"/>
          <w:lang w:eastAsia="zh-CN"/>
        </w:rPr>
        <w:t>90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12"/>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13" w:name="OLE_LINK19"/>
      <w:r w:rsidRPr="000F0B63">
        <w:rPr>
          <w:rFonts w:cs="Courier New"/>
          <w:lang w:eastAsia="zh-CN"/>
        </w:rPr>
        <w:t>Bandwidth-Aggregation-Request-In</w:t>
      </w:r>
      <w:bookmarkEnd w:id="3613"/>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14"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14"/>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15"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615"/>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noProof w:val="0"/>
          <w:snapToGrid w:val="0"/>
        </w:rPr>
      </w:pPr>
      <w:bookmarkStart w:id="3616" w:name="_Hlk50146299"/>
      <w:bookmarkStart w:id="3617" w:name="_Hlk50051947"/>
      <w:bookmarkStart w:id="3618" w:name="_Hlk42766807"/>
      <w:r w:rsidRPr="00FF5905">
        <w:rPr>
          <w:snapToGrid w:val="0"/>
        </w:rPr>
        <w:t>DL-PRS</w:t>
      </w:r>
      <w:r>
        <w:rPr>
          <w:snapToGrid w:val="0"/>
        </w:rPr>
        <w:t xml:space="preserve"> ::= </w:t>
      </w:r>
      <w:r w:rsidRPr="001D2E49">
        <w:rPr>
          <w:noProof w:val="0"/>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616"/>
    </w:p>
    <w:bookmarkEnd w:id="3617"/>
    <w:bookmarkEnd w:id="3618"/>
    <w:p w14:paraId="1C477767" w14:textId="77777777" w:rsidR="004652C4" w:rsidRDefault="004652C4" w:rsidP="00E766B3">
      <w:pPr>
        <w:pStyle w:val="PL"/>
        <w:rPr>
          <w:snapToGrid w:val="0"/>
        </w:rPr>
      </w:pPr>
    </w:p>
    <w:p w14:paraId="0AC31BA1" w14:textId="77777777" w:rsidR="000A2D3D" w:rsidRDefault="000A2D3D" w:rsidP="000A2D3D">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44EE6BAB" w14:textId="77777777" w:rsidR="000A2D3D" w:rsidRPr="00707B3F" w:rsidRDefault="000A2D3D"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19" w:name="_Hlk515361362"/>
      <w:r w:rsidRPr="00707B3F">
        <w:rPr>
          <w:snapToGrid w:val="0"/>
        </w:rPr>
        <w:t>E-CID-MeasurementResult</w:t>
      </w:r>
      <w:bookmarkEnd w:id="3619"/>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20"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r>
      <w:r>
        <w:rPr>
          <w:noProof w:val="0"/>
          <w:snapToGrid w:val="0"/>
        </w:rPr>
        <w:t>{</w:t>
      </w:r>
      <w:r w:rsidRPr="0054226D">
        <w:rPr>
          <w:noProof w:val="0"/>
          <w:snapToGrid w:val="0"/>
        </w:rPr>
        <w:t xml:space="preserve"> ID </w:t>
      </w:r>
      <w:r w:rsidRPr="0036338F">
        <w:t>id-MeasuredResultsAssociatedInfoList</w:t>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r w:rsidRPr="00862B91">
        <w:t>MeasuredResultsAssociat</w:t>
      </w:r>
      <w:r>
        <w:t>ed</w:t>
      </w:r>
      <w:r w:rsidRPr="00862B91">
        <w:t>InfoList</w:t>
      </w:r>
      <w:r>
        <w:tab/>
      </w:r>
      <w:r>
        <w:tab/>
      </w:r>
      <w:r w:rsidRPr="0054226D">
        <w:rPr>
          <w:noProof w:val="0"/>
          <w:snapToGrid w:val="0"/>
        </w:rPr>
        <w:t>PRESENCE</w:t>
      </w:r>
      <w:r>
        <w:rPr>
          <w:noProof w:val="0"/>
          <w:snapToGrid w:val="0"/>
        </w:rPr>
        <w:t xml:space="preserve"> optional</w:t>
      </w:r>
      <w:r w:rsidRPr="0054226D">
        <w:rPr>
          <w:noProof w:val="0"/>
          <w:snapToGrid w:val="0"/>
        </w:rPr>
        <w:t>}</w:t>
      </w:r>
      <w:r w:rsidR="004652C4">
        <w:rPr>
          <w:snapToGrid w:val="0"/>
        </w:rPr>
        <w:t>,</w:t>
      </w:r>
    </w:p>
    <w:bookmarkEnd w:id="3620"/>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21"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21"/>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12E199B4" w14:textId="77777777" w:rsidR="00F14EED" w:rsidRDefault="004652C4" w:rsidP="00F14EED">
      <w:pPr>
        <w:pStyle w:val="PL"/>
        <w:tabs>
          <w:tab w:val="left" w:pos="1375"/>
        </w:tabs>
        <w:rPr>
          <w:noProof w:val="0"/>
          <w:lang w:eastAsia="zh-CN"/>
        </w:rPr>
      </w:pPr>
      <w:r w:rsidRPr="00F96375">
        <w:rPr>
          <w:noProof w:val="0"/>
        </w:rPr>
        <w:t>GNBRxTxTimeDiffMeas</w:t>
      </w:r>
      <w:r>
        <w:rPr>
          <w:noProof w:val="0"/>
        </w:rPr>
        <w:t>-ExtIEs</w:t>
      </w:r>
      <w:r>
        <w:rPr>
          <w:noProof w:val="0"/>
        </w:rPr>
        <w:tab/>
      </w:r>
      <w:r>
        <w:rPr>
          <w:noProof w:val="0"/>
        </w:rP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Pr="00707B3F" w:rsidRDefault="002F45B2"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22" w:name="_Hlk54256117"/>
      <w:bookmarkStart w:id="3623"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22"/>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8460E9">
      <w:pPr>
        <w:pStyle w:val="PL"/>
      </w:pPr>
      <w:r w:rsidRPr="00E545CC">
        <w:t>}</w:t>
      </w:r>
    </w:p>
    <w:p w14:paraId="56D50969" w14:textId="77777777" w:rsidR="008460E9" w:rsidRDefault="008460E9" w:rsidP="008460E9">
      <w:pPr>
        <w:pStyle w:val="PL"/>
      </w:pPr>
    </w:p>
    <w:p w14:paraId="45D6E1A7" w14:textId="77777777" w:rsidR="008460E9" w:rsidRPr="00CC1C43" w:rsidRDefault="008460E9" w:rsidP="008460E9">
      <w:pPr>
        <w:pStyle w:val="PL"/>
        <w:rPr>
          <w:snapToGrid w:val="0"/>
          <w:lang w:val="sv-SE"/>
        </w:rPr>
      </w:pPr>
      <w:r>
        <w:rPr>
          <w:snapToGrid w:val="0"/>
        </w:rPr>
        <w:t xml:space="preserve">LocalOrigin </w:t>
      </w:r>
      <w:r w:rsidRPr="00CC1C43">
        <w:rPr>
          <w:snapToGrid w:val="0"/>
          <w:lang w:val="sv-SE"/>
        </w:rPr>
        <w:t>::= SEQUENCE {</w:t>
      </w:r>
    </w:p>
    <w:p w14:paraId="5F9B9BB5" w14:textId="77777777" w:rsidR="008460E9" w:rsidRDefault="008460E9" w:rsidP="008460E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6FB15900" w14:textId="77777777" w:rsidR="008460E9" w:rsidRPr="00CB7D32" w:rsidRDefault="008460E9" w:rsidP="008460E9">
      <w:pPr>
        <w:pStyle w:val="PL"/>
        <w:rPr>
          <w:snapToGrid w:val="0"/>
          <w:lang w:val="en-US"/>
        </w:rPr>
      </w:pPr>
      <w:r>
        <w:rPr>
          <w:lang w:eastAsia="zh-CN"/>
        </w:rPr>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01B04493" w14:textId="77777777" w:rsidR="008460E9" w:rsidRDefault="008460E9" w:rsidP="008460E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62435A59" w14:textId="77777777" w:rsidR="008460E9" w:rsidRPr="007C49BE" w:rsidRDefault="008460E9" w:rsidP="008460E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4CEDE2D9" w14:textId="77777777" w:rsidR="008460E9" w:rsidRPr="003336D3" w:rsidRDefault="008460E9" w:rsidP="008460E9">
      <w:pPr>
        <w:pStyle w:val="PL"/>
        <w:rPr>
          <w:snapToGrid w:val="0"/>
          <w:lang w:val="fr-FR"/>
        </w:rPr>
      </w:pPr>
      <w:r w:rsidRPr="007C49BE">
        <w:rPr>
          <w:snapToGrid w:val="0"/>
          <w:lang w:val="en-US"/>
        </w:rPr>
        <w:tab/>
      </w:r>
      <w:r w:rsidRPr="003336D3">
        <w:rPr>
          <w:snapToGrid w:val="0"/>
          <w:lang w:val="fr-FR"/>
        </w:rPr>
        <w:t>...</w:t>
      </w:r>
    </w:p>
    <w:p w14:paraId="5D24797E" w14:textId="77777777" w:rsidR="008460E9" w:rsidRPr="003336D3" w:rsidRDefault="008460E9" w:rsidP="008460E9">
      <w:pPr>
        <w:pStyle w:val="PL"/>
        <w:rPr>
          <w:snapToGrid w:val="0"/>
          <w:lang w:val="fr-FR"/>
        </w:rPr>
      </w:pPr>
      <w:r w:rsidRPr="003336D3">
        <w:rPr>
          <w:snapToGrid w:val="0"/>
          <w:lang w:val="fr-FR"/>
        </w:rPr>
        <w:t>}</w:t>
      </w:r>
    </w:p>
    <w:p w14:paraId="5B55CEBB" w14:textId="77777777" w:rsidR="008460E9" w:rsidRPr="003336D3" w:rsidRDefault="008460E9" w:rsidP="008460E9">
      <w:pPr>
        <w:pStyle w:val="PL"/>
        <w:rPr>
          <w:snapToGrid w:val="0"/>
          <w:lang w:val="fr-FR"/>
        </w:rPr>
      </w:pPr>
    </w:p>
    <w:p w14:paraId="05E8D4B9" w14:textId="77777777" w:rsidR="008460E9" w:rsidRPr="003336D3" w:rsidRDefault="008460E9" w:rsidP="008460E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50356930" w14:textId="77777777" w:rsidR="008460E9" w:rsidRPr="00974EFC" w:rsidRDefault="008460E9" w:rsidP="008460E9">
      <w:pPr>
        <w:pStyle w:val="PL"/>
        <w:rPr>
          <w:snapToGrid w:val="0"/>
          <w:lang w:val="en-US"/>
        </w:rPr>
      </w:pPr>
      <w:r w:rsidRPr="003336D3">
        <w:rPr>
          <w:snapToGrid w:val="0"/>
          <w:lang w:val="fr-FR"/>
        </w:rPr>
        <w:tab/>
      </w:r>
      <w:r w:rsidRPr="00974EFC">
        <w:rPr>
          <w:snapToGrid w:val="0"/>
          <w:lang w:val="en-US"/>
        </w:rPr>
        <w:t>...</w:t>
      </w:r>
    </w:p>
    <w:p w14:paraId="2C11482E" w14:textId="77777777" w:rsidR="008460E9" w:rsidRPr="00974EFC" w:rsidRDefault="008460E9" w:rsidP="008460E9">
      <w:pPr>
        <w:pStyle w:val="PL"/>
        <w:rPr>
          <w:snapToGrid w:val="0"/>
          <w:lang w:val="en-US"/>
        </w:rPr>
      </w:pPr>
      <w:r w:rsidRPr="00974EFC">
        <w:rPr>
          <w:snapToGrid w:val="0"/>
          <w:lang w:val="en-US"/>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23"/>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24" w:name="_Hlk50649220"/>
      <w:r w:rsidRPr="003336D3">
        <w:rPr>
          <w:snapToGrid w:val="0"/>
          <w:lang w:val="fr-FR"/>
        </w:rPr>
        <w:t>Measurement-ID ::= INTEGER (1..</w:t>
      </w:r>
      <w:r w:rsidR="004652C4" w:rsidRPr="003336D3">
        <w:rPr>
          <w:snapToGrid w:val="0"/>
          <w:lang w:val="fr-FR"/>
        </w:rPr>
        <w:t xml:space="preserve"> </w:t>
      </w:r>
      <w:bookmarkStart w:id="3625"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25"/>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26"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26"/>
    <w:p w14:paraId="0C6115AE" w14:textId="77777777" w:rsidR="00322D9F" w:rsidRPr="00707B3F" w:rsidRDefault="00322D9F" w:rsidP="00E766B3">
      <w:pPr>
        <w:pStyle w:val="PL"/>
        <w:rPr>
          <w:snapToGrid w:val="0"/>
        </w:rPr>
      </w:pPr>
    </w:p>
    <w:bookmarkEnd w:id="3624"/>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27" w:name="OLE_LINK9"/>
    </w:p>
    <w:bookmarkEnd w:id="3627"/>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noProof w:val="0"/>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noProof w:val="0"/>
          <w:snapToGrid w:val="0"/>
        </w:rPr>
        <w:t>Item</w:t>
      </w:r>
    </w:p>
    <w:p w14:paraId="7CE71FE9" w14:textId="77777777" w:rsidR="00C86220" w:rsidRDefault="00C86220" w:rsidP="00C86220">
      <w:pPr>
        <w:pStyle w:val="PL"/>
        <w:rPr>
          <w:noProof w:val="0"/>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noProof w:val="0"/>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noProof w:val="0"/>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noProof w:val="0"/>
          <w:snapToGrid w:val="0"/>
        </w:rPr>
        <w:t>Item</w:t>
      </w:r>
      <w:r w:rsidRPr="00707B3F">
        <w:rPr>
          <w:snapToGrid w:val="0"/>
        </w:rPr>
        <w:t>-ExtIEs NRPPA-PROTOCOL-EXTENSION ::= {</w:t>
      </w:r>
    </w:p>
    <w:p w14:paraId="7578C09D" w14:textId="77777777" w:rsidR="000678AE" w:rsidRDefault="00C86220" w:rsidP="000678AE">
      <w:pPr>
        <w:pStyle w:val="PL"/>
        <w:rPr>
          <w:snapToGrid w:val="0"/>
        </w:rPr>
      </w:pPr>
      <w:r w:rsidRPr="00707B3F">
        <w:rPr>
          <w:snapToGrid w:val="0"/>
        </w:rPr>
        <w:tab/>
      </w:r>
      <w:r w:rsidR="000678AE" w:rsidRPr="00242917">
        <w:rPr>
          <w:snapToGrid w:val="0"/>
        </w:rPr>
        <w:t>{ ID id-</w:t>
      </w:r>
      <w:r w:rsidR="000678AE">
        <w:rPr>
          <w:snapToGrid w:val="0"/>
        </w:rPr>
        <w:t>DL-reference-signal-UERxTx-TD</w:t>
      </w:r>
      <w:r w:rsidR="000678AE" w:rsidRPr="00242917">
        <w:rPr>
          <w:snapToGrid w:val="0"/>
        </w:rPr>
        <w:tab/>
        <w:t>CRITICALITY ignore</w:t>
      </w:r>
      <w:r w:rsidR="000678AE" w:rsidRPr="00242917">
        <w:rPr>
          <w:snapToGrid w:val="0"/>
        </w:rPr>
        <w:tab/>
        <w:t xml:space="preserve">EXTENSION </w:t>
      </w:r>
      <w:r w:rsidR="000678AE">
        <w:rPr>
          <w:snapToGrid w:val="0"/>
        </w:rPr>
        <w:t>DL-reference-signal-UERxTx-TD</w:t>
      </w:r>
      <w:r w:rsidR="000678AE" w:rsidRPr="00242917">
        <w:rPr>
          <w:snapToGrid w:val="0"/>
        </w:rPr>
        <w:t xml:space="preserve"> PRESENCE optional}</w:t>
      </w:r>
      <w:r w:rsidR="000678AE">
        <w:rPr>
          <w:snapToGrid w:val="0"/>
        </w:rPr>
        <w:t>,</w:t>
      </w:r>
    </w:p>
    <w:p w14:paraId="01027321" w14:textId="34822D2A" w:rsidR="00C86220" w:rsidRPr="00707B3F" w:rsidRDefault="000678AE" w:rsidP="000678AE">
      <w:pPr>
        <w:pStyle w:val="PL"/>
        <w:rPr>
          <w:snapToGrid w:val="0"/>
        </w:rPr>
      </w:pPr>
      <w:r>
        <w:rPr>
          <w:snapToGrid w:val="0"/>
        </w:rPr>
        <w:tab/>
      </w:r>
      <w:r w:rsidR="00C86220" w:rsidRPr="00707B3F">
        <w:rPr>
          <w:snapToGrid w:val="0"/>
        </w:rPr>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28" w:name="_Hlk85552075"/>
      <w:r w:rsidR="00DC65A6">
        <w:rPr>
          <w:snapToGrid w:val="0"/>
        </w:rPr>
        <w:t>|</w:t>
      </w:r>
    </w:p>
    <w:p w14:paraId="257F1C92" w14:textId="77777777" w:rsidR="00E875A1" w:rsidRDefault="00DC65A6" w:rsidP="00E875A1">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28"/>
      <w:r w:rsidR="00E875A1">
        <w:rPr>
          <w:noProof w:val="0"/>
          <w:snapToGrid w:val="0"/>
        </w:rPr>
        <w:t>|</w:t>
      </w:r>
    </w:p>
    <w:p w14:paraId="4603442D" w14:textId="60A12780" w:rsidR="004652C4" w:rsidRPr="00707B3F" w:rsidRDefault="00E875A1" w:rsidP="00E875A1">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sidR="00621814" w:rsidRPr="0054226D">
        <w:rPr>
          <w:snapToGrid w:val="0"/>
        </w:rPr>
        <w:t>mandatory</w:t>
      </w:r>
      <w:r w:rsidR="00621814">
        <w:rPr>
          <w:noProof w:val="0"/>
          <w:snapToGrid w:val="0"/>
        </w:rPr>
        <w:tab/>
      </w:r>
      <w:r w:rsidR="00621814" w:rsidRPr="0054226D">
        <w:rPr>
          <w:noProof w:val="0"/>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29"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29"/>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30" w:name="_Hlk50052691"/>
      <w:bookmarkStart w:id="3631"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30"/>
      <w:bookmarkEnd w:id="3631"/>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32" w:name="_Hlk50146483"/>
      <w:bookmarkStart w:id="3633" w:name="_Hlk50052708"/>
      <w:r w:rsidRPr="007C49BE">
        <w:rPr>
          <w:snapToGrid w:val="0"/>
        </w:rPr>
        <w:t>NR-ARFCN ::= INTEGER (0..3279165)</w:t>
      </w:r>
      <w:bookmarkEnd w:id="3632"/>
    </w:p>
    <w:bookmarkEnd w:id="3633"/>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34" w:name="_Hlk50052720"/>
      <w:bookmarkStart w:id="3635"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34"/>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35"/>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36" w:name="_Hlk50146512"/>
      <w:bookmarkStart w:id="3637"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636"/>
    <w:p w14:paraId="566FE4BC" w14:textId="77777777" w:rsidR="004652C4" w:rsidRPr="00707B3F" w:rsidRDefault="004652C4" w:rsidP="00E766B3">
      <w:pPr>
        <w:pStyle w:val="PL"/>
        <w:rPr>
          <w:snapToGrid w:val="0"/>
        </w:rPr>
      </w:pPr>
    </w:p>
    <w:bookmarkEnd w:id="3637"/>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38" w:name="_Hlk515353772"/>
      <w:r w:rsidRPr="00707B3F">
        <w:rPr>
          <w:snapToGrid w:val="0"/>
        </w:rPr>
        <w:t>NumberOfDlFrames-Extended</w:t>
      </w:r>
      <w:bookmarkEnd w:id="3638"/>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noProof w:val="0"/>
          <w:snapToGrid w:val="0"/>
        </w:rPr>
      </w:pPr>
      <w:bookmarkStart w:id="3639" w:name="_Hlk50146563"/>
      <w:bookmarkStart w:id="3640"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E766B3">
      <w:pPr>
        <w:pStyle w:val="PL"/>
        <w:rPr>
          <w:snapToGrid w:val="0"/>
        </w:rPr>
      </w:pPr>
      <w:r>
        <w:rPr>
          <w:noProof w:val="0"/>
          <w:snapToGrid w:val="0"/>
        </w:rPr>
        <w:t>}</w:t>
      </w:r>
    </w:p>
    <w:bookmarkEnd w:id="3639"/>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40"/>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rPr>
          <w:noProof w:val="0"/>
        </w:rPr>
      </w:pPr>
      <w:bookmarkStart w:id="3641"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641"/>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42"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noProof w:val="0"/>
          <w:snapToGrid w:val="0"/>
        </w:rPr>
        <w:t>}</w:t>
      </w:r>
    </w:p>
    <w:p w14:paraId="124CABD6" w14:textId="77777777" w:rsidR="00F73A58" w:rsidRPr="00707B3F" w:rsidRDefault="00F73A58" w:rsidP="00F73A58">
      <w:pPr>
        <w:pStyle w:val="PL"/>
        <w:rPr>
          <w:snapToGrid w:val="0"/>
        </w:rPr>
      </w:pPr>
      <w:bookmarkStart w:id="3643" w:name="OLE_LINK34"/>
      <w:bookmarkStart w:id="3644" w:name="OLE_LINK35"/>
    </w:p>
    <w:p w14:paraId="2268FE38" w14:textId="70B40A0D" w:rsidR="00F73A58" w:rsidRDefault="00F73A58" w:rsidP="00F73A58">
      <w:pPr>
        <w:pStyle w:val="PL"/>
        <w:rPr>
          <w:snapToGrid w:val="0"/>
        </w:rPr>
      </w:pPr>
    </w:p>
    <w:p w14:paraId="30ED7D24" w14:textId="77777777" w:rsidR="00F73A58" w:rsidRPr="00834BE8" w:rsidRDefault="00F73A58" w:rsidP="00F73A58">
      <w:pPr>
        <w:pStyle w:val="PL"/>
        <w:rPr>
          <w:snapToGrid w:val="0"/>
        </w:rPr>
      </w:pPr>
    </w:p>
    <w:p w14:paraId="21E69CE8" w14:textId="77777777" w:rsidR="00F73A58" w:rsidRPr="008346F5" w:rsidRDefault="00F73A58" w:rsidP="00F73A58">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271E270E" w14:textId="77777777" w:rsidR="00F73A58" w:rsidRPr="008346F5" w:rsidRDefault="00F73A58" w:rsidP="00F73A58">
      <w:pPr>
        <w:pStyle w:val="PL"/>
      </w:pPr>
    </w:p>
    <w:p w14:paraId="4ACD1575" w14:textId="77777777" w:rsidR="00F73A58" w:rsidRPr="008346F5" w:rsidRDefault="00F73A58" w:rsidP="00F73A58">
      <w:pPr>
        <w:pStyle w:val="PL"/>
      </w:pPr>
      <w:r w:rsidRPr="008346F5">
        <w:t>PRSBWAggregationRequestInfo-Item ::= SEQUENCE {</w:t>
      </w:r>
    </w:p>
    <w:p w14:paraId="38BD0D62" w14:textId="77777777" w:rsidR="00F73A58" w:rsidRPr="008346F5" w:rsidRDefault="00F73A58" w:rsidP="00F73A58">
      <w:pPr>
        <w:pStyle w:val="PL"/>
      </w:pPr>
      <w:r w:rsidRPr="008346F5">
        <w:tab/>
        <w:t>dl-PRSBWAggregationRequestInfo-List</w:t>
      </w:r>
      <w:r w:rsidRPr="008346F5">
        <w:tab/>
        <w:t>DL-PRSBWAggregationRequestInfo-List,</w:t>
      </w:r>
    </w:p>
    <w:p w14:paraId="47B74750"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5D379251" w14:textId="77777777" w:rsidR="00F73A58" w:rsidRPr="008346F5" w:rsidRDefault="00F73A58" w:rsidP="00F73A58">
      <w:pPr>
        <w:pStyle w:val="PL"/>
      </w:pPr>
      <w:r w:rsidRPr="008346F5">
        <w:tab/>
        <w:t>...</w:t>
      </w:r>
    </w:p>
    <w:p w14:paraId="37F5077E" w14:textId="77777777" w:rsidR="00F73A58" w:rsidRPr="008346F5" w:rsidRDefault="00F73A58" w:rsidP="00F73A58">
      <w:pPr>
        <w:pStyle w:val="PL"/>
      </w:pPr>
      <w:r w:rsidRPr="008346F5">
        <w:t>}</w:t>
      </w:r>
    </w:p>
    <w:p w14:paraId="4E2D2CFD" w14:textId="77777777" w:rsidR="00F73A58" w:rsidRPr="008346F5" w:rsidRDefault="00F73A58" w:rsidP="00F73A58">
      <w:pPr>
        <w:pStyle w:val="PL"/>
      </w:pPr>
    </w:p>
    <w:p w14:paraId="3623B2F0" w14:textId="77777777" w:rsidR="00F73A58" w:rsidRPr="008346F5" w:rsidRDefault="00F73A58" w:rsidP="00F73A58">
      <w:pPr>
        <w:pStyle w:val="PL"/>
      </w:pPr>
      <w:r w:rsidRPr="008346F5">
        <w:t>PRSBWAggregationRequestInfo-Item-ExtIEs NRPPA-PROTOCOL-EXTENSION ::= {</w:t>
      </w:r>
    </w:p>
    <w:p w14:paraId="1294708A" w14:textId="77777777" w:rsidR="00F73A58" w:rsidRPr="008346F5" w:rsidRDefault="00F73A58" w:rsidP="00F73A58">
      <w:pPr>
        <w:pStyle w:val="PL"/>
      </w:pPr>
      <w:r w:rsidRPr="008346F5">
        <w:tab/>
        <w:t>...</w:t>
      </w:r>
    </w:p>
    <w:p w14:paraId="63AE1F52" w14:textId="77777777" w:rsidR="00F73A58" w:rsidRPr="008346F5" w:rsidRDefault="00F73A58" w:rsidP="00F73A58">
      <w:pPr>
        <w:pStyle w:val="PL"/>
      </w:pPr>
      <w:r w:rsidRPr="008346F5">
        <w:t>}</w:t>
      </w:r>
    </w:p>
    <w:p w14:paraId="29F467AE" w14:textId="77777777" w:rsidR="00F73A58" w:rsidRPr="008346F5" w:rsidRDefault="00F73A58" w:rsidP="00F73A58">
      <w:pPr>
        <w:pStyle w:val="PL"/>
      </w:pPr>
    </w:p>
    <w:p w14:paraId="203A3E5A" w14:textId="77777777" w:rsidR="00F73A58" w:rsidRPr="008346F5" w:rsidRDefault="00F73A58" w:rsidP="00F73A58">
      <w:pPr>
        <w:pStyle w:val="PL"/>
      </w:pPr>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p>
    <w:p w14:paraId="7576C8C0" w14:textId="77777777" w:rsidR="00F73A58" w:rsidRPr="008346F5" w:rsidRDefault="00F73A58" w:rsidP="00F73A58">
      <w:pPr>
        <w:pStyle w:val="PL"/>
      </w:pPr>
    </w:p>
    <w:p w14:paraId="69006795" w14:textId="77777777" w:rsidR="00F73A58" w:rsidRPr="008346F5" w:rsidRDefault="00F73A58" w:rsidP="00F73A58">
      <w:pPr>
        <w:pStyle w:val="PL"/>
      </w:pPr>
      <w:r w:rsidRPr="008346F5">
        <w:t>DL-PRSBWAggregationRequestInfo-Item ::= SEQUENCE {</w:t>
      </w:r>
    </w:p>
    <w:p w14:paraId="4F92A674" w14:textId="77777777" w:rsidR="00F73A58" w:rsidRPr="008346F5" w:rsidRDefault="00F73A58" w:rsidP="00F73A58">
      <w:pPr>
        <w:pStyle w:val="PL"/>
      </w:pPr>
      <w:r w:rsidRPr="00B354A5">
        <w:tab/>
      </w:r>
      <w:r w:rsidRPr="008346F5">
        <w:t>dl-prs-ResourceSetIndex</w:t>
      </w:r>
      <w:r w:rsidRPr="008346F5">
        <w:tab/>
      </w:r>
      <w:r w:rsidRPr="008346F5">
        <w:tab/>
      </w:r>
      <w:r w:rsidRPr="008346F5">
        <w:tab/>
      </w:r>
      <w:r w:rsidRPr="008346F5">
        <w:tab/>
        <w:t>INTEGER (1..8),</w:t>
      </w:r>
    </w:p>
    <w:p w14:paraId="48089C7D"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0D6833EA" w14:textId="77777777" w:rsidR="00F73A58" w:rsidRPr="008346F5" w:rsidRDefault="00F73A58" w:rsidP="00F73A58">
      <w:pPr>
        <w:pStyle w:val="PL"/>
      </w:pPr>
      <w:r w:rsidRPr="008346F5">
        <w:tab/>
        <w:t>...</w:t>
      </w:r>
    </w:p>
    <w:p w14:paraId="719C5CF0" w14:textId="77777777" w:rsidR="00F73A58" w:rsidRPr="008346F5" w:rsidRDefault="00F73A58" w:rsidP="00F73A58">
      <w:pPr>
        <w:pStyle w:val="PL"/>
      </w:pPr>
      <w:r w:rsidRPr="008346F5">
        <w:t>}</w:t>
      </w:r>
    </w:p>
    <w:p w14:paraId="16A66797" w14:textId="77777777" w:rsidR="00F73A58" w:rsidRPr="008346F5" w:rsidRDefault="00F73A58" w:rsidP="00F73A58">
      <w:pPr>
        <w:pStyle w:val="PL"/>
      </w:pPr>
    </w:p>
    <w:p w14:paraId="08E0BDD6" w14:textId="77777777" w:rsidR="00F73A58" w:rsidRPr="008346F5" w:rsidRDefault="00F73A58" w:rsidP="00F73A58">
      <w:pPr>
        <w:pStyle w:val="PL"/>
      </w:pPr>
      <w:r w:rsidRPr="008346F5">
        <w:t>DL-PRSBWAggregationRequestInfo-Item-ExtIEs NRPPA-PROTOCOL-EXTENSION ::= {</w:t>
      </w:r>
    </w:p>
    <w:p w14:paraId="30DF7423" w14:textId="77777777" w:rsidR="00F73A58" w:rsidRPr="008346F5" w:rsidRDefault="00F73A58" w:rsidP="00F73A58">
      <w:pPr>
        <w:pStyle w:val="PL"/>
      </w:pPr>
      <w:r w:rsidRPr="008346F5">
        <w:tab/>
        <w:t>...</w:t>
      </w:r>
    </w:p>
    <w:bookmarkEnd w:id="3643"/>
    <w:bookmarkEnd w:id="3644"/>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45"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45"/>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3646"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3646"/>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3647"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3647"/>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3648"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t>}</w:t>
      </w:r>
    </w:p>
    <w:bookmarkEnd w:id="3648"/>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42"/>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49"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50" w:name="_Hlk54252960"/>
      <w:r w:rsidR="00994195" w:rsidRPr="00E17648">
        <w:rPr>
          <w:snapToGrid w:val="0"/>
        </w:rPr>
        <w:t>PRSResource-QCLSourceSSB</w:t>
      </w:r>
      <w:bookmarkEnd w:id="3650"/>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51"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51"/>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52"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49"/>
    <w:bookmarkEnd w:id="3652"/>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rPr>
          <w:noProof w:val="0"/>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53" w:name="_Hlk42766901"/>
    </w:p>
    <w:p w14:paraId="23187F00" w14:textId="77777777" w:rsidR="004652C4" w:rsidRDefault="004652C4" w:rsidP="00E766B3">
      <w:pPr>
        <w:pStyle w:val="PL"/>
        <w:rPr>
          <w:snapToGrid w:val="0"/>
        </w:rPr>
      </w:pPr>
      <w:bookmarkStart w:id="3654"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55" w:name="_Hlk42707279"/>
      <w:r>
        <w:rPr>
          <w:snapToGrid w:val="0"/>
        </w:rPr>
        <w:t>ReferenceSignal-ExtensionIE</w:t>
      </w:r>
      <w:bookmarkEnd w:id="3655"/>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42A14D28" w14:textId="77777777" w:rsidR="008460E9" w:rsidRDefault="008460E9" w:rsidP="008460E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057FB6A0" w14:textId="6419C5DC" w:rsidR="004652C4" w:rsidRPr="00AA5843" w:rsidRDefault="004652C4" w:rsidP="008460E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53"/>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54"/>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Default="00CA55E0" w:rsidP="00CA55E0">
      <w:pPr>
        <w:pStyle w:val="PL"/>
        <w:rPr>
          <w:rFonts w:eastAsia="Calibri" w:cs="Courier New"/>
          <w:snapToGrid w:val="0"/>
          <w:szCs w:val="22"/>
          <w:lang w:val="en-US"/>
        </w:rPr>
      </w:pPr>
      <w:r w:rsidRPr="00E17648">
        <w:rPr>
          <w:rFonts w:eastAsia="Calibri" w:cs="Courier New"/>
          <w:snapToGrid w:val="0"/>
          <w:szCs w:val="22"/>
          <w:lang w:val="en-US"/>
        </w:rPr>
        <w:t>}</w:t>
      </w:r>
    </w:p>
    <w:p w14:paraId="1CAB17D7" w14:textId="77777777" w:rsidR="008460E9" w:rsidRPr="007C49BE" w:rsidRDefault="008460E9" w:rsidP="00CA55E0">
      <w:pPr>
        <w:pStyle w:val="PL"/>
        <w:rPr>
          <w:rFonts w:eastAsia="Calibri" w:cs="Courier New"/>
          <w:snapToGrid w:val="0"/>
          <w:szCs w:val="22"/>
        </w:rPr>
      </w:pPr>
    </w:p>
    <w:p w14:paraId="7AB31812" w14:textId="77777777" w:rsidR="008460E9" w:rsidRDefault="008460E9" w:rsidP="008460E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43AF583C" w14:textId="77777777" w:rsidR="008460E9" w:rsidRDefault="008460E9" w:rsidP="008460E9">
      <w:pPr>
        <w:pStyle w:val="PL"/>
        <w:rPr>
          <w:snapToGrid w:val="0"/>
        </w:rPr>
      </w:pPr>
    </w:p>
    <w:p w14:paraId="38D8CCA4" w14:textId="77777777" w:rsidR="008460E9" w:rsidRDefault="008460E9" w:rsidP="008460E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702F770F" w14:textId="77777777" w:rsidR="008460E9" w:rsidRDefault="008460E9" w:rsidP="008460E9">
      <w:pPr>
        <w:pStyle w:val="PL"/>
        <w:rPr>
          <w:snapToGrid w:val="0"/>
        </w:rPr>
      </w:pPr>
    </w:p>
    <w:p w14:paraId="04615917" w14:textId="67F75F3A" w:rsidR="002F45B2" w:rsidRDefault="008460E9" w:rsidP="008460E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6676C85F" w14:textId="77777777" w:rsidR="008460E9" w:rsidRPr="00707B3F" w:rsidRDefault="008460E9" w:rsidP="008460E9">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56"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8D27D91" w14:textId="23B0D196" w:rsidR="00F73A58" w:rsidRDefault="00F73A58" w:rsidP="00F73A58">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6DEFF43" w14:textId="1E27FC3E" w:rsidR="00034E40" w:rsidRPr="00496C37" w:rsidRDefault="00F73A58" w:rsidP="00F73A58">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56"/>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noProof w:val="0"/>
          <w:szCs w:val="18"/>
        </w:rPr>
      </w:pPr>
      <w:bookmarkStart w:id="3657" w:name="_Hlk54263809"/>
      <w:r w:rsidRPr="00E17648">
        <w:rPr>
          <w:noProof w:val="0"/>
          <w:snapToGrid w:val="0"/>
        </w:rPr>
        <w:t>--</w:t>
      </w:r>
      <w:r w:rsidRPr="00E17648">
        <w:rPr>
          <w:rFonts w:cs="Arial"/>
          <w:noProof w:val="0"/>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57"/>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58"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58"/>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9FE2B33"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Default="00177514" w:rsidP="00177514">
      <w:pPr>
        <w:pStyle w:val="PL"/>
        <w:rPr>
          <w:snapToGrid w:val="0"/>
          <w:lang w:val="sv-SE"/>
        </w:rPr>
      </w:pPr>
      <w:r w:rsidRPr="00E766B3">
        <w:rPr>
          <w:snapToGrid w:val="0"/>
          <w:lang w:val="sv-SE"/>
        </w:rPr>
        <w:t>ResourceTypePeriodicPos-ExtIEs NRPPA-PROTOCOL-EXTENSION ::= {</w:t>
      </w:r>
    </w:p>
    <w:p w14:paraId="6EA5790D" w14:textId="77777777" w:rsidR="00C97035" w:rsidRPr="00A4641C" w:rsidRDefault="00C97035" w:rsidP="00C97035">
      <w:pPr>
        <w:pStyle w:val="PL"/>
        <w:tabs>
          <w:tab w:val="clear" w:pos="4608"/>
        </w:tabs>
        <w:rPr>
          <w:lang w:eastAsia="zh-CN"/>
        </w:rPr>
      </w:pPr>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217C9FCA" w14:textId="77777777" w:rsidR="00C97035" w:rsidRPr="006A1973" w:rsidRDefault="00C97035" w:rsidP="00C97035">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59" w:name="_Hlk50146741"/>
      <w:bookmarkStart w:id="3660"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59"/>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60"/>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6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61"/>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62"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62"/>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63" w:name="_Hlk50146796"/>
      <w:bookmarkStart w:id="3664"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65" w:name="_Hlk159005522"/>
      <w:r>
        <w:rPr>
          <w:snapToGrid w:val="0"/>
          <w:lang w:val="sv-SE"/>
        </w:rPr>
        <w:t>SlotOffsetForRemainingHops</w:t>
      </w:r>
      <w:r w:rsidRPr="00496C37">
        <w:rPr>
          <w:snapToGrid w:val="0"/>
        </w:rPr>
        <w:t>List ::= SEQUENCE (SIZE (1..</w:t>
      </w:r>
      <w:bookmarkStart w:id="3666" w:name="OLE_LINK46"/>
      <w:bookmarkStart w:id="3667" w:name="OLE_LINK47"/>
      <w:r w:rsidRPr="00496C37">
        <w:rPr>
          <w:snapToGrid w:val="0"/>
        </w:rPr>
        <w:t>maxno</w:t>
      </w:r>
      <w:r>
        <w:rPr>
          <w:rFonts w:hint="eastAsia"/>
          <w:snapToGrid w:val="0"/>
          <w:lang w:eastAsia="zh-CN"/>
        </w:rPr>
        <w:t>of</w:t>
      </w:r>
      <w:r>
        <w:rPr>
          <w:snapToGrid w:val="0"/>
        </w:rPr>
        <w:t>HopsMinusOne</w:t>
      </w:r>
      <w:bookmarkEnd w:id="3666"/>
      <w:bookmarkEnd w:id="3667"/>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65"/>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F0548" w:rsidRDefault="004652C4" w:rsidP="004652C4">
      <w:pPr>
        <w:pStyle w:val="PL"/>
        <w:rPr>
          <w:noProof w:val="0"/>
        </w:rPr>
      </w:pPr>
      <w:r w:rsidRPr="004151EA">
        <w:rPr>
          <w:noProof w:val="0"/>
        </w:rPr>
        <w:tab/>
      </w:r>
      <w:r w:rsidRPr="007F0548">
        <w:rPr>
          <w:noProof w:val="0"/>
        </w:rPr>
        <w:t>iE-Extensions</w:t>
      </w:r>
      <w:r w:rsidRPr="007F0548">
        <w:rPr>
          <w:noProof w:val="0"/>
        </w:rPr>
        <w:tab/>
      </w:r>
      <w:r w:rsidRPr="007F0548">
        <w:rPr>
          <w:noProof w:val="0"/>
        </w:rPr>
        <w:tab/>
      </w:r>
      <w:r w:rsidRPr="007F0548">
        <w:rPr>
          <w:noProof w:val="0"/>
        </w:rPr>
        <w:tab/>
      </w:r>
      <w:r w:rsidRPr="007F0548">
        <w:rPr>
          <w:noProof w:val="0"/>
        </w:rPr>
        <w:tab/>
      </w:r>
      <w:r w:rsidRPr="007F0548">
        <w:rPr>
          <w:noProof w:val="0"/>
        </w:rPr>
        <w:tab/>
        <w:t xml:space="preserve">ProtocolExtensionContainer { { </w:t>
      </w:r>
      <w:r w:rsidRPr="007F0548">
        <w:rPr>
          <w:snapToGrid w:val="0"/>
        </w:rPr>
        <w:t>SpatialDirectionInformation</w:t>
      </w:r>
      <w:r w:rsidRPr="007F0548">
        <w:rPr>
          <w:noProof w:val="0"/>
        </w:rPr>
        <w:t>-ExtIEs } } OPTIONAL,</w:t>
      </w:r>
    </w:p>
    <w:p w14:paraId="3A287922" w14:textId="77777777" w:rsidR="004652C4" w:rsidRPr="00EA5FA7" w:rsidRDefault="004652C4" w:rsidP="004652C4">
      <w:pPr>
        <w:pStyle w:val="PL"/>
        <w:rPr>
          <w:noProof w:val="0"/>
        </w:rPr>
      </w:pPr>
      <w:r w:rsidRPr="007F0548">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68"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44D76B0" w14:textId="77777777" w:rsidR="00AE7691" w:rsidRDefault="004652C4" w:rsidP="00AE7691">
      <w:pPr>
        <w:pStyle w:val="PL"/>
        <w:rPr>
          <w:noProof w:val="0"/>
          <w:lang w:eastAsia="zh-CN"/>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4B8CA41B" w14:textId="6ACF1FA4" w:rsidR="004652C4" w:rsidRPr="00EA5FA7" w:rsidRDefault="00AE7691" w:rsidP="00AE7691">
      <w:pPr>
        <w:pStyle w:val="PL"/>
        <w:rPr>
          <w:noProof w:val="0"/>
        </w:rPr>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noProof w:val="0"/>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rPr>
          <w:noProof w:val="0"/>
        </w:rPr>
        <w:t>,</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4851C6B" w14:textId="77777777" w:rsidR="00C97035" w:rsidRDefault="00C97035" w:rsidP="00C97035">
      <w:pPr>
        <w:pStyle w:val="PL"/>
        <w:rPr>
          <w:snapToGrid w:val="0"/>
          <w:lang w:eastAsia="zh-CN"/>
        </w:rPr>
      </w:pPr>
      <w:bookmarkStart w:id="3669" w:name="_Hlk183456374"/>
    </w:p>
    <w:p w14:paraId="01F09B0D" w14:textId="019FDC83" w:rsidR="00B051DE" w:rsidRDefault="00C97035" w:rsidP="00C97035">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3669"/>
    </w:p>
    <w:p w14:paraId="530A4BF5" w14:textId="77777777" w:rsidR="00C97035" w:rsidRPr="007C49BE" w:rsidRDefault="00C97035" w:rsidP="00C97035">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29E6593A" w:rsidR="00486788" w:rsidRDefault="00486788" w:rsidP="00486788">
      <w:pPr>
        <w:pStyle w:val="PL"/>
      </w:pPr>
      <w:r>
        <w:rPr>
          <w:snapToGrid w:val="0"/>
        </w:rPr>
        <w:t xml:space="preserve">SRSTransmissionStatus ::= </w:t>
      </w:r>
      <w:r>
        <w:t>ENUMERATED {stopped,...</w:t>
      </w:r>
      <w:r w:rsidR="007474ED">
        <w:rPr>
          <w:rFonts w:eastAsia="Times New Roman"/>
        </w:rPr>
        <w:t>,</w:t>
      </w:r>
      <w:r w:rsidR="000A2D3D">
        <w:rPr>
          <w:rFonts w:eastAsia="Times New Roman" w:hint="eastAsia"/>
          <w:lang w:eastAsia="zh-CN"/>
        </w:rPr>
        <w:t>area-specific</w:t>
      </w:r>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E766B3">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68"/>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E766B3">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63"/>
    </w:p>
    <w:p w14:paraId="1940CA11" w14:textId="77777777" w:rsidR="004652C4" w:rsidRDefault="004652C4" w:rsidP="00E766B3">
      <w:pPr>
        <w:pStyle w:val="PL"/>
      </w:pPr>
    </w:p>
    <w:p w14:paraId="6594A09A" w14:textId="77777777" w:rsidR="004652C4" w:rsidRDefault="004652C4" w:rsidP="00E766B3">
      <w:pPr>
        <w:pStyle w:val="PL"/>
      </w:pPr>
    </w:p>
    <w:bookmarkEnd w:id="3664"/>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70" w:name="_Hlk50053121"/>
      <w:bookmarkStart w:id="3671"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w:t>
      </w:r>
      <w:r w:rsidRPr="007F0548">
        <w:rPr>
          <w:noProof w:val="0"/>
          <w:snapToGrid w:val="0"/>
          <w:lang w:val="fr-FR"/>
        </w:rPr>
        <w:t xml:space="preserve"> SystemInformation</w:t>
      </w:r>
      <w:r w:rsidRPr="007F0548">
        <w:rPr>
          <w:snapToGrid w:val="0"/>
          <w:lang w:val="fr-FR"/>
        </w:rPr>
        <w:t>-ExtIEs}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noProof w:val="0"/>
          <w:snapToGrid w:val="0"/>
        </w:rPr>
        <w:t>SystemInformation</w:t>
      </w:r>
      <w:r w:rsidRPr="007F0548">
        <w:rPr>
          <w:snapToGrid w:val="0"/>
        </w:rPr>
        <w:t>-ExtIEs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noProof w:val="0"/>
          <w:snapToGrid w:val="0"/>
        </w:rPr>
        <w:t>}</w:t>
      </w:r>
      <w:bookmarkEnd w:id="3670"/>
    </w:p>
    <w:bookmarkEnd w:id="3671"/>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noProof w:val="0"/>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E766B3">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72" w:name="OLE_LINK23"/>
      <w:bookmarkStart w:id="3673" w:name="OLE_LINK24"/>
      <w:r w:rsidRPr="00471D0D">
        <w:rPr>
          <w:snapToGrid w:val="0"/>
        </w:rPr>
        <w:t>TimeWindow</w:t>
      </w:r>
      <w:r>
        <w:rPr>
          <w:snapToGrid w:val="0"/>
        </w:rPr>
        <w:t>DurationMeasurement</w:t>
      </w:r>
      <w:bookmarkEnd w:id="3672"/>
      <w:bookmarkEnd w:id="3673"/>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74" w:name="OLE_LINK21"/>
      <w:bookmarkStart w:id="3675" w:name="OLE_LINK22"/>
      <w:r>
        <w:t>ENUMERATED</w:t>
      </w:r>
      <w:bookmarkEnd w:id="3674"/>
      <w:bookmarkEnd w:id="3675"/>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noProof w:val="0"/>
          <w:lang w:eastAsia="zh-CN"/>
        </w:rPr>
      </w:pPr>
      <w:r w:rsidRPr="000F0B63">
        <w:rPr>
          <w:noProof w:val="0"/>
        </w:rPr>
        <w:t>TimeWindowInformation-Measurement</w:t>
      </w:r>
      <w:r>
        <w:t>-Item</w:t>
      </w:r>
      <w:r w:rsidRPr="000F0B63">
        <w:rPr>
          <w:noProof w:val="0"/>
        </w:rPr>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00BDC529" w14:textId="77777777" w:rsidR="00535582" w:rsidRDefault="00C86220" w:rsidP="00535582">
      <w:pPr>
        <w:pStyle w:val="PL"/>
        <w:rPr>
          <w:snapToGrid w:val="0"/>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87E679B" w14:textId="0B415585" w:rsidR="00C86220" w:rsidRPr="00E17648" w:rsidRDefault="00535582" w:rsidP="00535582">
      <w:pPr>
        <w:pStyle w:val="PL"/>
        <w:rPr>
          <w:rFonts w:cs="Arial"/>
          <w:noProof w:val="0"/>
          <w:szCs w:val="18"/>
        </w:rPr>
      </w:pPr>
      <w:r>
        <w:rPr>
          <w:rFonts w:cs="Arial"/>
          <w:noProof w:val="0"/>
          <w:szCs w:val="18"/>
        </w:rPr>
        <w:tab/>
        <w:t>t</w:t>
      </w:r>
      <w:r w:rsidRPr="0015620D">
        <w:rPr>
          <w:rFonts w:cs="Arial"/>
          <w:noProof w:val="0"/>
          <w:szCs w:val="18"/>
        </w:rPr>
        <w:t>imeWindowStart</w:t>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noProof w:val="0"/>
          <w:lang w:eastAsia="zh-CN"/>
        </w:rPr>
      </w:pPr>
      <w:r w:rsidRPr="00E47403">
        <w:rPr>
          <w:rFonts w:hint="eastAsia"/>
          <w:noProof w:val="0"/>
          <w:lang w:eastAsia="zh-CN"/>
        </w:rPr>
        <w:tab/>
        <w:t>...</w:t>
      </w:r>
    </w:p>
    <w:p w14:paraId="7E60BB7F" w14:textId="77777777" w:rsidR="002271C6" w:rsidRPr="00507ADF" w:rsidRDefault="002271C6" w:rsidP="002271C6">
      <w:pPr>
        <w:pStyle w:val="PL"/>
      </w:pPr>
      <w:r w:rsidRPr="006E57F8">
        <w:rPr>
          <w:noProof w:val="0"/>
        </w:rPr>
        <w:t>}</w:t>
      </w:r>
    </w:p>
    <w:p w14:paraId="6005F28B" w14:textId="77777777" w:rsidR="002271C6" w:rsidRDefault="002271C6" w:rsidP="002271C6">
      <w:pPr>
        <w:pStyle w:val="PL"/>
        <w:rPr>
          <w:noProof w:val="0"/>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noProof w:val="0"/>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noProof w:val="0"/>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1E8D522B" w14:textId="77777777" w:rsidR="00535582" w:rsidRDefault="00535582" w:rsidP="00535582">
      <w:pPr>
        <w:pStyle w:val="PL"/>
      </w:pPr>
      <w:r w:rsidRPr="00471D0D">
        <w:rPr>
          <w:snapToGrid w:val="0"/>
        </w:rPr>
        <w:t>TimeWindow</w:t>
      </w:r>
      <w:r>
        <w:rPr>
          <w:snapToGrid w:val="0"/>
        </w:rPr>
        <w:t>Start</w:t>
      </w:r>
      <w:r w:rsidRPr="0043020C">
        <w:t xml:space="preserve"> ::= SEQUENCE {</w:t>
      </w:r>
    </w:p>
    <w:p w14:paraId="2E960833" w14:textId="77777777" w:rsidR="00535582" w:rsidRDefault="00535582" w:rsidP="00535582">
      <w:pPr>
        <w:pStyle w:val="PL"/>
      </w:pPr>
      <w:r>
        <w:tab/>
        <w:t>systemFrameNumber</w:t>
      </w:r>
      <w:r>
        <w:tab/>
      </w:r>
      <w:r>
        <w:tab/>
        <w:t>SystemFrameNumber,</w:t>
      </w:r>
    </w:p>
    <w:p w14:paraId="4CC5586E" w14:textId="77777777" w:rsidR="00535582" w:rsidRDefault="00535582" w:rsidP="00535582">
      <w:pPr>
        <w:pStyle w:val="PL"/>
      </w:pPr>
      <w:r>
        <w:tab/>
        <w:t>slotNumber</w:t>
      </w:r>
      <w:r>
        <w:tab/>
      </w:r>
      <w:r>
        <w:tab/>
      </w:r>
      <w:r>
        <w:tab/>
      </w:r>
      <w:r>
        <w:tab/>
        <w:t>SlotNumber,</w:t>
      </w:r>
    </w:p>
    <w:p w14:paraId="49DE4DE0" w14:textId="77777777" w:rsidR="00535582" w:rsidRDefault="00535582" w:rsidP="00535582">
      <w:pPr>
        <w:pStyle w:val="PL"/>
      </w:pPr>
      <w:r>
        <w:tab/>
      </w:r>
      <w:r w:rsidRPr="00B36550">
        <w:t>symbolIndex</w:t>
      </w:r>
      <w:r w:rsidRPr="00B36550">
        <w:tab/>
      </w:r>
      <w:r w:rsidRPr="00B36550">
        <w:tab/>
      </w:r>
      <w:r w:rsidRPr="00B36550">
        <w:tab/>
      </w:r>
      <w:r w:rsidRPr="00B36550">
        <w:tab/>
        <w:t>INTEGER (0..13)</w:t>
      </w:r>
      <w:r>
        <w:t>,</w:t>
      </w:r>
    </w:p>
    <w:p w14:paraId="705E6303" w14:textId="77777777" w:rsidR="00535582" w:rsidRPr="00E47403" w:rsidRDefault="00535582" w:rsidP="00535582">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700965B8" w14:textId="77777777" w:rsidR="00535582" w:rsidRPr="00666F81" w:rsidRDefault="00535582" w:rsidP="00535582">
      <w:pPr>
        <w:pStyle w:val="PL"/>
      </w:pPr>
      <w:r w:rsidRPr="00235ECA">
        <w:tab/>
      </w:r>
      <w:r>
        <w:t>...</w:t>
      </w:r>
    </w:p>
    <w:p w14:paraId="339038F5" w14:textId="77777777" w:rsidR="00535582" w:rsidRDefault="00535582" w:rsidP="00535582">
      <w:pPr>
        <w:pStyle w:val="PL"/>
      </w:pPr>
      <w:r w:rsidRPr="005914C0">
        <w:t>}</w:t>
      </w:r>
    </w:p>
    <w:p w14:paraId="3EE5E53F" w14:textId="77777777" w:rsidR="00535582" w:rsidRDefault="00535582" w:rsidP="00535582">
      <w:pPr>
        <w:pStyle w:val="PL"/>
      </w:pPr>
    </w:p>
    <w:p w14:paraId="14987E5A" w14:textId="77777777" w:rsidR="00535582" w:rsidRPr="007C49BE" w:rsidRDefault="00535582" w:rsidP="00535582">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933FBB7" w14:textId="77777777" w:rsidR="00535582" w:rsidRPr="00AA5843" w:rsidRDefault="00535582" w:rsidP="0053558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A4C7E17" w14:textId="77777777" w:rsidR="00535582" w:rsidRPr="004F24CE" w:rsidRDefault="00535582" w:rsidP="00535582">
      <w:pPr>
        <w:pStyle w:val="PL"/>
        <w:rPr>
          <w:snapToGrid w:val="0"/>
        </w:rPr>
      </w:pPr>
      <w:r w:rsidRPr="00AA5843">
        <w:rPr>
          <w:rFonts w:eastAsia="Calibri" w:cs="Courier New"/>
          <w:snapToGrid w:val="0"/>
          <w:szCs w:val="22"/>
          <w:lang w:val="en-US"/>
        </w:rPr>
        <w:t>}</w:t>
      </w: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76"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677" w:name="_Hlk50054026"/>
      <w:r w:rsidRPr="000F19F9">
        <w:rPr>
          <w:noProof w:val="0"/>
          <w:snapToGrid w:val="0"/>
        </w:rPr>
        <w:t>TrpMeasurementQuality</w:t>
      </w:r>
      <w:bookmarkEnd w:id="3677"/>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F0548" w:rsidRDefault="004652C4" w:rsidP="004652C4">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4122E51F" w14:textId="77777777" w:rsidR="004652C4" w:rsidRPr="000F19F9" w:rsidRDefault="004652C4" w:rsidP="004652C4">
      <w:pPr>
        <w:pStyle w:val="PL"/>
        <w:rPr>
          <w:noProof w:val="0"/>
          <w:snapToGrid w:val="0"/>
        </w:rPr>
      </w:pPr>
      <w:r w:rsidRPr="007F0548">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678" w:name="_Hlk159006157"/>
      <w:r>
        <w:rPr>
          <w:snapToGrid w:val="0"/>
        </w:rPr>
        <w:t>MeasuredFrequencyHops</w:t>
      </w:r>
      <w:bookmarkEnd w:id="3678"/>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18AD0940" w14:textId="0580BC3D" w:rsidR="00034E40" w:rsidRDefault="005655AF" w:rsidP="005655AF">
      <w:pPr>
        <w:pStyle w:val="PL"/>
        <w:rPr>
          <w:snapToGrid w:val="0"/>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2271C6">
      <w:pPr>
        <w:pStyle w:val="PL"/>
        <w:rPr>
          <w:noProof w:val="0"/>
          <w:snapToGrid w:val="0"/>
        </w:rPr>
      </w:pPr>
    </w:p>
    <w:p w14:paraId="6CD7DFEE" w14:textId="77777777" w:rsidR="004652C4" w:rsidRPr="000F19F9" w:rsidRDefault="004652C4" w:rsidP="002271C6">
      <w:pPr>
        <w:pStyle w:val="PL"/>
        <w:rPr>
          <w:noProof w:val="0"/>
          <w:snapToGrid w:val="0"/>
        </w:rPr>
      </w:pPr>
      <w:r w:rsidRPr="000F19F9">
        <w:rPr>
          <w:noProof w:val="0"/>
          <w:snapToGrid w:val="0"/>
        </w:rPr>
        <w:t>}</w:t>
      </w:r>
    </w:p>
    <w:p w14:paraId="30B6AF17" w14:textId="77777777" w:rsidR="004652C4" w:rsidRPr="000F19F9" w:rsidRDefault="004652C4" w:rsidP="002271C6">
      <w:pPr>
        <w:pStyle w:val="PL"/>
        <w:rPr>
          <w:noProof w:val="0"/>
          <w:snapToGrid w:val="0"/>
        </w:rPr>
      </w:pPr>
    </w:p>
    <w:p w14:paraId="6B67C21F" w14:textId="77777777" w:rsidR="004652C4" w:rsidRDefault="004652C4" w:rsidP="002271C6">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noProof w:val="0"/>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09A5B12E" w14:textId="28E8D8B2" w:rsidR="00C86220" w:rsidRPr="00016E32" w:rsidRDefault="00C86220" w:rsidP="00C86220">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noProof w:val="0"/>
          <w:snapToGrid w:val="0"/>
          <w:lang w:eastAsia="zh-CN"/>
        </w:rPr>
      </w:pPr>
      <w:r w:rsidRPr="00016E32">
        <w:rPr>
          <w:snapToGrid w:val="0"/>
        </w:rPr>
        <w:tab/>
      </w:r>
      <w:r w:rsidR="005621D8" w:rsidRPr="00CC1C43">
        <w:rPr>
          <w:noProof w:val="0"/>
          <w:snapToGrid w:val="0"/>
          <w:lang w:eastAsia="zh-CN"/>
        </w:rPr>
        <w:t>...</w:t>
      </w:r>
    </w:p>
    <w:p w14:paraId="3BD0FA1D" w14:textId="77777777" w:rsidR="005621D8" w:rsidRPr="00CC1C43" w:rsidRDefault="005621D8" w:rsidP="005621D8">
      <w:pPr>
        <w:pStyle w:val="PL"/>
        <w:rPr>
          <w:noProof w:val="0"/>
        </w:rPr>
      </w:pPr>
      <w:r w:rsidRPr="00CC1C43">
        <w:rPr>
          <w:noProof w:val="0"/>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3336D3" w:rsidRDefault="004652C4" w:rsidP="00E766B3">
      <w:pPr>
        <w:pStyle w:val="PL"/>
        <w:rPr>
          <w:noProof w:val="0"/>
          <w:snapToGrid w:val="0"/>
        </w:rPr>
      </w:pPr>
      <w:r w:rsidRPr="00CC1C43">
        <w:rPr>
          <w:snapToGrid w:val="0"/>
          <w:lang w:val="fr-FR"/>
        </w:rPr>
        <w:tab/>
      </w:r>
      <w:r w:rsidRPr="00CC1C43">
        <w:rPr>
          <w:snapToGrid w:val="0"/>
          <w:lang w:val="fr-FR"/>
        </w:rPr>
        <w:tab/>
      </w:r>
      <w:r w:rsidRPr="003336D3">
        <w:rPr>
          <w:snapToGrid w:val="0"/>
        </w:rPr>
        <w:t>...</w:t>
      </w:r>
    </w:p>
    <w:p w14:paraId="5A1FAD8D" w14:textId="77777777" w:rsidR="004652C4" w:rsidRPr="003336D3" w:rsidRDefault="004652C4" w:rsidP="002271C6">
      <w:pPr>
        <w:pStyle w:val="PL"/>
        <w:rPr>
          <w:snapToGrid w:val="0"/>
        </w:rPr>
      </w:pPr>
      <w:r w:rsidRPr="003336D3">
        <w:rPr>
          <w:snapToGrid w:val="0"/>
        </w:rPr>
        <w:t>}</w:t>
      </w:r>
    </w:p>
    <w:p w14:paraId="0C51DF9B" w14:textId="77777777" w:rsidR="005621D8" w:rsidRPr="003336D3" w:rsidRDefault="005621D8" w:rsidP="002271C6">
      <w:pPr>
        <w:pStyle w:val="PL"/>
        <w:rPr>
          <w:snapToGrid w:val="0"/>
        </w:rPr>
      </w:pPr>
    </w:p>
    <w:p w14:paraId="60F83570" w14:textId="77777777" w:rsidR="00F73A58" w:rsidRPr="00105451" w:rsidRDefault="00F73A58" w:rsidP="00F73A58">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49EF9099" w14:textId="4B185F81" w:rsidR="005621D8" w:rsidRPr="003336D3" w:rsidRDefault="00F73A58" w:rsidP="00F73A58">
      <w:pPr>
        <w:pStyle w:val="PL"/>
        <w:rPr>
          <w:rFonts w:eastAsia="Calibri" w:cs="Courier New"/>
          <w:szCs w:val="22"/>
        </w:rPr>
      </w:pPr>
      <w:r w:rsidRPr="00105451">
        <w:rPr>
          <w:rFonts w:eastAsia="Calibri" w:cs="Courier New"/>
          <w:szCs w:val="22"/>
        </w:rPr>
        <w:tab/>
      </w:r>
      <w:r w:rsidRPr="00105451">
        <w:rPr>
          <w:rFonts w:eastAsia="Calibri" w:cs="Courier New"/>
          <w:szCs w:val="22"/>
        </w:rPr>
        <w:tab/>
        <w:t>...</w:t>
      </w:r>
    </w:p>
    <w:p w14:paraId="068B1F24" w14:textId="77777777" w:rsidR="004652C4" w:rsidRPr="003336D3" w:rsidRDefault="005621D8" w:rsidP="005621D8">
      <w:pPr>
        <w:pStyle w:val="PL"/>
        <w:tabs>
          <w:tab w:val="left" w:pos="11100"/>
        </w:tabs>
        <w:rPr>
          <w:snapToGrid w:val="0"/>
        </w:rPr>
      </w:pPr>
      <w:r w:rsidRPr="003336D3">
        <w:rPr>
          <w:rFonts w:eastAsia="Calibri" w:cs="Courier New"/>
          <w:szCs w:val="22"/>
        </w:rPr>
        <w:t>}</w:t>
      </w:r>
    </w:p>
    <w:p w14:paraId="22366E96" w14:textId="77777777" w:rsidR="004652C4" w:rsidRPr="003336D3" w:rsidRDefault="004652C4" w:rsidP="004652C4">
      <w:pPr>
        <w:pStyle w:val="PL"/>
        <w:rPr>
          <w:snapToGrid w:val="0"/>
        </w:rPr>
      </w:pPr>
    </w:p>
    <w:p w14:paraId="1D3D4769" w14:textId="77777777" w:rsidR="004652C4" w:rsidRPr="003336D3" w:rsidRDefault="004652C4" w:rsidP="004652C4">
      <w:pPr>
        <w:pStyle w:val="PL"/>
        <w:rPr>
          <w:snapToGrid w:val="0"/>
        </w:rPr>
      </w:pPr>
      <w:r w:rsidRPr="003336D3">
        <w:rPr>
          <w:snapToGrid w:val="0"/>
        </w:rPr>
        <w:t>TRP-ID ::= INTEGER (1.. maxnoTRPs, ...)</w:t>
      </w:r>
    </w:p>
    <w:p w14:paraId="52E95598" w14:textId="77777777" w:rsidR="004652C4" w:rsidRPr="003336D3" w:rsidRDefault="004652C4" w:rsidP="004652C4">
      <w:pPr>
        <w:pStyle w:val="PL"/>
        <w:rPr>
          <w:snapToGrid w:val="0"/>
        </w:rPr>
      </w:pPr>
    </w:p>
    <w:p w14:paraId="5C8588E0" w14:textId="77777777" w:rsidR="004652C4" w:rsidRPr="003336D3" w:rsidRDefault="004652C4" w:rsidP="004652C4">
      <w:pPr>
        <w:pStyle w:val="PL"/>
        <w:rPr>
          <w:rFonts w:eastAsia="Calibri" w:cs="Courier New"/>
          <w:szCs w:val="22"/>
        </w:rPr>
      </w:pPr>
    </w:p>
    <w:p w14:paraId="09E0DF5B" w14:textId="77777777" w:rsidR="004652C4" w:rsidRPr="003336D3" w:rsidRDefault="004652C4" w:rsidP="004652C4">
      <w:pPr>
        <w:pStyle w:val="PL"/>
        <w:rPr>
          <w:rFonts w:eastAsia="Calibri" w:cs="Courier New"/>
          <w:szCs w:val="22"/>
        </w:rPr>
      </w:pPr>
      <w:r w:rsidRPr="003336D3">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3336D3" w:rsidRDefault="004652C4" w:rsidP="004652C4">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2A88419B"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4849A264" w14:textId="77777777" w:rsidR="004652C4" w:rsidRPr="003336D3" w:rsidRDefault="004652C4" w:rsidP="004652C4">
      <w:pPr>
        <w:pStyle w:val="PL"/>
        <w:rPr>
          <w:rFonts w:eastAsia="Calibri" w:cs="Courier New"/>
          <w:szCs w:val="22"/>
          <w:lang w:val="fr-FR"/>
        </w:rPr>
      </w:pPr>
    </w:p>
    <w:p w14:paraId="4BE7A0F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016AD8D"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w:t>
      </w:r>
    </w:p>
    <w:p w14:paraId="510CA5D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6D42AB47" w14:textId="77777777" w:rsidR="004652C4" w:rsidRPr="003336D3" w:rsidRDefault="004652C4" w:rsidP="004652C4">
      <w:pPr>
        <w:pStyle w:val="PL"/>
        <w:rPr>
          <w:rFonts w:eastAsia="Calibri" w:cs="Courier New"/>
          <w:szCs w:val="22"/>
          <w:lang w:val="fr-FR"/>
        </w:rPr>
      </w:pPr>
    </w:p>
    <w:p w14:paraId="31B1A6E6"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TRPPositionDirectAccuracy ::= CHOICE {</w:t>
      </w:r>
    </w:p>
    <w:p w14:paraId="075C92CF"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0578CD18"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0660C68C"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49AD9E82"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24A6BD2A" w14:textId="77777777" w:rsidR="004652C4" w:rsidRPr="003336D3"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76"/>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79" w:name="_Hlk50053198"/>
      <w:bookmarkStart w:id="3680"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79"/>
    </w:p>
    <w:bookmarkEnd w:id="3680"/>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81"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81"/>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Pr="00172771" w:rsidRDefault="002271C6"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82" w:name="_CR9_3_6"/>
      <w:bookmarkStart w:id="3683" w:name="_Toc534903104"/>
      <w:bookmarkStart w:id="3684" w:name="_Toc51776083"/>
      <w:bookmarkStart w:id="3685" w:name="_Toc56773105"/>
      <w:bookmarkStart w:id="3686" w:name="_Toc64447735"/>
      <w:bookmarkStart w:id="3687" w:name="_Toc74152391"/>
      <w:bookmarkStart w:id="3688" w:name="_Toc88654245"/>
      <w:bookmarkStart w:id="3689" w:name="_Toc99056336"/>
      <w:bookmarkStart w:id="3690" w:name="_Toc99959269"/>
      <w:bookmarkStart w:id="3691" w:name="_Toc105612455"/>
      <w:bookmarkStart w:id="3692" w:name="_Toc106109671"/>
      <w:bookmarkStart w:id="3693" w:name="_Toc112766564"/>
      <w:bookmarkStart w:id="3694" w:name="_Toc113379480"/>
      <w:bookmarkStart w:id="3695" w:name="_Toc120092036"/>
      <w:bookmarkStart w:id="3696" w:name="_Toc175587257"/>
      <w:bookmarkEnd w:id="3682"/>
      <w:r w:rsidRPr="00E766B3">
        <w:t>9.3.6</w:t>
      </w:r>
      <w:r w:rsidRPr="00E766B3">
        <w:tab/>
        <w:t>Common definitions</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697" w:name="_CR9_3_7"/>
      <w:bookmarkStart w:id="3698" w:name="_Toc534903105"/>
      <w:bookmarkStart w:id="3699" w:name="_Toc51776084"/>
      <w:bookmarkStart w:id="3700" w:name="_Toc56773106"/>
      <w:bookmarkStart w:id="3701" w:name="_Toc64447736"/>
      <w:bookmarkStart w:id="3702" w:name="_Toc74152392"/>
      <w:bookmarkStart w:id="3703" w:name="_Toc88654246"/>
      <w:bookmarkStart w:id="3704" w:name="_Toc99056337"/>
      <w:bookmarkStart w:id="3705" w:name="_Toc99959270"/>
      <w:bookmarkStart w:id="3706" w:name="_Toc105612456"/>
      <w:bookmarkStart w:id="3707" w:name="_Toc106109672"/>
      <w:bookmarkStart w:id="3708" w:name="_Toc112766565"/>
      <w:bookmarkStart w:id="3709" w:name="_Toc113379481"/>
      <w:bookmarkStart w:id="3710" w:name="_Toc120092037"/>
      <w:bookmarkStart w:id="3711" w:name="_Toc175587258"/>
      <w:bookmarkStart w:id="3712" w:name="_Hlk506316802"/>
      <w:bookmarkEnd w:id="3697"/>
      <w:r w:rsidRPr="00E766B3">
        <w:t>9.3.7</w:t>
      </w:r>
      <w:r w:rsidRPr="00E766B3">
        <w:tab/>
        <w:t>Constant definitions</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13"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13"/>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14"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14"/>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15"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15"/>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16"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16"/>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17" w:name="_Hlk50147438"/>
      <w:bookmarkStart w:id="3718"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17"/>
    </w:p>
    <w:bookmarkEnd w:id="3718"/>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19"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19"/>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20" w:name="_Hlk50053376"/>
      <w:bookmarkStart w:id="3721"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E766B3">
      <w:pPr>
        <w:pStyle w:val="PL"/>
        <w:rPr>
          <w:snapToGrid w:val="0"/>
          <w:lang w:val="sv-SE"/>
        </w:rPr>
      </w:pPr>
      <w:bookmarkStart w:id="3722"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22"/>
      <w:r w:rsidRPr="0041327F">
        <w:rPr>
          <w:snapToGrid w:val="0"/>
          <w:lang w:val="sv-SE"/>
        </w:rPr>
        <w:t xml:space="preserve"> </w:t>
      </w:r>
    </w:p>
    <w:p w14:paraId="4AD7368C" w14:textId="77777777" w:rsidR="004652C4" w:rsidRPr="004151EA" w:rsidRDefault="004652C4" w:rsidP="00E766B3">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23"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24"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25" w:name="_Hlk50064167"/>
      <w:r w:rsidRPr="00112909">
        <w:rPr>
          <w:snapToGrid w:val="0"/>
          <w:lang w:val="sv-SE"/>
        </w:rPr>
        <w:t>maxnoSRS-PosResourcePerSet</w:t>
      </w:r>
      <w:bookmarkEnd w:id="3725"/>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24"/>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20"/>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21"/>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26" w:name="OLE_LINK48"/>
      <w:r w:rsidRPr="00300F5F">
        <w:rPr>
          <w:rFonts w:hint="eastAsia"/>
          <w:bCs/>
          <w:lang w:eastAsia="zh-CN"/>
        </w:rPr>
        <w:t>maxnoVACell</w:t>
      </w:r>
      <w:bookmarkEnd w:id="3726"/>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27" w:name="OLE_LINK52"/>
      <w:bookmarkStart w:id="3728" w:name="OLE_LINK53"/>
      <w:r w:rsidRPr="00300F5F">
        <w:rPr>
          <w:bCs/>
          <w:lang w:eastAsia="zh-CN"/>
        </w:rPr>
        <w:t>maxnoofTimeWindowMea</w:t>
      </w:r>
      <w:r>
        <w:rPr>
          <w:rFonts w:hint="eastAsia"/>
          <w:bCs/>
          <w:lang w:eastAsia="zh-CN"/>
        </w:rPr>
        <w:t>s</w:t>
      </w:r>
      <w:bookmarkEnd w:id="3727"/>
      <w:bookmarkEnd w:id="3728"/>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1CE79A1F" w:rsidR="002271C6" w:rsidRPr="00300F5F" w:rsidRDefault="002271C6" w:rsidP="002271C6">
      <w:pPr>
        <w:pStyle w:val="PL"/>
        <w:rPr>
          <w:bCs/>
          <w:lang w:eastAsia="zh-CN"/>
        </w:rPr>
      </w:pPr>
    </w:p>
    <w:p w14:paraId="11AB4A96" w14:textId="77777777" w:rsidR="004652C4" w:rsidRPr="00FF5905" w:rsidRDefault="004652C4" w:rsidP="00E766B3">
      <w:pPr>
        <w:pStyle w:val="PL"/>
        <w:rPr>
          <w:snapToGrid w:val="0"/>
          <w:lang w:val="sv-SE"/>
        </w:rPr>
      </w:pPr>
    </w:p>
    <w:bookmarkEnd w:id="3723"/>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29" w:name="_Hlk515611030"/>
      <w:r w:rsidRPr="00E15EEC">
        <w:rPr>
          <w:snapToGrid w:val="0"/>
          <w:lang w:val="it-IT"/>
        </w:rPr>
        <w:t>id-AssistanceInformationFailureList</w:t>
      </w:r>
      <w:bookmarkEnd w:id="3729"/>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30" w:name="_Hlk42766383"/>
      <w:r w:rsidRPr="00FF5905">
        <w:rPr>
          <w:snapToGrid w:val="0"/>
        </w:rPr>
        <w:t xml:space="preserve">ProtocolIE-ID ::= </w:t>
      </w:r>
      <w:bookmarkEnd w:id="3730"/>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31" w:name="OLE_LINK13"/>
      <w:bookmarkStart w:id="3732"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31"/>
    <w:bookmarkEnd w:id="3732"/>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6F3281F3" w:rsidR="002271C6" w:rsidRDefault="00F73A58" w:rsidP="007F0548">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33" w:name="OLE_LINK12"/>
      <w:bookmarkStart w:id="3734" w:name="OLE_LINK15"/>
      <w:r w:rsidRPr="00882865">
        <w:rPr>
          <w:rFonts w:eastAsia="SimSun"/>
          <w:snapToGrid w:val="0"/>
        </w:rPr>
        <w:t>id-NewCellIdentity</w:t>
      </w:r>
      <w:bookmarkEnd w:id="3733"/>
      <w:bookmarkEnd w:id="3734"/>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35"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35"/>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8460E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B95C6C1" w14:textId="7FB03B7D" w:rsidR="008460E9" w:rsidRDefault="008460E9" w:rsidP="008460E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1BF6C03E" w14:textId="26E72020" w:rsidR="008460E9" w:rsidRDefault="008460E9" w:rsidP="008460E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710E60B" w14:textId="0BC82CE4" w:rsidR="0013648E" w:rsidRDefault="008460E9" w:rsidP="008460E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171656A" w14:textId="196EE253" w:rsidR="00007B9B" w:rsidRDefault="008460E9" w:rsidP="00007B9B">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60ACE517" w14:textId="4DED462B" w:rsidR="000678AE" w:rsidRDefault="00007B9B" w:rsidP="000678AE">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00D6636F" w14:textId="22A9CC6B" w:rsidR="00486788" w:rsidRDefault="000678AE" w:rsidP="000678AE">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75C79D22" w14:textId="6713F4D1" w:rsidR="00026B82" w:rsidRPr="00486788" w:rsidRDefault="00026B82" w:rsidP="000678AE">
      <w:pPr>
        <w:pStyle w:val="PL"/>
      </w:pPr>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r>
        <w:rPr>
          <w:rFonts w:cs="Courier New"/>
          <w:snapToGrid w:val="0"/>
          <w:lang w:val="en-US" w:eastAsia="zh-CN"/>
        </w:rPr>
        <w:t>165</w:t>
      </w: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36" w:name="_CR9_3_8"/>
      <w:bookmarkStart w:id="3737" w:name="_Toc534903106"/>
      <w:bookmarkStart w:id="3738" w:name="_Toc51776085"/>
      <w:bookmarkStart w:id="3739" w:name="_Toc56773107"/>
      <w:bookmarkStart w:id="3740" w:name="_Toc64447737"/>
      <w:bookmarkStart w:id="3741" w:name="_Toc74152393"/>
      <w:bookmarkStart w:id="3742" w:name="_Toc88654247"/>
      <w:bookmarkStart w:id="3743" w:name="_Toc99056338"/>
      <w:bookmarkStart w:id="3744" w:name="_Toc99959271"/>
      <w:bookmarkStart w:id="3745" w:name="_Toc105612457"/>
      <w:bookmarkStart w:id="3746" w:name="_Toc106109673"/>
      <w:bookmarkStart w:id="3747" w:name="_Toc112766566"/>
      <w:bookmarkStart w:id="3748" w:name="_Toc113379482"/>
      <w:bookmarkStart w:id="3749" w:name="_Toc120092038"/>
      <w:bookmarkStart w:id="3750" w:name="_Toc175587259"/>
      <w:bookmarkEnd w:id="3712"/>
      <w:bookmarkEnd w:id="3736"/>
      <w:r w:rsidRPr="00E766B3">
        <w:t>9.3.8</w:t>
      </w:r>
      <w:r w:rsidRPr="00E766B3">
        <w:tab/>
        <w:t>Container definitions</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51" w:name="_CR9_4"/>
      <w:bookmarkStart w:id="3752" w:name="_Toc534903107"/>
      <w:bookmarkStart w:id="3753" w:name="_Toc51776086"/>
      <w:bookmarkStart w:id="3754" w:name="_Toc56773108"/>
      <w:bookmarkStart w:id="3755" w:name="_Toc64447738"/>
      <w:bookmarkStart w:id="3756" w:name="_Toc74152394"/>
      <w:bookmarkStart w:id="3757" w:name="_Toc88654248"/>
      <w:bookmarkStart w:id="3758" w:name="_Toc99056339"/>
      <w:bookmarkStart w:id="3759" w:name="_Toc99959272"/>
      <w:bookmarkStart w:id="3760" w:name="_Toc105612458"/>
      <w:bookmarkStart w:id="3761" w:name="_Toc106109674"/>
      <w:bookmarkStart w:id="3762" w:name="_Toc112766567"/>
      <w:bookmarkStart w:id="3763" w:name="_Toc113379483"/>
      <w:bookmarkStart w:id="3764" w:name="_Toc120092039"/>
      <w:bookmarkStart w:id="3765" w:name="_Toc175587260"/>
      <w:bookmarkEnd w:id="3751"/>
      <w:r w:rsidRPr="00707B3F">
        <w:rPr>
          <w:noProof/>
        </w:rPr>
        <w:t>9.4</w:t>
      </w:r>
      <w:r w:rsidRPr="00707B3F">
        <w:rPr>
          <w:noProof/>
        </w:rPr>
        <w:tab/>
        <w:t>Message transfer syntax</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66" w:name="_CR9_5"/>
      <w:bookmarkStart w:id="3767" w:name="_Toc534903108"/>
      <w:bookmarkStart w:id="3768" w:name="_Toc51776087"/>
      <w:bookmarkStart w:id="3769" w:name="_Toc56773109"/>
      <w:bookmarkStart w:id="3770" w:name="_Toc64447739"/>
      <w:bookmarkStart w:id="3771" w:name="_Toc74152395"/>
      <w:bookmarkStart w:id="3772" w:name="_Toc88654249"/>
      <w:bookmarkStart w:id="3773" w:name="_Toc99056340"/>
      <w:bookmarkStart w:id="3774" w:name="_Toc99959273"/>
      <w:bookmarkStart w:id="3775" w:name="_Toc105612459"/>
      <w:bookmarkStart w:id="3776" w:name="_Toc106109675"/>
      <w:bookmarkStart w:id="3777" w:name="_Toc112766568"/>
      <w:bookmarkStart w:id="3778" w:name="_Toc113379484"/>
      <w:bookmarkStart w:id="3779" w:name="_Toc120092040"/>
      <w:bookmarkStart w:id="3780" w:name="_Toc175587261"/>
      <w:bookmarkEnd w:id="3766"/>
      <w:r w:rsidRPr="00707B3F">
        <w:rPr>
          <w:noProof/>
        </w:rPr>
        <w:t>9.5</w:t>
      </w:r>
      <w:r w:rsidRPr="00707B3F">
        <w:rPr>
          <w:noProof/>
        </w:rPr>
        <w:tab/>
        <w:t>Timers</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81" w:name="_CR10"/>
      <w:bookmarkStart w:id="3782" w:name="_Toc534903109"/>
      <w:bookmarkStart w:id="3783" w:name="_Toc51776088"/>
      <w:bookmarkStart w:id="3784" w:name="_Toc56773110"/>
      <w:bookmarkStart w:id="3785" w:name="_Toc64447740"/>
      <w:bookmarkStart w:id="3786" w:name="_Toc74152396"/>
      <w:bookmarkStart w:id="3787" w:name="_Toc88654250"/>
      <w:bookmarkStart w:id="3788" w:name="_Toc99056341"/>
      <w:bookmarkStart w:id="3789" w:name="_Toc99959274"/>
      <w:bookmarkStart w:id="3790" w:name="_Toc105612460"/>
      <w:bookmarkStart w:id="3791" w:name="_Toc106109676"/>
      <w:bookmarkStart w:id="3792" w:name="_Toc112766569"/>
      <w:bookmarkStart w:id="3793" w:name="_Toc113379485"/>
      <w:bookmarkStart w:id="3794" w:name="_Toc120092041"/>
      <w:bookmarkStart w:id="3795" w:name="_Toc175587262"/>
      <w:bookmarkEnd w:id="3781"/>
      <w:r w:rsidRPr="00707B3F">
        <w:rPr>
          <w:noProof/>
        </w:rPr>
        <w:t>10</w:t>
      </w:r>
      <w:r w:rsidRPr="00707B3F">
        <w:rPr>
          <w:noProof/>
        </w:rPr>
        <w:tab/>
        <w:t>Handling of unknown, unforeseen and erroneous protocol data</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464DCDF0" w14:textId="77777777" w:rsidR="005C602C" w:rsidRPr="0054226D" w:rsidRDefault="005C602C" w:rsidP="005C602C">
      <w:bookmarkStart w:id="3796"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97" w:name="_CRAnnexAinformative"/>
      <w:bookmarkEnd w:id="3797"/>
      <w:r w:rsidRPr="00707B3F">
        <w:rPr>
          <w:noProof/>
        </w:rPr>
        <w:br w:type="page"/>
      </w:r>
      <w:bookmarkStart w:id="3798" w:name="_Toc534903110"/>
      <w:bookmarkStart w:id="3799" w:name="_Toc51776089"/>
      <w:bookmarkStart w:id="3800" w:name="_Toc56773111"/>
      <w:bookmarkStart w:id="3801" w:name="_Toc64447741"/>
      <w:bookmarkStart w:id="3802" w:name="_Toc74152397"/>
      <w:bookmarkStart w:id="3803" w:name="_Toc88654251"/>
      <w:bookmarkStart w:id="3804" w:name="_Toc99056342"/>
      <w:bookmarkStart w:id="3805" w:name="_Toc99959275"/>
      <w:bookmarkStart w:id="3806" w:name="_Toc105612461"/>
      <w:bookmarkStart w:id="3807" w:name="_Toc106109677"/>
      <w:bookmarkStart w:id="3808" w:name="_Toc112766570"/>
      <w:bookmarkStart w:id="3809" w:name="_Toc113379486"/>
      <w:bookmarkStart w:id="3810" w:name="_Toc120092042"/>
      <w:bookmarkStart w:id="3811" w:name="_Toc175587263"/>
      <w:bookmarkEnd w:id="3796"/>
      <w:r w:rsidR="00E81BD2" w:rsidRPr="00707B3F">
        <w:rPr>
          <w:noProof/>
        </w:rPr>
        <w:t>Annex A (informative):</w:t>
      </w:r>
      <w:r w:rsidR="00E81BD2" w:rsidRPr="00707B3F">
        <w:rPr>
          <w:noProof/>
        </w:rPr>
        <w:br/>
        <w:t>Change history</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26B61">
            <w:pPr>
              <w:pStyle w:val="TA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NRPPa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6867D3" w:rsidRPr="00707B3F" w14:paraId="3A63A46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6333B7" w14:textId="33A9604D"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3C3BE55" w14:textId="03E0483D"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69AE54" w14:textId="6352D1E4" w:rsidR="006867D3" w:rsidRPr="0004384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C519220" w14:textId="06149410" w:rsidR="006867D3" w:rsidRPr="003336D3" w:rsidRDefault="006867D3" w:rsidP="006867D3">
            <w:pPr>
              <w:pStyle w:val="TAL"/>
              <w:jc w:val="center"/>
              <w:rPr>
                <w:rFonts w:cs="Arial"/>
                <w:color w:val="000000"/>
                <w:sz w:val="16"/>
                <w:szCs w:val="16"/>
              </w:rPr>
            </w:pPr>
            <w:r w:rsidRPr="0068780A">
              <w:rPr>
                <w:rFonts w:eastAsia="Times New Roman" w:cs="Arial"/>
                <w:color w:val="000000"/>
                <w:sz w:val="16"/>
                <w:szCs w:val="16"/>
              </w:rPr>
              <w:t>0159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5FA5A5" w14:textId="11236CA5" w:rsidR="006867D3" w:rsidRPr="003336D3" w:rsidRDefault="006867D3" w:rsidP="006867D3">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62AAD9" w14:textId="34E545C0"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440FCB6" w14:textId="6EA518F4" w:rsidR="006867D3" w:rsidRPr="005E56C2" w:rsidRDefault="006867D3" w:rsidP="006867D3">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of UE specific SRS reservation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C2B763B" w14:textId="021FD5A2"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6867D3" w:rsidRPr="00707B3F" w14:paraId="0B6C96C1"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EB90FD3" w14:textId="41CE2512"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CA10831" w14:textId="0DDF6E0F"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8C40110" w14:textId="0B0315C5" w:rsidR="006867D3" w:rsidRPr="0004384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9A4AB" w14:textId="571D8EC4" w:rsidR="006867D3" w:rsidRPr="005E56C2" w:rsidRDefault="006867D3" w:rsidP="006867D3">
            <w:pPr>
              <w:pStyle w:val="TAL"/>
              <w:jc w:val="center"/>
              <w:rPr>
                <w:rFonts w:eastAsia="Times New Roman" w:cs="Arial"/>
                <w:color w:val="000000"/>
                <w:sz w:val="16"/>
                <w:szCs w:val="16"/>
              </w:rPr>
            </w:pPr>
            <w:r w:rsidRPr="0068780A">
              <w:rPr>
                <w:rFonts w:eastAsia="Times New Roman"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DF1680" w14:textId="6B9A3FFD" w:rsidR="006867D3" w:rsidRPr="003336D3" w:rsidRDefault="006867D3" w:rsidP="006867D3">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6F194C" w14:textId="664441CD"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72A488E" w14:textId="784D337E" w:rsidR="006867D3" w:rsidRPr="005E56C2" w:rsidRDefault="006867D3" w:rsidP="006867D3">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to Requested DL PRS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C2E6886" w14:textId="2D71BE9C"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6867D3" w:rsidRPr="00707B3F" w14:paraId="6BB7FFD2"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9EFD2C9" w14:textId="49EABCE0"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07631C6" w14:textId="4D5CB172"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1606116" w14:textId="3E187A30" w:rsidR="006867D3" w:rsidRPr="0004384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97928AF" w14:textId="462868FF" w:rsidR="006867D3" w:rsidRPr="005E56C2" w:rsidRDefault="006867D3" w:rsidP="006867D3">
            <w:pPr>
              <w:pStyle w:val="TAL"/>
              <w:jc w:val="center"/>
              <w:rPr>
                <w:rFonts w:eastAsia="Times New Roman" w:cs="Arial"/>
                <w:color w:val="000000"/>
                <w:sz w:val="16"/>
                <w:szCs w:val="16"/>
              </w:rPr>
            </w:pPr>
            <w:r w:rsidRPr="0068780A">
              <w:rPr>
                <w:rFonts w:eastAsia="Times New Roman"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81ABB68" w14:textId="147387A6" w:rsidR="006867D3" w:rsidRPr="003336D3" w:rsidRDefault="006867D3" w:rsidP="006867D3">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94776B" w14:textId="2047D635"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EB640A1" w14:textId="75D7E411" w:rsidR="006867D3" w:rsidRPr="005E56C2" w:rsidRDefault="006867D3" w:rsidP="006867D3">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positioning of L2 UE-to-network remote UE [PosL2RemoteUE]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0DA2487" w14:textId="41B5F9B6"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6867D3" w:rsidRPr="00707B3F" w14:paraId="109B0FD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D7FC7B4" w14:textId="3A3C5ACF"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A1D2D5E" w14:textId="3874868D"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C62350F" w14:textId="24005918" w:rsidR="006867D3" w:rsidRPr="0004384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E9A45FC" w14:textId="4A0338A9" w:rsidR="006867D3" w:rsidRPr="005E56C2" w:rsidRDefault="006867D3" w:rsidP="006867D3">
            <w:pPr>
              <w:pStyle w:val="TAL"/>
              <w:jc w:val="center"/>
              <w:rPr>
                <w:rFonts w:eastAsia="Times New Roman" w:cs="Arial"/>
                <w:color w:val="000000"/>
                <w:sz w:val="16"/>
                <w:szCs w:val="16"/>
              </w:rPr>
            </w:pPr>
            <w:r w:rsidRPr="0068780A">
              <w:rPr>
                <w:rFonts w:eastAsia="Times New Roman"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7B9D9B" w14:textId="68D45135" w:rsidR="006867D3" w:rsidRPr="003336D3" w:rsidRDefault="006867D3" w:rsidP="006867D3">
            <w:pPr>
              <w:pStyle w:val="TAR"/>
              <w:rPr>
                <w:rFonts w:cs="Arial"/>
                <w:color w:val="000000"/>
                <w:sz w:val="16"/>
                <w:szCs w:val="16"/>
              </w:rPr>
            </w:pPr>
            <w:r w:rsidRPr="0068780A">
              <w:rPr>
                <w:rFonts w:eastAsia="Times New Roman"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59FA9B" w14:textId="070CADB4"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AEFE818" w14:textId="73965D54" w:rsidR="006867D3" w:rsidRPr="005E56C2" w:rsidRDefault="006867D3" w:rsidP="006867D3">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of TRP Geographical coordinates [PosLocalCoords]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0A7CE1E" w14:textId="64B81B73"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6867D3" w:rsidRPr="00707B3F" w14:paraId="1812778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A405A8" w14:textId="720F544E" w:rsidR="006867D3"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A79F17E" w14:textId="512238E2" w:rsidR="006867D3"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3326B87" w14:textId="1632BEF4" w:rsidR="006867D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0540472" w14:textId="762E6466" w:rsidR="006867D3" w:rsidRPr="003336D3" w:rsidRDefault="006867D3" w:rsidP="006867D3">
            <w:pPr>
              <w:pStyle w:val="TAL"/>
              <w:jc w:val="center"/>
              <w:rPr>
                <w:rFonts w:cs="Arial"/>
                <w:color w:val="000000"/>
                <w:sz w:val="16"/>
                <w:szCs w:val="16"/>
              </w:rPr>
            </w:pPr>
            <w:r w:rsidRPr="0068780A">
              <w:rPr>
                <w:rFonts w:eastAsia="Times New Roman"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3B3A31" w14:textId="4B5FF6B9" w:rsidR="006867D3" w:rsidRDefault="006867D3" w:rsidP="006867D3">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344D28" w14:textId="10E19C08" w:rsidR="006867D3"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80CBD4" w14:textId="1C7E844D" w:rsidR="006867D3" w:rsidRDefault="006867D3" w:rsidP="006867D3">
            <w:pPr>
              <w:pStyle w:val="TAL"/>
              <w:keepNext w:val="0"/>
              <w:keepLines w:val="0"/>
              <w:widowControl w:val="0"/>
            </w:pPr>
            <w:r w:rsidRPr="0068780A">
              <w:rPr>
                <w:rFonts w:eastAsia="Times New Roman" w:cs="Arial"/>
                <w:color w:val="000000"/>
                <w:sz w:val="16"/>
                <w:szCs w:val="16"/>
              </w:rPr>
              <w:t>Correction to area-specific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21844C1" w14:textId="50AF6455" w:rsidR="006867D3"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6867D3" w:rsidRPr="00707B3F" w14:paraId="242D378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7471D0" w14:textId="08FFBDC4"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B3EF94D" w14:textId="561FAE57"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9EEE1EA" w14:textId="35D09D85" w:rsidR="006867D3" w:rsidRPr="0004384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C5DB58F" w14:textId="3B03C158" w:rsidR="006867D3" w:rsidRPr="005E56C2" w:rsidRDefault="006867D3" w:rsidP="006867D3">
            <w:pPr>
              <w:pStyle w:val="TAL"/>
              <w:jc w:val="center"/>
              <w:rPr>
                <w:rFonts w:eastAsia="Times New Roman" w:cs="Arial"/>
                <w:color w:val="000000"/>
                <w:sz w:val="16"/>
                <w:szCs w:val="16"/>
              </w:rPr>
            </w:pPr>
            <w:r w:rsidRPr="0068780A">
              <w:rPr>
                <w:rFonts w:eastAsia="Times New Roman" w:cs="Arial"/>
                <w:color w:val="000000"/>
                <w:sz w:val="16"/>
                <w:szCs w:val="16"/>
              </w:rPr>
              <w:t>0168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20B09FD" w14:textId="68198AE4" w:rsidR="006867D3" w:rsidRPr="003336D3" w:rsidRDefault="006867D3" w:rsidP="006867D3">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C8AFCFC" w14:textId="06099A09"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1833BB" w14:textId="3D1A1026" w:rsidR="006867D3" w:rsidRPr="005E56C2" w:rsidRDefault="006867D3" w:rsidP="006867D3">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A853ACA" w14:textId="57CDA5FE"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6867D3" w:rsidRPr="00707B3F" w14:paraId="6F2861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B75825" w14:textId="0D176A9E" w:rsidR="006867D3"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FBD6E4A" w14:textId="5661D7B5" w:rsidR="006867D3"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13CE779" w14:textId="6C1D5BFA" w:rsidR="006867D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888D795" w14:textId="6C9EF910" w:rsidR="006867D3" w:rsidRPr="003336D3" w:rsidRDefault="006867D3" w:rsidP="006867D3">
            <w:pPr>
              <w:pStyle w:val="TAL"/>
              <w:jc w:val="center"/>
              <w:rPr>
                <w:rFonts w:cs="Arial"/>
                <w:color w:val="000000"/>
                <w:sz w:val="16"/>
                <w:szCs w:val="16"/>
              </w:rPr>
            </w:pPr>
            <w:r w:rsidRPr="0068780A">
              <w:rPr>
                <w:rFonts w:eastAsia="Times New Roman" w:cs="Arial"/>
                <w:color w:val="000000"/>
                <w:sz w:val="16"/>
                <w:szCs w:val="16"/>
              </w:rPr>
              <w:t>0169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C36C08" w14:textId="26D495C0" w:rsidR="006867D3" w:rsidRDefault="006867D3" w:rsidP="006867D3">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814673E" w14:textId="3E6D6D8F" w:rsidR="006867D3"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1C9846D" w14:textId="2A537C2C" w:rsidR="006867D3" w:rsidRPr="00F67622" w:rsidRDefault="006867D3" w:rsidP="006867D3">
            <w:pPr>
              <w:pStyle w:val="TAL"/>
              <w:keepNext w:val="0"/>
              <w:keepLines w:val="0"/>
              <w:widowControl w:val="0"/>
            </w:pPr>
            <w:r w:rsidRPr="0068780A">
              <w:rPr>
                <w:rFonts w:eastAsia="Times New Roman" w:cs="Arial"/>
                <w:color w:val="000000"/>
                <w:sz w:val="16"/>
                <w:szCs w:val="16"/>
              </w:rPr>
              <w:t>Correction of UE Rx-Tx Time difference 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EA0757" w14:textId="350F855A" w:rsidR="006867D3"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6867D3" w:rsidRPr="00707B3F" w14:paraId="330D6F9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849EC7" w14:textId="29D259BD"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5CC2E02" w14:textId="05C97690"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0DC3EA" w14:textId="35B765DD" w:rsidR="006867D3" w:rsidRPr="0004384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21C2E6" w14:textId="3C1E170C" w:rsidR="006867D3" w:rsidRPr="005E56C2" w:rsidRDefault="006867D3" w:rsidP="006867D3">
            <w:pPr>
              <w:pStyle w:val="TAL"/>
              <w:jc w:val="center"/>
              <w:rPr>
                <w:rFonts w:eastAsia="Times New Roman" w:cs="Arial"/>
                <w:color w:val="000000"/>
                <w:sz w:val="16"/>
                <w:szCs w:val="16"/>
              </w:rPr>
            </w:pPr>
            <w:r w:rsidRPr="0068780A">
              <w:rPr>
                <w:rFonts w:eastAsia="Times New Roman" w:cs="Arial"/>
                <w:color w:val="000000"/>
                <w:sz w:val="16"/>
                <w:szCs w:val="16"/>
              </w:rPr>
              <w:t>0173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63EB1B2" w14:textId="2D97CADE" w:rsidR="006867D3" w:rsidRPr="003336D3" w:rsidRDefault="006867D3" w:rsidP="006867D3">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33BFB9" w14:textId="639BC47D"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24EEFAE" w14:textId="4E284892" w:rsidR="006867D3" w:rsidRPr="005E56C2" w:rsidRDefault="006867D3" w:rsidP="006867D3">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on FR1 SRS Bandwidth in Requested SRS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94DA705" w14:textId="71DFFB85"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6867D3" w:rsidRPr="00707B3F" w14:paraId="27290E7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ED150F9" w14:textId="1D6DE7E4"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F1C23D1" w14:textId="1C65E63B" w:rsidR="006867D3" w:rsidRPr="005E56C2"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96EE14" w14:textId="605A6E4F" w:rsidR="006867D3" w:rsidRPr="0004384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A385759" w14:textId="1A0DE6B2" w:rsidR="006867D3" w:rsidRPr="005E56C2" w:rsidRDefault="006867D3" w:rsidP="006867D3">
            <w:pPr>
              <w:pStyle w:val="TAL"/>
              <w:jc w:val="center"/>
              <w:rPr>
                <w:rFonts w:eastAsia="Times New Roman" w:cs="Arial"/>
                <w:color w:val="000000"/>
                <w:sz w:val="16"/>
                <w:szCs w:val="16"/>
              </w:rPr>
            </w:pPr>
            <w:r w:rsidRPr="0068780A">
              <w:rPr>
                <w:rFonts w:eastAsia="Times New Roman" w:cs="Arial"/>
                <w:color w:val="000000"/>
                <w:sz w:val="16"/>
                <w:szCs w:val="16"/>
              </w:rPr>
              <w:t>0175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E7BC240" w14:textId="22CD8773" w:rsidR="006867D3" w:rsidRPr="003336D3" w:rsidRDefault="006867D3" w:rsidP="006867D3">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CD8180B" w14:textId="32D5DA9E"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1F5582" w14:textId="29268435" w:rsidR="006867D3" w:rsidRPr="005E56C2" w:rsidRDefault="006867D3" w:rsidP="006867D3">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2202B48" w14:textId="4132BBBF" w:rsidR="006867D3" w:rsidRPr="005E56C2"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6867D3" w:rsidRPr="00707B3F" w14:paraId="0B78EC5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AF3FF09" w14:textId="496F2D06" w:rsidR="006867D3"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D8BC70D" w14:textId="491F2229" w:rsidR="006867D3"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65FFBD7" w14:textId="4A7EF090" w:rsidR="006867D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4D30D5" w14:textId="56BD7B9B" w:rsidR="006867D3" w:rsidRPr="003336D3" w:rsidRDefault="006867D3" w:rsidP="006867D3">
            <w:pPr>
              <w:pStyle w:val="TAL"/>
              <w:jc w:val="center"/>
              <w:rPr>
                <w:rFonts w:cs="Arial"/>
                <w:color w:val="000000"/>
                <w:sz w:val="16"/>
                <w:szCs w:val="16"/>
              </w:rPr>
            </w:pPr>
            <w:r w:rsidRPr="0068780A">
              <w:rPr>
                <w:rFonts w:eastAsia="Times New Roman" w:cs="Arial"/>
                <w:color w:val="000000"/>
                <w:sz w:val="16"/>
                <w:szCs w:val="16"/>
              </w:rPr>
              <w:t>0177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B575164" w14:textId="1A1E5EEA" w:rsidR="006867D3" w:rsidRDefault="006867D3" w:rsidP="006867D3">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DA4677" w14:textId="261F370F" w:rsidR="006867D3"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3CE149B" w14:textId="4DE375E0" w:rsidR="006867D3" w:rsidRPr="009E417E" w:rsidRDefault="006867D3" w:rsidP="006867D3">
            <w:pPr>
              <w:pStyle w:val="TAL"/>
              <w:keepNext w:val="0"/>
              <w:keepLines w:val="0"/>
              <w:widowControl w:val="0"/>
              <w:rPr>
                <w:lang w:val="en-US"/>
              </w:rPr>
            </w:pPr>
            <w:r w:rsidRPr="0068780A">
              <w:rPr>
                <w:rFonts w:eastAsia="Times New Roman" w:cs="Arial"/>
                <w:color w:val="000000"/>
                <w:sz w:val="16"/>
                <w:szCs w:val="16"/>
              </w:rPr>
              <w:t>Correction on Positioning SRS Resource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3F93BD4" w14:textId="3E6A100D" w:rsidR="006867D3"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6867D3" w:rsidRPr="00707B3F" w14:paraId="07A49D4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D6BB262" w14:textId="047B5EC0" w:rsidR="006867D3"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7A74A39" w14:textId="0BEEA8AC" w:rsidR="006867D3"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D72069" w14:textId="5ED029C7" w:rsidR="006867D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3031C5B" w14:textId="0A25251B" w:rsidR="006867D3" w:rsidRPr="003336D3" w:rsidRDefault="006867D3" w:rsidP="006867D3">
            <w:pPr>
              <w:pStyle w:val="TAL"/>
              <w:jc w:val="center"/>
              <w:rPr>
                <w:rFonts w:cs="Arial"/>
                <w:color w:val="000000"/>
                <w:sz w:val="16"/>
                <w:szCs w:val="16"/>
              </w:rPr>
            </w:pPr>
            <w:r w:rsidRPr="0068780A">
              <w:rPr>
                <w:rFonts w:eastAsia="Times New Roman" w:cs="Arial"/>
                <w:color w:val="000000"/>
                <w:sz w:val="16"/>
                <w:szCs w:val="16"/>
              </w:rPr>
              <w:t>0178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963C273" w14:textId="6E048F88" w:rsidR="006867D3" w:rsidRDefault="006867D3" w:rsidP="006867D3">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278520" w14:textId="56372B71" w:rsidR="006867D3"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E2B042D" w14:textId="62F9B967" w:rsidR="006867D3" w:rsidRPr="009E417E" w:rsidRDefault="006867D3" w:rsidP="006867D3">
            <w:pPr>
              <w:pStyle w:val="TAL"/>
              <w:keepNext w:val="0"/>
              <w:keepLines w:val="0"/>
              <w:widowControl w:val="0"/>
              <w:rPr>
                <w:lang w:val="en-US"/>
              </w:rPr>
            </w:pPr>
            <w:r w:rsidRPr="0068780A">
              <w:rPr>
                <w:rFonts w:eastAsia="Times New Roman" w:cs="Arial"/>
                <w:color w:val="000000"/>
                <w:sz w:val="16"/>
                <w:szCs w:val="16"/>
              </w:rPr>
              <w:t>Correction on Measurement Time Window</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34C0D3D" w14:textId="43758928" w:rsidR="006867D3"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6867D3" w:rsidRPr="00707B3F" w14:paraId="0AB72CF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392C49B6" w14:textId="367EE796" w:rsidR="006867D3"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3148EA0" w14:textId="3D874015" w:rsidR="006867D3" w:rsidRDefault="006867D3" w:rsidP="006867D3">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6B08336" w14:textId="2F4C0FE3" w:rsidR="006867D3" w:rsidRDefault="006867D3" w:rsidP="006867D3">
            <w:pPr>
              <w:pStyle w:val="TAC"/>
              <w:keepNext w:val="0"/>
              <w:keepLines w:val="0"/>
              <w:widowControl w:val="0"/>
              <w:rPr>
                <w:rFonts w:eastAsia="Times New Roman" w:cs="Arial"/>
                <w:sz w:val="16"/>
                <w:szCs w:val="16"/>
              </w:rPr>
            </w:pPr>
            <w:r w:rsidRPr="0068780A">
              <w:rPr>
                <w:rFonts w:eastAsia="Times New Roman" w:cs="Arial"/>
                <w:color w:val="000000"/>
                <w:sz w:val="16"/>
                <w:szCs w:val="16"/>
              </w:rPr>
              <w:t>RP-xxxx</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CA6AED1" w14:textId="6806AFBA" w:rsidR="006867D3" w:rsidRPr="003336D3" w:rsidRDefault="006867D3" w:rsidP="006867D3">
            <w:pPr>
              <w:pStyle w:val="TAL"/>
              <w:jc w:val="center"/>
              <w:rPr>
                <w:rFonts w:cs="Arial"/>
                <w:color w:val="000000"/>
                <w:sz w:val="16"/>
                <w:szCs w:val="16"/>
              </w:rPr>
            </w:pPr>
            <w:r w:rsidRPr="0068780A">
              <w:rPr>
                <w:rFonts w:eastAsia="Times New Roman" w:cs="Arial"/>
                <w:color w:val="000000"/>
                <w:sz w:val="16"/>
                <w:szCs w:val="16"/>
              </w:rPr>
              <w:t>0181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18D8009" w14:textId="32C47ED3" w:rsidR="006867D3" w:rsidRDefault="006867D3" w:rsidP="006867D3">
            <w:pPr>
              <w:pStyle w:val="TAR"/>
              <w:rPr>
                <w:rFonts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75B9B4" w14:textId="029262E4" w:rsidR="006867D3"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61FF77" w14:textId="24620543" w:rsidR="006867D3" w:rsidRPr="009E417E" w:rsidRDefault="006867D3" w:rsidP="006867D3">
            <w:pPr>
              <w:pStyle w:val="TAL"/>
              <w:keepNext w:val="0"/>
              <w:keepLines w:val="0"/>
              <w:widowControl w:val="0"/>
              <w:rPr>
                <w:lang w:val="en-US"/>
              </w:rPr>
            </w:pPr>
            <w:r w:rsidRPr="0068780A">
              <w:rPr>
                <w:rFonts w:eastAsia="Times New Roman" w:cs="Arial"/>
                <w:color w:val="000000"/>
                <w:sz w:val="16"/>
                <w:szCs w:val="16"/>
              </w:rPr>
              <w:t>Correction on criticality of Time Window Information SRS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92403C" w14:textId="0181BBC9" w:rsidR="006867D3" w:rsidRDefault="006867D3" w:rsidP="006867D3">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bl>
    <w:p w14:paraId="58AE0BA6" w14:textId="77777777" w:rsidR="003C3971" w:rsidRPr="00707B3F" w:rsidRDefault="003C3971" w:rsidP="003C3971">
      <w:pPr>
        <w:rPr>
          <w:noProof/>
        </w:rPr>
      </w:pPr>
    </w:p>
    <w:sectPr w:rsidR="003C3971"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AA12E" w14:textId="77777777" w:rsidR="00D1796C" w:rsidRDefault="00D1796C">
      <w:r>
        <w:separator/>
      </w:r>
    </w:p>
  </w:endnote>
  <w:endnote w:type="continuationSeparator" w:id="0">
    <w:p w14:paraId="03C6F613" w14:textId="77777777" w:rsidR="00D1796C" w:rsidRDefault="00D1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FE2ED" w14:textId="77777777" w:rsidR="00D1796C" w:rsidRDefault="00D1796C">
      <w:r>
        <w:separator/>
      </w:r>
    </w:p>
  </w:footnote>
  <w:footnote w:type="continuationSeparator" w:id="0">
    <w:p w14:paraId="43D8D87B" w14:textId="77777777" w:rsidR="00D1796C" w:rsidRDefault="00D17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281D" w14:textId="3F5721C9"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67D3">
      <w:rPr>
        <w:rFonts w:ascii="Arial" w:hAnsi="Arial" w:cs="Arial"/>
        <w:b/>
        <w:noProof/>
        <w:sz w:val="18"/>
        <w:szCs w:val="18"/>
      </w:rPr>
      <w:t>3GPP TS 38.455 V18.34.0 (2024-0912)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0785546D"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67D3">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282EB5F0"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25F">
      <w:rPr>
        <w:rFonts w:ascii="Arial" w:hAnsi="Arial" w:cs="Arial"/>
        <w:b/>
        <w:noProof/>
        <w:sz w:val="18"/>
        <w:szCs w:val="18"/>
      </w:rPr>
      <w:t>3GPP TS 38.455 V18.34.0 (2024-0912)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49CD19E0"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25F">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07B9B"/>
    <w:rsid w:val="00015480"/>
    <w:rsid w:val="00021A7F"/>
    <w:rsid w:val="00025CCA"/>
    <w:rsid w:val="00026B82"/>
    <w:rsid w:val="000273DF"/>
    <w:rsid w:val="00030CE7"/>
    <w:rsid w:val="00031EBC"/>
    <w:rsid w:val="00032181"/>
    <w:rsid w:val="00033397"/>
    <w:rsid w:val="00034E40"/>
    <w:rsid w:val="00040095"/>
    <w:rsid w:val="00040A03"/>
    <w:rsid w:val="00041B47"/>
    <w:rsid w:val="0004401F"/>
    <w:rsid w:val="00046D14"/>
    <w:rsid w:val="00050218"/>
    <w:rsid w:val="00051834"/>
    <w:rsid w:val="00054A22"/>
    <w:rsid w:val="0005740F"/>
    <w:rsid w:val="00060E02"/>
    <w:rsid w:val="00061612"/>
    <w:rsid w:val="00062749"/>
    <w:rsid w:val="000655A6"/>
    <w:rsid w:val="000676FB"/>
    <w:rsid w:val="000678AE"/>
    <w:rsid w:val="000728A7"/>
    <w:rsid w:val="00073A17"/>
    <w:rsid w:val="00077142"/>
    <w:rsid w:val="0007783D"/>
    <w:rsid w:val="00080512"/>
    <w:rsid w:val="0008519B"/>
    <w:rsid w:val="0008595F"/>
    <w:rsid w:val="000866CA"/>
    <w:rsid w:val="00090AEB"/>
    <w:rsid w:val="00091649"/>
    <w:rsid w:val="000931E9"/>
    <w:rsid w:val="0009509F"/>
    <w:rsid w:val="00096743"/>
    <w:rsid w:val="000A2D3D"/>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43DF"/>
    <w:rsid w:val="000E7DDA"/>
    <w:rsid w:val="000E7F27"/>
    <w:rsid w:val="000F4676"/>
    <w:rsid w:val="000F5315"/>
    <w:rsid w:val="000F563C"/>
    <w:rsid w:val="000F6115"/>
    <w:rsid w:val="000F6281"/>
    <w:rsid w:val="001000E1"/>
    <w:rsid w:val="00101CE9"/>
    <w:rsid w:val="001031FD"/>
    <w:rsid w:val="00103CE9"/>
    <w:rsid w:val="00104B83"/>
    <w:rsid w:val="00110691"/>
    <w:rsid w:val="00110703"/>
    <w:rsid w:val="00116546"/>
    <w:rsid w:val="00120DCE"/>
    <w:rsid w:val="00121D78"/>
    <w:rsid w:val="0012221A"/>
    <w:rsid w:val="0012305A"/>
    <w:rsid w:val="00125019"/>
    <w:rsid w:val="0012515C"/>
    <w:rsid w:val="0012630E"/>
    <w:rsid w:val="001271CC"/>
    <w:rsid w:val="0013465A"/>
    <w:rsid w:val="0013648E"/>
    <w:rsid w:val="00140516"/>
    <w:rsid w:val="00140926"/>
    <w:rsid w:val="00140AFB"/>
    <w:rsid w:val="00144E76"/>
    <w:rsid w:val="00145D36"/>
    <w:rsid w:val="001510D2"/>
    <w:rsid w:val="0015125F"/>
    <w:rsid w:val="00153C81"/>
    <w:rsid w:val="00156972"/>
    <w:rsid w:val="0016036D"/>
    <w:rsid w:val="00163A51"/>
    <w:rsid w:val="00170AD0"/>
    <w:rsid w:val="00177514"/>
    <w:rsid w:val="00184509"/>
    <w:rsid w:val="00193009"/>
    <w:rsid w:val="00196F9F"/>
    <w:rsid w:val="00197E63"/>
    <w:rsid w:val="001A3F26"/>
    <w:rsid w:val="001B17C7"/>
    <w:rsid w:val="001B2953"/>
    <w:rsid w:val="001B61C7"/>
    <w:rsid w:val="001C4FE3"/>
    <w:rsid w:val="001C6991"/>
    <w:rsid w:val="001D02C2"/>
    <w:rsid w:val="001D65FE"/>
    <w:rsid w:val="001E2665"/>
    <w:rsid w:val="001F0D66"/>
    <w:rsid w:val="001F168B"/>
    <w:rsid w:val="001F3D03"/>
    <w:rsid w:val="001F4875"/>
    <w:rsid w:val="001F5E5E"/>
    <w:rsid w:val="001F6B8E"/>
    <w:rsid w:val="001F6ED9"/>
    <w:rsid w:val="002042F5"/>
    <w:rsid w:val="00204568"/>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730C9"/>
    <w:rsid w:val="00273176"/>
    <w:rsid w:val="0027635F"/>
    <w:rsid w:val="00280C3B"/>
    <w:rsid w:val="002834C9"/>
    <w:rsid w:val="002840EE"/>
    <w:rsid w:val="00285790"/>
    <w:rsid w:val="00286ADE"/>
    <w:rsid w:val="002878F7"/>
    <w:rsid w:val="002906F1"/>
    <w:rsid w:val="00297D61"/>
    <w:rsid w:val="002A0D95"/>
    <w:rsid w:val="002A53CD"/>
    <w:rsid w:val="002A6FF9"/>
    <w:rsid w:val="002A735D"/>
    <w:rsid w:val="002B4A47"/>
    <w:rsid w:val="002C051F"/>
    <w:rsid w:val="002C4D36"/>
    <w:rsid w:val="002D1AEE"/>
    <w:rsid w:val="002D26A0"/>
    <w:rsid w:val="002D3114"/>
    <w:rsid w:val="002D6169"/>
    <w:rsid w:val="002E02E2"/>
    <w:rsid w:val="002E1B3D"/>
    <w:rsid w:val="002E1CF5"/>
    <w:rsid w:val="002E4F7C"/>
    <w:rsid w:val="002E5E4B"/>
    <w:rsid w:val="002F26EE"/>
    <w:rsid w:val="002F45B2"/>
    <w:rsid w:val="003048E4"/>
    <w:rsid w:val="00306147"/>
    <w:rsid w:val="0031090C"/>
    <w:rsid w:val="00311200"/>
    <w:rsid w:val="0031199E"/>
    <w:rsid w:val="00312D45"/>
    <w:rsid w:val="0031413B"/>
    <w:rsid w:val="00315E4A"/>
    <w:rsid w:val="00316F07"/>
    <w:rsid w:val="003172DC"/>
    <w:rsid w:val="00317761"/>
    <w:rsid w:val="00317E63"/>
    <w:rsid w:val="0032283F"/>
    <w:rsid w:val="00322D9F"/>
    <w:rsid w:val="00323F4C"/>
    <w:rsid w:val="00324888"/>
    <w:rsid w:val="003336D3"/>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42F0"/>
    <w:rsid w:val="003B6AC0"/>
    <w:rsid w:val="003C15A7"/>
    <w:rsid w:val="003C3210"/>
    <w:rsid w:val="003C3971"/>
    <w:rsid w:val="003C5CAA"/>
    <w:rsid w:val="003C6C80"/>
    <w:rsid w:val="003D288A"/>
    <w:rsid w:val="003D312E"/>
    <w:rsid w:val="003D5689"/>
    <w:rsid w:val="003D6146"/>
    <w:rsid w:val="003D768D"/>
    <w:rsid w:val="003E3AF4"/>
    <w:rsid w:val="003E502C"/>
    <w:rsid w:val="003F281F"/>
    <w:rsid w:val="003F3E82"/>
    <w:rsid w:val="003F6669"/>
    <w:rsid w:val="0040066F"/>
    <w:rsid w:val="004041FC"/>
    <w:rsid w:val="00406A7E"/>
    <w:rsid w:val="0041407F"/>
    <w:rsid w:val="00415F57"/>
    <w:rsid w:val="00417EDB"/>
    <w:rsid w:val="00424517"/>
    <w:rsid w:val="0042555D"/>
    <w:rsid w:val="00426287"/>
    <w:rsid w:val="004278B9"/>
    <w:rsid w:val="0043148A"/>
    <w:rsid w:val="00432E6C"/>
    <w:rsid w:val="00433C32"/>
    <w:rsid w:val="00433F14"/>
    <w:rsid w:val="00436DBE"/>
    <w:rsid w:val="00437212"/>
    <w:rsid w:val="0044221E"/>
    <w:rsid w:val="004458F2"/>
    <w:rsid w:val="00450094"/>
    <w:rsid w:val="00453481"/>
    <w:rsid w:val="0046041A"/>
    <w:rsid w:val="00460A76"/>
    <w:rsid w:val="0046389D"/>
    <w:rsid w:val="004652C4"/>
    <w:rsid w:val="00467861"/>
    <w:rsid w:val="00470AFE"/>
    <w:rsid w:val="00482945"/>
    <w:rsid w:val="00483DCE"/>
    <w:rsid w:val="00484096"/>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7327"/>
    <w:rsid w:val="004C755E"/>
    <w:rsid w:val="004D25C2"/>
    <w:rsid w:val="004D3451"/>
    <w:rsid w:val="004D3578"/>
    <w:rsid w:val="004D55BA"/>
    <w:rsid w:val="004D7F82"/>
    <w:rsid w:val="004E213A"/>
    <w:rsid w:val="004E59BD"/>
    <w:rsid w:val="004E6720"/>
    <w:rsid w:val="004E6AB3"/>
    <w:rsid w:val="004F542B"/>
    <w:rsid w:val="004F7744"/>
    <w:rsid w:val="004F7789"/>
    <w:rsid w:val="00500431"/>
    <w:rsid w:val="005138F8"/>
    <w:rsid w:val="0052081D"/>
    <w:rsid w:val="00523F19"/>
    <w:rsid w:val="00523F2E"/>
    <w:rsid w:val="00524F8C"/>
    <w:rsid w:val="0053349C"/>
    <w:rsid w:val="00535582"/>
    <w:rsid w:val="005363EE"/>
    <w:rsid w:val="00536583"/>
    <w:rsid w:val="00537CCF"/>
    <w:rsid w:val="005403F9"/>
    <w:rsid w:val="00543E6C"/>
    <w:rsid w:val="00550C7B"/>
    <w:rsid w:val="005519B8"/>
    <w:rsid w:val="005527DC"/>
    <w:rsid w:val="00555140"/>
    <w:rsid w:val="005556C9"/>
    <w:rsid w:val="005562D1"/>
    <w:rsid w:val="00560032"/>
    <w:rsid w:val="00561453"/>
    <w:rsid w:val="005621D8"/>
    <w:rsid w:val="00565087"/>
    <w:rsid w:val="005655AF"/>
    <w:rsid w:val="00570389"/>
    <w:rsid w:val="00571F0F"/>
    <w:rsid w:val="00574819"/>
    <w:rsid w:val="00576A52"/>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4154"/>
    <w:rsid w:val="005E5BEF"/>
    <w:rsid w:val="005E6715"/>
    <w:rsid w:val="005F1981"/>
    <w:rsid w:val="005F249E"/>
    <w:rsid w:val="005F37F5"/>
    <w:rsid w:val="005F5091"/>
    <w:rsid w:val="00601869"/>
    <w:rsid w:val="0060497C"/>
    <w:rsid w:val="00613401"/>
    <w:rsid w:val="00614407"/>
    <w:rsid w:val="00614A5C"/>
    <w:rsid w:val="00614FDF"/>
    <w:rsid w:val="006152DC"/>
    <w:rsid w:val="00621814"/>
    <w:rsid w:val="00625862"/>
    <w:rsid w:val="00634C63"/>
    <w:rsid w:val="0063779E"/>
    <w:rsid w:val="006409ED"/>
    <w:rsid w:val="00642B21"/>
    <w:rsid w:val="00646015"/>
    <w:rsid w:val="006536AB"/>
    <w:rsid w:val="006643EC"/>
    <w:rsid w:val="00667D51"/>
    <w:rsid w:val="00670516"/>
    <w:rsid w:val="0067460F"/>
    <w:rsid w:val="00680A17"/>
    <w:rsid w:val="00680C9D"/>
    <w:rsid w:val="006847DE"/>
    <w:rsid w:val="006867D3"/>
    <w:rsid w:val="00694EB8"/>
    <w:rsid w:val="006A34C7"/>
    <w:rsid w:val="006B0218"/>
    <w:rsid w:val="006B5EB4"/>
    <w:rsid w:val="006B6893"/>
    <w:rsid w:val="006C018F"/>
    <w:rsid w:val="006C0D8A"/>
    <w:rsid w:val="006C230F"/>
    <w:rsid w:val="006C4B4B"/>
    <w:rsid w:val="006C7F23"/>
    <w:rsid w:val="006D2773"/>
    <w:rsid w:val="006D620D"/>
    <w:rsid w:val="006D6964"/>
    <w:rsid w:val="006D7C2A"/>
    <w:rsid w:val="006E5C86"/>
    <w:rsid w:val="006E62A3"/>
    <w:rsid w:val="006E7E09"/>
    <w:rsid w:val="006F4AAC"/>
    <w:rsid w:val="00702BB4"/>
    <w:rsid w:val="00703680"/>
    <w:rsid w:val="00707B3F"/>
    <w:rsid w:val="00714E59"/>
    <w:rsid w:val="00716D7D"/>
    <w:rsid w:val="00727918"/>
    <w:rsid w:val="007330B0"/>
    <w:rsid w:val="00734A5B"/>
    <w:rsid w:val="00734F54"/>
    <w:rsid w:val="00736AAF"/>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A7B25"/>
    <w:rsid w:val="007B5BAE"/>
    <w:rsid w:val="007C05D6"/>
    <w:rsid w:val="007C30AD"/>
    <w:rsid w:val="007C49BE"/>
    <w:rsid w:val="007C79DA"/>
    <w:rsid w:val="007C7E46"/>
    <w:rsid w:val="007D4075"/>
    <w:rsid w:val="007E0184"/>
    <w:rsid w:val="007E0269"/>
    <w:rsid w:val="007E0664"/>
    <w:rsid w:val="007E12E0"/>
    <w:rsid w:val="007E3AC0"/>
    <w:rsid w:val="007E5AE3"/>
    <w:rsid w:val="007E6371"/>
    <w:rsid w:val="007E672A"/>
    <w:rsid w:val="007E7C88"/>
    <w:rsid w:val="007F0548"/>
    <w:rsid w:val="007F0CE9"/>
    <w:rsid w:val="008028A4"/>
    <w:rsid w:val="008036B6"/>
    <w:rsid w:val="00806F99"/>
    <w:rsid w:val="008169C5"/>
    <w:rsid w:val="00826B61"/>
    <w:rsid w:val="00830F21"/>
    <w:rsid w:val="0083432F"/>
    <w:rsid w:val="00835FB1"/>
    <w:rsid w:val="0084095F"/>
    <w:rsid w:val="008460E9"/>
    <w:rsid w:val="00850527"/>
    <w:rsid w:val="00850D30"/>
    <w:rsid w:val="008531D7"/>
    <w:rsid w:val="0086737B"/>
    <w:rsid w:val="00874108"/>
    <w:rsid w:val="008768CA"/>
    <w:rsid w:val="00880770"/>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C4DDB"/>
    <w:rsid w:val="008D210C"/>
    <w:rsid w:val="008D79D2"/>
    <w:rsid w:val="008E0E99"/>
    <w:rsid w:val="008E34F8"/>
    <w:rsid w:val="008E383B"/>
    <w:rsid w:val="008E41D6"/>
    <w:rsid w:val="008E4296"/>
    <w:rsid w:val="008E4510"/>
    <w:rsid w:val="008F4B5C"/>
    <w:rsid w:val="008F7E2F"/>
    <w:rsid w:val="00900A09"/>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B"/>
    <w:rsid w:val="009777AB"/>
    <w:rsid w:val="00986AF1"/>
    <w:rsid w:val="00987EDC"/>
    <w:rsid w:val="00990583"/>
    <w:rsid w:val="009927BB"/>
    <w:rsid w:val="0099405C"/>
    <w:rsid w:val="00994195"/>
    <w:rsid w:val="009A409D"/>
    <w:rsid w:val="009A4C6D"/>
    <w:rsid w:val="009B4F97"/>
    <w:rsid w:val="009B7AD9"/>
    <w:rsid w:val="009C0427"/>
    <w:rsid w:val="009C2776"/>
    <w:rsid w:val="009C60EC"/>
    <w:rsid w:val="009D24AC"/>
    <w:rsid w:val="009E1395"/>
    <w:rsid w:val="009E3A5B"/>
    <w:rsid w:val="009F37B7"/>
    <w:rsid w:val="009F3A18"/>
    <w:rsid w:val="009F4278"/>
    <w:rsid w:val="00A048E3"/>
    <w:rsid w:val="00A04D36"/>
    <w:rsid w:val="00A0613D"/>
    <w:rsid w:val="00A06D68"/>
    <w:rsid w:val="00A10F02"/>
    <w:rsid w:val="00A12F0A"/>
    <w:rsid w:val="00A12F87"/>
    <w:rsid w:val="00A164B4"/>
    <w:rsid w:val="00A17472"/>
    <w:rsid w:val="00A22B59"/>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43B1"/>
    <w:rsid w:val="00AE2B50"/>
    <w:rsid w:val="00AE4CE3"/>
    <w:rsid w:val="00AE605B"/>
    <w:rsid w:val="00AE7691"/>
    <w:rsid w:val="00AF2AA2"/>
    <w:rsid w:val="00AF3E76"/>
    <w:rsid w:val="00AF5906"/>
    <w:rsid w:val="00AF5C68"/>
    <w:rsid w:val="00B01CF6"/>
    <w:rsid w:val="00B051DE"/>
    <w:rsid w:val="00B1043E"/>
    <w:rsid w:val="00B12168"/>
    <w:rsid w:val="00B15449"/>
    <w:rsid w:val="00B20EB3"/>
    <w:rsid w:val="00B23CC1"/>
    <w:rsid w:val="00B26735"/>
    <w:rsid w:val="00B311AA"/>
    <w:rsid w:val="00B32987"/>
    <w:rsid w:val="00B42AB0"/>
    <w:rsid w:val="00B505E8"/>
    <w:rsid w:val="00B55414"/>
    <w:rsid w:val="00B5541E"/>
    <w:rsid w:val="00B5582C"/>
    <w:rsid w:val="00B632E1"/>
    <w:rsid w:val="00B74578"/>
    <w:rsid w:val="00B76AFF"/>
    <w:rsid w:val="00B806D3"/>
    <w:rsid w:val="00B81CF2"/>
    <w:rsid w:val="00B8407F"/>
    <w:rsid w:val="00B84C77"/>
    <w:rsid w:val="00B852AE"/>
    <w:rsid w:val="00B87443"/>
    <w:rsid w:val="00B94B19"/>
    <w:rsid w:val="00B94C4F"/>
    <w:rsid w:val="00B96B06"/>
    <w:rsid w:val="00B9752D"/>
    <w:rsid w:val="00BA0E30"/>
    <w:rsid w:val="00BA110E"/>
    <w:rsid w:val="00BB1DCC"/>
    <w:rsid w:val="00BC0A66"/>
    <w:rsid w:val="00BC0F7D"/>
    <w:rsid w:val="00BC11C6"/>
    <w:rsid w:val="00BC1EA4"/>
    <w:rsid w:val="00BC2F09"/>
    <w:rsid w:val="00BC357F"/>
    <w:rsid w:val="00BC5F33"/>
    <w:rsid w:val="00BD2AA9"/>
    <w:rsid w:val="00BD2FD8"/>
    <w:rsid w:val="00BD32AD"/>
    <w:rsid w:val="00BD3FF2"/>
    <w:rsid w:val="00BD7423"/>
    <w:rsid w:val="00BE667B"/>
    <w:rsid w:val="00BF6FE5"/>
    <w:rsid w:val="00BF73C3"/>
    <w:rsid w:val="00C014F5"/>
    <w:rsid w:val="00C014FC"/>
    <w:rsid w:val="00C03DAB"/>
    <w:rsid w:val="00C10DD6"/>
    <w:rsid w:val="00C13000"/>
    <w:rsid w:val="00C1631B"/>
    <w:rsid w:val="00C172FB"/>
    <w:rsid w:val="00C23F19"/>
    <w:rsid w:val="00C25195"/>
    <w:rsid w:val="00C32F35"/>
    <w:rsid w:val="00C33079"/>
    <w:rsid w:val="00C33CFD"/>
    <w:rsid w:val="00C45231"/>
    <w:rsid w:val="00C457BE"/>
    <w:rsid w:val="00C46D80"/>
    <w:rsid w:val="00C520D2"/>
    <w:rsid w:val="00C57250"/>
    <w:rsid w:val="00C602D2"/>
    <w:rsid w:val="00C60910"/>
    <w:rsid w:val="00C660AC"/>
    <w:rsid w:val="00C66A68"/>
    <w:rsid w:val="00C72833"/>
    <w:rsid w:val="00C72D14"/>
    <w:rsid w:val="00C73B34"/>
    <w:rsid w:val="00C808A5"/>
    <w:rsid w:val="00C81B64"/>
    <w:rsid w:val="00C846D1"/>
    <w:rsid w:val="00C84A73"/>
    <w:rsid w:val="00C86220"/>
    <w:rsid w:val="00C87778"/>
    <w:rsid w:val="00C91DA3"/>
    <w:rsid w:val="00C933A4"/>
    <w:rsid w:val="00C93A85"/>
    <w:rsid w:val="00C93F40"/>
    <w:rsid w:val="00C946BF"/>
    <w:rsid w:val="00C94AD8"/>
    <w:rsid w:val="00C95F1F"/>
    <w:rsid w:val="00C97035"/>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5997"/>
    <w:rsid w:val="00CF4B00"/>
    <w:rsid w:val="00CF73E4"/>
    <w:rsid w:val="00D00CB7"/>
    <w:rsid w:val="00D02E6F"/>
    <w:rsid w:val="00D060F2"/>
    <w:rsid w:val="00D1796C"/>
    <w:rsid w:val="00D219C3"/>
    <w:rsid w:val="00D267C4"/>
    <w:rsid w:val="00D275D7"/>
    <w:rsid w:val="00D3226B"/>
    <w:rsid w:val="00D422B7"/>
    <w:rsid w:val="00D43D93"/>
    <w:rsid w:val="00D501C0"/>
    <w:rsid w:val="00D525A5"/>
    <w:rsid w:val="00D56225"/>
    <w:rsid w:val="00D601C3"/>
    <w:rsid w:val="00D61FA6"/>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0DF"/>
    <w:rsid w:val="00DB1818"/>
    <w:rsid w:val="00DB3A7E"/>
    <w:rsid w:val="00DB7B1B"/>
    <w:rsid w:val="00DC012E"/>
    <w:rsid w:val="00DC2197"/>
    <w:rsid w:val="00DC309B"/>
    <w:rsid w:val="00DC4DA2"/>
    <w:rsid w:val="00DC65A6"/>
    <w:rsid w:val="00DC6870"/>
    <w:rsid w:val="00DD1617"/>
    <w:rsid w:val="00DD37E3"/>
    <w:rsid w:val="00DE1AE9"/>
    <w:rsid w:val="00DE43BE"/>
    <w:rsid w:val="00DE492C"/>
    <w:rsid w:val="00DE53DA"/>
    <w:rsid w:val="00DE7000"/>
    <w:rsid w:val="00DF07DA"/>
    <w:rsid w:val="00DF1008"/>
    <w:rsid w:val="00DF171F"/>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13EC"/>
    <w:rsid w:val="00E22DA4"/>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645"/>
    <w:rsid w:val="00E81BD2"/>
    <w:rsid w:val="00E875A1"/>
    <w:rsid w:val="00E94E15"/>
    <w:rsid w:val="00EA30B9"/>
    <w:rsid w:val="00EA40D4"/>
    <w:rsid w:val="00EA7024"/>
    <w:rsid w:val="00EA734F"/>
    <w:rsid w:val="00EB12EF"/>
    <w:rsid w:val="00EB5F80"/>
    <w:rsid w:val="00EB6247"/>
    <w:rsid w:val="00EB64F2"/>
    <w:rsid w:val="00EC172C"/>
    <w:rsid w:val="00EC4A25"/>
    <w:rsid w:val="00EC5ECA"/>
    <w:rsid w:val="00ED665C"/>
    <w:rsid w:val="00EE0184"/>
    <w:rsid w:val="00EE58BF"/>
    <w:rsid w:val="00EE6009"/>
    <w:rsid w:val="00EF0D42"/>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435CA"/>
    <w:rsid w:val="00F52855"/>
    <w:rsid w:val="00F53540"/>
    <w:rsid w:val="00F56E68"/>
    <w:rsid w:val="00F634BF"/>
    <w:rsid w:val="00F637BE"/>
    <w:rsid w:val="00F6420E"/>
    <w:rsid w:val="00F6521C"/>
    <w:rsid w:val="00F653B8"/>
    <w:rsid w:val="00F6754E"/>
    <w:rsid w:val="00F73A58"/>
    <w:rsid w:val="00F76E5E"/>
    <w:rsid w:val="00F776F1"/>
    <w:rsid w:val="00F77AF7"/>
    <w:rsid w:val="00FA1266"/>
    <w:rsid w:val="00FA356E"/>
    <w:rsid w:val="00FA447B"/>
    <w:rsid w:val="00FA77F7"/>
    <w:rsid w:val="00FB1ADC"/>
    <w:rsid w:val="00FB645F"/>
    <w:rsid w:val="00FC1192"/>
    <w:rsid w:val="00FC24C3"/>
    <w:rsid w:val="00FC46E8"/>
    <w:rsid w:val="00FC6AED"/>
    <w:rsid w:val="00FD0A8A"/>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qFormat/>
    <w:rsid w:val="004A1B07"/>
    <w:pPr>
      <w:tabs>
        <w:tab w:val="center" w:pos="4513"/>
        <w:tab w:val="right" w:pos="9026"/>
      </w:tabs>
      <w:spacing w:after="0"/>
    </w:pPr>
  </w:style>
  <w:style w:type="character" w:customStyle="1" w:styleId="FooterChar">
    <w:name w:val="Footer Char"/>
    <w:basedOn w:val="DefaultParagraphFont"/>
    <w:link w:val="Footer"/>
    <w:rsid w:val="004A1B07"/>
  </w:style>
  <w:style w:type="paragraph" w:customStyle="1" w:styleId="StyleTALLeft075cm">
    <w:name w:val="Style TAL + Left:  075 cm"/>
    <w:basedOn w:val="TAL"/>
    <w:rsid w:val="00F73A58"/>
    <w:pPr>
      <w:ind w:left="425"/>
    </w:pPr>
    <w:rPr>
      <w:rFonts w:eastAsia="SimSun"/>
    </w:rPr>
  </w:style>
  <w:style w:type="paragraph" w:customStyle="1" w:styleId="StyleTALBoldLeft025cm">
    <w:name w:val="Style TAL + Bold Left:  025 cm"/>
    <w:basedOn w:val="TAL"/>
    <w:rsid w:val="00F73A58"/>
    <w:pPr>
      <w:ind w:left="284"/>
    </w:pPr>
    <w:rPr>
      <w:rFonts w:eastAsia="SimSun"/>
      <w:b/>
      <w:bCs/>
    </w:rPr>
  </w:style>
  <w:style w:type="paragraph" w:customStyle="1" w:styleId="TALLeft00">
    <w:name w:val="TAL + Left: 0"/>
    <w:aliases w:val="75 cm"/>
    <w:basedOn w:val="Normal"/>
    <w:rsid w:val="00F73A58"/>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57544</Words>
  <Characters>328007</Characters>
  <Application>Microsoft Office Word</Application>
  <DocSecurity>0</DocSecurity>
  <Lines>2733</Lines>
  <Paragraphs>769</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384782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12</cp:revision>
  <dcterms:created xsi:type="dcterms:W3CDTF">2024-09-05T06:48:00Z</dcterms:created>
  <dcterms:modified xsi:type="dcterms:W3CDTF">2024-11-26T14:13:00Z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